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CD2931" w14:textId="77777777" w:rsidR="00C831F5" w:rsidRDefault="00C831F5" w:rsidP="00C831F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EEE515A" w14:textId="77777777" w:rsidR="00C831F5" w:rsidRDefault="00C831F5" w:rsidP="00C831F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105e</w:t>
      </w:r>
    </w:p>
    <w:p w14:paraId="4F75A64A" w14:textId="77777777" w:rsidR="00C831F5" w:rsidRDefault="00C831F5" w:rsidP="00C831F5">
      <w:pPr>
        <w:jc w:val="center"/>
        <w:rPr>
          <w:rFonts w:ascii="Arial" w:hAnsi="Arial" w:cs="Arial"/>
          <w:b/>
          <w:sz w:val="32"/>
        </w:rPr>
      </w:pPr>
      <w:r>
        <w:rPr>
          <w:rFonts w:ascii="Arial" w:hAnsi="Arial" w:cs="Arial"/>
          <w:b/>
          <w:sz w:val="32"/>
        </w:rPr>
        <w:t>Electronic, Meeting, 17/08/2021 to 27/08/2021</w:t>
      </w:r>
    </w:p>
    <w:p w14:paraId="1C986C27" w14:textId="77777777" w:rsidR="00C831F5" w:rsidRDefault="00C831F5" w:rsidP="00C831F5"/>
    <w:p w14:paraId="43B5B68A" w14:textId="77777777" w:rsidR="00C831F5" w:rsidRDefault="00C831F5" w:rsidP="00C831F5">
      <w:r>
        <w:t>Report generated on Wednesday, 2021-09-01 09:21  UTC</w:t>
      </w:r>
    </w:p>
    <w:p w14:paraId="0D73BC1D" w14:textId="77777777" w:rsidR="00C831F5" w:rsidRDefault="00C831F5" w:rsidP="00C831F5"/>
    <w:p w14:paraId="3CEDC58E" w14:textId="17A5D324" w:rsidR="00C831F5" w:rsidRDefault="00DE33D2" w:rsidP="00DE33D2">
      <w:pPr>
        <w:pStyle w:val="Heading2"/>
      </w:pPr>
      <w:r>
        <w:br w:type="page"/>
      </w:r>
      <w:bookmarkStart w:id="0" w:name="_Toc81397595"/>
      <w:r w:rsidR="00C831F5">
        <w:lastRenderedPageBreak/>
        <w:t>Contents:</w:t>
      </w:r>
      <w:bookmarkEnd w:id="0"/>
    </w:p>
    <w:p w14:paraId="0C4B74CE" w14:textId="5874D02A" w:rsidR="004377C2" w:rsidRPr="00BE3C62" w:rsidRDefault="00C831F5">
      <w:pPr>
        <w:pStyle w:val="TOC2"/>
        <w:rPr>
          <w:rFonts w:ascii="Calibri" w:hAnsi="Calibri"/>
          <w:sz w:val="22"/>
          <w:szCs w:val="22"/>
        </w:rPr>
      </w:pPr>
      <w:r>
        <w:fldChar w:fldCharType="begin"/>
      </w:r>
      <w:r>
        <w:instrText xml:space="preserve"> TOC  \* MERGEFORMAT </w:instrText>
      </w:r>
      <w:r>
        <w:fldChar w:fldCharType="separate"/>
      </w:r>
      <w:r w:rsidR="004377C2">
        <w:t>Contents:</w:t>
      </w:r>
      <w:r w:rsidR="004377C2">
        <w:tab/>
      </w:r>
      <w:r w:rsidR="004377C2">
        <w:fldChar w:fldCharType="begin"/>
      </w:r>
      <w:r w:rsidR="004377C2">
        <w:instrText xml:space="preserve"> PAGEREF _Toc81397595 \h </w:instrText>
      </w:r>
      <w:r w:rsidR="004377C2">
        <w:fldChar w:fldCharType="separate"/>
      </w:r>
      <w:r w:rsidR="004377C2">
        <w:t>2</w:t>
      </w:r>
      <w:r w:rsidR="004377C2">
        <w:fldChar w:fldCharType="end"/>
      </w:r>
    </w:p>
    <w:p w14:paraId="45CCBC02" w14:textId="2C36051D" w:rsidR="004377C2" w:rsidRPr="00BE3C62" w:rsidRDefault="004377C2">
      <w:pPr>
        <w:pStyle w:val="TOC2"/>
        <w:rPr>
          <w:rFonts w:ascii="Calibri" w:hAnsi="Calibri"/>
          <w:sz w:val="22"/>
          <w:szCs w:val="22"/>
        </w:rPr>
      </w:pPr>
      <w:r>
        <w:t>1</w:t>
      </w:r>
      <w:r w:rsidRPr="00BE3C62">
        <w:rPr>
          <w:rFonts w:ascii="Calibri" w:hAnsi="Calibri"/>
          <w:sz w:val="22"/>
          <w:szCs w:val="22"/>
        </w:rPr>
        <w:tab/>
      </w:r>
      <w:r>
        <w:t>Opening of the meeting and approval of the agenda</w:t>
      </w:r>
      <w:r>
        <w:tab/>
      </w:r>
      <w:r>
        <w:fldChar w:fldCharType="begin"/>
      </w:r>
      <w:r>
        <w:instrText xml:space="preserve"> PAGEREF _Toc81397596 \h </w:instrText>
      </w:r>
      <w:r>
        <w:fldChar w:fldCharType="separate"/>
      </w:r>
      <w:r>
        <w:t>5</w:t>
      </w:r>
      <w:r>
        <w:fldChar w:fldCharType="end"/>
      </w:r>
    </w:p>
    <w:p w14:paraId="5A5562E7" w14:textId="6E1C133F" w:rsidR="004377C2" w:rsidRPr="00BE3C62" w:rsidRDefault="004377C2">
      <w:pPr>
        <w:pStyle w:val="TOC3"/>
        <w:rPr>
          <w:rFonts w:ascii="Calibri" w:hAnsi="Calibri"/>
          <w:sz w:val="22"/>
          <w:szCs w:val="22"/>
        </w:rPr>
      </w:pPr>
      <w:r>
        <w:t>1.1</w:t>
      </w:r>
      <w:r w:rsidRPr="00BE3C62">
        <w:rPr>
          <w:rFonts w:ascii="Calibri" w:hAnsi="Calibri"/>
          <w:sz w:val="22"/>
          <w:szCs w:val="22"/>
        </w:rPr>
        <w:tab/>
      </w:r>
      <w:r>
        <w:t>IPR Call</w:t>
      </w:r>
      <w:r>
        <w:tab/>
      </w:r>
      <w:r>
        <w:fldChar w:fldCharType="begin"/>
      </w:r>
      <w:r>
        <w:instrText xml:space="preserve"> PAGEREF _Toc81397597 \h </w:instrText>
      </w:r>
      <w:r>
        <w:fldChar w:fldCharType="separate"/>
      </w:r>
      <w:r>
        <w:t>5</w:t>
      </w:r>
      <w:r>
        <w:fldChar w:fldCharType="end"/>
      </w:r>
    </w:p>
    <w:p w14:paraId="18C03161" w14:textId="78DC94E0" w:rsidR="004377C2" w:rsidRPr="00BE3C62" w:rsidRDefault="004377C2">
      <w:pPr>
        <w:pStyle w:val="TOC3"/>
        <w:rPr>
          <w:rFonts w:ascii="Calibri" w:hAnsi="Calibri"/>
          <w:sz w:val="22"/>
          <w:szCs w:val="22"/>
        </w:rPr>
      </w:pPr>
      <w:r>
        <w:t>1.2</w:t>
      </w:r>
      <w:r w:rsidRPr="00BE3C62">
        <w:rPr>
          <w:rFonts w:ascii="Calibri" w:hAnsi="Calibri"/>
          <w:sz w:val="22"/>
          <w:szCs w:val="22"/>
        </w:rPr>
        <w:tab/>
      </w:r>
      <w:r>
        <w:t>Antitrust declarations</w:t>
      </w:r>
      <w:r>
        <w:tab/>
      </w:r>
      <w:r>
        <w:fldChar w:fldCharType="begin"/>
      </w:r>
      <w:r>
        <w:instrText xml:space="preserve"> PAGEREF _Toc81397598 \h </w:instrText>
      </w:r>
      <w:r>
        <w:fldChar w:fldCharType="separate"/>
      </w:r>
      <w:r>
        <w:t>5</w:t>
      </w:r>
      <w:r>
        <w:fldChar w:fldCharType="end"/>
      </w:r>
    </w:p>
    <w:p w14:paraId="20331A93" w14:textId="3A17C3AC" w:rsidR="004377C2" w:rsidRPr="00BE3C62" w:rsidRDefault="004377C2">
      <w:pPr>
        <w:pStyle w:val="TOC2"/>
        <w:rPr>
          <w:rFonts w:ascii="Calibri" w:hAnsi="Calibri"/>
          <w:sz w:val="22"/>
          <w:szCs w:val="22"/>
        </w:rPr>
      </w:pPr>
      <w:r>
        <w:t>1.3</w:t>
      </w:r>
      <w:r w:rsidRPr="00BE3C62">
        <w:rPr>
          <w:rFonts w:ascii="Calibri" w:hAnsi="Calibri"/>
          <w:sz w:val="22"/>
          <w:szCs w:val="22"/>
        </w:rPr>
        <w:tab/>
      </w:r>
      <w:r>
        <w:t>Reminder for delegates attending the meeting</w:t>
      </w:r>
      <w:r>
        <w:tab/>
      </w:r>
      <w:r>
        <w:fldChar w:fldCharType="begin"/>
      </w:r>
      <w:r>
        <w:instrText xml:space="preserve"> PAGEREF _Toc81397599 \h </w:instrText>
      </w:r>
      <w:r>
        <w:fldChar w:fldCharType="separate"/>
      </w:r>
      <w:r>
        <w:t>5</w:t>
      </w:r>
      <w:r>
        <w:fldChar w:fldCharType="end"/>
      </w:r>
    </w:p>
    <w:p w14:paraId="638F460D" w14:textId="46F14798" w:rsidR="004377C2" w:rsidRPr="00BE3C62" w:rsidRDefault="004377C2">
      <w:pPr>
        <w:pStyle w:val="TOC2"/>
        <w:rPr>
          <w:rFonts w:ascii="Calibri" w:hAnsi="Calibri"/>
          <w:sz w:val="22"/>
          <w:szCs w:val="22"/>
        </w:rPr>
      </w:pPr>
      <w:r>
        <w:t>2</w:t>
      </w:r>
      <w:r w:rsidRPr="00BE3C62">
        <w:rPr>
          <w:rFonts w:ascii="Calibri" w:hAnsi="Calibri"/>
          <w:sz w:val="22"/>
          <w:szCs w:val="22"/>
        </w:rPr>
        <w:tab/>
      </w:r>
      <w:r>
        <w:t>Allocation of documents to agenda items</w:t>
      </w:r>
      <w:r>
        <w:tab/>
      </w:r>
      <w:r>
        <w:fldChar w:fldCharType="begin"/>
      </w:r>
      <w:r>
        <w:instrText xml:space="preserve"> PAGEREF _Toc81397600 \h </w:instrText>
      </w:r>
      <w:r>
        <w:fldChar w:fldCharType="separate"/>
      </w:r>
      <w:r>
        <w:t>5</w:t>
      </w:r>
      <w:r>
        <w:fldChar w:fldCharType="end"/>
      </w:r>
    </w:p>
    <w:p w14:paraId="0A7F59F6" w14:textId="6E5D846B" w:rsidR="004377C2" w:rsidRPr="00BE3C62" w:rsidRDefault="004377C2">
      <w:pPr>
        <w:pStyle w:val="TOC2"/>
        <w:rPr>
          <w:rFonts w:ascii="Calibri" w:hAnsi="Calibri"/>
          <w:sz w:val="22"/>
          <w:szCs w:val="22"/>
        </w:rPr>
      </w:pPr>
      <w:r>
        <w:t>3</w:t>
      </w:r>
      <w:r w:rsidRPr="00BE3C62">
        <w:rPr>
          <w:rFonts w:ascii="Calibri" w:hAnsi="Calibri"/>
          <w:sz w:val="22"/>
          <w:szCs w:val="22"/>
        </w:rPr>
        <w:tab/>
      </w:r>
      <w:r>
        <w:t>Meeting Reports</w:t>
      </w:r>
      <w:r>
        <w:tab/>
      </w:r>
      <w:r>
        <w:fldChar w:fldCharType="begin"/>
      </w:r>
      <w:r>
        <w:instrText xml:space="preserve"> PAGEREF _Toc81397601 \h </w:instrText>
      </w:r>
      <w:r>
        <w:fldChar w:fldCharType="separate"/>
      </w:r>
      <w:r>
        <w:t>6</w:t>
      </w:r>
      <w:r>
        <w:fldChar w:fldCharType="end"/>
      </w:r>
    </w:p>
    <w:p w14:paraId="52AAE1CC" w14:textId="01698272" w:rsidR="004377C2" w:rsidRPr="00BE3C62" w:rsidRDefault="004377C2">
      <w:pPr>
        <w:pStyle w:val="TOC2"/>
        <w:rPr>
          <w:rFonts w:ascii="Calibri" w:hAnsi="Calibri"/>
          <w:sz w:val="22"/>
          <w:szCs w:val="22"/>
        </w:rPr>
      </w:pPr>
      <w:r>
        <w:t>4</w:t>
      </w:r>
      <w:r w:rsidRPr="00BE3C62">
        <w:rPr>
          <w:rFonts w:ascii="Calibri" w:hAnsi="Calibri"/>
          <w:sz w:val="22"/>
          <w:szCs w:val="22"/>
        </w:rPr>
        <w:tab/>
      </w:r>
      <w:r>
        <w:t>Input liaison statements: allocation to agenda items as appropriate</w:t>
      </w:r>
      <w:r>
        <w:tab/>
      </w:r>
      <w:r>
        <w:fldChar w:fldCharType="begin"/>
      </w:r>
      <w:r>
        <w:instrText xml:space="preserve"> PAGEREF _Toc81397602 \h </w:instrText>
      </w:r>
      <w:r>
        <w:fldChar w:fldCharType="separate"/>
      </w:r>
      <w:r>
        <w:t>6</w:t>
      </w:r>
      <w:r>
        <w:fldChar w:fldCharType="end"/>
      </w:r>
    </w:p>
    <w:p w14:paraId="00A52821" w14:textId="1C0FE23B" w:rsidR="004377C2" w:rsidRPr="00BE3C62" w:rsidRDefault="004377C2">
      <w:pPr>
        <w:pStyle w:val="TOC2"/>
        <w:rPr>
          <w:rFonts w:ascii="Calibri" w:hAnsi="Calibri"/>
          <w:sz w:val="22"/>
          <w:szCs w:val="22"/>
        </w:rPr>
      </w:pPr>
      <w:r>
        <w:t>5</w:t>
      </w:r>
      <w:r w:rsidRPr="00BE3C62">
        <w:rPr>
          <w:rFonts w:ascii="Calibri" w:hAnsi="Calibri"/>
          <w:sz w:val="22"/>
          <w:szCs w:val="22"/>
        </w:rPr>
        <w:tab/>
      </w:r>
      <w:r>
        <w:t>Work item management</w:t>
      </w:r>
      <w:r>
        <w:tab/>
      </w:r>
      <w:r>
        <w:fldChar w:fldCharType="begin"/>
      </w:r>
      <w:r>
        <w:instrText xml:space="preserve"> PAGEREF _Toc81397603 \h </w:instrText>
      </w:r>
      <w:r>
        <w:fldChar w:fldCharType="separate"/>
      </w:r>
      <w:r>
        <w:t>9</w:t>
      </w:r>
      <w:r>
        <w:fldChar w:fldCharType="end"/>
      </w:r>
    </w:p>
    <w:p w14:paraId="5B01255F" w14:textId="62C5E9DA" w:rsidR="004377C2" w:rsidRPr="00BE3C62" w:rsidRDefault="004377C2">
      <w:pPr>
        <w:pStyle w:val="TOC2"/>
        <w:rPr>
          <w:rFonts w:ascii="Calibri" w:hAnsi="Calibri"/>
          <w:sz w:val="22"/>
          <w:szCs w:val="22"/>
        </w:rPr>
      </w:pPr>
      <w:r>
        <w:t>6</w:t>
      </w:r>
      <w:r w:rsidRPr="00BE3C62">
        <w:rPr>
          <w:rFonts w:ascii="Calibri" w:hAnsi="Calibri"/>
          <w:sz w:val="22"/>
          <w:szCs w:val="22"/>
        </w:rPr>
        <w:tab/>
      </w:r>
      <w:r>
        <w:t>Release 17</w:t>
      </w:r>
      <w:r>
        <w:tab/>
      </w:r>
      <w:r>
        <w:fldChar w:fldCharType="begin"/>
      </w:r>
      <w:r>
        <w:instrText xml:space="preserve"> PAGEREF _Toc81397604 \h </w:instrText>
      </w:r>
      <w:r>
        <w:fldChar w:fldCharType="separate"/>
      </w:r>
      <w:r>
        <w:t>13</w:t>
      </w:r>
      <w:r>
        <w:fldChar w:fldCharType="end"/>
      </w:r>
    </w:p>
    <w:p w14:paraId="56038DDF" w14:textId="48BE9F10" w:rsidR="004377C2" w:rsidRPr="00BE3C62" w:rsidRDefault="004377C2">
      <w:pPr>
        <w:pStyle w:val="TOC3"/>
        <w:rPr>
          <w:rFonts w:ascii="Calibri" w:hAnsi="Calibri"/>
          <w:sz w:val="22"/>
          <w:szCs w:val="22"/>
        </w:rPr>
      </w:pPr>
      <w:r>
        <w:t>6.1</w:t>
      </w:r>
      <w:r w:rsidRPr="00BE3C62">
        <w:rPr>
          <w:rFonts w:ascii="Calibri" w:hAnsi="Calibri"/>
          <w:sz w:val="22"/>
          <w:szCs w:val="22"/>
        </w:rPr>
        <w:tab/>
      </w:r>
      <w:r>
        <w:t>CT4 Led WIs</w:t>
      </w:r>
      <w:r>
        <w:tab/>
      </w:r>
      <w:r>
        <w:fldChar w:fldCharType="begin"/>
      </w:r>
      <w:r>
        <w:instrText xml:space="preserve"> PAGEREF _Toc81397605 \h </w:instrText>
      </w:r>
      <w:r>
        <w:fldChar w:fldCharType="separate"/>
      </w:r>
      <w:r>
        <w:t>13</w:t>
      </w:r>
      <w:r>
        <w:fldChar w:fldCharType="end"/>
      </w:r>
    </w:p>
    <w:p w14:paraId="61667994" w14:textId="79F29480" w:rsidR="004377C2" w:rsidRPr="00BE3C62" w:rsidRDefault="004377C2">
      <w:pPr>
        <w:pStyle w:val="TOC4"/>
        <w:rPr>
          <w:rFonts w:ascii="Calibri" w:hAnsi="Calibri"/>
          <w:sz w:val="22"/>
          <w:szCs w:val="22"/>
        </w:rPr>
      </w:pPr>
      <w:r>
        <w:t>6.1.1</w:t>
      </w:r>
      <w:r w:rsidRPr="00BE3C62">
        <w:rPr>
          <w:rFonts w:ascii="Calibri" w:hAnsi="Calibri"/>
          <w:sz w:val="22"/>
          <w:szCs w:val="22"/>
        </w:rPr>
        <w:tab/>
      </w:r>
      <w:r>
        <w:t>Study on IETF QUIC Transport for 5GC Service Based Interfaces [FS_QUIC]</w:t>
      </w:r>
      <w:r>
        <w:tab/>
      </w:r>
      <w:r>
        <w:fldChar w:fldCharType="begin"/>
      </w:r>
      <w:r>
        <w:instrText xml:space="preserve"> PAGEREF _Toc81397606 \h </w:instrText>
      </w:r>
      <w:r>
        <w:fldChar w:fldCharType="separate"/>
      </w:r>
      <w:r>
        <w:t>13</w:t>
      </w:r>
      <w:r>
        <w:fldChar w:fldCharType="end"/>
      </w:r>
    </w:p>
    <w:p w14:paraId="33530D3D" w14:textId="380298A7" w:rsidR="004377C2" w:rsidRPr="00BE3C62" w:rsidRDefault="004377C2">
      <w:pPr>
        <w:pStyle w:val="TOC4"/>
        <w:rPr>
          <w:rFonts w:ascii="Calibri" w:hAnsi="Calibri"/>
          <w:sz w:val="22"/>
          <w:szCs w:val="22"/>
        </w:rPr>
      </w:pPr>
      <w:r>
        <w:t>6.1.2</w:t>
      </w:r>
      <w:r w:rsidRPr="00BE3C62">
        <w:rPr>
          <w:rFonts w:ascii="Calibri" w:hAnsi="Calibri"/>
          <w:sz w:val="22"/>
          <w:szCs w:val="22"/>
        </w:rPr>
        <w:tab/>
      </w:r>
      <w:r>
        <w:t>Service based Interface protocol improvements [SBIProtoc17]</w:t>
      </w:r>
      <w:r>
        <w:tab/>
      </w:r>
      <w:r>
        <w:fldChar w:fldCharType="begin"/>
      </w:r>
      <w:r>
        <w:instrText xml:space="preserve"> PAGEREF _Toc81397607 \h </w:instrText>
      </w:r>
      <w:r>
        <w:fldChar w:fldCharType="separate"/>
      </w:r>
      <w:r>
        <w:t>13</w:t>
      </w:r>
      <w:r>
        <w:fldChar w:fldCharType="end"/>
      </w:r>
    </w:p>
    <w:p w14:paraId="142FBB46" w14:textId="20B73DF3" w:rsidR="004377C2" w:rsidRPr="00BE3C62" w:rsidRDefault="004377C2">
      <w:pPr>
        <w:pStyle w:val="TOC4"/>
        <w:rPr>
          <w:rFonts w:ascii="Calibri" w:hAnsi="Calibri"/>
          <w:sz w:val="22"/>
          <w:szCs w:val="22"/>
        </w:rPr>
      </w:pPr>
      <w:r>
        <w:t>6.1.3</w:t>
      </w:r>
      <w:r w:rsidRPr="00BE3C62">
        <w:rPr>
          <w:rFonts w:ascii="Calibri" w:hAnsi="Calibri"/>
          <w:sz w:val="22"/>
          <w:szCs w:val="22"/>
        </w:rPr>
        <w:tab/>
      </w:r>
      <w:r>
        <w:t>BEst Practice of PFCP [BEPoP]</w:t>
      </w:r>
      <w:r>
        <w:tab/>
      </w:r>
      <w:r>
        <w:fldChar w:fldCharType="begin"/>
      </w:r>
      <w:r>
        <w:instrText xml:space="preserve"> PAGEREF _Toc81397608 \h </w:instrText>
      </w:r>
      <w:r>
        <w:fldChar w:fldCharType="separate"/>
      </w:r>
      <w:r>
        <w:t>27</w:t>
      </w:r>
      <w:r>
        <w:fldChar w:fldCharType="end"/>
      </w:r>
    </w:p>
    <w:p w14:paraId="0630254E" w14:textId="0FF9D75F" w:rsidR="004377C2" w:rsidRPr="00BE3C62" w:rsidRDefault="004377C2">
      <w:pPr>
        <w:pStyle w:val="TOC4"/>
        <w:rPr>
          <w:rFonts w:ascii="Calibri" w:hAnsi="Calibri"/>
          <w:sz w:val="22"/>
          <w:szCs w:val="22"/>
        </w:rPr>
      </w:pPr>
      <w:r>
        <w:t>6.1.4</w:t>
      </w:r>
      <w:r w:rsidRPr="00BE3C62">
        <w:rPr>
          <w:rFonts w:ascii="Calibri" w:hAnsi="Calibri"/>
          <w:sz w:val="22"/>
          <w:szCs w:val="22"/>
        </w:rPr>
        <w:tab/>
      </w:r>
      <w:r>
        <w:t>Port allocation [FS_PortAl]</w:t>
      </w:r>
      <w:r>
        <w:tab/>
      </w:r>
      <w:r>
        <w:fldChar w:fldCharType="begin"/>
      </w:r>
      <w:r>
        <w:instrText xml:space="preserve"> PAGEREF _Toc81397609 \h </w:instrText>
      </w:r>
      <w:r>
        <w:fldChar w:fldCharType="separate"/>
      </w:r>
      <w:r>
        <w:t>29</w:t>
      </w:r>
      <w:r>
        <w:fldChar w:fldCharType="end"/>
      </w:r>
    </w:p>
    <w:p w14:paraId="0013CFA5" w14:textId="443A513E" w:rsidR="004377C2" w:rsidRPr="00BE3C62" w:rsidRDefault="004377C2">
      <w:pPr>
        <w:pStyle w:val="TOC4"/>
        <w:rPr>
          <w:rFonts w:ascii="Calibri" w:hAnsi="Calibri"/>
          <w:sz w:val="22"/>
          <w:szCs w:val="22"/>
        </w:rPr>
      </w:pPr>
      <w:r>
        <w:t>6.1.5</w:t>
      </w:r>
      <w:r w:rsidRPr="00BE3C62">
        <w:rPr>
          <w:rFonts w:ascii="Calibri" w:hAnsi="Calibri"/>
          <w:sz w:val="22"/>
          <w:szCs w:val="22"/>
        </w:rPr>
        <w:tab/>
      </w:r>
      <w:r>
        <w:t>Service-based support for SMS in 5GC [SMS_SBI]</w:t>
      </w:r>
      <w:r>
        <w:tab/>
      </w:r>
      <w:r>
        <w:fldChar w:fldCharType="begin"/>
      </w:r>
      <w:r>
        <w:instrText xml:space="preserve"> PAGEREF _Toc81397610 \h </w:instrText>
      </w:r>
      <w:r>
        <w:fldChar w:fldCharType="separate"/>
      </w:r>
      <w:r>
        <w:t>33</w:t>
      </w:r>
      <w:r>
        <w:fldChar w:fldCharType="end"/>
      </w:r>
    </w:p>
    <w:p w14:paraId="1311AA29" w14:textId="08B33873" w:rsidR="004377C2" w:rsidRPr="00BE3C62" w:rsidRDefault="004377C2">
      <w:pPr>
        <w:pStyle w:val="TOC4"/>
        <w:rPr>
          <w:rFonts w:ascii="Calibri" w:hAnsi="Calibri"/>
          <w:sz w:val="22"/>
          <w:szCs w:val="22"/>
        </w:rPr>
      </w:pPr>
      <w:r>
        <w:t>6.1.6</w:t>
      </w:r>
      <w:r w:rsidRPr="00BE3C62">
        <w:rPr>
          <w:rFonts w:ascii="Calibri" w:hAnsi="Calibri"/>
          <w:sz w:val="22"/>
          <w:szCs w:val="22"/>
        </w:rPr>
        <w:tab/>
      </w:r>
      <w:r>
        <w:t>Study on restoration of profiles related to UDR [FS_ReP_UDR]</w:t>
      </w:r>
      <w:r>
        <w:tab/>
      </w:r>
      <w:r>
        <w:fldChar w:fldCharType="begin"/>
      </w:r>
      <w:r>
        <w:instrText xml:space="preserve"> PAGEREF _Toc81397611 \h </w:instrText>
      </w:r>
      <w:r>
        <w:fldChar w:fldCharType="separate"/>
      </w:r>
      <w:r>
        <w:t>35</w:t>
      </w:r>
      <w:r>
        <w:fldChar w:fldCharType="end"/>
      </w:r>
    </w:p>
    <w:p w14:paraId="27B9A9BC" w14:textId="7169F998" w:rsidR="004377C2" w:rsidRPr="00BE3C62" w:rsidRDefault="004377C2">
      <w:pPr>
        <w:pStyle w:val="TOC4"/>
        <w:rPr>
          <w:rFonts w:ascii="Calibri" w:hAnsi="Calibri"/>
          <w:sz w:val="22"/>
          <w:szCs w:val="22"/>
        </w:rPr>
      </w:pPr>
      <w:r>
        <w:t>6.1.7</w:t>
      </w:r>
      <w:r w:rsidRPr="00BE3C62">
        <w:rPr>
          <w:rFonts w:ascii="Calibri" w:hAnsi="Calibri"/>
          <w:sz w:val="22"/>
          <w:szCs w:val="22"/>
        </w:rPr>
        <w:tab/>
      </w:r>
      <w:r>
        <w:t>CT aspects of Integration of GBA into SBA [GBA_5G]</w:t>
      </w:r>
      <w:r>
        <w:tab/>
      </w:r>
      <w:r>
        <w:fldChar w:fldCharType="begin"/>
      </w:r>
      <w:r>
        <w:instrText xml:space="preserve"> PAGEREF _Toc81397612 \h </w:instrText>
      </w:r>
      <w:r>
        <w:fldChar w:fldCharType="separate"/>
      </w:r>
      <w:r>
        <w:t>36</w:t>
      </w:r>
      <w:r>
        <w:fldChar w:fldCharType="end"/>
      </w:r>
    </w:p>
    <w:p w14:paraId="18B15355" w14:textId="6D2F110B" w:rsidR="004377C2" w:rsidRPr="00BE3C62" w:rsidRDefault="004377C2">
      <w:pPr>
        <w:pStyle w:val="TOC4"/>
        <w:rPr>
          <w:rFonts w:ascii="Calibri" w:hAnsi="Calibri"/>
          <w:sz w:val="22"/>
          <w:szCs w:val="22"/>
        </w:rPr>
      </w:pPr>
      <w:r>
        <w:t>6.1.8</w:t>
      </w:r>
      <w:r w:rsidRPr="00BE3C62">
        <w:rPr>
          <w:rFonts w:ascii="Calibri" w:hAnsi="Calibri"/>
          <w:sz w:val="22"/>
          <w:szCs w:val="22"/>
        </w:rPr>
        <w:tab/>
      </w:r>
      <w:r>
        <w:t>Enhancement of Network Slicing Phase 2 [eNS_Ph2]</w:t>
      </w:r>
      <w:r>
        <w:tab/>
      </w:r>
      <w:r>
        <w:fldChar w:fldCharType="begin"/>
      </w:r>
      <w:r>
        <w:instrText xml:space="preserve"> PAGEREF _Toc81397613 \h </w:instrText>
      </w:r>
      <w:r>
        <w:fldChar w:fldCharType="separate"/>
      </w:r>
      <w:r>
        <w:t>37</w:t>
      </w:r>
      <w:r>
        <w:fldChar w:fldCharType="end"/>
      </w:r>
    </w:p>
    <w:p w14:paraId="65D69076" w14:textId="683C9EAF" w:rsidR="004377C2" w:rsidRPr="00BE3C62" w:rsidRDefault="004377C2">
      <w:pPr>
        <w:pStyle w:val="TOC4"/>
        <w:rPr>
          <w:rFonts w:ascii="Calibri" w:hAnsi="Calibri"/>
          <w:sz w:val="22"/>
          <w:szCs w:val="22"/>
        </w:rPr>
      </w:pPr>
      <w:r>
        <w:t>6.1.9</w:t>
      </w:r>
      <w:r w:rsidRPr="00BE3C62">
        <w:rPr>
          <w:rFonts w:ascii="Calibri" w:hAnsi="Calibri"/>
          <w:sz w:val="22"/>
          <w:szCs w:val="22"/>
        </w:rPr>
        <w:tab/>
      </w:r>
      <w:r>
        <w:t>CT Aspects of 5G eEDGE [eEDGE_5GC]</w:t>
      </w:r>
      <w:r>
        <w:tab/>
      </w:r>
      <w:r>
        <w:fldChar w:fldCharType="begin"/>
      </w:r>
      <w:r>
        <w:instrText xml:space="preserve"> PAGEREF _Toc81397614 \h </w:instrText>
      </w:r>
      <w:r>
        <w:fldChar w:fldCharType="separate"/>
      </w:r>
      <w:r>
        <w:t>49</w:t>
      </w:r>
      <w:r>
        <w:fldChar w:fldCharType="end"/>
      </w:r>
    </w:p>
    <w:p w14:paraId="7370DBA0" w14:textId="5FF935C4" w:rsidR="004377C2" w:rsidRPr="00BE3C62" w:rsidRDefault="004377C2">
      <w:pPr>
        <w:pStyle w:val="TOC4"/>
        <w:rPr>
          <w:rFonts w:ascii="Calibri" w:hAnsi="Calibri"/>
          <w:sz w:val="22"/>
          <w:szCs w:val="22"/>
        </w:rPr>
      </w:pPr>
      <w:r>
        <w:t>6.1.10</w:t>
      </w:r>
      <w:r w:rsidRPr="00BE3C62">
        <w:rPr>
          <w:rFonts w:ascii="Calibri" w:hAnsi="Calibri"/>
          <w:sz w:val="22"/>
          <w:szCs w:val="22"/>
        </w:rPr>
        <w:tab/>
      </w:r>
      <w:r>
        <w:t>CT aspects on Same PCF Selection For AMF and SMF [TEI17_SPSFAS]</w:t>
      </w:r>
      <w:r>
        <w:tab/>
      </w:r>
      <w:r>
        <w:fldChar w:fldCharType="begin"/>
      </w:r>
      <w:r>
        <w:instrText xml:space="preserve"> PAGEREF _Toc81397615 \h </w:instrText>
      </w:r>
      <w:r>
        <w:fldChar w:fldCharType="separate"/>
      </w:r>
      <w:r>
        <w:t>52</w:t>
      </w:r>
      <w:r>
        <w:fldChar w:fldCharType="end"/>
      </w:r>
    </w:p>
    <w:p w14:paraId="4BA68462" w14:textId="7FE78DB2" w:rsidR="004377C2" w:rsidRPr="00BE3C62" w:rsidRDefault="004377C2">
      <w:pPr>
        <w:pStyle w:val="TOC4"/>
        <w:rPr>
          <w:rFonts w:ascii="Calibri" w:hAnsi="Calibri"/>
          <w:sz w:val="22"/>
          <w:szCs w:val="22"/>
        </w:rPr>
      </w:pPr>
      <w:r>
        <w:t>6.1.11</w:t>
      </w:r>
      <w:r w:rsidRPr="00BE3C62">
        <w:rPr>
          <w:rFonts w:ascii="Calibri" w:hAnsi="Calibri"/>
          <w:sz w:val="22"/>
          <w:szCs w:val="22"/>
        </w:rPr>
        <w:tab/>
      </w:r>
      <w:r>
        <w:t>Enhancement of Inter-PLMN Roaming [EoIPR]</w:t>
      </w:r>
      <w:r>
        <w:tab/>
      </w:r>
      <w:r>
        <w:fldChar w:fldCharType="begin"/>
      </w:r>
      <w:r>
        <w:instrText xml:space="preserve"> PAGEREF _Toc81397616 \h </w:instrText>
      </w:r>
      <w:r>
        <w:fldChar w:fldCharType="separate"/>
      </w:r>
      <w:r>
        <w:t>53</w:t>
      </w:r>
      <w:r>
        <w:fldChar w:fldCharType="end"/>
      </w:r>
    </w:p>
    <w:p w14:paraId="4E3175CC" w14:textId="4DADCC92" w:rsidR="004377C2" w:rsidRPr="00BE3C62" w:rsidRDefault="004377C2">
      <w:pPr>
        <w:pStyle w:val="TOC4"/>
        <w:rPr>
          <w:rFonts w:ascii="Calibri" w:hAnsi="Calibri"/>
          <w:sz w:val="22"/>
          <w:szCs w:val="22"/>
        </w:rPr>
      </w:pPr>
      <w:r>
        <w:t>6.1.12</w:t>
      </w:r>
      <w:r w:rsidRPr="00BE3C62">
        <w:rPr>
          <w:rFonts w:ascii="Calibri" w:hAnsi="Calibri"/>
          <w:sz w:val="22"/>
          <w:szCs w:val="22"/>
        </w:rPr>
        <w:tab/>
      </w:r>
      <w:r>
        <w:t>Restoration of PDN Connections in PGW-C/SMF S [RPCPSET]</w:t>
      </w:r>
      <w:r>
        <w:tab/>
      </w:r>
      <w:r>
        <w:fldChar w:fldCharType="begin"/>
      </w:r>
      <w:r>
        <w:instrText xml:space="preserve"> PAGEREF _Toc81397617 \h </w:instrText>
      </w:r>
      <w:r>
        <w:fldChar w:fldCharType="separate"/>
      </w:r>
      <w:r>
        <w:t>53</w:t>
      </w:r>
      <w:r>
        <w:fldChar w:fldCharType="end"/>
      </w:r>
    </w:p>
    <w:p w14:paraId="5A80F6EA" w14:textId="1437D4DB" w:rsidR="004377C2" w:rsidRPr="00BE3C62" w:rsidRDefault="004377C2">
      <w:pPr>
        <w:pStyle w:val="TOC4"/>
        <w:rPr>
          <w:rFonts w:ascii="Calibri" w:hAnsi="Calibri"/>
          <w:sz w:val="22"/>
          <w:szCs w:val="22"/>
        </w:rPr>
      </w:pPr>
      <w:r>
        <w:t>6.1.13</w:t>
      </w:r>
      <w:r w:rsidRPr="00BE3C62">
        <w:rPr>
          <w:rFonts w:ascii="Calibri" w:hAnsi="Calibri"/>
          <w:sz w:val="22"/>
          <w:szCs w:val="22"/>
        </w:rPr>
        <w:tab/>
      </w:r>
      <w:r>
        <w:t>Start of Pause of Charging via User Plane [SPOCUP]</w:t>
      </w:r>
      <w:r>
        <w:tab/>
      </w:r>
      <w:r>
        <w:fldChar w:fldCharType="begin"/>
      </w:r>
      <w:r>
        <w:instrText xml:space="preserve"> PAGEREF _Toc81397618 \h </w:instrText>
      </w:r>
      <w:r>
        <w:fldChar w:fldCharType="separate"/>
      </w:r>
      <w:r>
        <w:t>54</w:t>
      </w:r>
      <w:r>
        <w:fldChar w:fldCharType="end"/>
      </w:r>
    </w:p>
    <w:p w14:paraId="208D46C0" w14:textId="534E2A77" w:rsidR="004377C2" w:rsidRPr="00BE3C62" w:rsidRDefault="004377C2">
      <w:pPr>
        <w:pStyle w:val="TOC4"/>
        <w:rPr>
          <w:rFonts w:ascii="Calibri" w:hAnsi="Calibri"/>
          <w:sz w:val="22"/>
          <w:szCs w:val="22"/>
        </w:rPr>
      </w:pPr>
      <w:r>
        <w:t>6.1.14</w:t>
      </w:r>
      <w:r w:rsidRPr="00BE3C62">
        <w:rPr>
          <w:rFonts w:ascii="Calibri" w:hAnsi="Calibri"/>
          <w:sz w:val="22"/>
          <w:szCs w:val="22"/>
        </w:rPr>
        <w:tab/>
      </w:r>
      <w:r>
        <w:t>Enhancement to the 5GC LoCation Services-Phase 2 [5G_eLCS_ph2]</w:t>
      </w:r>
      <w:r>
        <w:tab/>
      </w:r>
      <w:r>
        <w:fldChar w:fldCharType="begin"/>
      </w:r>
      <w:r>
        <w:instrText xml:space="preserve"> PAGEREF _Toc81397619 \h </w:instrText>
      </w:r>
      <w:r>
        <w:fldChar w:fldCharType="separate"/>
      </w:r>
      <w:r>
        <w:t>54</w:t>
      </w:r>
      <w:r>
        <w:fldChar w:fldCharType="end"/>
      </w:r>
    </w:p>
    <w:p w14:paraId="66E0021F" w14:textId="0B89CBEA" w:rsidR="004377C2" w:rsidRPr="00BE3C62" w:rsidRDefault="004377C2">
      <w:pPr>
        <w:pStyle w:val="TOC4"/>
        <w:rPr>
          <w:rFonts w:ascii="Calibri" w:hAnsi="Calibri"/>
          <w:sz w:val="22"/>
          <w:szCs w:val="22"/>
        </w:rPr>
      </w:pPr>
      <w:r>
        <w:t>6.1.15</w:t>
      </w:r>
      <w:r w:rsidRPr="00BE3C62">
        <w:rPr>
          <w:rFonts w:ascii="Calibri" w:hAnsi="Calibri"/>
          <w:sz w:val="22"/>
          <w:szCs w:val="22"/>
        </w:rPr>
        <w:tab/>
      </w:r>
      <w:r>
        <w:t>CT aspects of Support of different slices over different Non 3GPP access [TEI17_N3SLICE]</w:t>
      </w:r>
      <w:r>
        <w:tab/>
      </w:r>
      <w:r>
        <w:fldChar w:fldCharType="begin"/>
      </w:r>
      <w:r>
        <w:instrText xml:space="preserve"> PAGEREF _Toc81397620 \h </w:instrText>
      </w:r>
      <w:r>
        <w:fldChar w:fldCharType="separate"/>
      </w:r>
      <w:r>
        <w:t>57</w:t>
      </w:r>
      <w:r>
        <w:fldChar w:fldCharType="end"/>
      </w:r>
    </w:p>
    <w:p w14:paraId="3ABE5F51" w14:textId="7730B25A" w:rsidR="004377C2" w:rsidRPr="00BE3C62" w:rsidRDefault="004377C2">
      <w:pPr>
        <w:pStyle w:val="TOC4"/>
        <w:rPr>
          <w:rFonts w:ascii="Calibri" w:hAnsi="Calibri"/>
          <w:sz w:val="22"/>
          <w:szCs w:val="22"/>
        </w:rPr>
      </w:pPr>
      <w:r>
        <w:t>6.1.16</w:t>
      </w:r>
      <w:r w:rsidRPr="00BE3C62">
        <w:rPr>
          <w:rFonts w:ascii="Calibri" w:hAnsi="Calibri"/>
          <w:sz w:val="22"/>
          <w:szCs w:val="22"/>
        </w:rPr>
        <w:tab/>
      </w:r>
      <w:r>
        <w:t>CT aspects of the architectural enhancements for 5G multicast-broadcast services [5MBS]</w:t>
      </w:r>
      <w:r>
        <w:tab/>
      </w:r>
      <w:r>
        <w:fldChar w:fldCharType="begin"/>
      </w:r>
      <w:r>
        <w:instrText xml:space="preserve"> PAGEREF _Toc81397621 \h </w:instrText>
      </w:r>
      <w:r>
        <w:fldChar w:fldCharType="separate"/>
      </w:r>
      <w:r>
        <w:t>57</w:t>
      </w:r>
      <w:r>
        <w:fldChar w:fldCharType="end"/>
      </w:r>
    </w:p>
    <w:p w14:paraId="345B6A29" w14:textId="419D6207" w:rsidR="004377C2" w:rsidRPr="00BE3C62" w:rsidRDefault="004377C2">
      <w:pPr>
        <w:pStyle w:val="TOC3"/>
        <w:rPr>
          <w:rFonts w:ascii="Calibri" w:hAnsi="Calibri"/>
          <w:sz w:val="22"/>
          <w:szCs w:val="22"/>
        </w:rPr>
      </w:pPr>
      <w:r>
        <w:t>6.2</w:t>
      </w:r>
      <w:r w:rsidRPr="00BE3C62">
        <w:rPr>
          <w:rFonts w:ascii="Calibri" w:hAnsi="Calibri"/>
          <w:sz w:val="22"/>
          <w:szCs w:val="22"/>
        </w:rPr>
        <w:tab/>
      </w:r>
      <w:r>
        <w:t>CT4 Supported WIs</w:t>
      </w:r>
      <w:r>
        <w:tab/>
      </w:r>
      <w:r>
        <w:fldChar w:fldCharType="begin"/>
      </w:r>
      <w:r>
        <w:instrText xml:space="preserve"> PAGEREF _Toc81397622 \h </w:instrText>
      </w:r>
      <w:r>
        <w:fldChar w:fldCharType="separate"/>
      </w:r>
      <w:r>
        <w:t>67</w:t>
      </w:r>
      <w:r>
        <w:fldChar w:fldCharType="end"/>
      </w:r>
    </w:p>
    <w:p w14:paraId="32048887" w14:textId="283E5DAC" w:rsidR="004377C2" w:rsidRPr="00BE3C62" w:rsidRDefault="004377C2">
      <w:pPr>
        <w:pStyle w:val="TOC4"/>
        <w:rPr>
          <w:rFonts w:ascii="Calibri" w:hAnsi="Calibri"/>
          <w:sz w:val="22"/>
          <w:szCs w:val="22"/>
        </w:rPr>
      </w:pPr>
      <w:r>
        <w:t>6.2.1</w:t>
      </w:r>
      <w:r w:rsidRPr="00BE3C62">
        <w:rPr>
          <w:rFonts w:ascii="Calibri" w:hAnsi="Calibri"/>
          <w:sz w:val="22"/>
          <w:szCs w:val="22"/>
        </w:rPr>
        <w:tab/>
      </w:r>
      <w:r>
        <w:t>Study on enhanced IMS to 5GC Integration Phase 2 [FS_eIMS5G2]</w:t>
      </w:r>
      <w:r>
        <w:tab/>
      </w:r>
      <w:r>
        <w:fldChar w:fldCharType="begin"/>
      </w:r>
      <w:r>
        <w:instrText xml:space="preserve"> PAGEREF _Toc81397623 \h </w:instrText>
      </w:r>
      <w:r>
        <w:fldChar w:fldCharType="separate"/>
      </w:r>
      <w:r>
        <w:t>67</w:t>
      </w:r>
      <w:r>
        <w:fldChar w:fldCharType="end"/>
      </w:r>
    </w:p>
    <w:p w14:paraId="72F67084" w14:textId="3B542A47" w:rsidR="004377C2" w:rsidRPr="00BE3C62" w:rsidRDefault="004377C2">
      <w:pPr>
        <w:pStyle w:val="TOC4"/>
        <w:rPr>
          <w:rFonts w:ascii="Calibri" w:hAnsi="Calibri"/>
          <w:sz w:val="22"/>
          <w:szCs w:val="22"/>
        </w:rPr>
      </w:pPr>
      <w:r>
        <w:t>6.2.2</w:t>
      </w:r>
      <w:r w:rsidRPr="00BE3C62">
        <w:rPr>
          <w:rFonts w:ascii="Calibri" w:hAnsi="Calibri"/>
          <w:sz w:val="22"/>
          <w:szCs w:val="22"/>
        </w:rPr>
        <w:tab/>
      </w:r>
      <w:r>
        <w:t>Stage 3 of Multimedia Priority Service (MPS) Phase 2 [MPS2-CT]</w:t>
      </w:r>
      <w:r>
        <w:tab/>
      </w:r>
      <w:r>
        <w:fldChar w:fldCharType="begin"/>
      </w:r>
      <w:r>
        <w:instrText xml:space="preserve"> PAGEREF _Toc81397624 \h </w:instrText>
      </w:r>
      <w:r>
        <w:fldChar w:fldCharType="separate"/>
      </w:r>
      <w:r>
        <w:t>68</w:t>
      </w:r>
      <w:r>
        <w:fldChar w:fldCharType="end"/>
      </w:r>
    </w:p>
    <w:p w14:paraId="7347711C" w14:textId="23CF84B4" w:rsidR="004377C2" w:rsidRPr="00BE3C62" w:rsidRDefault="004377C2">
      <w:pPr>
        <w:pStyle w:val="TOC4"/>
        <w:rPr>
          <w:rFonts w:ascii="Calibri" w:hAnsi="Calibri"/>
          <w:sz w:val="22"/>
          <w:szCs w:val="22"/>
        </w:rPr>
      </w:pPr>
      <w:r>
        <w:t>6.2.3</w:t>
      </w:r>
      <w:r w:rsidRPr="00BE3C62">
        <w:rPr>
          <w:rFonts w:ascii="Calibri" w:hAnsi="Calibri"/>
          <w:sz w:val="22"/>
          <w:szCs w:val="22"/>
        </w:rPr>
        <w:tab/>
      </w:r>
      <w:r>
        <w:t>Enhancement for the 5G Control Plane Steering of Roaming for UE in CONNECTED mode [eCPSOR_CON-CT]</w:t>
      </w:r>
      <w:r>
        <w:tab/>
      </w:r>
      <w:r>
        <w:fldChar w:fldCharType="begin"/>
      </w:r>
      <w:r>
        <w:instrText xml:space="preserve"> PAGEREF _Toc81397625 \h </w:instrText>
      </w:r>
      <w:r>
        <w:fldChar w:fldCharType="separate"/>
      </w:r>
      <w:r>
        <w:t>68</w:t>
      </w:r>
      <w:r>
        <w:fldChar w:fldCharType="end"/>
      </w:r>
    </w:p>
    <w:p w14:paraId="16CB3470" w14:textId="701E5644" w:rsidR="004377C2" w:rsidRPr="00BE3C62" w:rsidRDefault="004377C2">
      <w:pPr>
        <w:pStyle w:val="TOC4"/>
        <w:rPr>
          <w:rFonts w:ascii="Calibri" w:hAnsi="Calibri"/>
          <w:sz w:val="22"/>
          <w:szCs w:val="22"/>
        </w:rPr>
      </w:pPr>
      <w:r>
        <w:t>6.2.4</w:t>
      </w:r>
      <w:r w:rsidRPr="00BE3C62">
        <w:rPr>
          <w:rFonts w:ascii="Calibri" w:hAnsi="Calibri"/>
          <w:sz w:val="22"/>
          <w:szCs w:val="22"/>
        </w:rPr>
        <w:tab/>
      </w:r>
      <w:r>
        <w:t>Authentication and key management for applications based on 3GPP credential in 5G [AKMA-CT]</w:t>
      </w:r>
      <w:r>
        <w:tab/>
      </w:r>
      <w:r>
        <w:fldChar w:fldCharType="begin"/>
      </w:r>
      <w:r>
        <w:instrText xml:space="preserve"> PAGEREF _Toc81397626 \h </w:instrText>
      </w:r>
      <w:r>
        <w:fldChar w:fldCharType="separate"/>
      </w:r>
      <w:r>
        <w:t>69</w:t>
      </w:r>
      <w:r>
        <w:fldChar w:fldCharType="end"/>
      </w:r>
    </w:p>
    <w:p w14:paraId="0CA76A82" w14:textId="213F9C0F" w:rsidR="004377C2" w:rsidRPr="00BE3C62" w:rsidRDefault="004377C2">
      <w:pPr>
        <w:pStyle w:val="TOC4"/>
        <w:rPr>
          <w:rFonts w:ascii="Calibri" w:hAnsi="Calibri"/>
          <w:sz w:val="22"/>
          <w:szCs w:val="22"/>
        </w:rPr>
      </w:pPr>
      <w:r>
        <w:t>6.2.5</w:t>
      </w:r>
      <w:r w:rsidRPr="00BE3C62">
        <w:rPr>
          <w:rFonts w:ascii="Calibri" w:hAnsi="Calibri"/>
          <w:sz w:val="22"/>
          <w:szCs w:val="22"/>
        </w:rPr>
        <w:tab/>
      </w:r>
      <w:r>
        <w:t>CT aspects on Dynamically Changing AM Policies in the 5GC [TEI17_DCAMP-CT]</w:t>
      </w:r>
      <w:r>
        <w:tab/>
      </w:r>
      <w:r>
        <w:fldChar w:fldCharType="begin"/>
      </w:r>
      <w:r>
        <w:instrText xml:space="preserve"> PAGEREF _Toc81397627 \h </w:instrText>
      </w:r>
      <w:r>
        <w:fldChar w:fldCharType="separate"/>
      </w:r>
      <w:r>
        <w:t>69</w:t>
      </w:r>
      <w:r>
        <w:fldChar w:fldCharType="end"/>
      </w:r>
    </w:p>
    <w:p w14:paraId="0DADAB16" w14:textId="5FDC6535" w:rsidR="004377C2" w:rsidRPr="00BE3C62" w:rsidRDefault="004377C2">
      <w:pPr>
        <w:pStyle w:val="TOC4"/>
        <w:rPr>
          <w:rFonts w:ascii="Calibri" w:hAnsi="Calibri"/>
          <w:sz w:val="22"/>
          <w:szCs w:val="22"/>
        </w:rPr>
      </w:pPr>
      <w:r>
        <w:t>6.2.6</w:t>
      </w:r>
      <w:r w:rsidRPr="00BE3C62">
        <w:rPr>
          <w:rFonts w:ascii="Calibri" w:hAnsi="Calibri"/>
          <w:sz w:val="22"/>
          <w:szCs w:val="22"/>
        </w:rPr>
        <w:tab/>
      </w:r>
      <w:r>
        <w:t>CT aspects of proximity based services in 5GS [5G_ProSe-CT]</w:t>
      </w:r>
      <w:r>
        <w:tab/>
      </w:r>
      <w:r>
        <w:fldChar w:fldCharType="begin"/>
      </w:r>
      <w:r>
        <w:instrText xml:space="preserve"> PAGEREF _Toc81397628 \h </w:instrText>
      </w:r>
      <w:r>
        <w:fldChar w:fldCharType="separate"/>
      </w:r>
      <w:r>
        <w:t>69</w:t>
      </w:r>
      <w:r>
        <w:fldChar w:fldCharType="end"/>
      </w:r>
    </w:p>
    <w:p w14:paraId="5A8924C3" w14:textId="489A0AEE" w:rsidR="004377C2" w:rsidRPr="00BE3C62" w:rsidRDefault="004377C2">
      <w:pPr>
        <w:pStyle w:val="TOC4"/>
        <w:rPr>
          <w:rFonts w:ascii="Calibri" w:hAnsi="Calibri"/>
          <w:sz w:val="22"/>
          <w:szCs w:val="22"/>
        </w:rPr>
      </w:pPr>
      <w:r>
        <w:t>6.2.7</w:t>
      </w:r>
      <w:r w:rsidRPr="00BE3C62">
        <w:rPr>
          <w:rFonts w:ascii="Calibri" w:hAnsi="Calibri"/>
          <w:sz w:val="22"/>
          <w:szCs w:val="22"/>
        </w:rPr>
        <w:tab/>
      </w:r>
      <w:r>
        <w:t>CT aspects on Dynamic Management of Group-based Event Monitoring [TEI17_GEM-CT]</w:t>
      </w:r>
      <w:r>
        <w:tab/>
      </w:r>
      <w:r>
        <w:fldChar w:fldCharType="begin"/>
      </w:r>
      <w:r>
        <w:instrText xml:space="preserve"> PAGEREF _Toc81397629 \h </w:instrText>
      </w:r>
      <w:r>
        <w:fldChar w:fldCharType="separate"/>
      </w:r>
      <w:r>
        <w:t>73</w:t>
      </w:r>
      <w:r>
        <w:fldChar w:fldCharType="end"/>
      </w:r>
    </w:p>
    <w:p w14:paraId="5A542867" w14:textId="08857F4E" w:rsidR="004377C2" w:rsidRPr="00BE3C62" w:rsidRDefault="004377C2">
      <w:pPr>
        <w:pStyle w:val="TOC4"/>
        <w:rPr>
          <w:rFonts w:ascii="Calibri" w:hAnsi="Calibri"/>
          <w:sz w:val="22"/>
          <w:szCs w:val="22"/>
        </w:rPr>
      </w:pPr>
      <w:r>
        <w:t>6.2.8</w:t>
      </w:r>
      <w:r w:rsidRPr="00BE3C62">
        <w:rPr>
          <w:rFonts w:ascii="Calibri" w:hAnsi="Calibri"/>
          <w:sz w:val="22"/>
          <w:szCs w:val="22"/>
        </w:rPr>
        <w:tab/>
      </w:r>
      <w:r>
        <w:t>CT aspects of 5GC architecture for satellite networks [5GSAT_ARCH-CT]</w:t>
      </w:r>
      <w:r>
        <w:tab/>
      </w:r>
      <w:r>
        <w:fldChar w:fldCharType="begin"/>
      </w:r>
      <w:r>
        <w:instrText xml:space="preserve"> PAGEREF _Toc81397630 \h </w:instrText>
      </w:r>
      <w:r>
        <w:fldChar w:fldCharType="separate"/>
      </w:r>
      <w:r>
        <w:t>74</w:t>
      </w:r>
      <w:r>
        <w:fldChar w:fldCharType="end"/>
      </w:r>
    </w:p>
    <w:p w14:paraId="699ECFE8" w14:textId="174FFBFD" w:rsidR="004377C2" w:rsidRPr="00BE3C62" w:rsidRDefault="004377C2">
      <w:pPr>
        <w:pStyle w:val="TOC4"/>
        <w:rPr>
          <w:rFonts w:ascii="Calibri" w:hAnsi="Calibri"/>
          <w:sz w:val="22"/>
          <w:szCs w:val="22"/>
        </w:rPr>
      </w:pPr>
      <w:r>
        <w:t>6.2.9</w:t>
      </w:r>
      <w:r w:rsidRPr="00BE3C62">
        <w:rPr>
          <w:rFonts w:ascii="Calibri" w:hAnsi="Calibri"/>
          <w:sz w:val="22"/>
          <w:szCs w:val="22"/>
        </w:rPr>
        <w:tab/>
      </w:r>
      <w:r>
        <w:t>CT aspects for Support of Uncrewed Aerial Systems Connectivity, Identification, and Tracking [ID_UAS]</w:t>
      </w:r>
      <w:r>
        <w:tab/>
      </w:r>
      <w:r>
        <w:fldChar w:fldCharType="begin"/>
      </w:r>
      <w:r>
        <w:instrText xml:space="preserve"> PAGEREF _Toc81397631 \h </w:instrText>
      </w:r>
      <w:r>
        <w:fldChar w:fldCharType="separate"/>
      </w:r>
      <w:r>
        <w:t>74</w:t>
      </w:r>
      <w:r>
        <w:fldChar w:fldCharType="end"/>
      </w:r>
    </w:p>
    <w:p w14:paraId="0C9AE4FB" w14:textId="00CC1DB4" w:rsidR="004377C2" w:rsidRPr="00BE3C62" w:rsidRDefault="004377C2">
      <w:pPr>
        <w:pStyle w:val="TOC4"/>
        <w:rPr>
          <w:rFonts w:ascii="Calibri" w:hAnsi="Calibri"/>
          <w:sz w:val="22"/>
          <w:szCs w:val="22"/>
        </w:rPr>
      </w:pPr>
      <w:r>
        <w:t>6.2.10</w:t>
      </w:r>
      <w:r w:rsidRPr="00BE3C62">
        <w:rPr>
          <w:rFonts w:ascii="Calibri" w:hAnsi="Calibri"/>
          <w:sz w:val="22"/>
          <w:szCs w:val="22"/>
        </w:rPr>
        <w:tab/>
      </w:r>
      <w:r>
        <w:t>CT aspects of Enabling Multi-USIM devices [MUSIM]</w:t>
      </w:r>
      <w:r>
        <w:tab/>
      </w:r>
      <w:r>
        <w:fldChar w:fldCharType="begin"/>
      </w:r>
      <w:r>
        <w:instrText xml:space="preserve"> PAGEREF _Toc81397632 \h </w:instrText>
      </w:r>
      <w:r>
        <w:fldChar w:fldCharType="separate"/>
      </w:r>
      <w:r>
        <w:t>75</w:t>
      </w:r>
      <w:r>
        <w:fldChar w:fldCharType="end"/>
      </w:r>
    </w:p>
    <w:p w14:paraId="2D4F21AA" w14:textId="3B500BFB" w:rsidR="004377C2" w:rsidRPr="00BE3C62" w:rsidRDefault="004377C2">
      <w:pPr>
        <w:pStyle w:val="TOC4"/>
        <w:rPr>
          <w:rFonts w:ascii="Calibri" w:hAnsi="Calibri"/>
          <w:sz w:val="22"/>
          <w:szCs w:val="22"/>
        </w:rPr>
      </w:pPr>
      <w:r>
        <w:t>6.2.11</w:t>
      </w:r>
      <w:r w:rsidRPr="00BE3C62">
        <w:rPr>
          <w:rFonts w:ascii="Calibri" w:hAnsi="Calibri"/>
          <w:sz w:val="22"/>
          <w:szCs w:val="22"/>
        </w:rPr>
        <w:tab/>
      </w:r>
      <w:r>
        <w:t>CT aspects of Access Traffic Steering, Switch and Splitting support in the 5G system architecture; Phase 2 [ATSSS_PH2]</w:t>
      </w:r>
      <w:r>
        <w:tab/>
      </w:r>
      <w:r>
        <w:fldChar w:fldCharType="begin"/>
      </w:r>
      <w:r>
        <w:instrText xml:space="preserve"> PAGEREF _Toc81397633 \h </w:instrText>
      </w:r>
      <w:r>
        <w:fldChar w:fldCharType="separate"/>
      </w:r>
      <w:r>
        <w:t>75</w:t>
      </w:r>
      <w:r>
        <w:fldChar w:fldCharType="end"/>
      </w:r>
    </w:p>
    <w:p w14:paraId="4FCB3E3D" w14:textId="4349B4B2" w:rsidR="004377C2" w:rsidRPr="00BE3C62" w:rsidRDefault="004377C2">
      <w:pPr>
        <w:pStyle w:val="TOC4"/>
        <w:rPr>
          <w:rFonts w:ascii="Calibri" w:hAnsi="Calibri"/>
          <w:sz w:val="22"/>
          <w:szCs w:val="22"/>
        </w:rPr>
      </w:pPr>
      <w:r>
        <w:t>6.2.12</w:t>
      </w:r>
      <w:r w:rsidRPr="00BE3C62">
        <w:rPr>
          <w:rFonts w:ascii="Calibri" w:hAnsi="Calibri"/>
          <w:sz w:val="22"/>
          <w:szCs w:val="22"/>
        </w:rPr>
        <w:tab/>
      </w:r>
      <w:r>
        <w:t>CT aspects of Enhanced support of Non-Public Networks [eNPN]</w:t>
      </w:r>
      <w:r>
        <w:tab/>
      </w:r>
      <w:r>
        <w:fldChar w:fldCharType="begin"/>
      </w:r>
      <w:r>
        <w:instrText xml:space="preserve"> PAGEREF _Toc81397634 \h </w:instrText>
      </w:r>
      <w:r>
        <w:fldChar w:fldCharType="separate"/>
      </w:r>
      <w:r>
        <w:t>76</w:t>
      </w:r>
      <w:r>
        <w:fldChar w:fldCharType="end"/>
      </w:r>
    </w:p>
    <w:p w14:paraId="431F8EF0" w14:textId="627C17D0" w:rsidR="004377C2" w:rsidRPr="00BE3C62" w:rsidRDefault="004377C2">
      <w:pPr>
        <w:pStyle w:val="TOC4"/>
        <w:rPr>
          <w:rFonts w:ascii="Calibri" w:hAnsi="Calibri"/>
          <w:sz w:val="22"/>
          <w:szCs w:val="22"/>
        </w:rPr>
      </w:pPr>
      <w:r>
        <w:t>6.2.13</w:t>
      </w:r>
      <w:r w:rsidRPr="00BE3C62">
        <w:rPr>
          <w:rFonts w:ascii="Calibri" w:hAnsi="Calibri"/>
          <w:sz w:val="22"/>
          <w:szCs w:val="22"/>
        </w:rPr>
        <w:tab/>
      </w:r>
      <w:r>
        <w:t>CT aspects of enhanced support of industrial IoT [IIoT]</w:t>
      </w:r>
      <w:r>
        <w:tab/>
      </w:r>
      <w:r>
        <w:fldChar w:fldCharType="begin"/>
      </w:r>
      <w:r>
        <w:instrText xml:space="preserve"> PAGEREF _Toc81397635 \h </w:instrText>
      </w:r>
      <w:r>
        <w:fldChar w:fldCharType="separate"/>
      </w:r>
      <w:r>
        <w:t>77</w:t>
      </w:r>
      <w:r>
        <w:fldChar w:fldCharType="end"/>
      </w:r>
    </w:p>
    <w:p w14:paraId="2CBB72CB" w14:textId="735D3BDD" w:rsidR="004377C2" w:rsidRPr="00BE3C62" w:rsidRDefault="004377C2">
      <w:pPr>
        <w:pStyle w:val="TOC4"/>
        <w:rPr>
          <w:rFonts w:ascii="Calibri" w:hAnsi="Calibri"/>
          <w:sz w:val="22"/>
          <w:szCs w:val="22"/>
        </w:rPr>
      </w:pPr>
      <w:r>
        <w:t>6.2.14</w:t>
      </w:r>
      <w:r w:rsidRPr="00BE3C62">
        <w:rPr>
          <w:rFonts w:ascii="Calibri" w:hAnsi="Calibri"/>
          <w:sz w:val="22"/>
          <w:szCs w:val="22"/>
        </w:rPr>
        <w:tab/>
      </w:r>
      <w:r>
        <w:t>Enablers for Network Automation for 5G - phase 2 [eNA_Ph2]</w:t>
      </w:r>
      <w:r>
        <w:tab/>
      </w:r>
      <w:r>
        <w:fldChar w:fldCharType="begin"/>
      </w:r>
      <w:r>
        <w:instrText xml:space="preserve"> PAGEREF _Toc81397636 \h </w:instrText>
      </w:r>
      <w:r>
        <w:fldChar w:fldCharType="separate"/>
      </w:r>
      <w:r>
        <w:t>78</w:t>
      </w:r>
      <w:r>
        <w:fldChar w:fldCharType="end"/>
      </w:r>
    </w:p>
    <w:p w14:paraId="2E2F94E9" w14:textId="47551763" w:rsidR="004377C2" w:rsidRPr="00BE3C62" w:rsidRDefault="004377C2">
      <w:pPr>
        <w:pStyle w:val="TOC4"/>
        <w:rPr>
          <w:rFonts w:ascii="Calibri" w:hAnsi="Calibri"/>
          <w:sz w:val="22"/>
          <w:szCs w:val="22"/>
        </w:rPr>
      </w:pPr>
      <w:r>
        <w:t>6.2.15</w:t>
      </w:r>
      <w:r w:rsidRPr="00BE3C62">
        <w:rPr>
          <w:rFonts w:ascii="Calibri" w:hAnsi="Calibri"/>
          <w:sz w:val="22"/>
          <w:szCs w:val="22"/>
        </w:rPr>
        <w:tab/>
      </w:r>
      <w:r>
        <w:t>Enhancements of 3GPP Northbound Interfaces [NBI17]</w:t>
      </w:r>
      <w:r>
        <w:tab/>
      </w:r>
      <w:r>
        <w:fldChar w:fldCharType="begin"/>
      </w:r>
      <w:r>
        <w:instrText xml:space="preserve"> PAGEREF _Toc81397637 \h </w:instrText>
      </w:r>
      <w:r>
        <w:fldChar w:fldCharType="separate"/>
      </w:r>
      <w:r>
        <w:t>80</w:t>
      </w:r>
      <w:r>
        <w:fldChar w:fldCharType="end"/>
      </w:r>
    </w:p>
    <w:p w14:paraId="72708D34" w14:textId="66BA7E13" w:rsidR="004377C2" w:rsidRPr="00BE3C62" w:rsidRDefault="004377C2">
      <w:pPr>
        <w:pStyle w:val="TOC3"/>
        <w:rPr>
          <w:rFonts w:ascii="Calibri" w:hAnsi="Calibri"/>
          <w:sz w:val="22"/>
          <w:szCs w:val="22"/>
        </w:rPr>
      </w:pPr>
      <w:r>
        <w:t>6.3</w:t>
      </w:r>
      <w:r w:rsidRPr="00BE3C62">
        <w:rPr>
          <w:rFonts w:ascii="Calibri" w:hAnsi="Calibri"/>
          <w:sz w:val="22"/>
          <w:szCs w:val="22"/>
        </w:rPr>
        <w:tab/>
      </w:r>
      <w:r>
        <w:t>Any Other Business for Rel-17</w:t>
      </w:r>
      <w:r>
        <w:tab/>
      </w:r>
      <w:r>
        <w:fldChar w:fldCharType="begin"/>
      </w:r>
      <w:r>
        <w:instrText xml:space="preserve"> PAGEREF _Toc81397638 \h </w:instrText>
      </w:r>
      <w:r>
        <w:fldChar w:fldCharType="separate"/>
      </w:r>
      <w:r>
        <w:t>80</w:t>
      </w:r>
      <w:r>
        <w:fldChar w:fldCharType="end"/>
      </w:r>
    </w:p>
    <w:p w14:paraId="62E5E692" w14:textId="4D01B85E" w:rsidR="004377C2" w:rsidRPr="00BE3C62" w:rsidRDefault="004377C2">
      <w:pPr>
        <w:pStyle w:val="TOC4"/>
        <w:rPr>
          <w:rFonts w:ascii="Calibri" w:hAnsi="Calibri"/>
          <w:sz w:val="22"/>
          <w:szCs w:val="22"/>
        </w:rPr>
      </w:pPr>
      <w:r>
        <w:t>6.3.1</w:t>
      </w:r>
      <w:r w:rsidRPr="00BE3C62">
        <w:rPr>
          <w:rFonts w:ascii="Calibri" w:hAnsi="Calibri"/>
          <w:sz w:val="22"/>
          <w:szCs w:val="22"/>
        </w:rPr>
        <w:tab/>
      </w:r>
      <w:r>
        <w:t>PWS</w:t>
      </w:r>
      <w:r>
        <w:tab/>
      </w:r>
      <w:r>
        <w:fldChar w:fldCharType="begin"/>
      </w:r>
      <w:r>
        <w:instrText xml:space="preserve"> PAGEREF _Toc81397639 \h </w:instrText>
      </w:r>
      <w:r>
        <w:fldChar w:fldCharType="separate"/>
      </w:r>
      <w:r>
        <w:t>80</w:t>
      </w:r>
      <w:r>
        <w:fldChar w:fldCharType="end"/>
      </w:r>
    </w:p>
    <w:p w14:paraId="28CB516C" w14:textId="0E0497F8" w:rsidR="004377C2" w:rsidRPr="00BE3C62" w:rsidRDefault="004377C2">
      <w:pPr>
        <w:pStyle w:val="TOC4"/>
        <w:rPr>
          <w:rFonts w:ascii="Calibri" w:hAnsi="Calibri"/>
          <w:sz w:val="22"/>
          <w:szCs w:val="22"/>
        </w:rPr>
      </w:pPr>
      <w:r>
        <w:t>6.3.2</w:t>
      </w:r>
      <w:r w:rsidRPr="00BE3C62">
        <w:rPr>
          <w:rFonts w:ascii="Calibri" w:hAnsi="Calibri"/>
          <w:sz w:val="22"/>
          <w:szCs w:val="22"/>
        </w:rPr>
        <w:tab/>
      </w:r>
      <w:r>
        <w:t>CUPS/PFCP, N4</w:t>
      </w:r>
      <w:r>
        <w:tab/>
      </w:r>
      <w:r>
        <w:fldChar w:fldCharType="begin"/>
      </w:r>
      <w:r>
        <w:instrText xml:space="preserve"> PAGEREF _Toc81397640 \h </w:instrText>
      </w:r>
      <w:r>
        <w:fldChar w:fldCharType="separate"/>
      </w:r>
      <w:r>
        <w:t>81</w:t>
      </w:r>
      <w:r>
        <w:fldChar w:fldCharType="end"/>
      </w:r>
    </w:p>
    <w:p w14:paraId="1AFF62AB" w14:textId="4E1B2C8A" w:rsidR="004377C2" w:rsidRPr="00BE3C62" w:rsidRDefault="004377C2">
      <w:pPr>
        <w:pStyle w:val="TOC4"/>
        <w:rPr>
          <w:rFonts w:ascii="Calibri" w:hAnsi="Calibri"/>
          <w:sz w:val="22"/>
          <w:szCs w:val="22"/>
        </w:rPr>
      </w:pPr>
      <w:r>
        <w:t>6.3.3</w:t>
      </w:r>
      <w:r w:rsidRPr="00BE3C62">
        <w:rPr>
          <w:rFonts w:ascii="Calibri" w:hAnsi="Calibri"/>
          <w:sz w:val="22"/>
          <w:szCs w:val="22"/>
        </w:rPr>
        <w:tab/>
      </w:r>
      <w:r>
        <w:t>eNS</w:t>
      </w:r>
      <w:r>
        <w:tab/>
      </w:r>
      <w:r>
        <w:fldChar w:fldCharType="begin"/>
      </w:r>
      <w:r>
        <w:instrText xml:space="preserve"> PAGEREF _Toc81397641 \h </w:instrText>
      </w:r>
      <w:r>
        <w:fldChar w:fldCharType="separate"/>
      </w:r>
      <w:r>
        <w:t>83</w:t>
      </w:r>
      <w:r>
        <w:fldChar w:fldCharType="end"/>
      </w:r>
    </w:p>
    <w:p w14:paraId="52790A12" w14:textId="7FA3E462" w:rsidR="004377C2" w:rsidRPr="00BE3C62" w:rsidRDefault="004377C2">
      <w:pPr>
        <w:pStyle w:val="TOC4"/>
        <w:rPr>
          <w:rFonts w:ascii="Calibri" w:hAnsi="Calibri"/>
          <w:sz w:val="22"/>
          <w:szCs w:val="22"/>
        </w:rPr>
      </w:pPr>
      <w:r>
        <w:t>6.3.4</w:t>
      </w:r>
      <w:r w:rsidRPr="00BE3C62">
        <w:rPr>
          <w:rFonts w:ascii="Calibri" w:hAnsi="Calibri"/>
          <w:sz w:val="22"/>
          <w:szCs w:val="22"/>
        </w:rPr>
        <w:tab/>
      </w:r>
      <w:r>
        <w:t>GTP</w:t>
      </w:r>
      <w:r>
        <w:tab/>
      </w:r>
      <w:r>
        <w:fldChar w:fldCharType="begin"/>
      </w:r>
      <w:r>
        <w:instrText xml:space="preserve"> PAGEREF _Toc81397642 \h </w:instrText>
      </w:r>
      <w:r>
        <w:fldChar w:fldCharType="separate"/>
      </w:r>
      <w:r>
        <w:t>84</w:t>
      </w:r>
      <w:r>
        <w:fldChar w:fldCharType="end"/>
      </w:r>
    </w:p>
    <w:p w14:paraId="0884271D" w14:textId="3629E693" w:rsidR="004377C2" w:rsidRPr="00BE3C62" w:rsidRDefault="004377C2">
      <w:pPr>
        <w:pStyle w:val="TOC4"/>
        <w:rPr>
          <w:rFonts w:ascii="Calibri" w:hAnsi="Calibri"/>
          <w:sz w:val="22"/>
          <w:szCs w:val="22"/>
        </w:rPr>
      </w:pPr>
      <w:r>
        <w:t>6.3.5</w:t>
      </w:r>
      <w:r w:rsidRPr="00BE3C62">
        <w:rPr>
          <w:rFonts w:ascii="Calibri" w:hAnsi="Calibri"/>
          <w:sz w:val="22"/>
          <w:szCs w:val="22"/>
        </w:rPr>
        <w:tab/>
      </w:r>
      <w:r>
        <w:t>SMF</w:t>
      </w:r>
      <w:r>
        <w:tab/>
      </w:r>
      <w:r>
        <w:fldChar w:fldCharType="begin"/>
      </w:r>
      <w:r>
        <w:instrText xml:space="preserve"> PAGEREF _Toc81397643 \h </w:instrText>
      </w:r>
      <w:r>
        <w:fldChar w:fldCharType="separate"/>
      </w:r>
      <w:r>
        <w:t>85</w:t>
      </w:r>
      <w:r>
        <w:fldChar w:fldCharType="end"/>
      </w:r>
    </w:p>
    <w:p w14:paraId="50DD3D74" w14:textId="3BB6A845" w:rsidR="004377C2" w:rsidRPr="00BE3C62" w:rsidRDefault="004377C2">
      <w:pPr>
        <w:pStyle w:val="TOC4"/>
        <w:rPr>
          <w:rFonts w:ascii="Calibri" w:hAnsi="Calibri"/>
          <w:sz w:val="22"/>
          <w:szCs w:val="22"/>
        </w:rPr>
      </w:pPr>
      <w:r>
        <w:t>6.3.6</w:t>
      </w:r>
      <w:r w:rsidRPr="00BE3C62">
        <w:rPr>
          <w:rFonts w:ascii="Calibri" w:hAnsi="Calibri"/>
          <w:sz w:val="22"/>
          <w:szCs w:val="22"/>
        </w:rPr>
        <w:tab/>
      </w:r>
      <w:r>
        <w:t>UDM</w:t>
      </w:r>
      <w:r>
        <w:tab/>
      </w:r>
      <w:r>
        <w:fldChar w:fldCharType="begin"/>
      </w:r>
      <w:r>
        <w:instrText xml:space="preserve"> PAGEREF _Toc81397644 \h </w:instrText>
      </w:r>
      <w:r>
        <w:fldChar w:fldCharType="separate"/>
      </w:r>
      <w:r>
        <w:t>87</w:t>
      </w:r>
      <w:r>
        <w:fldChar w:fldCharType="end"/>
      </w:r>
    </w:p>
    <w:p w14:paraId="528B74A4" w14:textId="11AC30D8" w:rsidR="004377C2" w:rsidRPr="00BE3C62" w:rsidRDefault="004377C2">
      <w:pPr>
        <w:pStyle w:val="TOC4"/>
        <w:rPr>
          <w:rFonts w:ascii="Calibri" w:hAnsi="Calibri"/>
          <w:sz w:val="22"/>
          <w:szCs w:val="22"/>
        </w:rPr>
      </w:pPr>
      <w:r>
        <w:t>6.3.7</w:t>
      </w:r>
      <w:r w:rsidRPr="00BE3C62">
        <w:rPr>
          <w:rFonts w:ascii="Calibri" w:hAnsi="Calibri"/>
          <w:sz w:val="22"/>
          <w:szCs w:val="22"/>
        </w:rPr>
        <w:tab/>
      </w:r>
      <w:r>
        <w:t>UDR</w:t>
      </w:r>
      <w:r>
        <w:tab/>
      </w:r>
      <w:r>
        <w:fldChar w:fldCharType="begin"/>
      </w:r>
      <w:r>
        <w:instrText xml:space="preserve"> PAGEREF _Toc81397645 \h </w:instrText>
      </w:r>
      <w:r>
        <w:fldChar w:fldCharType="separate"/>
      </w:r>
      <w:r>
        <w:t>88</w:t>
      </w:r>
      <w:r>
        <w:fldChar w:fldCharType="end"/>
      </w:r>
    </w:p>
    <w:p w14:paraId="4B0687D3" w14:textId="5C17BB83" w:rsidR="004377C2" w:rsidRPr="00BE3C62" w:rsidRDefault="004377C2">
      <w:pPr>
        <w:pStyle w:val="TOC4"/>
        <w:rPr>
          <w:rFonts w:ascii="Calibri" w:hAnsi="Calibri"/>
          <w:sz w:val="22"/>
          <w:szCs w:val="22"/>
        </w:rPr>
      </w:pPr>
      <w:r>
        <w:t>6.3.8</w:t>
      </w:r>
      <w:r w:rsidRPr="00BE3C62">
        <w:rPr>
          <w:rFonts w:ascii="Calibri" w:hAnsi="Calibri"/>
          <w:sz w:val="22"/>
          <w:szCs w:val="22"/>
        </w:rPr>
        <w:tab/>
      </w:r>
      <w:r>
        <w:t>NRF</w:t>
      </w:r>
      <w:r>
        <w:tab/>
      </w:r>
      <w:r>
        <w:fldChar w:fldCharType="begin"/>
      </w:r>
      <w:r>
        <w:instrText xml:space="preserve"> PAGEREF _Toc81397646 \h </w:instrText>
      </w:r>
      <w:r>
        <w:fldChar w:fldCharType="separate"/>
      </w:r>
      <w:r>
        <w:t>89</w:t>
      </w:r>
      <w:r>
        <w:fldChar w:fldCharType="end"/>
      </w:r>
    </w:p>
    <w:p w14:paraId="54959819" w14:textId="45F24C37" w:rsidR="004377C2" w:rsidRPr="00BE3C62" w:rsidRDefault="004377C2">
      <w:pPr>
        <w:pStyle w:val="TOC4"/>
        <w:rPr>
          <w:rFonts w:ascii="Calibri" w:hAnsi="Calibri"/>
          <w:sz w:val="22"/>
          <w:szCs w:val="22"/>
        </w:rPr>
      </w:pPr>
      <w:r>
        <w:t>6.3.9</w:t>
      </w:r>
      <w:r w:rsidRPr="00BE3C62">
        <w:rPr>
          <w:rFonts w:ascii="Calibri" w:hAnsi="Calibri"/>
          <w:sz w:val="22"/>
          <w:szCs w:val="22"/>
        </w:rPr>
        <w:tab/>
      </w:r>
      <w:r>
        <w:t>AMF</w:t>
      </w:r>
      <w:r>
        <w:tab/>
      </w:r>
      <w:r>
        <w:fldChar w:fldCharType="begin"/>
      </w:r>
      <w:r>
        <w:instrText xml:space="preserve"> PAGEREF _Toc81397647 \h </w:instrText>
      </w:r>
      <w:r>
        <w:fldChar w:fldCharType="separate"/>
      </w:r>
      <w:r>
        <w:t>90</w:t>
      </w:r>
      <w:r>
        <w:fldChar w:fldCharType="end"/>
      </w:r>
    </w:p>
    <w:p w14:paraId="09F8C6E2" w14:textId="4A99BEA3" w:rsidR="004377C2" w:rsidRPr="00BE3C62" w:rsidRDefault="004377C2">
      <w:pPr>
        <w:pStyle w:val="TOC4"/>
        <w:rPr>
          <w:rFonts w:ascii="Calibri" w:hAnsi="Calibri"/>
          <w:sz w:val="22"/>
          <w:szCs w:val="22"/>
        </w:rPr>
      </w:pPr>
      <w:r>
        <w:t>6.3.10</w:t>
      </w:r>
      <w:r w:rsidRPr="00BE3C62">
        <w:rPr>
          <w:rFonts w:ascii="Calibri" w:hAnsi="Calibri"/>
          <w:sz w:val="22"/>
          <w:szCs w:val="22"/>
        </w:rPr>
        <w:tab/>
      </w:r>
      <w:r>
        <w:t>NSSF</w:t>
      </w:r>
      <w:r>
        <w:tab/>
      </w:r>
      <w:r>
        <w:fldChar w:fldCharType="begin"/>
      </w:r>
      <w:r>
        <w:instrText xml:space="preserve"> PAGEREF _Toc81397648 \h </w:instrText>
      </w:r>
      <w:r>
        <w:fldChar w:fldCharType="separate"/>
      </w:r>
      <w:r>
        <w:t>91</w:t>
      </w:r>
      <w:r>
        <w:fldChar w:fldCharType="end"/>
      </w:r>
    </w:p>
    <w:p w14:paraId="27F290BD" w14:textId="0AEA04A2" w:rsidR="004377C2" w:rsidRPr="00BE3C62" w:rsidRDefault="004377C2">
      <w:pPr>
        <w:pStyle w:val="TOC4"/>
        <w:rPr>
          <w:rFonts w:ascii="Calibri" w:hAnsi="Calibri"/>
          <w:sz w:val="22"/>
          <w:szCs w:val="22"/>
        </w:rPr>
      </w:pPr>
      <w:r>
        <w:t>6.3.11</w:t>
      </w:r>
      <w:r w:rsidRPr="00BE3C62">
        <w:rPr>
          <w:rFonts w:ascii="Calibri" w:hAnsi="Calibri"/>
          <w:sz w:val="22"/>
          <w:szCs w:val="22"/>
        </w:rPr>
        <w:tab/>
      </w:r>
      <w:r>
        <w:t>Diameter</w:t>
      </w:r>
      <w:r>
        <w:tab/>
      </w:r>
      <w:r>
        <w:fldChar w:fldCharType="begin"/>
      </w:r>
      <w:r>
        <w:instrText xml:space="preserve"> PAGEREF _Toc81397649 \h </w:instrText>
      </w:r>
      <w:r>
        <w:fldChar w:fldCharType="separate"/>
      </w:r>
      <w:r>
        <w:t>92</w:t>
      </w:r>
      <w:r>
        <w:fldChar w:fldCharType="end"/>
      </w:r>
    </w:p>
    <w:p w14:paraId="1FA764D3" w14:textId="0D98049D" w:rsidR="004377C2" w:rsidRPr="00BE3C62" w:rsidRDefault="004377C2">
      <w:pPr>
        <w:pStyle w:val="TOC4"/>
        <w:rPr>
          <w:rFonts w:ascii="Calibri" w:hAnsi="Calibri"/>
          <w:sz w:val="22"/>
          <w:szCs w:val="22"/>
        </w:rPr>
      </w:pPr>
      <w:r>
        <w:lastRenderedPageBreak/>
        <w:t>6.3.12</w:t>
      </w:r>
      <w:r w:rsidRPr="00BE3C62">
        <w:rPr>
          <w:rFonts w:ascii="Calibri" w:hAnsi="Calibri"/>
          <w:sz w:val="22"/>
          <w:szCs w:val="22"/>
        </w:rPr>
        <w:tab/>
      </w:r>
      <w:r>
        <w:t>Common data</w:t>
      </w:r>
      <w:r>
        <w:tab/>
      </w:r>
      <w:r>
        <w:fldChar w:fldCharType="begin"/>
      </w:r>
      <w:r>
        <w:instrText xml:space="preserve"> PAGEREF _Toc81397650 \h </w:instrText>
      </w:r>
      <w:r>
        <w:fldChar w:fldCharType="separate"/>
      </w:r>
      <w:r>
        <w:t>92</w:t>
      </w:r>
      <w:r>
        <w:fldChar w:fldCharType="end"/>
      </w:r>
    </w:p>
    <w:p w14:paraId="73D3B509" w14:textId="786C4E94" w:rsidR="004377C2" w:rsidRPr="00BE3C62" w:rsidRDefault="004377C2">
      <w:pPr>
        <w:pStyle w:val="TOC4"/>
        <w:rPr>
          <w:rFonts w:ascii="Calibri" w:hAnsi="Calibri"/>
          <w:sz w:val="22"/>
          <w:szCs w:val="22"/>
        </w:rPr>
      </w:pPr>
      <w:r>
        <w:t>6.3.13</w:t>
      </w:r>
      <w:r w:rsidRPr="00BE3C62">
        <w:rPr>
          <w:rFonts w:ascii="Calibri" w:hAnsi="Calibri"/>
          <w:sz w:val="22"/>
          <w:szCs w:val="22"/>
        </w:rPr>
        <w:tab/>
      </w:r>
      <w:r>
        <w:t>SBA aspects</w:t>
      </w:r>
      <w:r>
        <w:tab/>
      </w:r>
      <w:r>
        <w:fldChar w:fldCharType="begin"/>
      </w:r>
      <w:r>
        <w:instrText xml:space="preserve"> PAGEREF _Toc81397651 \h </w:instrText>
      </w:r>
      <w:r>
        <w:fldChar w:fldCharType="separate"/>
      </w:r>
      <w:r>
        <w:t>92</w:t>
      </w:r>
      <w:r>
        <w:fldChar w:fldCharType="end"/>
      </w:r>
    </w:p>
    <w:p w14:paraId="1BD517ED" w14:textId="0A17B2CC" w:rsidR="004377C2" w:rsidRPr="00BE3C62" w:rsidRDefault="004377C2">
      <w:pPr>
        <w:pStyle w:val="TOC4"/>
        <w:rPr>
          <w:rFonts w:ascii="Calibri" w:hAnsi="Calibri"/>
          <w:sz w:val="22"/>
          <w:szCs w:val="22"/>
        </w:rPr>
      </w:pPr>
      <w:r>
        <w:t>6.3.14</w:t>
      </w:r>
      <w:r w:rsidRPr="00BE3C62">
        <w:rPr>
          <w:rFonts w:ascii="Calibri" w:hAnsi="Calibri"/>
          <w:sz w:val="22"/>
          <w:szCs w:val="22"/>
        </w:rPr>
        <w:tab/>
      </w:r>
      <w:r>
        <w:t>User data interworking, Coexistence and Migration [UDICOM]</w:t>
      </w:r>
      <w:r>
        <w:tab/>
      </w:r>
      <w:r>
        <w:fldChar w:fldCharType="begin"/>
      </w:r>
      <w:r>
        <w:instrText xml:space="preserve"> PAGEREF _Toc81397652 \h </w:instrText>
      </w:r>
      <w:r>
        <w:fldChar w:fldCharType="separate"/>
      </w:r>
      <w:r>
        <w:t>93</w:t>
      </w:r>
      <w:r>
        <w:fldChar w:fldCharType="end"/>
      </w:r>
    </w:p>
    <w:p w14:paraId="5903AA1A" w14:textId="14A60BB3" w:rsidR="004377C2" w:rsidRPr="00BE3C62" w:rsidRDefault="004377C2">
      <w:pPr>
        <w:pStyle w:val="TOC4"/>
        <w:rPr>
          <w:rFonts w:ascii="Calibri" w:hAnsi="Calibri"/>
          <w:sz w:val="22"/>
          <w:szCs w:val="22"/>
        </w:rPr>
      </w:pPr>
      <w:r>
        <w:t>6.3.15</w:t>
      </w:r>
      <w:r w:rsidRPr="00BE3C62">
        <w:rPr>
          <w:rFonts w:ascii="Calibri" w:hAnsi="Calibri"/>
          <w:sz w:val="22"/>
          <w:szCs w:val="22"/>
        </w:rPr>
        <w:tab/>
      </w:r>
      <w:r>
        <w:t>Restoration</w:t>
      </w:r>
      <w:r>
        <w:tab/>
      </w:r>
      <w:r>
        <w:fldChar w:fldCharType="begin"/>
      </w:r>
      <w:r>
        <w:instrText xml:space="preserve"> PAGEREF _Toc81397653 \h </w:instrText>
      </w:r>
      <w:r>
        <w:fldChar w:fldCharType="separate"/>
      </w:r>
      <w:r>
        <w:t>94</w:t>
      </w:r>
      <w:r>
        <w:fldChar w:fldCharType="end"/>
      </w:r>
    </w:p>
    <w:p w14:paraId="7CA17A76" w14:textId="20C3B35C" w:rsidR="004377C2" w:rsidRPr="00BE3C62" w:rsidRDefault="004377C2">
      <w:pPr>
        <w:pStyle w:val="TOC4"/>
        <w:rPr>
          <w:rFonts w:ascii="Calibri" w:hAnsi="Calibri"/>
          <w:sz w:val="22"/>
          <w:szCs w:val="22"/>
        </w:rPr>
      </w:pPr>
      <w:r>
        <w:t>6.3.16</w:t>
      </w:r>
      <w:r w:rsidRPr="00BE3C62">
        <w:rPr>
          <w:rFonts w:ascii="Calibri" w:hAnsi="Calibri"/>
          <w:sz w:val="22"/>
          <w:szCs w:val="22"/>
        </w:rPr>
        <w:tab/>
      </w:r>
      <w:r>
        <w:t>Partial success on EE subscription</w:t>
      </w:r>
      <w:r>
        <w:tab/>
      </w:r>
      <w:r>
        <w:fldChar w:fldCharType="begin"/>
      </w:r>
      <w:r>
        <w:instrText xml:space="preserve"> PAGEREF _Toc81397654 \h </w:instrText>
      </w:r>
      <w:r>
        <w:fldChar w:fldCharType="separate"/>
      </w:r>
      <w:r>
        <w:t>95</w:t>
      </w:r>
      <w:r>
        <w:fldChar w:fldCharType="end"/>
      </w:r>
    </w:p>
    <w:p w14:paraId="59E40AF5" w14:textId="3065B15D" w:rsidR="004377C2" w:rsidRPr="00BE3C62" w:rsidRDefault="004377C2">
      <w:pPr>
        <w:pStyle w:val="TOC4"/>
        <w:rPr>
          <w:rFonts w:ascii="Calibri" w:hAnsi="Calibri"/>
          <w:sz w:val="22"/>
          <w:szCs w:val="22"/>
        </w:rPr>
      </w:pPr>
      <w:r>
        <w:t>6.3.17</w:t>
      </w:r>
      <w:r w:rsidRPr="00BE3C62">
        <w:rPr>
          <w:rFonts w:ascii="Calibri" w:hAnsi="Calibri"/>
          <w:sz w:val="22"/>
          <w:szCs w:val="22"/>
        </w:rPr>
        <w:tab/>
      </w:r>
      <w:r>
        <w:t>Numbering and adressing</w:t>
      </w:r>
      <w:r>
        <w:tab/>
      </w:r>
      <w:r>
        <w:fldChar w:fldCharType="begin"/>
      </w:r>
      <w:r>
        <w:instrText xml:space="preserve"> PAGEREF _Toc81397655 \h </w:instrText>
      </w:r>
      <w:r>
        <w:fldChar w:fldCharType="separate"/>
      </w:r>
      <w:r>
        <w:t>96</w:t>
      </w:r>
      <w:r>
        <w:fldChar w:fldCharType="end"/>
      </w:r>
    </w:p>
    <w:p w14:paraId="1C855038" w14:textId="2EB4DDE7" w:rsidR="004377C2" w:rsidRPr="00BE3C62" w:rsidRDefault="004377C2">
      <w:pPr>
        <w:pStyle w:val="TOC4"/>
        <w:rPr>
          <w:rFonts w:ascii="Calibri" w:hAnsi="Calibri"/>
          <w:sz w:val="22"/>
          <w:szCs w:val="22"/>
        </w:rPr>
      </w:pPr>
      <w:r>
        <w:t>6.3.18</w:t>
      </w:r>
      <w:r w:rsidRPr="00BE3C62">
        <w:rPr>
          <w:rFonts w:ascii="Calibri" w:hAnsi="Calibri"/>
          <w:sz w:val="22"/>
          <w:szCs w:val="22"/>
        </w:rPr>
        <w:tab/>
      </w:r>
      <w:r>
        <w:t>Open API version and External docs</w:t>
      </w:r>
      <w:r>
        <w:tab/>
      </w:r>
      <w:r>
        <w:fldChar w:fldCharType="begin"/>
      </w:r>
      <w:r>
        <w:instrText xml:space="preserve"> PAGEREF _Toc81397656 \h </w:instrText>
      </w:r>
      <w:r>
        <w:fldChar w:fldCharType="separate"/>
      </w:r>
      <w:r>
        <w:t>96</w:t>
      </w:r>
      <w:r>
        <w:fldChar w:fldCharType="end"/>
      </w:r>
    </w:p>
    <w:p w14:paraId="41632772" w14:textId="485DED40" w:rsidR="004377C2" w:rsidRPr="00BE3C62" w:rsidRDefault="004377C2">
      <w:pPr>
        <w:pStyle w:val="TOC2"/>
        <w:rPr>
          <w:rFonts w:ascii="Calibri" w:hAnsi="Calibri"/>
          <w:sz w:val="22"/>
          <w:szCs w:val="22"/>
        </w:rPr>
      </w:pPr>
      <w:r>
        <w:t>7</w:t>
      </w:r>
      <w:r w:rsidRPr="00BE3C62">
        <w:rPr>
          <w:rFonts w:ascii="Calibri" w:hAnsi="Calibri"/>
          <w:sz w:val="22"/>
          <w:szCs w:val="22"/>
        </w:rPr>
        <w:tab/>
      </w:r>
      <w:r>
        <w:t>Release 16</w:t>
      </w:r>
      <w:r>
        <w:tab/>
      </w:r>
      <w:r>
        <w:fldChar w:fldCharType="begin"/>
      </w:r>
      <w:r>
        <w:instrText xml:space="preserve"> PAGEREF _Toc81397657 \h </w:instrText>
      </w:r>
      <w:r>
        <w:fldChar w:fldCharType="separate"/>
      </w:r>
      <w:r>
        <w:t>99</w:t>
      </w:r>
      <w:r>
        <w:fldChar w:fldCharType="end"/>
      </w:r>
    </w:p>
    <w:p w14:paraId="13ED159C" w14:textId="3E791CA4" w:rsidR="004377C2" w:rsidRPr="00BE3C62" w:rsidRDefault="004377C2">
      <w:pPr>
        <w:pStyle w:val="TOC3"/>
        <w:rPr>
          <w:rFonts w:ascii="Calibri" w:hAnsi="Calibri"/>
          <w:sz w:val="22"/>
          <w:szCs w:val="22"/>
        </w:rPr>
      </w:pPr>
      <w:r>
        <w:t>7.1</w:t>
      </w:r>
      <w:r w:rsidRPr="00BE3C62">
        <w:rPr>
          <w:rFonts w:ascii="Calibri" w:hAnsi="Calibri"/>
          <w:sz w:val="22"/>
          <w:szCs w:val="22"/>
        </w:rPr>
        <w:tab/>
      </w:r>
      <w:r>
        <w:t>CT4 Led WIs</w:t>
      </w:r>
      <w:r>
        <w:tab/>
      </w:r>
      <w:r>
        <w:fldChar w:fldCharType="begin"/>
      </w:r>
      <w:r>
        <w:instrText xml:space="preserve"> PAGEREF _Toc81397658 \h </w:instrText>
      </w:r>
      <w:r>
        <w:fldChar w:fldCharType="separate"/>
      </w:r>
      <w:r>
        <w:t>99</w:t>
      </w:r>
      <w:r>
        <w:fldChar w:fldCharType="end"/>
      </w:r>
    </w:p>
    <w:p w14:paraId="0962C94F" w14:textId="2D81E759" w:rsidR="004377C2" w:rsidRPr="00BE3C62" w:rsidRDefault="004377C2">
      <w:pPr>
        <w:pStyle w:val="TOC4"/>
        <w:rPr>
          <w:rFonts w:ascii="Calibri" w:hAnsi="Calibri"/>
          <w:sz w:val="22"/>
          <w:szCs w:val="22"/>
        </w:rPr>
      </w:pPr>
      <w:r>
        <w:t>7.1.1</w:t>
      </w:r>
      <w:r w:rsidRPr="00BE3C62">
        <w:rPr>
          <w:rFonts w:ascii="Calibri" w:hAnsi="Calibri"/>
          <w:sz w:val="22"/>
          <w:szCs w:val="22"/>
        </w:rPr>
        <w:tab/>
      </w:r>
      <w:r>
        <w:t>CT aspects on Enhancements to the Service-Based 5G System Architecture [5G_eSBA]</w:t>
      </w:r>
      <w:r>
        <w:tab/>
      </w:r>
      <w:r>
        <w:fldChar w:fldCharType="begin"/>
      </w:r>
      <w:r>
        <w:instrText xml:space="preserve"> PAGEREF _Toc81397659 \h </w:instrText>
      </w:r>
      <w:r>
        <w:fldChar w:fldCharType="separate"/>
      </w:r>
      <w:r>
        <w:t>99</w:t>
      </w:r>
      <w:r>
        <w:fldChar w:fldCharType="end"/>
      </w:r>
    </w:p>
    <w:p w14:paraId="2DD181B0" w14:textId="20FF51C8" w:rsidR="004377C2" w:rsidRPr="00BE3C62" w:rsidRDefault="004377C2">
      <w:pPr>
        <w:pStyle w:val="TOC4"/>
        <w:rPr>
          <w:rFonts w:ascii="Calibri" w:hAnsi="Calibri"/>
          <w:sz w:val="22"/>
          <w:szCs w:val="22"/>
        </w:rPr>
      </w:pPr>
      <w:r>
        <w:t>7.1.2</w:t>
      </w:r>
      <w:r w:rsidRPr="00BE3C62">
        <w:rPr>
          <w:rFonts w:ascii="Calibri" w:hAnsi="Calibri"/>
          <w:sz w:val="22"/>
          <w:szCs w:val="22"/>
        </w:rPr>
        <w:tab/>
      </w:r>
      <w:r>
        <w:t>CT aspects of Enhancing Topology of SMF and UPF in 5G Networks [ETSUN]</w:t>
      </w:r>
      <w:r>
        <w:tab/>
      </w:r>
      <w:r>
        <w:fldChar w:fldCharType="begin"/>
      </w:r>
      <w:r>
        <w:instrText xml:space="preserve"> PAGEREF _Toc81397660 \h </w:instrText>
      </w:r>
      <w:r>
        <w:fldChar w:fldCharType="separate"/>
      </w:r>
      <w:r>
        <w:t>103</w:t>
      </w:r>
      <w:r>
        <w:fldChar w:fldCharType="end"/>
      </w:r>
    </w:p>
    <w:p w14:paraId="59691A4C" w14:textId="2D579DEC" w:rsidR="004377C2" w:rsidRPr="00BE3C62" w:rsidRDefault="004377C2">
      <w:pPr>
        <w:pStyle w:val="TOC4"/>
        <w:rPr>
          <w:rFonts w:ascii="Calibri" w:hAnsi="Calibri"/>
          <w:sz w:val="22"/>
          <w:szCs w:val="22"/>
        </w:rPr>
      </w:pPr>
      <w:r>
        <w:t>7.1.3</w:t>
      </w:r>
      <w:r w:rsidRPr="00BE3C62">
        <w:rPr>
          <w:rFonts w:ascii="Calibri" w:hAnsi="Calibri"/>
          <w:sz w:val="22"/>
          <w:szCs w:val="22"/>
        </w:rPr>
        <w:tab/>
      </w:r>
      <w:r>
        <w:t>CT aspects of Enhancement to the 5GC LoCation Services [5G_eLCS]</w:t>
      </w:r>
      <w:r>
        <w:tab/>
      </w:r>
      <w:r>
        <w:fldChar w:fldCharType="begin"/>
      </w:r>
      <w:r>
        <w:instrText xml:space="preserve"> PAGEREF _Toc81397661 \h </w:instrText>
      </w:r>
      <w:r>
        <w:fldChar w:fldCharType="separate"/>
      </w:r>
      <w:r>
        <w:t>103</w:t>
      </w:r>
      <w:r>
        <w:fldChar w:fldCharType="end"/>
      </w:r>
    </w:p>
    <w:p w14:paraId="3022BBE3" w14:textId="36ACF265" w:rsidR="004377C2" w:rsidRPr="00BE3C62" w:rsidRDefault="004377C2">
      <w:pPr>
        <w:pStyle w:val="TOC4"/>
        <w:rPr>
          <w:rFonts w:ascii="Calibri" w:hAnsi="Calibri"/>
          <w:sz w:val="22"/>
          <w:szCs w:val="22"/>
        </w:rPr>
      </w:pPr>
      <w:r>
        <w:t>7.1.4</w:t>
      </w:r>
      <w:r w:rsidRPr="00BE3C62">
        <w:rPr>
          <w:rFonts w:ascii="Calibri" w:hAnsi="Calibri"/>
          <w:sz w:val="22"/>
          <w:szCs w:val="22"/>
        </w:rPr>
        <w:tab/>
      </w:r>
      <w:r>
        <w:t>CT Aspects of Media Handling for RAN Delay Budget Reporting in MTSI [E2E_DELAY]</w:t>
      </w:r>
      <w:r>
        <w:tab/>
      </w:r>
      <w:r>
        <w:fldChar w:fldCharType="begin"/>
      </w:r>
      <w:r>
        <w:instrText xml:space="preserve"> PAGEREF _Toc81397662 \h </w:instrText>
      </w:r>
      <w:r>
        <w:fldChar w:fldCharType="separate"/>
      </w:r>
      <w:r>
        <w:t>106</w:t>
      </w:r>
      <w:r>
        <w:fldChar w:fldCharType="end"/>
      </w:r>
    </w:p>
    <w:p w14:paraId="3F8ECAFB" w14:textId="23BF4027" w:rsidR="004377C2" w:rsidRPr="00BE3C62" w:rsidRDefault="004377C2">
      <w:pPr>
        <w:pStyle w:val="TOC4"/>
        <w:rPr>
          <w:rFonts w:ascii="Calibri" w:hAnsi="Calibri"/>
          <w:sz w:val="22"/>
          <w:szCs w:val="22"/>
        </w:rPr>
      </w:pPr>
      <w:r>
        <w:t>7.1.5</w:t>
      </w:r>
      <w:r w:rsidRPr="00BE3C62">
        <w:rPr>
          <w:rFonts w:ascii="Calibri" w:hAnsi="Calibri"/>
          <w:sz w:val="22"/>
          <w:szCs w:val="22"/>
        </w:rPr>
        <w:tab/>
      </w:r>
      <w:r>
        <w:t>User data interworking, Coexistence and Migration [UDICOM]</w:t>
      </w:r>
      <w:r>
        <w:tab/>
      </w:r>
      <w:r>
        <w:fldChar w:fldCharType="begin"/>
      </w:r>
      <w:r>
        <w:instrText xml:space="preserve"> PAGEREF _Toc81397663 \h </w:instrText>
      </w:r>
      <w:r>
        <w:fldChar w:fldCharType="separate"/>
      </w:r>
      <w:r>
        <w:t>106</w:t>
      </w:r>
      <w:r>
        <w:fldChar w:fldCharType="end"/>
      </w:r>
    </w:p>
    <w:p w14:paraId="640DDF04" w14:textId="1F5329F8" w:rsidR="004377C2" w:rsidRPr="00BE3C62" w:rsidRDefault="004377C2">
      <w:pPr>
        <w:pStyle w:val="TOC4"/>
        <w:rPr>
          <w:rFonts w:ascii="Calibri" w:hAnsi="Calibri"/>
          <w:sz w:val="22"/>
          <w:szCs w:val="22"/>
        </w:rPr>
      </w:pPr>
      <w:r>
        <w:t>7.1.6</w:t>
      </w:r>
      <w:r w:rsidRPr="00BE3C62">
        <w:rPr>
          <w:rFonts w:ascii="Calibri" w:hAnsi="Calibri"/>
          <w:sz w:val="22"/>
          <w:szCs w:val="22"/>
        </w:rPr>
        <w:tab/>
      </w:r>
      <w:r>
        <w:t>Service based Interface protocol improvements [SBIProtoc16]</w:t>
      </w:r>
      <w:r>
        <w:tab/>
      </w:r>
      <w:r>
        <w:fldChar w:fldCharType="begin"/>
      </w:r>
      <w:r>
        <w:instrText xml:space="preserve"> PAGEREF _Toc81397664 \h </w:instrText>
      </w:r>
      <w:r>
        <w:fldChar w:fldCharType="separate"/>
      </w:r>
      <w:r>
        <w:t>106</w:t>
      </w:r>
      <w:r>
        <w:fldChar w:fldCharType="end"/>
      </w:r>
    </w:p>
    <w:p w14:paraId="03318282" w14:textId="0397A392" w:rsidR="004377C2" w:rsidRPr="00BE3C62" w:rsidRDefault="004377C2">
      <w:pPr>
        <w:pStyle w:val="TOC4"/>
        <w:rPr>
          <w:rFonts w:ascii="Calibri" w:hAnsi="Calibri"/>
          <w:sz w:val="22"/>
          <w:szCs w:val="22"/>
        </w:rPr>
      </w:pPr>
      <w:r>
        <w:t>7.1.7</w:t>
      </w:r>
      <w:r w:rsidRPr="00BE3C62">
        <w:rPr>
          <w:rFonts w:ascii="Calibri" w:hAnsi="Calibri"/>
          <w:sz w:val="22"/>
          <w:szCs w:val="22"/>
        </w:rPr>
        <w:tab/>
      </w:r>
      <w:r>
        <w:t>CT aspects of optimisations on UE radio capability signalling [RACS]</w:t>
      </w:r>
      <w:r>
        <w:tab/>
      </w:r>
      <w:r>
        <w:fldChar w:fldCharType="begin"/>
      </w:r>
      <w:r>
        <w:instrText xml:space="preserve"> PAGEREF _Toc81397665 \h </w:instrText>
      </w:r>
      <w:r>
        <w:fldChar w:fldCharType="separate"/>
      </w:r>
      <w:r>
        <w:t>111</w:t>
      </w:r>
      <w:r>
        <w:fldChar w:fldCharType="end"/>
      </w:r>
    </w:p>
    <w:p w14:paraId="1D6877D7" w14:textId="6484FEDA" w:rsidR="004377C2" w:rsidRPr="00BE3C62" w:rsidRDefault="004377C2">
      <w:pPr>
        <w:pStyle w:val="TOC4"/>
        <w:rPr>
          <w:rFonts w:ascii="Calibri" w:hAnsi="Calibri"/>
          <w:sz w:val="22"/>
          <w:szCs w:val="22"/>
        </w:rPr>
      </w:pPr>
      <w:r>
        <w:t>7.1.8</w:t>
      </w:r>
      <w:r w:rsidRPr="00BE3C62">
        <w:rPr>
          <w:rFonts w:ascii="Calibri" w:hAnsi="Calibri"/>
          <w:sz w:val="22"/>
          <w:szCs w:val="22"/>
        </w:rPr>
        <w:tab/>
      </w:r>
      <w:r>
        <w:t>CT aspect of single radio voice continuity from 5GS to 3G [5G_SRVCC]</w:t>
      </w:r>
      <w:r>
        <w:tab/>
      </w:r>
      <w:r>
        <w:fldChar w:fldCharType="begin"/>
      </w:r>
      <w:r>
        <w:instrText xml:space="preserve"> PAGEREF _Toc81397666 \h </w:instrText>
      </w:r>
      <w:r>
        <w:fldChar w:fldCharType="separate"/>
      </w:r>
      <w:r>
        <w:t>112</w:t>
      </w:r>
      <w:r>
        <w:fldChar w:fldCharType="end"/>
      </w:r>
    </w:p>
    <w:p w14:paraId="4BCA38F1" w14:textId="7AD9D862" w:rsidR="004377C2" w:rsidRPr="00BE3C62" w:rsidRDefault="004377C2">
      <w:pPr>
        <w:pStyle w:val="TOC4"/>
        <w:rPr>
          <w:rFonts w:ascii="Calibri" w:hAnsi="Calibri"/>
          <w:sz w:val="22"/>
          <w:szCs w:val="22"/>
        </w:rPr>
      </w:pPr>
      <w:r>
        <w:t>7.1.9</w:t>
      </w:r>
      <w:r w:rsidRPr="00BE3C62">
        <w:rPr>
          <w:rFonts w:ascii="Calibri" w:hAnsi="Calibri"/>
          <w:sz w:val="22"/>
          <w:szCs w:val="22"/>
        </w:rPr>
        <w:tab/>
      </w:r>
      <w:r>
        <w:t>CT Aspects of 5G URLLC [5G_URLLC]</w:t>
      </w:r>
      <w:r>
        <w:tab/>
      </w:r>
      <w:r>
        <w:fldChar w:fldCharType="begin"/>
      </w:r>
      <w:r>
        <w:instrText xml:space="preserve"> PAGEREF _Toc81397667 \h </w:instrText>
      </w:r>
      <w:r>
        <w:fldChar w:fldCharType="separate"/>
      </w:r>
      <w:r>
        <w:t>112</w:t>
      </w:r>
      <w:r>
        <w:fldChar w:fldCharType="end"/>
      </w:r>
    </w:p>
    <w:p w14:paraId="27F74B1F" w14:textId="435764C3" w:rsidR="004377C2" w:rsidRPr="00BE3C62" w:rsidRDefault="004377C2">
      <w:pPr>
        <w:pStyle w:val="TOC4"/>
        <w:rPr>
          <w:rFonts w:ascii="Calibri" w:hAnsi="Calibri"/>
          <w:sz w:val="22"/>
          <w:szCs w:val="22"/>
        </w:rPr>
      </w:pPr>
      <w:r>
        <w:t>7.1.10</w:t>
      </w:r>
      <w:r w:rsidRPr="00BE3C62">
        <w:rPr>
          <w:rFonts w:ascii="Calibri" w:hAnsi="Calibri"/>
          <w:sz w:val="22"/>
          <w:szCs w:val="22"/>
        </w:rPr>
        <w:tab/>
      </w:r>
      <w:r>
        <w:t>SBA interactions between IMS and 5GC [eIMS5G_SBA]</w:t>
      </w:r>
      <w:r>
        <w:tab/>
      </w:r>
      <w:r>
        <w:fldChar w:fldCharType="begin"/>
      </w:r>
      <w:r>
        <w:instrText xml:space="preserve"> PAGEREF _Toc81397668 \h </w:instrText>
      </w:r>
      <w:r>
        <w:fldChar w:fldCharType="separate"/>
      </w:r>
      <w:r>
        <w:t>112</w:t>
      </w:r>
      <w:r>
        <w:fldChar w:fldCharType="end"/>
      </w:r>
    </w:p>
    <w:p w14:paraId="5509A85F" w14:textId="39B0BA6F" w:rsidR="004377C2" w:rsidRPr="00BE3C62" w:rsidRDefault="004377C2">
      <w:pPr>
        <w:pStyle w:val="TOC4"/>
        <w:rPr>
          <w:rFonts w:ascii="Calibri" w:hAnsi="Calibri"/>
          <w:sz w:val="22"/>
          <w:szCs w:val="22"/>
        </w:rPr>
      </w:pPr>
      <w:r>
        <w:t>7.1.11</w:t>
      </w:r>
      <w:r w:rsidRPr="00BE3C62">
        <w:rPr>
          <w:rFonts w:ascii="Calibri" w:hAnsi="Calibri"/>
          <w:sz w:val="22"/>
          <w:szCs w:val="22"/>
        </w:rPr>
        <w:tab/>
      </w:r>
      <w:r>
        <w:t>Load and Overload Control of 5GC Service Based Interfaces [LOLC]</w:t>
      </w:r>
      <w:r>
        <w:tab/>
      </w:r>
      <w:r>
        <w:fldChar w:fldCharType="begin"/>
      </w:r>
      <w:r>
        <w:instrText xml:space="preserve"> PAGEREF _Toc81397669 \h </w:instrText>
      </w:r>
      <w:r>
        <w:fldChar w:fldCharType="separate"/>
      </w:r>
      <w:r>
        <w:t>115</w:t>
      </w:r>
      <w:r>
        <w:fldChar w:fldCharType="end"/>
      </w:r>
    </w:p>
    <w:p w14:paraId="6E8D229E" w14:textId="2C4D98E3" w:rsidR="004377C2" w:rsidRPr="00BE3C62" w:rsidRDefault="004377C2">
      <w:pPr>
        <w:pStyle w:val="TOC4"/>
        <w:rPr>
          <w:rFonts w:ascii="Calibri" w:hAnsi="Calibri"/>
          <w:sz w:val="22"/>
          <w:szCs w:val="22"/>
        </w:rPr>
      </w:pPr>
      <w:r>
        <w:t>7.1.12</w:t>
      </w:r>
      <w:r w:rsidRPr="00BE3C62">
        <w:rPr>
          <w:rFonts w:ascii="Calibri" w:hAnsi="Calibri"/>
          <w:sz w:val="22"/>
          <w:szCs w:val="22"/>
        </w:rPr>
        <w:tab/>
      </w:r>
      <w:r>
        <w:t>5GS Enhanced support of OTA mechanism for configuration parameter update [5GS_OTAF]</w:t>
      </w:r>
      <w:r>
        <w:tab/>
      </w:r>
      <w:r>
        <w:fldChar w:fldCharType="begin"/>
      </w:r>
      <w:r>
        <w:instrText xml:space="preserve"> PAGEREF _Toc81397670 \h </w:instrText>
      </w:r>
      <w:r>
        <w:fldChar w:fldCharType="separate"/>
      </w:r>
      <w:r>
        <w:t>115</w:t>
      </w:r>
      <w:r>
        <w:fldChar w:fldCharType="end"/>
      </w:r>
    </w:p>
    <w:p w14:paraId="37760CFF" w14:textId="39865837" w:rsidR="004377C2" w:rsidRPr="00BE3C62" w:rsidRDefault="004377C2">
      <w:pPr>
        <w:pStyle w:val="TOC4"/>
        <w:rPr>
          <w:rFonts w:ascii="Calibri" w:hAnsi="Calibri"/>
          <w:sz w:val="22"/>
          <w:szCs w:val="22"/>
        </w:rPr>
      </w:pPr>
      <w:r>
        <w:t>7.1.13</w:t>
      </w:r>
      <w:r w:rsidRPr="00BE3C62">
        <w:rPr>
          <w:rFonts w:ascii="Calibri" w:hAnsi="Calibri"/>
          <w:sz w:val="22"/>
          <w:szCs w:val="22"/>
        </w:rPr>
        <w:tab/>
      </w:r>
      <w:r>
        <w:t>CT aspects of support for integrated access and backhaul [IABARC-CT]</w:t>
      </w:r>
      <w:r>
        <w:tab/>
      </w:r>
      <w:r>
        <w:fldChar w:fldCharType="begin"/>
      </w:r>
      <w:r>
        <w:instrText xml:space="preserve"> PAGEREF _Toc81397671 \h </w:instrText>
      </w:r>
      <w:r>
        <w:fldChar w:fldCharType="separate"/>
      </w:r>
      <w:r>
        <w:t>115</w:t>
      </w:r>
      <w:r>
        <w:fldChar w:fldCharType="end"/>
      </w:r>
    </w:p>
    <w:p w14:paraId="46DD6761" w14:textId="026FB86A" w:rsidR="004377C2" w:rsidRPr="00BE3C62" w:rsidRDefault="004377C2">
      <w:pPr>
        <w:pStyle w:val="TOC4"/>
        <w:rPr>
          <w:rFonts w:ascii="Calibri" w:hAnsi="Calibri"/>
          <w:sz w:val="22"/>
          <w:szCs w:val="22"/>
        </w:rPr>
      </w:pPr>
      <w:r>
        <w:t>7.1.14</w:t>
      </w:r>
      <w:r w:rsidRPr="00BE3C62">
        <w:rPr>
          <w:rFonts w:ascii="Calibri" w:hAnsi="Calibri"/>
          <w:sz w:val="22"/>
          <w:szCs w:val="22"/>
        </w:rPr>
        <w:tab/>
      </w:r>
      <w:r>
        <w:t>Nudsf Service Based Interface [NUDSF]</w:t>
      </w:r>
      <w:r>
        <w:tab/>
      </w:r>
      <w:r>
        <w:fldChar w:fldCharType="begin"/>
      </w:r>
      <w:r>
        <w:instrText xml:space="preserve"> PAGEREF _Toc81397672 \h </w:instrText>
      </w:r>
      <w:r>
        <w:fldChar w:fldCharType="separate"/>
      </w:r>
      <w:r>
        <w:t>115</w:t>
      </w:r>
      <w:r>
        <w:fldChar w:fldCharType="end"/>
      </w:r>
    </w:p>
    <w:p w14:paraId="36D3DECA" w14:textId="1AADA0D9" w:rsidR="004377C2" w:rsidRPr="00BE3C62" w:rsidRDefault="004377C2">
      <w:pPr>
        <w:pStyle w:val="TOC4"/>
        <w:rPr>
          <w:rFonts w:ascii="Calibri" w:hAnsi="Calibri"/>
          <w:sz w:val="22"/>
          <w:szCs w:val="22"/>
        </w:rPr>
      </w:pPr>
      <w:r>
        <w:t>7.1.15</w:t>
      </w:r>
      <w:r w:rsidRPr="00BE3C62">
        <w:rPr>
          <w:rFonts w:ascii="Calibri" w:hAnsi="Calibri"/>
          <w:sz w:val="22"/>
          <w:szCs w:val="22"/>
        </w:rPr>
        <w:tab/>
      </w:r>
      <w:r>
        <w:t>Nsoraf Service Based Interface [NSORAF]</w:t>
      </w:r>
      <w:r>
        <w:tab/>
      </w:r>
      <w:r>
        <w:fldChar w:fldCharType="begin"/>
      </w:r>
      <w:r>
        <w:instrText xml:space="preserve"> PAGEREF _Toc81397673 \h </w:instrText>
      </w:r>
      <w:r>
        <w:fldChar w:fldCharType="separate"/>
      </w:r>
      <w:r>
        <w:t>115</w:t>
      </w:r>
      <w:r>
        <w:fldChar w:fldCharType="end"/>
      </w:r>
    </w:p>
    <w:p w14:paraId="7916AA18" w14:textId="28C6C2A5" w:rsidR="004377C2" w:rsidRPr="00BE3C62" w:rsidRDefault="004377C2">
      <w:pPr>
        <w:pStyle w:val="TOC3"/>
        <w:rPr>
          <w:rFonts w:ascii="Calibri" w:hAnsi="Calibri"/>
          <w:sz w:val="22"/>
          <w:szCs w:val="22"/>
        </w:rPr>
      </w:pPr>
      <w:r>
        <w:t>7.2</w:t>
      </w:r>
      <w:r w:rsidRPr="00BE3C62">
        <w:rPr>
          <w:rFonts w:ascii="Calibri" w:hAnsi="Calibri"/>
          <w:sz w:val="22"/>
          <w:szCs w:val="22"/>
        </w:rPr>
        <w:tab/>
      </w:r>
      <w:r>
        <w:t>CT4 Supported WIs</w:t>
      </w:r>
      <w:r>
        <w:tab/>
      </w:r>
      <w:r>
        <w:fldChar w:fldCharType="begin"/>
      </w:r>
      <w:r>
        <w:instrText xml:space="preserve"> PAGEREF _Toc81397674 \h </w:instrText>
      </w:r>
      <w:r>
        <w:fldChar w:fldCharType="separate"/>
      </w:r>
      <w:r>
        <w:t>115</w:t>
      </w:r>
      <w:r>
        <w:fldChar w:fldCharType="end"/>
      </w:r>
    </w:p>
    <w:p w14:paraId="75885C31" w14:textId="318019AE" w:rsidR="004377C2" w:rsidRPr="00BE3C62" w:rsidRDefault="004377C2">
      <w:pPr>
        <w:pStyle w:val="TOC4"/>
        <w:rPr>
          <w:rFonts w:ascii="Calibri" w:hAnsi="Calibri"/>
          <w:sz w:val="22"/>
          <w:szCs w:val="22"/>
        </w:rPr>
      </w:pPr>
      <w:r>
        <w:t>7.2.1</w:t>
      </w:r>
      <w:r w:rsidRPr="00BE3C62">
        <w:rPr>
          <w:rFonts w:ascii="Calibri" w:hAnsi="Calibri"/>
          <w:sz w:val="22"/>
          <w:szCs w:val="22"/>
        </w:rPr>
        <w:tab/>
      </w:r>
      <w:r>
        <w:t>CT aspects on Enablers for Network Automation for 5G [eNA]</w:t>
      </w:r>
      <w:r>
        <w:tab/>
      </w:r>
      <w:r>
        <w:fldChar w:fldCharType="begin"/>
      </w:r>
      <w:r>
        <w:instrText xml:space="preserve"> PAGEREF _Toc81397675 \h </w:instrText>
      </w:r>
      <w:r>
        <w:fldChar w:fldCharType="separate"/>
      </w:r>
      <w:r>
        <w:t>115</w:t>
      </w:r>
      <w:r>
        <w:fldChar w:fldCharType="end"/>
      </w:r>
    </w:p>
    <w:p w14:paraId="0B45BF36" w14:textId="51A7F1D0" w:rsidR="004377C2" w:rsidRPr="00BE3C62" w:rsidRDefault="004377C2">
      <w:pPr>
        <w:pStyle w:val="TOC4"/>
        <w:rPr>
          <w:rFonts w:ascii="Calibri" w:hAnsi="Calibri"/>
          <w:sz w:val="22"/>
          <w:szCs w:val="22"/>
        </w:rPr>
      </w:pPr>
      <w:r>
        <w:t>7.2.2</w:t>
      </w:r>
      <w:r w:rsidRPr="00BE3C62">
        <w:rPr>
          <w:rFonts w:ascii="Calibri" w:hAnsi="Calibri"/>
          <w:sz w:val="22"/>
          <w:szCs w:val="22"/>
        </w:rPr>
        <w:tab/>
      </w:r>
      <w:r>
        <w:t>CT aspects of Access Traffic Steering, Switch and Splitting support in 5G system [ATSSS]</w:t>
      </w:r>
      <w:r>
        <w:tab/>
      </w:r>
      <w:r>
        <w:fldChar w:fldCharType="begin"/>
      </w:r>
      <w:r>
        <w:instrText xml:space="preserve"> PAGEREF _Toc81397676 \h </w:instrText>
      </w:r>
      <w:r>
        <w:fldChar w:fldCharType="separate"/>
      </w:r>
      <w:r>
        <w:t>115</w:t>
      </w:r>
      <w:r>
        <w:fldChar w:fldCharType="end"/>
      </w:r>
    </w:p>
    <w:p w14:paraId="0DC53464" w14:textId="3D96245E" w:rsidR="004377C2" w:rsidRPr="00BE3C62" w:rsidRDefault="004377C2">
      <w:pPr>
        <w:pStyle w:val="TOC4"/>
        <w:rPr>
          <w:rFonts w:ascii="Calibri" w:hAnsi="Calibri"/>
          <w:sz w:val="22"/>
          <w:szCs w:val="22"/>
        </w:rPr>
      </w:pPr>
      <w:r>
        <w:t>7.2.3</w:t>
      </w:r>
      <w:r w:rsidRPr="00BE3C62">
        <w:rPr>
          <w:rFonts w:ascii="Calibri" w:hAnsi="Calibri"/>
          <w:sz w:val="22"/>
          <w:szCs w:val="22"/>
        </w:rPr>
        <w:tab/>
      </w:r>
      <w:r>
        <w:t>CT aspects of 5GS enhanced support of vertical and LAN services [Vertical_LAN]</w:t>
      </w:r>
      <w:r>
        <w:tab/>
      </w:r>
      <w:r>
        <w:fldChar w:fldCharType="begin"/>
      </w:r>
      <w:r>
        <w:instrText xml:space="preserve"> PAGEREF _Toc81397677 \h </w:instrText>
      </w:r>
      <w:r>
        <w:fldChar w:fldCharType="separate"/>
      </w:r>
      <w:r>
        <w:t>115</w:t>
      </w:r>
      <w:r>
        <w:fldChar w:fldCharType="end"/>
      </w:r>
    </w:p>
    <w:p w14:paraId="61779587" w14:textId="6B262297" w:rsidR="004377C2" w:rsidRPr="00BE3C62" w:rsidRDefault="004377C2">
      <w:pPr>
        <w:pStyle w:val="TOC4"/>
        <w:rPr>
          <w:rFonts w:ascii="Calibri" w:hAnsi="Calibri"/>
          <w:sz w:val="22"/>
          <w:szCs w:val="22"/>
        </w:rPr>
      </w:pPr>
      <w:r>
        <w:t>7.2.4</w:t>
      </w:r>
      <w:r w:rsidRPr="00BE3C62">
        <w:rPr>
          <w:rFonts w:ascii="Calibri" w:hAnsi="Calibri"/>
          <w:sz w:val="22"/>
          <w:szCs w:val="22"/>
        </w:rPr>
        <w:tab/>
      </w:r>
      <w:r>
        <w:t>CT aspects of Cellular IoT support and evolution for the 5G System [5G_CIoT]</w:t>
      </w:r>
      <w:r>
        <w:tab/>
      </w:r>
      <w:r>
        <w:fldChar w:fldCharType="begin"/>
      </w:r>
      <w:r>
        <w:instrText xml:space="preserve"> PAGEREF _Toc81397678 \h </w:instrText>
      </w:r>
      <w:r>
        <w:fldChar w:fldCharType="separate"/>
      </w:r>
      <w:r>
        <w:t>116</w:t>
      </w:r>
      <w:r>
        <w:fldChar w:fldCharType="end"/>
      </w:r>
    </w:p>
    <w:p w14:paraId="43B03489" w14:textId="57B4394A" w:rsidR="004377C2" w:rsidRPr="00BE3C62" w:rsidRDefault="004377C2">
      <w:pPr>
        <w:pStyle w:val="TOC4"/>
        <w:rPr>
          <w:rFonts w:ascii="Calibri" w:hAnsi="Calibri"/>
          <w:sz w:val="22"/>
          <w:szCs w:val="22"/>
        </w:rPr>
      </w:pPr>
      <w:r>
        <w:t>7.2.5</w:t>
      </w:r>
      <w:r w:rsidRPr="00BE3C62">
        <w:rPr>
          <w:rFonts w:ascii="Calibri" w:hAnsi="Calibri"/>
          <w:sz w:val="22"/>
          <w:szCs w:val="22"/>
        </w:rPr>
        <w:tab/>
      </w:r>
      <w:r>
        <w:t>CT aspects on enhancement of network slicing [eNS]</w:t>
      </w:r>
      <w:r>
        <w:tab/>
      </w:r>
      <w:r>
        <w:fldChar w:fldCharType="begin"/>
      </w:r>
      <w:r>
        <w:instrText xml:space="preserve"> PAGEREF _Toc81397679 \h </w:instrText>
      </w:r>
      <w:r>
        <w:fldChar w:fldCharType="separate"/>
      </w:r>
      <w:r>
        <w:t>118</w:t>
      </w:r>
      <w:r>
        <w:fldChar w:fldCharType="end"/>
      </w:r>
    </w:p>
    <w:p w14:paraId="59DC331A" w14:textId="16E1839A" w:rsidR="004377C2" w:rsidRPr="00BE3C62" w:rsidRDefault="004377C2">
      <w:pPr>
        <w:pStyle w:val="TOC4"/>
        <w:rPr>
          <w:rFonts w:ascii="Calibri" w:hAnsi="Calibri"/>
          <w:sz w:val="22"/>
          <w:szCs w:val="22"/>
        </w:rPr>
      </w:pPr>
      <w:r>
        <w:t>7.2.6</w:t>
      </w:r>
      <w:r w:rsidRPr="00BE3C62">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_Toc81397680 \h </w:instrText>
      </w:r>
      <w:r>
        <w:fldChar w:fldCharType="separate"/>
      </w:r>
      <w:r>
        <w:t>119</w:t>
      </w:r>
      <w:r>
        <w:fldChar w:fldCharType="end"/>
      </w:r>
    </w:p>
    <w:p w14:paraId="6FA14349" w14:textId="376409DE" w:rsidR="004377C2" w:rsidRPr="00BE3C62" w:rsidRDefault="004377C2">
      <w:pPr>
        <w:pStyle w:val="TOC4"/>
        <w:rPr>
          <w:rFonts w:ascii="Calibri" w:hAnsi="Calibri"/>
          <w:sz w:val="22"/>
          <w:szCs w:val="22"/>
        </w:rPr>
      </w:pPr>
      <w:r>
        <w:t>7.2.7</w:t>
      </w:r>
      <w:r w:rsidRPr="00BE3C62">
        <w:rPr>
          <w:rFonts w:ascii="Calibri" w:hAnsi="Calibri"/>
          <w:sz w:val="22"/>
          <w:szCs w:val="22"/>
        </w:rPr>
        <w:tab/>
      </w:r>
      <w:r>
        <w:t>CT aspects on wireless and wireline convergence for the 5G system architecture [5WWC]</w:t>
      </w:r>
      <w:r>
        <w:tab/>
      </w:r>
      <w:r>
        <w:fldChar w:fldCharType="begin"/>
      </w:r>
      <w:r>
        <w:instrText xml:space="preserve"> PAGEREF _Toc81397681 \h </w:instrText>
      </w:r>
      <w:r>
        <w:fldChar w:fldCharType="separate"/>
      </w:r>
      <w:r>
        <w:t>119</w:t>
      </w:r>
      <w:r>
        <w:fldChar w:fldCharType="end"/>
      </w:r>
    </w:p>
    <w:p w14:paraId="189F355E" w14:textId="6D58C6CC" w:rsidR="004377C2" w:rsidRPr="00BE3C62" w:rsidRDefault="004377C2">
      <w:pPr>
        <w:pStyle w:val="TOC4"/>
        <w:rPr>
          <w:rFonts w:ascii="Calibri" w:hAnsi="Calibri"/>
          <w:sz w:val="22"/>
          <w:szCs w:val="22"/>
        </w:rPr>
      </w:pPr>
      <w:r>
        <w:t>7.2.8</w:t>
      </w:r>
      <w:r w:rsidRPr="00BE3C62">
        <w:rPr>
          <w:rFonts w:ascii="Calibri" w:hAnsi="Calibri"/>
          <w:sz w:val="22"/>
          <w:szCs w:val="22"/>
        </w:rPr>
        <w:tab/>
      </w:r>
      <w:r>
        <w:t>CT aspects of architecture enhancements for 3GPP support of advanced V2X services [eV2XAR]</w:t>
      </w:r>
      <w:r>
        <w:tab/>
      </w:r>
      <w:r>
        <w:fldChar w:fldCharType="begin"/>
      </w:r>
      <w:r>
        <w:instrText xml:space="preserve"> PAGEREF _Toc81397682 \h </w:instrText>
      </w:r>
      <w:r>
        <w:fldChar w:fldCharType="separate"/>
      </w:r>
      <w:r>
        <w:t>119</w:t>
      </w:r>
      <w:r>
        <w:fldChar w:fldCharType="end"/>
      </w:r>
    </w:p>
    <w:p w14:paraId="2ECF15B7" w14:textId="494F2149" w:rsidR="004377C2" w:rsidRPr="00BE3C62" w:rsidRDefault="004377C2">
      <w:pPr>
        <w:pStyle w:val="TOC4"/>
        <w:rPr>
          <w:rFonts w:ascii="Calibri" w:hAnsi="Calibri"/>
          <w:sz w:val="22"/>
          <w:szCs w:val="22"/>
        </w:rPr>
      </w:pPr>
      <w:r>
        <w:t>7.2.9</w:t>
      </w:r>
      <w:r w:rsidRPr="00BE3C62">
        <w:rPr>
          <w:rFonts w:ascii="Calibri" w:hAnsi="Calibri"/>
          <w:sz w:val="22"/>
          <w:szCs w:val="22"/>
        </w:rPr>
        <w:tab/>
      </w:r>
      <w:r>
        <w:t>CT aspects of application layer support for V2X services [V2XAPP]</w:t>
      </w:r>
      <w:r>
        <w:tab/>
      </w:r>
      <w:r>
        <w:fldChar w:fldCharType="begin"/>
      </w:r>
      <w:r>
        <w:instrText xml:space="preserve"> PAGEREF _Toc81397683 \h </w:instrText>
      </w:r>
      <w:r>
        <w:fldChar w:fldCharType="separate"/>
      </w:r>
      <w:r>
        <w:t>119</w:t>
      </w:r>
      <w:r>
        <w:fldChar w:fldCharType="end"/>
      </w:r>
    </w:p>
    <w:p w14:paraId="5980DAA8" w14:textId="3CD744E1" w:rsidR="004377C2" w:rsidRPr="00BE3C62" w:rsidRDefault="004377C2">
      <w:pPr>
        <w:pStyle w:val="TOC4"/>
        <w:rPr>
          <w:rFonts w:ascii="Calibri" w:hAnsi="Calibri"/>
          <w:sz w:val="22"/>
          <w:szCs w:val="22"/>
        </w:rPr>
      </w:pPr>
      <w:r>
        <w:t>7.2.10</w:t>
      </w:r>
      <w:r w:rsidRPr="00BE3C62">
        <w:rPr>
          <w:rFonts w:ascii="Calibri" w:hAnsi="Calibri"/>
          <w:sz w:val="22"/>
          <w:szCs w:val="22"/>
        </w:rPr>
        <w:tab/>
      </w:r>
      <w:r>
        <w:t>CT aspects on Enhancement of 3GPP Northbound APIs [eNAPI]</w:t>
      </w:r>
      <w:r>
        <w:tab/>
      </w:r>
      <w:r>
        <w:fldChar w:fldCharType="begin"/>
      </w:r>
      <w:r>
        <w:instrText xml:space="preserve"> PAGEREF _Toc81397684 \h </w:instrText>
      </w:r>
      <w:r>
        <w:fldChar w:fldCharType="separate"/>
      </w:r>
      <w:r>
        <w:t>119</w:t>
      </w:r>
      <w:r>
        <w:fldChar w:fldCharType="end"/>
      </w:r>
    </w:p>
    <w:p w14:paraId="3F513C51" w14:textId="110DB462" w:rsidR="004377C2" w:rsidRPr="00BE3C62" w:rsidRDefault="004377C2">
      <w:pPr>
        <w:pStyle w:val="TOC3"/>
        <w:rPr>
          <w:rFonts w:ascii="Calibri" w:hAnsi="Calibri"/>
          <w:sz w:val="22"/>
          <w:szCs w:val="22"/>
        </w:rPr>
      </w:pPr>
      <w:r>
        <w:t>7.3</w:t>
      </w:r>
      <w:r w:rsidRPr="00BE3C62">
        <w:rPr>
          <w:rFonts w:ascii="Calibri" w:hAnsi="Calibri"/>
          <w:sz w:val="22"/>
          <w:szCs w:val="22"/>
        </w:rPr>
        <w:tab/>
      </w:r>
      <w:r>
        <w:t>Any Other Business for Rel-16</w:t>
      </w:r>
      <w:r>
        <w:tab/>
      </w:r>
      <w:r>
        <w:fldChar w:fldCharType="begin"/>
      </w:r>
      <w:r>
        <w:instrText xml:space="preserve"> PAGEREF _Toc81397685 \h </w:instrText>
      </w:r>
      <w:r>
        <w:fldChar w:fldCharType="separate"/>
      </w:r>
      <w:r>
        <w:t>120</w:t>
      </w:r>
      <w:r>
        <w:fldChar w:fldCharType="end"/>
      </w:r>
    </w:p>
    <w:p w14:paraId="2A83CEBC" w14:textId="2FFD0603" w:rsidR="004377C2" w:rsidRPr="00BE3C62" w:rsidRDefault="004377C2">
      <w:pPr>
        <w:pStyle w:val="TOC4"/>
        <w:rPr>
          <w:rFonts w:ascii="Calibri" w:hAnsi="Calibri"/>
          <w:sz w:val="22"/>
          <w:szCs w:val="22"/>
        </w:rPr>
      </w:pPr>
      <w:r>
        <w:t>7.3.1</w:t>
      </w:r>
      <w:r w:rsidRPr="00BE3C62">
        <w:rPr>
          <w:rFonts w:ascii="Calibri" w:hAnsi="Calibri"/>
          <w:sz w:val="22"/>
          <w:szCs w:val="22"/>
        </w:rPr>
        <w:tab/>
      </w:r>
      <w:r>
        <w:t>CIoT-CT</w:t>
      </w:r>
      <w:r>
        <w:tab/>
      </w:r>
      <w:r>
        <w:fldChar w:fldCharType="begin"/>
      </w:r>
      <w:r>
        <w:instrText xml:space="preserve"> PAGEREF _Toc81397686 \h </w:instrText>
      </w:r>
      <w:r>
        <w:fldChar w:fldCharType="separate"/>
      </w:r>
      <w:r>
        <w:t>120</w:t>
      </w:r>
      <w:r>
        <w:fldChar w:fldCharType="end"/>
      </w:r>
    </w:p>
    <w:p w14:paraId="1D9EDDF0" w14:textId="79ED72DE" w:rsidR="004377C2" w:rsidRPr="00BE3C62" w:rsidRDefault="004377C2">
      <w:pPr>
        <w:pStyle w:val="TOC4"/>
        <w:rPr>
          <w:rFonts w:ascii="Calibri" w:hAnsi="Calibri"/>
          <w:sz w:val="22"/>
          <w:szCs w:val="22"/>
        </w:rPr>
      </w:pPr>
      <w:r>
        <w:t>7.3.2</w:t>
      </w:r>
      <w:r w:rsidRPr="00BE3C62">
        <w:rPr>
          <w:rFonts w:ascii="Calibri" w:hAnsi="Calibri"/>
          <w:sz w:val="22"/>
          <w:szCs w:val="22"/>
        </w:rPr>
        <w:tab/>
      </w:r>
      <w:r>
        <w:t>GTP</w:t>
      </w:r>
      <w:r>
        <w:tab/>
      </w:r>
      <w:r>
        <w:fldChar w:fldCharType="begin"/>
      </w:r>
      <w:r>
        <w:instrText xml:space="preserve"> PAGEREF _Toc81397687 \h </w:instrText>
      </w:r>
      <w:r>
        <w:fldChar w:fldCharType="separate"/>
      </w:r>
      <w:r>
        <w:t>121</w:t>
      </w:r>
      <w:r>
        <w:fldChar w:fldCharType="end"/>
      </w:r>
    </w:p>
    <w:p w14:paraId="72B4F948" w14:textId="167E3A90" w:rsidR="004377C2" w:rsidRPr="00BE3C62" w:rsidRDefault="004377C2">
      <w:pPr>
        <w:pStyle w:val="TOC4"/>
        <w:rPr>
          <w:rFonts w:ascii="Calibri" w:hAnsi="Calibri"/>
          <w:sz w:val="22"/>
          <w:szCs w:val="22"/>
        </w:rPr>
      </w:pPr>
      <w:r>
        <w:t>7.3.3</w:t>
      </w:r>
      <w:r w:rsidRPr="00BE3C62">
        <w:rPr>
          <w:rFonts w:ascii="Calibri" w:hAnsi="Calibri"/>
          <w:sz w:val="22"/>
          <w:szCs w:val="22"/>
        </w:rPr>
        <w:tab/>
      </w:r>
      <w:r>
        <w:t>NSSF</w:t>
      </w:r>
      <w:r>
        <w:tab/>
      </w:r>
      <w:r>
        <w:fldChar w:fldCharType="begin"/>
      </w:r>
      <w:r>
        <w:instrText xml:space="preserve"> PAGEREF _Toc81397688 \h </w:instrText>
      </w:r>
      <w:r>
        <w:fldChar w:fldCharType="separate"/>
      </w:r>
      <w:r>
        <w:t>123</w:t>
      </w:r>
      <w:r>
        <w:fldChar w:fldCharType="end"/>
      </w:r>
    </w:p>
    <w:p w14:paraId="23CC28BB" w14:textId="57D7BEBB" w:rsidR="004377C2" w:rsidRPr="00BE3C62" w:rsidRDefault="004377C2">
      <w:pPr>
        <w:pStyle w:val="TOC4"/>
        <w:rPr>
          <w:rFonts w:ascii="Calibri" w:hAnsi="Calibri"/>
          <w:sz w:val="22"/>
          <w:szCs w:val="22"/>
        </w:rPr>
      </w:pPr>
      <w:r>
        <w:t>7.3.4</w:t>
      </w:r>
      <w:r w:rsidRPr="00BE3C62">
        <w:rPr>
          <w:rFonts w:ascii="Calibri" w:hAnsi="Calibri"/>
          <w:sz w:val="22"/>
          <w:szCs w:val="22"/>
        </w:rPr>
        <w:tab/>
      </w:r>
      <w:r>
        <w:t>SEPP</w:t>
      </w:r>
      <w:r>
        <w:tab/>
      </w:r>
      <w:r>
        <w:fldChar w:fldCharType="begin"/>
      </w:r>
      <w:r>
        <w:instrText xml:space="preserve"> PAGEREF _Toc81397689 \h </w:instrText>
      </w:r>
      <w:r>
        <w:fldChar w:fldCharType="separate"/>
      </w:r>
      <w:r>
        <w:t>123</w:t>
      </w:r>
      <w:r>
        <w:fldChar w:fldCharType="end"/>
      </w:r>
    </w:p>
    <w:p w14:paraId="6A436539" w14:textId="5B160F8A" w:rsidR="004377C2" w:rsidRPr="00BE3C62" w:rsidRDefault="004377C2">
      <w:pPr>
        <w:pStyle w:val="TOC4"/>
        <w:rPr>
          <w:rFonts w:ascii="Calibri" w:hAnsi="Calibri"/>
          <w:sz w:val="22"/>
          <w:szCs w:val="22"/>
        </w:rPr>
      </w:pPr>
      <w:r>
        <w:t>7.3.5</w:t>
      </w:r>
      <w:r w:rsidRPr="00BE3C62">
        <w:rPr>
          <w:rFonts w:ascii="Calibri" w:hAnsi="Calibri"/>
          <w:sz w:val="22"/>
          <w:szCs w:val="22"/>
        </w:rPr>
        <w:tab/>
      </w:r>
      <w:r>
        <w:t>Diameter</w:t>
      </w:r>
      <w:r>
        <w:tab/>
      </w:r>
      <w:r>
        <w:fldChar w:fldCharType="begin"/>
      </w:r>
      <w:r>
        <w:instrText xml:space="preserve"> PAGEREF _Toc81397690 \h </w:instrText>
      </w:r>
      <w:r>
        <w:fldChar w:fldCharType="separate"/>
      </w:r>
      <w:r>
        <w:t>126</w:t>
      </w:r>
      <w:r>
        <w:fldChar w:fldCharType="end"/>
      </w:r>
    </w:p>
    <w:p w14:paraId="368F2D00" w14:textId="76B9EF59" w:rsidR="004377C2" w:rsidRPr="00BE3C62" w:rsidRDefault="004377C2">
      <w:pPr>
        <w:pStyle w:val="TOC4"/>
        <w:rPr>
          <w:rFonts w:ascii="Calibri" w:hAnsi="Calibri"/>
          <w:sz w:val="22"/>
          <w:szCs w:val="22"/>
        </w:rPr>
      </w:pPr>
      <w:r>
        <w:t>7.3.6</w:t>
      </w:r>
      <w:r w:rsidRPr="00BE3C62">
        <w:rPr>
          <w:rFonts w:ascii="Calibri" w:hAnsi="Calibri"/>
          <w:sz w:val="22"/>
          <w:szCs w:val="22"/>
        </w:rPr>
        <w:tab/>
      </w:r>
      <w:r>
        <w:t>UDM</w:t>
      </w:r>
      <w:r>
        <w:tab/>
      </w:r>
      <w:r>
        <w:fldChar w:fldCharType="begin"/>
      </w:r>
      <w:r>
        <w:instrText xml:space="preserve"> PAGEREF _Toc81397691 \h </w:instrText>
      </w:r>
      <w:r>
        <w:fldChar w:fldCharType="separate"/>
      </w:r>
      <w:r>
        <w:t>126</w:t>
      </w:r>
      <w:r>
        <w:fldChar w:fldCharType="end"/>
      </w:r>
    </w:p>
    <w:p w14:paraId="2DBE250E" w14:textId="661132FE" w:rsidR="004377C2" w:rsidRPr="00BE3C62" w:rsidRDefault="004377C2">
      <w:pPr>
        <w:pStyle w:val="TOC4"/>
        <w:rPr>
          <w:rFonts w:ascii="Calibri" w:hAnsi="Calibri"/>
          <w:sz w:val="22"/>
          <w:szCs w:val="22"/>
        </w:rPr>
      </w:pPr>
      <w:r>
        <w:t>7.3.7</w:t>
      </w:r>
      <w:r w:rsidRPr="00BE3C62">
        <w:rPr>
          <w:rFonts w:ascii="Calibri" w:hAnsi="Calibri"/>
          <w:sz w:val="22"/>
          <w:szCs w:val="22"/>
        </w:rPr>
        <w:tab/>
      </w:r>
      <w:r>
        <w:t>SMF</w:t>
      </w:r>
      <w:r>
        <w:tab/>
      </w:r>
      <w:r>
        <w:fldChar w:fldCharType="begin"/>
      </w:r>
      <w:r>
        <w:instrText xml:space="preserve"> PAGEREF _Toc81397692 \h </w:instrText>
      </w:r>
      <w:r>
        <w:fldChar w:fldCharType="separate"/>
      </w:r>
      <w:r>
        <w:t>127</w:t>
      </w:r>
      <w:r>
        <w:fldChar w:fldCharType="end"/>
      </w:r>
    </w:p>
    <w:p w14:paraId="72A04B92" w14:textId="740B8B0E" w:rsidR="004377C2" w:rsidRPr="00BE3C62" w:rsidRDefault="004377C2">
      <w:pPr>
        <w:pStyle w:val="TOC4"/>
        <w:rPr>
          <w:rFonts w:ascii="Calibri" w:hAnsi="Calibri"/>
          <w:sz w:val="22"/>
          <w:szCs w:val="22"/>
        </w:rPr>
      </w:pPr>
      <w:r>
        <w:t>7.3.8</w:t>
      </w:r>
      <w:r w:rsidRPr="00BE3C62">
        <w:rPr>
          <w:rFonts w:ascii="Calibri" w:hAnsi="Calibri"/>
          <w:sz w:val="22"/>
          <w:szCs w:val="22"/>
        </w:rPr>
        <w:tab/>
      </w:r>
      <w:r>
        <w:t>AMF</w:t>
      </w:r>
      <w:r>
        <w:tab/>
      </w:r>
      <w:r>
        <w:fldChar w:fldCharType="begin"/>
      </w:r>
      <w:r>
        <w:instrText xml:space="preserve"> PAGEREF _Toc81397693 \h </w:instrText>
      </w:r>
      <w:r>
        <w:fldChar w:fldCharType="separate"/>
      </w:r>
      <w:r>
        <w:t>128</w:t>
      </w:r>
      <w:r>
        <w:fldChar w:fldCharType="end"/>
      </w:r>
    </w:p>
    <w:p w14:paraId="0A8016CE" w14:textId="03EEC7C8" w:rsidR="004377C2" w:rsidRPr="00BE3C62" w:rsidRDefault="004377C2">
      <w:pPr>
        <w:pStyle w:val="TOC4"/>
        <w:rPr>
          <w:rFonts w:ascii="Calibri" w:hAnsi="Calibri"/>
          <w:sz w:val="22"/>
          <w:szCs w:val="22"/>
        </w:rPr>
      </w:pPr>
      <w:r>
        <w:t>7.3.9</w:t>
      </w:r>
      <w:r w:rsidRPr="00BE3C62">
        <w:rPr>
          <w:rFonts w:ascii="Calibri" w:hAnsi="Calibri"/>
          <w:sz w:val="22"/>
          <w:szCs w:val="22"/>
        </w:rPr>
        <w:tab/>
      </w:r>
      <w:r>
        <w:t>NRF</w:t>
      </w:r>
      <w:r>
        <w:tab/>
      </w:r>
      <w:r>
        <w:fldChar w:fldCharType="begin"/>
      </w:r>
      <w:r>
        <w:instrText xml:space="preserve"> PAGEREF _Toc81397694 \h </w:instrText>
      </w:r>
      <w:r>
        <w:fldChar w:fldCharType="separate"/>
      </w:r>
      <w:r>
        <w:t>128</w:t>
      </w:r>
      <w:r>
        <w:fldChar w:fldCharType="end"/>
      </w:r>
    </w:p>
    <w:p w14:paraId="6EF78C90" w14:textId="6D3AEE5E" w:rsidR="004377C2" w:rsidRPr="00BE3C62" w:rsidRDefault="004377C2">
      <w:pPr>
        <w:pStyle w:val="TOC4"/>
        <w:rPr>
          <w:rFonts w:ascii="Calibri" w:hAnsi="Calibri"/>
          <w:sz w:val="22"/>
          <w:szCs w:val="22"/>
        </w:rPr>
      </w:pPr>
      <w:r>
        <w:t>7.3.10</w:t>
      </w:r>
      <w:r w:rsidRPr="00BE3C62">
        <w:rPr>
          <w:rFonts w:ascii="Calibri" w:hAnsi="Calibri"/>
          <w:sz w:val="22"/>
          <w:szCs w:val="22"/>
        </w:rPr>
        <w:tab/>
      </w:r>
      <w:r>
        <w:t>AoB</w:t>
      </w:r>
      <w:r>
        <w:tab/>
      </w:r>
      <w:r>
        <w:fldChar w:fldCharType="begin"/>
      </w:r>
      <w:r>
        <w:instrText xml:space="preserve"> PAGEREF _Toc81397695 \h </w:instrText>
      </w:r>
      <w:r>
        <w:fldChar w:fldCharType="separate"/>
      </w:r>
      <w:r>
        <w:t>128</w:t>
      </w:r>
      <w:r>
        <w:fldChar w:fldCharType="end"/>
      </w:r>
    </w:p>
    <w:p w14:paraId="29D86534" w14:textId="670150FC" w:rsidR="004377C2" w:rsidRPr="00BE3C62" w:rsidRDefault="004377C2">
      <w:pPr>
        <w:pStyle w:val="TOC4"/>
        <w:rPr>
          <w:rFonts w:ascii="Calibri" w:hAnsi="Calibri"/>
          <w:sz w:val="22"/>
          <w:szCs w:val="22"/>
        </w:rPr>
      </w:pPr>
      <w:r>
        <w:t>7.3.12</w:t>
      </w:r>
      <w:r w:rsidRPr="00BE3C62">
        <w:rPr>
          <w:rFonts w:ascii="Calibri" w:hAnsi="Calibri"/>
          <w:sz w:val="22"/>
          <w:szCs w:val="22"/>
        </w:rPr>
        <w:tab/>
      </w:r>
      <w:r>
        <w:t>Open API version and External docs</w:t>
      </w:r>
      <w:r>
        <w:tab/>
      </w:r>
      <w:r>
        <w:fldChar w:fldCharType="begin"/>
      </w:r>
      <w:r>
        <w:instrText xml:space="preserve"> PAGEREF _Toc81397696 \h </w:instrText>
      </w:r>
      <w:r>
        <w:fldChar w:fldCharType="separate"/>
      </w:r>
      <w:r>
        <w:t>128</w:t>
      </w:r>
      <w:r>
        <w:fldChar w:fldCharType="end"/>
      </w:r>
    </w:p>
    <w:p w14:paraId="6DAF3D27" w14:textId="4E04D6D5" w:rsidR="004377C2" w:rsidRPr="00BE3C62" w:rsidRDefault="004377C2">
      <w:pPr>
        <w:pStyle w:val="TOC2"/>
        <w:rPr>
          <w:rFonts w:ascii="Calibri" w:hAnsi="Calibri"/>
          <w:sz w:val="22"/>
          <w:szCs w:val="22"/>
        </w:rPr>
      </w:pPr>
      <w:r>
        <w:t>8</w:t>
      </w:r>
      <w:r w:rsidRPr="00BE3C62">
        <w:rPr>
          <w:rFonts w:ascii="Calibri" w:hAnsi="Calibri"/>
          <w:sz w:val="22"/>
          <w:szCs w:val="22"/>
        </w:rPr>
        <w:tab/>
      </w:r>
      <w:r>
        <w:t>Release 15 and earlier</w:t>
      </w:r>
      <w:r>
        <w:tab/>
      </w:r>
      <w:r>
        <w:fldChar w:fldCharType="begin"/>
      </w:r>
      <w:r>
        <w:instrText xml:space="preserve"> PAGEREF _Toc81397697 \h </w:instrText>
      </w:r>
      <w:r>
        <w:fldChar w:fldCharType="separate"/>
      </w:r>
      <w:r>
        <w:t>132</w:t>
      </w:r>
      <w:r>
        <w:fldChar w:fldCharType="end"/>
      </w:r>
    </w:p>
    <w:p w14:paraId="76C9E305" w14:textId="58AD8FE4" w:rsidR="004377C2" w:rsidRPr="00BE3C62" w:rsidRDefault="004377C2">
      <w:pPr>
        <w:pStyle w:val="TOC3"/>
        <w:rPr>
          <w:rFonts w:ascii="Calibri" w:hAnsi="Calibri"/>
          <w:sz w:val="22"/>
          <w:szCs w:val="22"/>
        </w:rPr>
      </w:pPr>
      <w:r>
        <w:t>8.1</w:t>
      </w:r>
      <w:r w:rsidRPr="00BE3C62">
        <w:rPr>
          <w:rFonts w:ascii="Calibri" w:hAnsi="Calibri"/>
          <w:sz w:val="22"/>
          <w:szCs w:val="22"/>
        </w:rPr>
        <w:tab/>
      </w:r>
      <w:r>
        <w:t>CT4 Led WIs</w:t>
      </w:r>
      <w:r>
        <w:tab/>
      </w:r>
      <w:r>
        <w:fldChar w:fldCharType="begin"/>
      </w:r>
      <w:r>
        <w:instrText xml:space="preserve"> PAGEREF _Toc81397698 \h </w:instrText>
      </w:r>
      <w:r>
        <w:fldChar w:fldCharType="separate"/>
      </w:r>
      <w:r>
        <w:t>132</w:t>
      </w:r>
      <w:r>
        <w:fldChar w:fldCharType="end"/>
      </w:r>
    </w:p>
    <w:p w14:paraId="3A173FB6" w14:textId="21665856" w:rsidR="004377C2" w:rsidRPr="00BE3C62" w:rsidRDefault="004377C2">
      <w:pPr>
        <w:pStyle w:val="TOC4"/>
        <w:rPr>
          <w:rFonts w:ascii="Calibri" w:hAnsi="Calibri"/>
          <w:sz w:val="22"/>
          <w:szCs w:val="22"/>
        </w:rPr>
      </w:pPr>
      <w:r>
        <w:t>8.1.1</w:t>
      </w:r>
      <w:r w:rsidRPr="00BE3C62">
        <w:rPr>
          <w:rFonts w:ascii="Calibri" w:hAnsi="Calibri"/>
          <w:sz w:val="22"/>
          <w:szCs w:val="22"/>
        </w:rPr>
        <w:tab/>
      </w:r>
      <w:r>
        <w:t>EPC enhancements to support 5G New Radio via Dual Connectivity, CT aspects [EDCE5-CT]</w:t>
      </w:r>
      <w:r>
        <w:tab/>
      </w:r>
      <w:r>
        <w:fldChar w:fldCharType="begin"/>
      </w:r>
      <w:r>
        <w:instrText xml:space="preserve"> PAGEREF _Toc81397699 \h </w:instrText>
      </w:r>
      <w:r>
        <w:fldChar w:fldCharType="separate"/>
      </w:r>
      <w:r>
        <w:t>132</w:t>
      </w:r>
      <w:r>
        <w:fldChar w:fldCharType="end"/>
      </w:r>
    </w:p>
    <w:p w14:paraId="28F3FD90" w14:textId="64CAA422" w:rsidR="004377C2" w:rsidRPr="00BE3C62" w:rsidRDefault="004377C2">
      <w:pPr>
        <w:pStyle w:val="TOC4"/>
        <w:rPr>
          <w:rFonts w:ascii="Calibri" w:hAnsi="Calibri"/>
          <w:sz w:val="22"/>
          <w:szCs w:val="22"/>
        </w:rPr>
      </w:pPr>
      <w:r>
        <w:t>8.1.2</w:t>
      </w:r>
      <w:r w:rsidRPr="00BE3C62">
        <w:rPr>
          <w:rFonts w:ascii="Calibri" w:hAnsi="Calibri"/>
          <w:sz w:val="22"/>
          <w:szCs w:val="22"/>
        </w:rPr>
        <w:tab/>
      </w:r>
      <w:r>
        <w:t>CT aspects of unlicensed spectrum offloading system enhancements [USOS-CT]</w:t>
      </w:r>
      <w:r>
        <w:tab/>
      </w:r>
      <w:r>
        <w:fldChar w:fldCharType="begin"/>
      </w:r>
      <w:r>
        <w:instrText xml:space="preserve"> PAGEREF _Toc81397700 \h </w:instrText>
      </w:r>
      <w:r>
        <w:fldChar w:fldCharType="separate"/>
      </w:r>
      <w:r>
        <w:t>132</w:t>
      </w:r>
      <w:r>
        <w:fldChar w:fldCharType="end"/>
      </w:r>
    </w:p>
    <w:p w14:paraId="33534BFD" w14:textId="1AEA5D3A" w:rsidR="004377C2" w:rsidRPr="00BE3C62" w:rsidRDefault="004377C2">
      <w:pPr>
        <w:pStyle w:val="TOC4"/>
        <w:rPr>
          <w:rFonts w:ascii="Calibri" w:hAnsi="Calibri"/>
          <w:sz w:val="22"/>
          <w:szCs w:val="22"/>
        </w:rPr>
      </w:pPr>
      <w:r>
        <w:t>8.1.3</w:t>
      </w:r>
      <w:r w:rsidRPr="00BE3C62">
        <w:rPr>
          <w:rFonts w:ascii="Calibri" w:hAnsi="Calibri"/>
          <w:sz w:val="22"/>
          <w:szCs w:val="22"/>
        </w:rPr>
        <w:tab/>
      </w:r>
      <w:r>
        <w:t>CT aspects of 5G Trace management [NETSLICE-5GTRACE-CT]</w:t>
      </w:r>
      <w:r>
        <w:tab/>
      </w:r>
      <w:r>
        <w:fldChar w:fldCharType="begin"/>
      </w:r>
      <w:r>
        <w:instrText xml:space="preserve"> PAGEREF _Toc81397701 \h </w:instrText>
      </w:r>
      <w:r>
        <w:fldChar w:fldCharType="separate"/>
      </w:r>
      <w:r>
        <w:t>132</w:t>
      </w:r>
      <w:r>
        <w:fldChar w:fldCharType="end"/>
      </w:r>
    </w:p>
    <w:p w14:paraId="1D96F81D" w14:textId="3E57D10B" w:rsidR="004377C2" w:rsidRPr="00BE3C62" w:rsidRDefault="004377C2">
      <w:pPr>
        <w:pStyle w:val="TOC3"/>
        <w:rPr>
          <w:rFonts w:ascii="Calibri" w:hAnsi="Calibri"/>
          <w:sz w:val="22"/>
          <w:szCs w:val="22"/>
        </w:rPr>
      </w:pPr>
      <w:r>
        <w:t>8.2</w:t>
      </w:r>
      <w:r w:rsidRPr="00BE3C62">
        <w:rPr>
          <w:rFonts w:ascii="Calibri" w:hAnsi="Calibri"/>
          <w:sz w:val="22"/>
          <w:szCs w:val="22"/>
        </w:rPr>
        <w:tab/>
      </w:r>
      <w:r>
        <w:t>CT4 Supported WIs</w:t>
      </w:r>
      <w:r>
        <w:tab/>
      </w:r>
      <w:r>
        <w:fldChar w:fldCharType="begin"/>
      </w:r>
      <w:r>
        <w:instrText xml:space="preserve"> PAGEREF _Toc81397702 \h </w:instrText>
      </w:r>
      <w:r>
        <w:fldChar w:fldCharType="separate"/>
      </w:r>
      <w:r>
        <w:t>132</w:t>
      </w:r>
      <w:r>
        <w:fldChar w:fldCharType="end"/>
      </w:r>
    </w:p>
    <w:p w14:paraId="43B923C9" w14:textId="536F641B" w:rsidR="004377C2" w:rsidRPr="00BE3C62" w:rsidRDefault="004377C2">
      <w:pPr>
        <w:pStyle w:val="TOC4"/>
        <w:rPr>
          <w:rFonts w:ascii="Calibri" w:hAnsi="Calibri"/>
          <w:sz w:val="22"/>
          <w:szCs w:val="22"/>
        </w:rPr>
      </w:pPr>
      <w:r>
        <w:t>8.2.1</w:t>
      </w:r>
      <w:r w:rsidRPr="00BE3C62">
        <w:rPr>
          <w:rFonts w:ascii="Calibri" w:hAnsi="Calibri"/>
          <w:sz w:val="22"/>
          <w:szCs w:val="22"/>
        </w:rPr>
        <w:tab/>
      </w:r>
      <w:r>
        <w:t>CT aspects on 5G System - Phase 1 [5GS_Ph1-CT]</w:t>
      </w:r>
      <w:r>
        <w:tab/>
      </w:r>
      <w:r>
        <w:fldChar w:fldCharType="begin"/>
      </w:r>
      <w:r>
        <w:instrText xml:space="preserve"> PAGEREF _Toc81397703 \h </w:instrText>
      </w:r>
      <w:r>
        <w:fldChar w:fldCharType="separate"/>
      </w:r>
      <w:r>
        <w:t>132</w:t>
      </w:r>
      <w:r>
        <w:fldChar w:fldCharType="end"/>
      </w:r>
    </w:p>
    <w:p w14:paraId="309EB927" w14:textId="653D732C" w:rsidR="004377C2" w:rsidRPr="00BE3C62" w:rsidRDefault="004377C2">
      <w:pPr>
        <w:pStyle w:val="TOC4"/>
        <w:rPr>
          <w:rFonts w:ascii="Calibri" w:hAnsi="Calibri"/>
          <w:sz w:val="22"/>
          <w:szCs w:val="22"/>
        </w:rPr>
      </w:pPr>
      <w:r>
        <w:t>8.2.2</w:t>
      </w:r>
      <w:r w:rsidRPr="00BE3C62">
        <w:rPr>
          <w:rFonts w:ascii="Calibri" w:hAnsi="Calibri"/>
          <w:sz w:val="22"/>
          <w:szCs w:val="22"/>
        </w:rPr>
        <w:tab/>
      </w:r>
      <w:r>
        <w:t>IMS impact due to 5GS IP-CAN [IMSo5G]</w:t>
      </w:r>
      <w:r>
        <w:tab/>
      </w:r>
      <w:r>
        <w:fldChar w:fldCharType="begin"/>
      </w:r>
      <w:r>
        <w:instrText xml:space="preserve"> PAGEREF _Toc81397704 \h </w:instrText>
      </w:r>
      <w:r>
        <w:fldChar w:fldCharType="separate"/>
      </w:r>
      <w:r>
        <w:t>137</w:t>
      </w:r>
      <w:r>
        <w:fldChar w:fldCharType="end"/>
      </w:r>
    </w:p>
    <w:p w14:paraId="5431CC8E" w14:textId="7BD9CD5B" w:rsidR="004377C2" w:rsidRPr="00BE3C62" w:rsidRDefault="004377C2">
      <w:pPr>
        <w:pStyle w:val="TOC4"/>
        <w:rPr>
          <w:rFonts w:ascii="Calibri" w:hAnsi="Calibri"/>
          <w:sz w:val="22"/>
          <w:szCs w:val="22"/>
        </w:rPr>
      </w:pPr>
      <w:r>
        <w:t>8.2.3</w:t>
      </w:r>
      <w:r w:rsidRPr="00BE3C62">
        <w:rPr>
          <w:rFonts w:ascii="Calibri" w:hAnsi="Calibri"/>
          <w:sz w:val="22"/>
          <w:szCs w:val="22"/>
        </w:rPr>
        <w:tab/>
      </w:r>
      <w:r>
        <w:t>CT aspects of Northbound APIs for SCEF – SCS/AS Interworking [NAPS-CT]</w:t>
      </w:r>
      <w:r>
        <w:tab/>
      </w:r>
      <w:r>
        <w:fldChar w:fldCharType="begin"/>
      </w:r>
      <w:r>
        <w:instrText xml:space="preserve"> PAGEREF _Toc81397705 \h </w:instrText>
      </w:r>
      <w:r>
        <w:fldChar w:fldCharType="separate"/>
      </w:r>
      <w:r>
        <w:t>137</w:t>
      </w:r>
      <w:r>
        <w:fldChar w:fldCharType="end"/>
      </w:r>
    </w:p>
    <w:p w14:paraId="1581570E" w14:textId="20EEF055" w:rsidR="004377C2" w:rsidRPr="00BE3C62" w:rsidRDefault="004377C2">
      <w:pPr>
        <w:pStyle w:val="TOC4"/>
        <w:rPr>
          <w:rFonts w:ascii="Calibri" w:hAnsi="Calibri"/>
          <w:sz w:val="22"/>
          <w:szCs w:val="22"/>
        </w:rPr>
      </w:pPr>
      <w:r>
        <w:t>8.2.4</w:t>
      </w:r>
      <w:r w:rsidRPr="00BE3C62">
        <w:rPr>
          <w:rFonts w:ascii="Calibri" w:hAnsi="Calibri"/>
          <w:sz w:val="22"/>
          <w:szCs w:val="22"/>
        </w:rPr>
        <w:tab/>
      </w:r>
      <w:r>
        <w:t>CT aspects of support of voice services over WLAN Access [VoWLAN-CT]</w:t>
      </w:r>
      <w:r>
        <w:tab/>
      </w:r>
      <w:r>
        <w:fldChar w:fldCharType="begin"/>
      </w:r>
      <w:r>
        <w:instrText xml:space="preserve"> PAGEREF _Toc81397706 \h </w:instrText>
      </w:r>
      <w:r>
        <w:fldChar w:fldCharType="separate"/>
      </w:r>
      <w:r>
        <w:t>137</w:t>
      </w:r>
      <w:r>
        <w:fldChar w:fldCharType="end"/>
      </w:r>
    </w:p>
    <w:p w14:paraId="1DF5640B" w14:textId="448F2212" w:rsidR="004377C2" w:rsidRPr="00BE3C62" w:rsidRDefault="004377C2">
      <w:pPr>
        <w:pStyle w:val="TOC4"/>
        <w:rPr>
          <w:rFonts w:ascii="Calibri" w:hAnsi="Calibri"/>
          <w:sz w:val="22"/>
          <w:szCs w:val="22"/>
        </w:rPr>
      </w:pPr>
      <w:r>
        <w:t>8.2.5</w:t>
      </w:r>
      <w:r w:rsidRPr="00BE3C62">
        <w:rPr>
          <w:rFonts w:ascii="Calibri" w:hAnsi="Calibri"/>
          <w:sz w:val="22"/>
          <w:szCs w:val="22"/>
        </w:rPr>
        <w:tab/>
      </w:r>
      <w:r>
        <w:t>CT aspects on enhanced VoLTE performance [eVoLP-CT]</w:t>
      </w:r>
      <w:r>
        <w:tab/>
      </w:r>
      <w:r>
        <w:fldChar w:fldCharType="begin"/>
      </w:r>
      <w:r>
        <w:instrText xml:space="preserve"> PAGEREF _Toc81397707 \h </w:instrText>
      </w:r>
      <w:r>
        <w:fldChar w:fldCharType="separate"/>
      </w:r>
      <w:r>
        <w:t>137</w:t>
      </w:r>
      <w:r>
        <w:fldChar w:fldCharType="end"/>
      </w:r>
    </w:p>
    <w:p w14:paraId="6A0BB70F" w14:textId="2D0310AA" w:rsidR="004377C2" w:rsidRPr="00BE3C62" w:rsidRDefault="004377C2">
      <w:pPr>
        <w:pStyle w:val="TOC4"/>
        <w:rPr>
          <w:rFonts w:ascii="Calibri" w:hAnsi="Calibri"/>
          <w:sz w:val="22"/>
          <w:szCs w:val="22"/>
        </w:rPr>
      </w:pPr>
      <w:r>
        <w:t>8.2.6</w:t>
      </w:r>
      <w:r w:rsidRPr="00BE3C62">
        <w:rPr>
          <w:rFonts w:ascii="Calibri" w:hAnsi="Calibri"/>
          <w:sz w:val="22"/>
          <w:szCs w:val="22"/>
        </w:rPr>
        <w:tab/>
      </w:r>
      <w:r>
        <w:t>Increasing the number of EPS bearers (stage 3) [INOBEAR-CT]</w:t>
      </w:r>
      <w:r>
        <w:tab/>
      </w:r>
      <w:r>
        <w:fldChar w:fldCharType="begin"/>
      </w:r>
      <w:r>
        <w:instrText xml:space="preserve"> PAGEREF _Toc81397708 \h </w:instrText>
      </w:r>
      <w:r>
        <w:fldChar w:fldCharType="separate"/>
      </w:r>
      <w:r>
        <w:t>137</w:t>
      </w:r>
      <w:r>
        <w:fldChar w:fldCharType="end"/>
      </w:r>
    </w:p>
    <w:p w14:paraId="5E7ABC13" w14:textId="71EBA713" w:rsidR="004377C2" w:rsidRPr="00BE3C62" w:rsidRDefault="004377C2">
      <w:pPr>
        <w:pStyle w:val="TOC3"/>
        <w:rPr>
          <w:rFonts w:ascii="Calibri" w:hAnsi="Calibri"/>
          <w:sz w:val="22"/>
          <w:szCs w:val="22"/>
        </w:rPr>
      </w:pPr>
      <w:r>
        <w:t>8.3</w:t>
      </w:r>
      <w:r w:rsidRPr="00BE3C62">
        <w:rPr>
          <w:rFonts w:ascii="Calibri" w:hAnsi="Calibri"/>
          <w:sz w:val="22"/>
          <w:szCs w:val="22"/>
        </w:rPr>
        <w:tab/>
      </w:r>
      <w:r>
        <w:t>Any Other Business for Rel-15 and earlier</w:t>
      </w:r>
      <w:r>
        <w:tab/>
      </w:r>
      <w:r>
        <w:fldChar w:fldCharType="begin"/>
      </w:r>
      <w:r>
        <w:instrText xml:space="preserve"> PAGEREF _Toc81397709 \h </w:instrText>
      </w:r>
      <w:r>
        <w:fldChar w:fldCharType="separate"/>
      </w:r>
      <w:r>
        <w:t>137</w:t>
      </w:r>
      <w:r>
        <w:fldChar w:fldCharType="end"/>
      </w:r>
    </w:p>
    <w:p w14:paraId="258E07E2" w14:textId="6FD0BA58" w:rsidR="004377C2" w:rsidRPr="00BE3C62" w:rsidRDefault="004377C2">
      <w:pPr>
        <w:pStyle w:val="TOC4"/>
        <w:rPr>
          <w:rFonts w:ascii="Calibri" w:hAnsi="Calibri"/>
          <w:sz w:val="22"/>
          <w:szCs w:val="22"/>
        </w:rPr>
      </w:pPr>
      <w:r>
        <w:lastRenderedPageBreak/>
        <w:t>8.3.1</w:t>
      </w:r>
      <w:r w:rsidRPr="00BE3C62">
        <w:rPr>
          <w:rFonts w:ascii="Calibri" w:hAnsi="Calibri"/>
          <w:sz w:val="22"/>
          <w:szCs w:val="22"/>
        </w:rPr>
        <w:tab/>
      </w:r>
      <w:r>
        <w:t>AoB</w:t>
      </w:r>
      <w:r>
        <w:tab/>
      </w:r>
      <w:r>
        <w:fldChar w:fldCharType="begin"/>
      </w:r>
      <w:r>
        <w:instrText xml:space="preserve"> PAGEREF _Toc81397710 \h </w:instrText>
      </w:r>
      <w:r>
        <w:fldChar w:fldCharType="separate"/>
      </w:r>
      <w:r>
        <w:t>137</w:t>
      </w:r>
      <w:r>
        <w:fldChar w:fldCharType="end"/>
      </w:r>
    </w:p>
    <w:p w14:paraId="54D140EB" w14:textId="777372EF" w:rsidR="004377C2" w:rsidRPr="00BE3C62" w:rsidRDefault="004377C2">
      <w:pPr>
        <w:pStyle w:val="TOC2"/>
        <w:rPr>
          <w:rFonts w:ascii="Calibri" w:hAnsi="Calibri"/>
          <w:sz w:val="22"/>
          <w:szCs w:val="22"/>
        </w:rPr>
      </w:pPr>
      <w:r>
        <w:t>9</w:t>
      </w:r>
      <w:r w:rsidRPr="00BE3C62">
        <w:rPr>
          <w:rFonts w:ascii="Calibri" w:hAnsi="Calibri"/>
          <w:sz w:val="22"/>
          <w:szCs w:val="22"/>
        </w:rPr>
        <w:tab/>
      </w:r>
      <w:r>
        <w:t>Update of the Work Plan</w:t>
      </w:r>
      <w:r>
        <w:tab/>
      </w:r>
      <w:r>
        <w:fldChar w:fldCharType="begin"/>
      </w:r>
      <w:r>
        <w:instrText xml:space="preserve"> PAGEREF _Toc81397711 \h </w:instrText>
      </w:r>
      <w:r>
        <w:fldChar w:fldCharType="separate"/>
      </w:r>
      <w:r>
        <w:t>137</w:t>
      </w:r>
      <w:r>
        <w:fldChar w:fldCharType="end"/>
      </w:r>
    </w:p>
    <w:p w14:paraId="7AB44CB6" w14:textId="58834ADB" w:rsidR="004377C2" w:rsidRPr="00BE3C62" w:rsidRDefault="004377C2">
      <w:pPr>
        <w:pStyle w:val="TOC2"/>
        <w:rPr>
          <w:rFonts w:ascii="Calibri" w:hAnsi="Calibri"/>
          <w:sz w:val="22"/>
          <w:szCs w:val="22"/>
        </w:rPr>
      </w:pPr>
      <w:r>
        <w:t>10</w:t>
      </w:r>
      <w:r w:rsidRPr="00BE3C62">
        <w:rPr>
          <w:rFonts w:ascii="Calibri" w:hAnsi="Calibri"/>
          <w:sz w:val="22"/>
          <w:szCs w:val="22"/>
        </w:rPr>
        <w:tab/>
      </w:r>
      <w:r>
        <w:t>AoB</w:t>
      </w:r>
      <w:r>
        <w:tab/>
      </w:r>
      <w:r>
        <w:fldChar w:fldCharType="begin"/>
      </w:r>
      <w:r>
        <w:instrText xml:space="preserve"> PAGEREF _Toc81397712 \h </w:instrText>
      </w:r>
      <w:r>
        <w:fldChar w:fldCharType="separate"/>
      </w:r>
      <w:r>
        <w:t>137</w:t>
      </w:r>
      <w:r>
        <w:fldChar w:fldCharType="end"/>
      </w:r>
    </w:p>
    <w:p w14:paraId="71EFDE0C" w14:textId="15123601" w:rsidR="004377C2" w:rsidRPr="00BE3C62" w:rsidRDefault="004377C2">
      <w:pPr>
        <w:pStyle w:val="TOC2"/>
        <w:rPr>
          <w:rFonts w:ascii="Calibri" w:hAnsi="Calibri"/>
          <w:sz w:val="22"/>
          <w:szCs w:val="22"/>
        </w:rPr>
      </w:pPr>
      <w:r>
        <w:t>11</w:t>
      </w:r>
      <w:r w:rsidRPr="00BE3C62">
        <w:rPr>
          <w:rFonts w:ascii="Calibri" w:hAnsi="Calibri"/>
          <w:sz w:val="22"/>
          <w:szCs w:val="22"/>
        </w:rPr>
        <w:tab/>
      </w:r>
      <w:r>
        <w:t>Future meetings</w:t>
      </w:r>
      <w:r>
        <w:tab/>
      </w:r>
      <w:r>
        <w:fldChar w:fldCharType="begin"/>
      </w:r>
      <w:r>
        <w:instrText xml:space="preserve"> PAGEREF _Toc81397713 \h </w:instrText>
      </w:r>
      <w:r>
        <w:fldChar w:fldCharType="separate"/>
      </w:r>
      <w:r>
        <w:t>137</w:t>
      </w:r>
      <w:r>
        <w:fldChar w:fldCharType="end"/>
      </w:r>
    </w:p>
    <w:p w14:paraId="1A265CFC" w14:textId="363C60E0" w:rsidR="004377C2" w:rsidRPr="00BE3C62" w:rsidRDefault="004377C2">
      <w:pPr>
        <w:pStyle w:val="TOC2"/>
        <w:rPr>
          <w:rFonts w:ascii="Calibri" w:hAnsi="Calibri"/>
          <w:sz w:val="22"/>
          <w:szCs w:val="22"/>
        </w:rPr>
      </w:pPr>
      <w:r>
        <w:t>12</w:t>
      </w:r>
      <w:r w:rsidRPr="00BE3C62">
        <w:rPr>
          <w:rFonts w:ascii="Calibri" w:hAnsi="Calibri"/>
          <w:sz w:val="22"/>
          <w:szCs w:val="22"/>
        </w:rPr>
        <w:tab/>
      </w:r>
      <w:r>
        <w:t>Check of approved output documents</w:t>
      </w:r>
      <w:r>
        <w:tab/>
      </w:r>
      <w:r>
        <w:fldChar w:fldCharType="begin"/>
      </w:r>
      <w:r>
        <w:instrText xml:space="preserve"> PAGEREF _Toc81397714 \h </w:instrText>
      </w:r>
      <w:r>
        <w:fldChar w:fldCharType="separate"/>
      </w:r>
      <w:r>
        <w:t>137</w:t>
      </w:r>
      <w:r>
        <w:fldChar w:fldCharType="end"/>
      </w:r>
    </w:p>
    <w:p w14:paraId="4CC9F54E" w14:textId="6F9D0661" w:rsidR="004377C2" w:rsidRPr="00BE3C62" w:rsidRDefault="004377C2">
      <w:pPr>
        <w:pStyle w:val="TOC2"/>
        <w:rPr>
          <w:rFonts w:ascii="Calibri" w:hAnsi="Calibri"/>
          <w:sz w:val="22"/>
          <w:szCs w:val="22"/>
        </w:rPr>
      </w:pPr>
      <w:r>
        <w:t>13</w:t>
      </w:r>
      <w:r w:rsidRPr="00BE3C62">
        <w:rPr>
          <w:rFonts w:ascii="Calibri" w:hAnsi="Calibri"/>
          <w:sz w:val="22"/>
          <w:szCs w:val="22"/>
        </w:rPr>
        <w:tab/>
      </w:r>
      <w:r>
        <w:t>Closing of the meeting 15:00 UTC Friday 27th August 2021</w:t>
      </w:r>
      <w:r>
        <w:tab/>
      </w:r>
      <w:r>
        <w:fldChar w:fldCharType="begin"/>
      </w:r>
      <w:r>
        <w:instrText xml:space="preserve"> PAGEREF _Toc81397715 \h </w:instrText>
      </w:r>
      <w:r>
        <w:fldChar w:fldCharType="separate"/>
      </w:r>
      <w:r>
        <w:t>137</w:t>
      </w:r>
      <w:r>
        <w:fldChar w:fldCharType="end"/>
      </w:r>
    </w:p>
    <w:p w14:paraId="7AD48F4B" w14:textId="22079E20" w:rsidR="004377C2" w:rsidRPr="00BE3C62" w:rsidRDefault="004377C2">
      <w:pPr>
        <w:pStyle w:val="TOC2"/>
        <w:rPr>
          <w:rFonts w:ascii="Calibri" w:hAnsi="Calibri"/>
          <w:sz w:val="22"/>
          <w:szCs w:val="22"/>
        </w:rPr>
      </w:pPr>
      <w:r>
        <w:t>14</w:t>
      </w:r>
      <w:r w:rsidRPr="00BE3C62">
        <w:rPr>
          <w:rFonts w:ascii="Calibri" w:hAnsi="Calibri"/>
          <w:sz w:val="22"/>
          <w:szCs w:val="22"/>
        </w:rPr>
        <w:tab/>
      </w:r>
      <w:r>
        <w:t>History table</w:t>
      </w:r>
      <w:r>
        <w:tab/>
      </w:r>
      <w:r>
        <w:fldChar w:fldCharType="begin"/>
      </w:r>
      <w:r>
        <w:instrText xml:space="preserve"> PAGEREF _Toc81397716 \h </w:instrText>
      </w:r>
      <w:r>
        <w:fldChar w:fldCharType="separate"/>
      </w:r>
      <w:r>
        <w:t>137</w:t>
      </w:r>
      <w:r>
        <w:fldChar w:fldCharType="end"/>
      </w:r>
    </w:p>
    <w:p w14:paraId="478A27E8" w14:textId="26B00A12" w:rsidR="004377C2" w:rsidRPr="00BE3C62" w:rsidRDefault="004377C2">
      <w:pPr>
        <w:pStyle w:val="TOC2"/>
        <w:rPr>
          <w:rFonts w:ascii="Calibri" w:hAnsi="Calibri"/>
          <w:sz w:val="22"/>
          <w:szCs w:val="22"/>
        </w:rPr>
      </w:pPr>
      <w:r>
        <w:t>Annex A: Contribution documents and status</w:t>
      </w:r>
      <w:r>
        <w:tab/>
      </w:r>
      <w:r>
        <w:fldChar w:fldCharType="begin"/>
      </w:r>
      <w:r>
        <w:instrText xml:space="preserve"> PAGEREF _Toc81397717 \h </w:instrText>
      </w:r>
      <w:r>
        <w:fldChar w:fldCharType="separate"/>
      </w:r>
      <w:r>
        <w:t>138</w:t>
      </w:r>
      <w:r>
        <w:fldChar w:fldCharType="end"/>
      </w:r>
    </w:p>
    <w:p w14:paraId="1A29CC45" w14:textId="14D967D1" w:rsidR="004377C2" w:rsidRPr="00BE3C62" w:rsidRDefault="004377C2">
      <w:pPr>
        <w:pStyle w:val="TOC3"/>
        <w:rPr>
          <w:rFonts w:ascii="Calibri" w:hAnsi="Calibri"/>
          <w:sz w:val="22"/>
          <w:szCs w:val="22"/>
        </w:rPr>
      </w:pPr>
      <w:r>
        <w:t>A1: List of TDocs</w:t>
      </w:r>
      <w:r>
        <w:tab/>
      </w:r>
      <w:r>
        <w:fldChar w:fldCharType="begin"/>
      </w:r>
      <w:r>
        <w:instrText xml:space="preserve"> PAGEREF _Toc81397718 \h </w:instrText>
      </w:r>
      <w:r>
        <w:fldChar w:fldCharType="separate"/>
      </w:r>
      <w:r>
        <w:t>138</w:t>
      </w:r>
      <w:r>
        <w:fldChar w:fldCharType="end"/>
      </w:r>
    </w:p>
    <w:p w14:paraId="508E3680" w14:textId="72E3A6B1" w:rsidR="004377C2" w:rsidRPr="00BE3C62" w:rsidRDefault="004377C2">
      <w:pPr>
        <w:pStyle w:val="TOC3"/>
        <w:rPr>
          <w:rFonts w:ascii="Calibri" w:hAnsi="Calibri"/>
          <w:sz w:val="22"/>
          <w:szCs w:val="22"/>
        </w:rPr>
      </w:pPr>
      <w:r>
        <w:t>A2: Tdoc decision timing</w:t>
      </w:r>
      <w:r>
        <w:tab/>
      </w:r>
      <w:r>
        <w:fldChar w:fldCharType="begin"/>
      </w:r>
      <w:r>
        <w:instrText xml:space="preserve"> PAGEREF _Toc81397719 \h </w:instrText>
      </w:r>
      <w:r>
        <w:fldChar w:fldCharType="separate"/>
      </w:r>
      <w:r>
        <w:t>154</w:t>
      </w:r>
      <w:r>
        <w:fldChar w:fldCharType="end"/>
      </w:r>
    </w:p>
    <w:p w14:paraId="7ACDB89E" w14:textId="29E7E33A" w:rsidR="004377C2" w:rsidRPr="00BE3C62" w:rsidRDefault="004377C2">
      <w:pPr>
        <w:pStyle w:val="TOC2"/>
        <w:rPr>
          <w:rFonts w:ascii="Calibri" w:hAnsi="Calibri"/>
          <w:sz w:val="22"/>
          <w:szCs w:val="22"/>
        </w:rPr>
      </w:pPr>
      <w:r>
        <w:t>Annex B: List of change requests</w:t>
      </w:r>
      <w:r>
        <w:tab/>
      </w:r>
      <w:r>
        <w:fldChar w:fldCharType="begin"/>
      </w:r>
      <w:r>
        <w:instrText xml:space="preserve"> PAGEREF _Toc81397720 \h </w:instrText>
      </w:r>
      <w:r>
        <w:fldChar w:fldCharType="separate"/>
      </w:r>
      <w:r>
        <w:t>155</w:t>
      </w:r>
      <w:r>
        <w:fldChar w:fldCharType="end"/>
      </w:r>
    </w:p>
    <w:p w14:paraId="413089B9" w14:textId="383660F1" w:rsidR="004377C2" w:rsidRPr="00BE3C62" w:rsidRDefault="004377C2">
      <w:pPr>
        <w:pStyle w:val="TOC2"/>
        <w:rPr>
          <w:rFonts w:ascii="Calibri" w:hAnsi="Calibri"/>
          <w:sz w:val="22"/>
          <w:szCs w:val="22"/>
        </w:rPr>
      </w:pPr>
      <w:r>
        <w:t>Annex C: Lists of liaisons</w:t>
      </w:r>
      <w:r>
        <w:tab/>
      </w:r>
      <w:r>
        <w:fldChar w:fldCharType="begin"/>
      </w:r>
      <w:r>
        <w:instrText xml:space="preserve"> PAGEREF _Toc81397721 \h </w:instrText>
      </w:r>
      <w:r>
        <w:fldChar w:fldCharType="separate"/>
      </w:r>
      <w:r>
        <w:t>172</w:t>
      </w:r>
      <w:r>
        <w:fldChar w:fldCharType="end"/>
      </w:r>
    </w:p>
    <w:p w14:paraId="7E204FA7" w14:textId="07F5ECF8" w:rsidR="004377C2" w:rsidRPr="00BE3C62" w:rsidRDefault="004377C2">
      <w:pPr>
        <w:pStyle w:val="TOC3"/>
        <w:rPr>
          <w:rFonts w:ascii="Calibri" w:hAnsi="Calibri"/>
          <w:sz w:val="22"/>
          <w:szCs w:val="22"/>
        </w:rPr>
      </w:pPr>
      <w:r>
        <w:t>C1: Incoming liaison statements</w:t>
      </w:r>
      <w:r>
        <w:tab/>
      </w:r>
      <w:r>
        <w:fldChar w:fldCharType="begin"/>
      </w:r>
      <w:r>
        <w:instrText xml:space="preserve"> PAGEREF _Toc81397722 \h </w:instrText>
      </w:r>
      <w:r>
        <w:fldChar w:fldCharType="separate"/>
      </w:r>
      <w:r>
        <w:t>172</w:t>
      </w:r>
      <w:r>
        <w:fldChar w:fldCharType="end"/>
      </w:r>
    </w:p>
    <w:p w14:paraId="389CA484" w14:textId="0EB5BE59" w:rsidR="004377C2" w:rsidRPr="00BE3C62" w:rsidRDefault="004377C2">
      <w:pPr>
        <w:pStyle w:val="TOC3"/>
        <w:rPr>
          <w:rFonts w:ascii="Calibri" w:hAnsi="Calibri"/>
          <w:sz w:val="22"/>
          <w:szCs w:val="22"/>
        </w:rPr>
      </w:pPr>
      <w:r>
        <w:t>C2: Outgoing liaison statements</w:t>
      </w:r>
      <w:r>
        <w:tab/>
      </w:r>
      <w:r>
        <w:fldChar w:fldCharType="begin"/>
      </w:r>
      <w:r>
        <w:instrText xml:space="preserve"> PAGEREF _Toc81397723 \h </w:instrText>
      </w:r>
      <w:r>
        <w:fldChar w:fldCharType="separate"/>
      </w:r>
      <w:r>
        <w:t>173</w:t>
      </w:r>
      <w:r>
        <w:fldChar w:fldCharType="end"/>
      </w:r>
    </w:p>
    <w:p w14:paraId="6C6036B0" w14:textId="483DA8FC" w:rsidR="004377C2" w:rsidRPr="00BE3C62" w:rsidRDefault="004377C2">
      <w:pPr>
        <w:pStyle w:val="TOC2"/>
        <w:rPr>
          <w:rFonts w:ascii="Calibri" w:hAnsi="Calibri"/>
          <w:sz w:val="22"/>
          <w:szCs w:val="22"/>
        </w:rPr>
      </w:pPr>
      <w:r>
        <w:t>Annex D: List of agreed/approved new and revised Work Items</w:t>
      </w:r>
      <w:r>
        <w:tab/>
      </w:r>
      <w:r>
        <w:fldChar w:fldCharType="begin"/>
      </w:r>
      <w:r>
        <w:instrText xml:space="preserve"> PAGEREF _Toc81397724 \h </w:instrText>
      </w:r>
      <w:r>
        <w:fldChar w:fldCharType="separate"/>
      </w:r>
      <w:r>
        <w:t>174</w:t>
      </w:r>
      <w:r>
        <w:fldChar w:fldCharType="end"/>
      </w:r>
    </w:p>
    <w:p w14:paraId="421EFCDE" w14:textId="68EB7668" w:rsidR="004377C2" w:rsidRPr="00BE3C62" w:rsidRDefault="004377C2">
      <w:pPr>
        <w:pStyle w:val="TOC2"/>
        <w:rPr>
          <w:rFonts w:ascii="Calibri" w:hAnsi="Calibri"/>
          <w:sz w:val="22"/>
          <w:szCs w:val="22"/>
        </w:rPr>
      </w:pPr>
      <w:r>
        <w:t>Annex E: List of draft Technical Specifications and Reports</w:t>
      </w:r>
      <w:r>
        <w:tab/>
      </w:r>
      <w:r>
        <w:fldChar w:fldCharType="begin"/>
      </w:r>
      <w:r>
        <w:instrText xml:space="preserve"> PAGEREF _Toc81397725 \h </w:instrText>
      </w:r>
      <w:r>
        <w:fldChar w:fldCharType="separate"/>
      </w:r>
      <w:r>
        <w:t>175</w:t>
      </w:r>
      <w:r>
        <w:fldChar w:fldCharType="end"/>
      </w:r>
    </w:p>
    <w:p w14:paraId="39D79F19" w14:textId="49ECC1D1" w:rsidR="004377C2" w:rsidRPr="00BE3C62" w:rsidRDefault="004377C2">
      <w:pPr>
        <w:pStyle w:val="TOC2"/>
        <w:rPr>
          <w:rFonts w:ascii="Calibri" w:hAnsi="Calibri"/>
          <w:sz w:val="22"/>
          <w:szCs w:val="22"/>
        </w:rPr>
      </w:pPr>
      <w:r>
        <w:t>Annex F: List of action items</w:t>
      </w:r>
      <w:r>
        <w:tab/>
      </w:r>
      <w:r>
        <w:fldChar w:fldCharType="begin"/>
      </w:r>
      <w:r>
        <w:instrText xml:space="preserve"> PAGEREF _Toc81397726 \h </w:instrText>
      </w:r>
      <w:r>
        <w:fldChar w:fldCharType="separate"/>
      </w:r>
      <w:r>
        <w:t>176</w:t>
      </w:r>
      <w:r>
        <w:fldChar w:fldCharType="end"/>
      </w:r>
    </w:p>
    <w:p w14:paraId="1FFF62BE" w14:textId="38837C5C" w:rsidR="004377C2" w:rsidRPr="00BE3C62" w:rsidRDefault="004377C2">
      <w:pPr>
        <w:pStyle w:val="TOC2"/>
        <w:rPr>
          <w:rFonts w:ascii="Calibri" w:hAnsi="Calibri"/>
          <w:sz w:val="22"/>
          <w:szCs w:val="22"/>
        </w:rPr>
      </w:pPr>
      <w:r>
        <w:t>Annex G: List of decisions</w:t>
      </w:r>
      <w:r>
        <w:tab/>
      </w:r>
      <w:r>
        <w:fldChar w:fldCharType="begin"/>
      </w:r>
      <w:r>
        <w:instrText xml:space="preserve"> PAGEREF _Toc81397727 \h </w:instrText>
      </w:r>
      <w:r>
        <w:fldChar w:fldCharType="separate"/>
      </w:r>
      <w:r>
        <w:t>177</w:t>
      </w:r>
      <w:r>
        <w:fldChar w:fldCharType="end"/>
      </w:r>
    </w:p>
    <w:p w14:paraId="237BD2A4" w14:textId="0B550267" w:rsidR="004377C2" w:rsidRPr="00BE3C62" w:rsidRDefault="004377C2">
      <w:pPr>
        <w:pStyle w:val="TOC2"/>
        <w:rPr>
          <w:rFonts w:ascii="Calibri" w:hAnsi="Calibri"/>
          <w:sz w:val="22"/>
          <w:szCs w:val="22"/>
        </w:rPr>
      </w:pPr>
      <w:r>
        <w:t>Annex H: List of participants</w:t>
      </w:r>
      <w:r>
        <w:tab/>
      </w:r>
      <w:r>
        <w:fldChar w:fldCharType="begin"/>
      </w:r>
      <w:r>
        <w:instrText xml:space="preserve"> PAGEREF _Toc81397728 \h </w:instrText>
      </w:r>
      <w:r>
        <w:fldChar w:fldCharType="separate"/>
      </w:r>
      <w:r>
        <w:t>178</w:t>
      </w:r>
      <w:r>
        <w:fldChar w:fldCharType="end"/>
      </w:r>
    </w:p>
    <w:p w14:paraId="604C9938" w14:textId="0B11A73F" w:rsidR="004377C2" w:rsidRPr="00BE3C62" w:rsidRDefault="004377C2">
      <w:pPr>
        <w:pStyle w:val="TOC2"/>
        <w:rPr>
          <w:rFonts w:ascii="Calibri" w:hAnsi="Calibri"/>
          <w:sz w:val="22"/>
          <w:szCs w:val="22"/>
        </w:rPr>
      </w:pPr>
      <w:r>
        <w:t>Annex I: List of future meetings</w:t>
      </w:r>
      <w:r>
        <w:tab/>
      </w:r>
      <w:r>
        <w:fldChar w:fldCharType="begin"/>
      </w:r>
      <w:r>
        <w:instrText xml:space="preserve"> PAGEREF _Toc81397729 \h </w:instrText>
      </w:r>
      <w:r>
        <w:fldChar w:fldCharType="separate"/>
      </w:r>
      <w:r>
        <w:t>180</w:t>
      </w:r>
      <w:r>
        <w:fldChar w:fldCharType="end"/>
      </w:r>
    </w:p>
    <w:p w14:paraId="13DE166C" w14:textId="759EE9A9" w:rsidR="00C831F5" w:rsidRPr="00DE33D2" w:rsidRDefault="00C831F5" w:rsidP="00C831F5">
      <w:r>
        <w:fldChar w:fldCharType="end"/>
      </w:r>
    </w:p>
    <w:p w14:paraId="73AF3DAB" w14:textId="77777777" w:rsidR="00DE33D2" w:rsidRDefault="00C831F5" w:rsidP="00DE33D2">
      <w:pPr>
        <w:pStyle w:val="Heading2"/>
      </w:pPr>
      <w:r>
        <w:br w:type="page"/>
      </w:r>
      <w:bookmarkStart w:id="1" w:name="_Toc35188997"/>
      <w:bookmarkStart w:id="2" w:name="_Toc43566446"/>
      <w:bookmarkStart w:id="3" w:name="_Toc73787689"/>
      <w:bookmarkStart w:id="4" w:name="_Toc51159174"/>
      <w:bookmarkStart w:id="5" w:name="_Toc81397596"/>
      <w:r w:rsidR="00DE33D2">
        <w:lastRenderedPageBreak/>
        <w:t>1</w:t>
      </w:r>
      <w:r w:rsidR="00DE33D2">
        <w:tab/>
        <w:t>Opening of the meeting and approval of the agenda</w:t>
      </w:r>
      <w:bookmarkEnd w:id="1"/>
      <w:bookmarkEnd w:id="2"/>
      <w:bookmarkEnd w:id="3"/>
      <w:bookmarkEnd w:id="5"/>
    </w:p>
    <w:p w14:paraId="24DDD131" w14:textId="16809DBF" w:rsidR="00DE33D2" w:rsidRDefault="00DE33D2" w:rsidP="00DE33D2">
      <w:bookmarkStart w:id="6" w:name="_Hlk35188804"/>
      <w:r>
        <w:t>Meeting was opened on CT4 email reflector on Wednesday 1</w:t>
      </w:r>
      <w:r>
        <w:t>7</w:t>
      </w:r>
      <w:r w:rsidRPr="001C6271">
        <w:rPr>
          <w:vertAlign w:val="superscript"/>
        </w:rPr>
        <w:t>th</w:t>
      </w:r>
      <w:r>
        <w:t xml:space="preserve"> </w:t>
      </w:r>
      <w:r>
        <w:t>August</w:t>
      </w:r>
      <w:r>
        <w:t xml:space="preserve"> 2021.</w:t>
      </w:r>
    </w:p>
    <w:bookmarkEnd w:id="6"/>
    <w:p w14:paraId="6CAF193E" w14:textId="77777777" w:rsidR="00DE33D2" w:rsidRPr="002E224E" w:rsidRDefault="00DE33D2" w:rsidP="00DE33D2">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14685490" w14:textId="77777777" w:rsidR="00DE33D2" w:rsidRDefault="00DE33D2" w:rsidP="00DE33D2">
      <w:pPr>
        <w:pStyle w:val="Heading3"/>
      </w:pPr>
      <w:bookmarkStart w:id="7" w:name="_Toc35188998"/>
      <w:bookmarkStart w:id="8" w:name="_Toc43566447"/>
      <w:bookmarkStart w:id="9" w:name="_Toc73787690"/>
      <w:bookmarkStart w:id="10" w:name="_Toc81397597"/>
      <w:r>
        <w:t>1.1</w:t>
      </w:r>
      <w:r>
        <w:tab/>
        <w:t>IPR Call</w:t>
      </w:r>
      <w:bookmarkEnd w:id="7"/>
      <w:bookmarkEnd w:id="8"/>
      <w:bookmarkEnd w:id="9"/>
      <w:bookmarkEnd w:id="10"/>
    </w:p>
    <w:p w14:paraId="0180E7AA" w14:textId="77777777" w:rsidR="00DE33D2" w:rsidRDefault="00DE33D2" w:rsidP="00DE33D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94425F2" w14:textId="77777777" w:rsidR="00DE33D2" w:rsidRDefault="00DE33D2" w:rsidP="00DE33D2">
      <w:r>
        <w:t>The delegates were asked to take note that they were thereby invited:</w:t>
      </w:r>
    </w:p>
    <w:p w14:paraId="56708FCD" w14:textId="77777777" w:rsidR="00DE33D2" w:rsidRDefault="00DE33D2" w:rsidP="00DE33D2">
      <w:r>
        <w:t>to investigate whether their organization or any other organization owns IPRs which were, or were likely to become Essential in respect of the work of 3GPP.</w:t>
      </w:r>
    </w:p>
    <w:p w14:paraId="37499D70" w14:textId="77777777" w:rsidR="00DE33D2" w:rsidRDefault="00DE33D2" w:rsidP="00DE33D2">
      <w:r>
        <w:t>to notify their respective Organizational Partners of all potential IPRs, e.g., for ETSI, by means of the IPR Information Statement and the Licensing declaration forms.</w:t>
      </w:r>
    </w:p>
    <w:p w14:paraId="1E29B618" w14:textId="77777777" w:rsidR="00DE33D2" w:rsidRDefault="00DE33D2" w:rsidP="00DE33D2">
      <w:pPr>
        <w:pStyle w:val="Heading3"/>
      </w:pPr>
      <w:bookmarkStart w:id="11" w:name="_Toc35188999"/>
      <w:bookmarkStart w:id="12" w:name="_Toc43566448"/>
      <w:bookmarkStart w:id="13" w:name="_Toc73787691"/>
      <w:bookmarkStart w:id="14" w:name="_Toc81397598"/>
      <w:r>
        <w:t>1.2</w:t>
      </w:r>
      <w:r>
        <w:tab/>
        <w:t>Antitrust declarations</w:t>
      </w:r>
      <w:bookmarkEnd w:id="11"/>
      <w:bookmarkEnd w:id="12"/>
      <w:bookmarkEnd w:id="13"/>
      <w:bookmarkEnd w:id="14"/>
    </w:p>
    <w:p w14:paraId="413B797B" w14:textId="77777777" w:rsidR="00DE33D2" w:rsidRDefault="00DE33D2" w:rsidP="00DE33D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1B03775" w14:textId="77777777" w:rsidR="00DE33D2" w:rsidRDefault="00DE33D2" w:rsidP="00DE33D2">
      <w:pPr>
        <w:pStyle w:val="Heading2"/>
      </w:pPr>
      <w:bookmarkStart w:id="15" w:name="_Toc73787692"/>
      <w:bookmarkStart w:id="16" w:name="_Toc81397599"/>
      <w:bookmarkEnd w:id="4"/>
      <w:r>
        <w:t>1.3</w:t>
      </w:r>
      <w:r>
        <w:tab/>
        <w:t>Reminder for delegates attending the meeting</w:t>
      </w:r>
      <w:bookmarkEnd w:id="15"/>
      <w:bookmarkEnd w:id="16"/>
    </w:p>
    <w:p w14:paraId="30D81777" w14:textId="004C39D5" w:rsidR="00C831F5" w:rsidRDefault="00C831F5" w:rsidP="00DE33D2">
      <w:pPr>
        <w:pStyle w:val="Heading2"/>
      </w:pPr>
      <w:bookmarkStart w:id="17" w:name="_Toc81397600"/>
      <w:r>
        <w:t>2</w:t>
      </w:r>
      <w:r>
        <w:tab/>
        <w:t>Allocation of documents to agenda items</w:t>
      </w:r>
      <w:bookmarkEnd w:id="17"/>
    </w:p>
    <w:p w14:paraId="18B20901" w14:textId="546AADA1" w:rsidR="00C831F5" w:rsidRDefault="00C831F5" w:rsidP="00C831F5">
      <w:pPr>
        <w:rPr>
          <w:rFonts w:ascii="Arial" w:hAnsi="Arial" w:cs="Arial"/>
          <w:b/>
          <w:sz w:val="24"/>
        </w:rPr>
      </w:pPr>
      <w:r>
        <w:rPr>
          <w:rFonts w:ascii="Arial" w:hAnsi="Arial" w:cs="Arial"/>
          <w:b/>
          <w:color w:val="0000FF"/>
          <w:sz w:val="24"/>
        </w:rPr>
        <w:t>C4-214000</w:t>
      </w:r>
      <w:r>
        <w:rPr>
          <w:rFonts w:ascii="Arial" w:hAnsi="Arial" w:cs="Arial"/>
          <w:b/>
          <w:color w:val="0000FF"/>
          <w:sz w:val="24"/>
        </w:rPr>
        <w:tab/>
      </w:r>
      <w:r>
        <w:rPr>
          <w:rFonts w:ascii="Arial" w:hAnsi="Arial" w:cs="Arial"/>
          <w:b/>
          <w:sz w:val="24"/>
        </w:rPr>
        <w:t>Draft Agenda</w:t>
      </w:r>
    </w:p>
    <w:p w14:paraId="5C76BA99" w14:textId="77777777" w:rsidR="00C831F5" w:rsidRDefault="00C831F5" w:rsidP="00C831F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3944B3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3CCD0" w14:textId="5B7DA4D0" w:rsidR="00C831F5" w:rsidRDefault="00C831F5" w:rsidP="00C831F5">
      <w:pPr>
        <w:rPr>
          <w:rFonts w:ascii="Arial" w:hAnsi="Arial" w:cs="Arial"/>
          <w:b/>
          <w:sz w:val="24"/>
        </w:rPr>
      </w:pPr>
      <w:r>
        <w:rPr>
          <w:rFonts w:ascii="Arial" w:hAnsi="Arial" w:cs="Arial"/>
          <w:b/>
          <w:color w:val="0000FF"/>
          <w:sz w:val="24"/>
        </w:rPr>
        <w:t>C4-214001</w:t>
      </w:r>
      <w:r>
        <w:rPr>
          <w:rFonts w:ascii="Arial" w:hAnsi="Arial" w:cs="Arial"/>
          <w:b/>
          <w:color w:val="0000FF"/>
          <w:sz w:val="24"/>
        </w:rPr>
        <w:tab/>
      </w:r>
      <w:r>
        <w:rPr>
          <w:rFonts w:ascii="Arial" w:hAnsi="Arial" w:cs="Arial"/>
          <w:b/>
          <w:sz w:val="24"/>
        </w:rPr>
        <w:t>Detailed agenda &amp; time plan for CT4 meeting: status at document deadline</w:t>
      </w:r>
    </w:p>
    <w:p w14:paraId="096B86EE" w14:textId="77777777" w:rsidR="00C831F5" w:rsidRDefault="00C831F5" w:rsidP="00C831F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674A29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8950D" w14:textId="45F447E9" w:rsidR="00C831F5" w:rsidRDefault="00C831F5" w:rsidP="00C831F5">
      <w:pPr>
        <w:rPr>
          <w:rFonts w:ascii="Arial" w:hAnsi="Arial" w:cs="Arial"/>
          <w:b/>
          <w:sz w:val="24"/>
        </w:rPr>
      </w:pPr>
      <w:r>
        <w:rPr>
          <w:rFonts w:ascii="Arial" w:hAnsi="Arial" w:cs="Arial"/>
          <w:b/>
          <w:color w:val="0000FF"/>
          <w:sz w:val="24"/>
        </w:rPr>
        <w:t>C4-214002</w:t>
      </w:r>
      <w:r>
        <w:rPr>
          <w:rFonts w:ascii="Arial" w:hAnsi="Arial" w:cs="Arial"/>
          <w:b/>
          <w:color w:val="0000FF"/>
          <w:sz w:val="24"/>
        </w:rPr>
        <w:tab/>
      </w:r>
      <w:r>
        <w:rPr>
          <w:rFonts w:ascii="Arial" w:hAnsi="Arial" w:cs="Arial"/>
          <w:b/>
          <w:sz w:val="24"/>
        </w:rPr>
        <w:t>Detailed agenda &amp; time plan for CT4 meeting: status on eve of meeting</w:t>
      </w:r>
    </w:p>
    <w:p w14:paraId="6C605CD6" w14:textId="77777777" w:rsidR="00C831F5" w:rsidRDefault="00C831F5" w:rsidP="00C831F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CF7DB8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78512" w14:textId="7A5DFD1D" w:rsidR="00C831F5" w:rsidRDefault="00C831F5" w:rsidP="00C831F5">
      <w:pPr>
        <w:rPr>
          <w:rFonts w:ascii="Arial" w:hAnsi="Arial" w:cs="Arial"/>
          <w:b/>
          <w:sz w:val="24"/>
        </w:rPr>
      </w:pPr>
      <w:r>
        <w:rPr>
          <w:rFonts w:ascii="Arial" w:hAnsi="Arial" w:cs="Arial"/>
          <w:b/>
          <w:color w:val="0000FF"/>
          <w:sz w:val="24"/>
        </w:rPr>
        <w:t>C4-214003</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3DA158B8" w14:textId="77777777" w:rsidR="00C831F5" w:rsidRDefault="00C831F5" w:rsidP="00C831F5">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D85169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44843" w14:textId="1A5FB577" w:rsidR="00C831F5" w:rsidRDefault="00C831F5" w:rsidP="00C831F5">
      <w:pPr>
        <w:rPr>
          <w:rFonts w:ascii="Arial" w:hAnsi="Arial" w:cs="Arial"/>
          <w:b/>
          <w:sz w:val="24"/>
        </w:rPr>
      </w:pPr>
      <w:r>
        <w:rPr>
          <w:rFonts w:ascii="Arial" w:hAnsi="Arial" w:cs="Arial"/>
          <w:b/>
          <w:color w:val="0000FF"/>
          <w:sz w:val="24"/>
        </w:rPr>
        <w:t>C4-214004</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240EB55F" w14:textId="77777777" w:rsidR="00C831F5" w:rsidRDefault="00C831F5" w:rsidP="00C831F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390242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15013" w14:textId="09FF29AF" w:rsidR="00C831F5" w:rsidRDefault="00C831F5" w:rsidP="00C831F5">
      <w:pPr>
        <w:rPr>
          <w:rFonts w:ascii="Arial" w:hAnsi="Arial" w:cs="Arial"/>
          <w:b/>
          <w:sz w:val="24"/>
        </w:rPr>
      </w:pPr>
      <w:r>
        <w:rPr>
          <w:rFonts w:ascii="Arial" w:hAnsi="Arial" w:cs="Arial"/>
          <w:b/>
          <w:color w:val="0000FF"/>
          <w:sz w:val="24"/>
        </w:rPr>
        <w:t>C4-214009</w:t>
      </w:r>
      <w:r>
        <w:rPr>
          <w:rFonts w:ascii="Arial" w:hAnsi="Arial" w:cs="Arial"/>
          <w:b/>
          <w:color w:val="0000FF"/>
          <w:sz w:val="24"/>
        </w:rPr>
        <w:tab/>
      </w:r>
      <w:r>
        <w:rPr>
          <w:rFonts w:ascii="Arial" w:hAnsi="Arial" w:cs="Arial"/>
          <w:b/>
          <w:sz w:val="24"/>
        </w:rPr>
        <w:t>eMeeting guidelines for during and after the CT4#105e</w:t>
      </w:r>
    </w:p>
    <w:p w14:paraId="21074BAE" w14:textId="77777777" w:rsidR="00C831F5" w:rsidRDefault="00C831F5" w:rsidP="00C831F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CFFB4E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65C8F" w14:textId="77777777" w:rsidR="00C831F5" w:rsidRDefault="00C831F5" w:rsidP="00C831F5">
      <w:pPr>
        <w:pStyle w:val="Heading2"/>
      </w:pPr>
      <w:bookmarkStart w:id="18" w:name="_Toc81397601"/>
      <w:r>
        <w:t>3</w:t>
      </w:r>
      <w:r>
        <w:tab/>
        <w:t>Meeting Reports</w:t>
      </w:r>
      <w:bookmarkEnd w:id="18"/>
    </w:p>
    <w:p w14:paraId="1CEEE2FC" w14:textId="4B913B73" w:rsidR="00C831F5" w:rsidRDefault="00C831F5" w:rsidP="00C831F5">
      <w:pPr>
        <w:rPr>
          <w:rFonts w:ascii="Arial" w:hAnsi="Arial" w:cs="Arial"/>
          <w:b/>
          <w:sz w:val="24"/>
        </w:rPr>
      </w:pPr>
      <w:r>
        <w:rPr>
          <w:rFonts w:ascii="Arial" w:hAnsi="Arial" w:cs="Arial"/>
          <w:b/>
          <w:color w:val="0000FF"/>
          <w:sz w:val="24"/>
        </w:rPr>
        <w:t>C4-214005</w:t>
      </w:r>
      <w:r>
        <w:rPr>
          <w:rFonts w:ascii="Arial" w:hAnsi="Arial" w:cs="Arial"/>
          <w:b/>
          <w:color w:val="0000FF"/>
          <w:sz w:val="24"/>
        </w:rPr>
        <w:tab/>
      </w:r>
      <w:r>
        <w:rPr>
          <w:rFonts w:ascii="Arial" w:hAnsi="Arial" w:cs="Arial"/>
          <w:b/>
          <w:sz w:val="24"/>
        </w:rPr>
        <w:t>Previous TSG CT &amp; SA Status Report</w:t>
      </w:r>
    </w:p>
    <w:p w14:paraId="50E0CE1D" w14:textId="77777777" w:rsidR="00C831F5" w:rsidRDefault="00C831F5" w:rsidP="00C831F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ACC036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288D1" w14:textId="423687C0" w:rsidR="00C831F5" w:rsidRDefault="00C831F5" w:rsidP="00C831F5">
      <w:pPr>
        <w:rPr>
          <w:rFonts w:ascii="Arial" w:hAnsi="Arial" w:cs="Arial"/>
          <w:b/>
          <w:sz w:val="24"/>
        </w:rPr>
      </w:pPr>
      <w:r>
        <w:rPr>
          <w:rFonts w:ascii="Arial" w:hAnsi="Arial" w:cs="Arial"/>
          <w:b/>
          <w:color w:val="0000FF"/>
          <w:sz w:val="24"/>
        </w:rPr>
        <w:t>C4-214006</w:t>
      </w:r>
      <w:r>
        <w:rPr>
          <w:rFonts w:ascii="Arial" w:hAnsi="Arial" w:cs="Arial"/>
          <w:b/>
          <w:color w:val="0000FF"/>
          <w:sz w:val="24"/>
        </w:rPr>
        <w:tab/>
      </w:r>
      <w:r>
        <w:rPr>
          <w:rFonts w:ascii="Arial" w:hAnsi="Arial" w:cs="Arial"/>
          <w:b/>
          <w:sz w:val="24"/>
        </w:rPr>
        <w:t>Previous CT4 meeting report</w:t>
      </w:r>
    </w:p>
    <w:p w14:paraId="5B7DFFAF" w14:textId="77777777" w:rsidR="00C831F5" w:rsidRDefault="00C831F5" w:rsidP="00C831F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62FB47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D1BD9" w14:textId="77777777" w:rsidR="00C831F5" w:rsidRDefault="00C831F5" w:rsidP="00C831F5">
      <w:pPr>
        <w:pStyle w:val="Heading2"/>
      </w:pPr>
      <w:bookmarkStart w:id="19" w:name="_Toc81397602"/>
      <w:r>
        <w:t>4</w:t>
      </w:r>
      <w:r>
        <w:tab/>
        <w:t>Input liaison statements: allocation to agenda items as appropriate</w:t>
      </w:r>
      <w:bookmarkEnd w:id="19"/>
    </w:p>
    <w:p w14:paraId="4102B90D" w14:textId="5B43AAC9" w:rsidR="00C831F5" w:rsidRDefault="00C831F5" w:rsidP="00C831F5">
      <w:pPr>
        <w:rPr>
          <w:rFonts w:ascii="Arial" w:hAnsi="Arial" w:cs="Arial"/>
          <w:b/>
          <w:sz w:val="24"/>
        </w:rPr>
      </w:pPr>
      <w:r>
        <w:rPr>
          <w:rFonts w:ascii="Arial" w:hAnsi="Arial" w:cs="Arial"/>
          <w:b/>
          <w:color w:val="0000FF"/>
          <w:sz w:val="24"/>
        </w:rPr>
        <w:t>C4-214138</w:t>
      </w:r>
      <w:r>
        <w:rPr>
          <w:rFonts w:ascii="Arial" w:hAnsi="Arial" w:cs="Arial"/>
          <w:b/>
          <w:color w:val="0000FF"/>
          <w:sz w:val="24"/>
        </w:rPr>
        <w:tab/>
      </w:r>
      <w:r>
        <w:rPr>
          <w:rFonts w:ascii="Arial" w:hAnsi="Arial" w:cs="Arial"/>
          <w:b/>
          <w:sz w:val="24"/>
        </w:rPr>
        <w:t>Misalignment on usage of OAuth within 3GPP 29.510</w:t>
      </w:r>
    </w:p>
    <w:p w14:paraId="59E6E7E5"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5GIS17_04 LS_Oauth v4, to 3GPP CT4, 3GPP SA3, cc -</w:t>
      </w:r>
      <w:r>
        <w:rPr>
          <w:i/>
        </w:rPr>
        <w:br/>
      </w:r>
      <w:r>
        <w:rPr>
          <w:i/>
        </w:rPr>
        <w:tab/>
      </w:r>
      <w:r>
        <w:rPr>
          <w:i/>
        </w:rPr>
        <w:tab/>
      </w:r>
      <w:r>
        <w:rPr>
          <w:i/>
        </w:rPr>
        <w:tab/>
      </w:r>
      <w:r>
        <w:rPr>
          <w:i/>
        </w:rPr>
        <w:tab/>
      </w:r>
      <w:r>
        <w:rPr>
          <w:i/>
        </w:rPr>
        <w:tab/>
        <w:t>Source: GSMA 5G Interconnect Security (5GIS)</w:t>
      </w:r>
    </w:p>
    <w:p w14:paraId="3F8E833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FBD768" w14:textId="1B357411" w:rsidR="00C831F5" w:rsidRDefault="00C831F5" w:rsidP="00C831F5">
      <w:pPr>
        <w:rPr>
          <w:rFonts w:ascii="Arial" w:hAnsi="Arial" w:cs="Arial"/>
          <w:b/>
          <w:sz w:val="24"/>
        </w:rPr>
      </w:pPr>
      <w:r>
        <w:rPr>
          <w:rFonts w:ascii="Arial" w:hAnsi="Arial" w:cs="Arial"/>
          <w:b/>
          <w:color w:val="0000FF"/>
          <w:sz w:val="24"/>
        </w:rPr>
        <w:t>C4-214139</w:t>
      </w:r>
      <w:r>
        <w:rPr>
          <w:rFonts w:ascii="Arial" w:hAnsi="Arial" w:cs="Arial"/>
          <w:b/>
          <w:color w:val="0000FF"/>
          <w:sz w:val="24"/>
        </w:rPr>
        <w:tab/>
      </w:r>
      <w:r>
        <w:rPr>
          <w:rFonts w:ascii="Arial" w:hAnsi="Arial" w:cs="Arial"/>
          <w:b/>
          <w:sz w:val="24"/>
        </w:rPr>
        <w:t>LS to 3GPP SA3 N32 and multiple PLMN IDs</w:t>
      </w:r>
    </w:p>
    <w:p w14:paraId="040B5685"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5GJA16_111r27, to 3GPP SA3, 3GPP CT4, cc -</w:t>
      </w:r>
      <w:r>
        <w:rPr>
          <w:i/>
        </w:rPr>
        <w:br/>
      </w:r>
      <w:r>
        <w:rPr>
          <w:i/>
        </w:rPr>
        <w:tab/>
      </w:r>
      <w:r>
        <w:rPr>
          <w:i/>
        </w:rPr>
        <w:tab/>
      </w:r>
      <w:r>
        <w:rPr>
          <w:i/>
        </w:rPr>
        <w:tab/>
      </w:r>
      <w:r>
        <w:rPr>
          <w:i/>
        </w:rPr>
        <w:tab/>
      </w:r>
      <w:r>
        <w:rPr>
          <w:i/>
        </w:rPr>
        <w:tab/>
        <w:t>Source: GSMA NG 5GJA</w:t>
      </w:r>
    </w:p>
    <w:p w14:paraId="0B33B6E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25F75" w14:textId="3713BA00" w:rsidR="00C831F5" w:rsidRDefault="00C831F5" w:rsidP="00C831F5">
      <w:pPr>
        <w:rPr>
          <w:rFonts w:ascii="Arial" w:hAnsi="Arial" w:cs="Arial"/>
          <w:b/>
          <w:sz w:val="24"/>
        </w:rPr>
      </w:pPr>
      <w:r>
        <w:rPr>
          <w:rFonts w:ascii="Arial" w:hAnsi="Arial" w:cs="Arial"/>
          <w:b/>
          <w:color w:val="0000FF"/>
          <w:sz w:val="24"/>
        </w:rPr>
        <w:t>C4-214140</w:t>
      </w:r>
      <w:r>
        <w:rPr>
          <w:rFonts w:ascii="Arial" w:hAnsi="Arial" w:cs="Arial"/>
          <w:b/>
          <w:color w:val="0000FF"/>
          <w:sz w:val="24"/>
        </w:rPr>
        <w:tab/>
      </w:r>
      <w:r>
        <w:rPr>
          <w:rFonts w:ascii="Arial" w:hAnsi="Arial" w:cs="Arial"/>
          <w:b/>
          <w:sz w:val="24"/>
        </w:rPr>
        <w:t>LS on Clarifications to the operation of network slice status reporting</w:t>
      </w:r>
    </w:p>
    <w:p w14:paraId="7DFD2285"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C3-213457, to SA2, cc CT4</w:t>
      </w:r>
      <w:r>
        <w:rPr>
          <w:i/>
        </w:rPr>
        <w:br/>
      </w:r>
      <w:r>
        <w:rPr>
          <w:i/>
        </w:rPr>
        <w:tab/>
      </w:r>
      <w:r>
        <w:rPr>
          <w:i/>
        </w:rPr>
        <w:tab/>
      </w:r>
      <w:r>
        <w:rPr>
          <w:i/>
        </w:rPr>
        <w:tab/>
      </w:r>
      <w:r>
        <w:rPr>
          <w:i/>
        </w:rPr>
        <w:tab/>
      </w:r>
      <w:r>
        <w:rPr>
          <w:i/>
        </w:rPr>
        <w:tab/>
        <w:t>Source: CT3</w:t>
      </w:r>
    </w:p>
    <w:p w14:paraId="15493F4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35BA8" w14:textId="462DB525" w:rsidR="00C831F5" w:rsidRDefault="00C831F5" w:rsidP="00C831F5">
      <w:pPr>
        <w:rPr>
          <w:rFonts w:ascii="Arial" w:hAnsi="Arial" w:cs="Arial"/>
          <w:b/>
          <w:sz w:val="24"/>
        </w:rPr>
      </w:pPr>
      <w:r>
        <w:rPr>
          <w:rFonts w:ascii="Arial" w:hAnsi="Arial" w:cs="Arial"/>
          <w:b/>
          <w:color w:val="0000FF"/>
          <w:sz w:val="24"/>
        </w:rPr>
        <w:lastRenderedPageBreak/>
        <w:t>C4-214141</w:t>
      </w:r>
      <w:r>
        <w:rPr>
          <w:rFonts w:ascii="Arial" w:hAnsi="Arial" w:cs="Arial"/>
          <w:b/>
          <w:color w:val="0000FF"/>
          <w:sz w:val="24"/>
        </w:rPr>
        <w:tab/>
      </w:r>
      <w:r>
        <w:rPr>
          <w:rFonts w:ascii="Arial" w:hAnsi="Arial" w:cs="Arial"/>
          <w:b/>
          <w:sz w:val="24"/>
        </w:rPr>
        <w:t>Prevention of attacks on sliced core network</w:t>
      </w:r>
    </w:p>
    <w:p w14:paraId="4734D019"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FSAG Doc 91_005 GSMA LS to 3GPP re 5G CN Slicing Attacks, to 3GPP CT4, 3GPP SA3, 3GPP SA2, cc -</w:t>
      </w:r>
      <w:r>
        <w:rPr>
          <w:i/>
        </w:rPr>
        <w:br/>
      </w:r>
      <w:r>
        <w:rPr>
          <w:i/>
        </w:rPr>
        <w:tab/>
      </w:r>
      <w:r>
        <w:rPr>
          <w:i/>
        </w:rPr>
        <w:tab/>
      </w:r>
      <w:r>
        <w:rPr>
          <w:i/>
        </w:rPr>
        <w:tab/>
      </w:r>
      <w:r>
        <w:rPr>
          <w:i/>
        </w:rPr>
        <w:tab/>
      </w:r>
      <w:r>
        <w:rPr>
          <w:i/>
        </w:rPr>
        <w:tab/>
        <w:t>Source: GSMA FSAG#91</w:t>
      </w:r>
    </w:p>
    <w:p w14:paraId="2E8F8B3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8B1AD1" w14:textId="21D53423" w:rsidR="00C831F5" w:rsidRDefault="00C831F5" w:rsidP="00C831F5">
      <w:pPr>
        <w:rPr>
          <w:rFonts w:ascii="Arial" w:hAnsi="Arial" w:cs="Arial"/>
          <w:b/>
          <w:sz w:val="24"/>
        </w:rPr>
      </w:pPr>
      <w:r>
        <w:rPr>
          <w:rFonts w:ascii="Arial" w:hAnsi="Arial" w:cs="Arial"/>
          <w:b/>
          <w:color w:val="0000FF"/>
          <w:sz w:val="24"/>
        </w:rPr>
        <w:t>C4-214142</w:t>
      </w:r>
      <w:r>
        <w:rPr>
          <w:rFonts w:ascii="Arial" w:hAnsi="Arial" w:cs="Arial"/>
          <w:b/>
          <w:color w:val="0000FF"/>
          <w:sz w:val="24"/>
        </w:rPr>
        <w:tab/>
      </w:r>
      <w:r>
        <w:rPr>
          <w:rFonts w:ascii="Arial" w:hAnsi="Arial" w:cs="Arial"/>
          <w:b/>
          <w:sz w:val="24"/>
        </w:rPr>
        <w:t>Topics of concern to the BBF</w:t>
      </w:r>
    </w:p>
    <w:p w14:paraId="5BF70102"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LIAISE-464-to 3GPP SA2, to 3GPP, cc -</w:t>
      </w:r>
      <w:r>
        <w:rPr>
          <w:i/>
        </w:rPr>
        <w:br/>
      </w:r>
      <w:r>
        <w:rPr>
          <w:i/>
        </w:rPr>
        <w:tab/>
      </w:r>
      <w:r>
        <w:rPr>
          <w:i/>
        </w:rPr>
        <w:tab/>
      </w:r>
      <w:r>
        <w:rPr>
          <w:i/>
        </w:rPr>
        <w:tab/>
      </w:r>
      <w:r>
        <w:rPr>
          <w:i/>
        </w:rPr>
        <w:tab/>
      </w:r>
      <w:r>
        <w:rPr>
          <w:i/>
        </w:rPr>
        <w:tab/>
        <w:t>Source: Broadband Forum</w:t>
      </w:r>
    </w:p>
    <w:p w14:paraId="3367E6F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3DE3D5" w14:textId="53EE5451" w:rsidR="00C831F5" w:rsidRDefault="00C831F5" w:rsidP="00C831F5">
      <w:pPr>
        <w:rPr>
          <w:rFonts w:ascii="Arial" w:hAnsi="Arial" w:cs="Arial"/>
          <w:b/>
          <w:sz w:val="24"/>
        </w:rPr>
      </w:pPr>
      <w:r>
        <w:rPr>
          <w:rFonts w:ascii="Arial" w:hAnsi="Arial" w:cs="Arial"/>
          <w:b/>
          <w:color w:val="0000FF"/>
          <w:sz w:val="24"/>
        </w:rPr>
        <w:t>C4-214144</w:t>
      </w:r>
      <w:r>
        <w:rPr>
          <w:rFonts w:ascii="Arial" w:hAnsi="Arial" w:cs="Arial"/>
          <w:b/>
          <w:color w:val="0000FF"/>
          <w:sz w:val="24"/>
        </w:rPr>
        <w:tab/>
      </w:r>
      <w:r>
        <w:rPr>
          <w:rFonts w:ascii="Arial" w:hAnsi="Arial" w:cs="Arial"/>
          <w:b/>
          <w:sz w:val="24"/>
        </w:rPr>
        <w:t>Reply LS to LS on User Plane Integrity Protection for eUTRA connected to EPC</w:t>
      </w:r>
    </w:p>
    <w:p w14:paraId="2C1926F4"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R3-212812, to SA3, RAN2, CT1, CT4, SA2, cc -</w:t>
      </w:r>
      <w:r>
        <w:rPr>
          <w:i/>
        </w:rPr>
        <w:br/>
      </w:r>
      <w:r>
        <w:rPr>
          <w:i/>
        </w:rPr>
        <w:tab/>
      </w:r>
      <w:r>
        <w:rPr>
          <w:i/>
        </w:rPr>
        <w:tab/>
      </w:r>
      <w:r>
        <w:rPr>
          <w:i/>
        </w:rPr>
        <w:tab/>
      </w:r>
      <w:r>
        <w:rPr>
          <w:i/>
        </w:rPr>
        <w:tab/>
      </w:r>
      <w:r>
        <w:rPr>
          <w:i/>
        </w:rPr>
        <w:tab/>
        <w:t>Source: RAN3</w:t>
      </w:r>
    </w:p>
    <w:p w14:paraId="7956663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57B58" w14:textId="5CD2BF9E" w:rsidR="00C831F5" w:rsidRDefault="00C831F5" w:rsidP="00C831F5">
      <w:pPr>
        <w:rPr>
          <w:rFonts w:ascii="Arial" w:hAnsi="Arial" w:cs="Arial"/>
          <w:b/>
          <w:sz w:val="24"/>
        </w:rPr>
      </w:pPr>
      <w:r>
        <w:rPr>
          <w:rFonts w:ascii="Arial" w:hAnsi="Arial" w:cs="Arial"/>
          <w:b/>
          <w:color w:val="0000FF"/>
          <w:sz w:val="24"/>
        </w:rPr>
        <w:t>C4-214145</w:t>
      </w:r>
      <w:r>
        <w:rPr>
          <w:rFonts w:ascii="Arial" w:hAnsi="Arial" w:cs="Arial"/>
          <w:b/>
          <w:color w:val="0000FF"/>
          <w:sz w:val="24"/>
        </w:rPr>
        <w:tab/>
      </w:r>
      <w:r>
        <w:rPr>
          <w:rFonts w:ascii="Arial" w:hAnsi="Arial" w:cs="Arial"/>
          <w:b/>
          <w:sz w:val="24"/>
        </w:rPr>
        <w:t>LS on Insufficient UE Capabilities Cause Value</w:t>
      </w:r>
    </w:p>
    <w:p w14:paraId="1D7A1554"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R3-212934, to CT4, cc SA2</w:t>
      </w:r>
      <w:r>
        <w:rPr>
          <w:i/>
        </w:rPr>
        <w:br/>
      </w:r>
      <w:r>
        <w:rPr>
          <w:i/>
        </w:rPr>
        <w:tab/>
      </w:r>
      <w:r>
        <w:rPr>
          <w:i/>
        </w:rPr>
        <w:tab/>
      </w:r>
      <w:r>
        <w:rPr>
          <w:i/>
        </w:rPr>
        <w:tab/>
      </w:r>
      <w:r>
        <w:rPr>
          <w:i/>
        </w:rPr>
        <w:tab/>
      </w:r>
      <w:r>
        <w:rPr>
          <w:i/>
        </w:rPr>
        <w:tab/>
        <w:t>Source: RAN3</w:t>
      </w:r>
    </w:p>
    <w:p w14:paraId="5AF2474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0DE585" w14:textId="7E60BC3B" w:rsidR="00C831F5" w:rsidRDefault="00C831F5" w:rsidP="00C831F5">
      <w:pPr>
        <w:rPr>
          <w:rFonts w:ascii="Arial" w:hAnsi="Arial" w:cs="Arial"/>
          <w:b/>
          <w:sz w:val="24"/>
        </w:rPr>
      </w:pPr>
      <w:r>
        <w:rPr>
          <w:rFonts w:ascii="Arial" w:hAnsi="Arial" w:cs="Arial"/>
          <w:b/>
          <w:color w:val="0000FF"/>
          <w:sz w:val="24"/>
        </w:rPr>
        <w:t>C4-214149</w:t>
      </w:r>
      <w:r>
        <w:rPr>
          <w:rFonts w:ascii="Arial" w:hAnsi="Arial" w:cs="Arial"/>
          <w:b/>
          <w:color w:val="0000FF"/>
          <w:sz w:val="24"/>
        </w:rPr>
        <w:tab/>
      </w:r>
      <w:r>
        <w:rPr>
          <w:rFonts w:ascii="Arial" w:hAnsi="Arial" w:cs="Arial"/>
          <w:b/>
          <w:sz w:val="24"/>
        </w:rPr>
        <w:t>Reply-LS on Identification of source PLMN-ID in SBA</w:t>
      </w:r>
    </w:p>
    <w:p w14:paraId="38CF9914"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S3-211204, to CT4, cc GSMA 5GJA</w:t>
      </w:r>
      <w:r>
        <w:rPr>
          <w:i/>
        </w:rPr>
        <w:br/>
      </w:r>
      <w:r>
        <w:rPr>
          <w:i/>
        </w:rPr>
        <w:tab/>
      </w:r>
      <w:r>
        <w:rPr>
          <w:i/>
        </w:rPr>
        <w:tab/>
      </w:r>
      <w:r>
        <w:rPr>
          <w:i/>
        </w:rPr>
        <w:tab/>
      </w:r>
      <w:r>
        <w:rPr>
          <w:i/>
        </w:rPr>
        <w:tab/>
      </w:r>
      <w:r>
        <w:rPr>
          <w:i/>
        </w:rPr>
        <w:tab/>
        <w:t>Source: SA3</w:t>
      </w:r>
    </w:p>
    <w:p w14:paraId="6077EE1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22030" w14:textId="2EB153D8" w:rsidR="00C831F5" w:rsidRDefault="00C831F5" w:rsidP="00C831F5">
      <w:pPr>
        <w:rPr>
          <w:rFonts w:ascii="Arial" w:hAnsi="Arial" w:cs="Arial"/>
          <w:b/>
          <w:sz w:val="24"/>
        </w:rPr>
      </w:pPr>
      <w:r>
        <w:rPr>
          <w:rFonts w:ascii="Arial" w:hAnsi="Arial" w:cs="Arial"/>
          <w:b/>
          <w:color w:val="0000FF"/>
          <w:sz w:val="24"/>
        </w:rPr>
        <w:t>C4-214150</w:t>
      </w:r>
      <w:r>
        <w:rPr>
          <w:rFonts w:ascii="Arial" w:hAnsi="Arial" w:cs="Arial"/>
          <w:b/>
          <w:color w:val="0000FF"/>
          <w:sz w:val="24"/>
        </w:rPr>
        <w:tab/>
      </w:r>
      <w:r>
        <w:rPr>
          <w:rFonts w:ascii="Arial" w:hAnsi="Arial" w:cs="Arial"/>
          <w:b/>
          <w:sz w:val="24"/>
        </w:rPr>
        <w:t>LS on Supporting UP Integrity Protection Policy Handling for Interworking from 5GS to EPS</w:t>
      </w:r>
    </w:p>
    <w:p w14:paraId="26CACADB"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S3-212196, to SA2, cc CT4</w:t>
      </w:r>
      <w:r>
        <w:rPr>
          <w:i/>
        </w:rPr>
        <w:br/>
      </w:r>
      <w:r>
        <w:rPr>
          <w:i/>
        </w:rPr>
        <w:tab/>
      </w:r>
      <w:r>
        <w:rPr>
          <w:i/>
        </w:rPr>
        <w:tab/>
      </w:r>
      <w:r>
        <w:rPr>
          <w:i/>
        </w:rPr>
        <w:tab/>
      </w:r>
      <w:r>
        <w:rPr>
          <w:i/>
        </w:rPr>
        <w:tab/>
      </w:r>
      <w:r>
        <w:rPr>
          <w:i/>
        </w:rPr>
        <w:tab/>
        <w:t>Source: SA3</w:t>
      </w:r>
    </w:p>
    <w:p w14:paraId="0E33A07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A5FD5" w14:textId="6718D8C2" w:rsidR="00C831F5" w:rsidRDefault="00C831F5" w:rsidP="00C831F5">
      <w:pPr>
        <w:rPr>
          <w:rFonts w:ascii="Arial" w:hAnsi="Arial" w:cs="Arial"/>
          <w:b/>
          <w:sz w:val="24"/>
        </w:rPr>
      </w:pPr>
      <w:r>
        <w:rPr>
          <w:rFonts w:ascii="Arial" w:hAnsi="Arial" w:cs="Arial"/>
          <w:b/>
          <w:color w:val="0000FF"/>
          <w:sz w:val="24"/>
        </w:rPr>
        <w:t>C4-214151</w:t>
      </w:r>
      <w:r>
        <w:rPr>
          <w:rFonts w:ascii="Arial" w:hAnsi="Arial" w:cs="Arial"/>
          <w:b/>
          <w:color w:val="0000FF"/>
          <w:sz w:val="24"/>
        </w:rPr>
        <w:tab/>
      </w:r>
      <w:r>
        <w:rPr>
          <w:rFonts w:ascii="Arial" w:hAnsi="Arial" w:cs="Arial"/>
          <w:b/>
          <w:sz w:val="24"/>
        </w:rPr>
        <w:t>Reply LS on Storage of KAUSF</w:t>
      </w:r>
    </w:p>
    <w:p w14:paraId="6E55E57C"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S3-212291, to CT1, cc CT4</w:t>
      </w:r>
      <w:r>
        <w:rPr>
          <w:i/>
        </w:rPr>
        <w:br/>
      </w:r>
      <w:r>
        <w:rPr>
          <w:i/>
        </w:rPr>
        <w:tab/>
      </w:r>
      <w:r>
        <w:rPr>
          <w:i/>
        </w:rPr>
        <w:tab/>
      </w:r>
      <w:r>
        <w:rPr>
          <w:i/>
        </w:rPr>
        <w:tab/>
      </w:r>
      <w:r>
        <w:rPr>
          <w:i/>
        </w:rPr>
        <w:tab/>
      </w:r>
      <w:r>
        <w:rPr>
          <w:i/>
        </w:rPr>
        <w:tab/>
        <w:t>Source: SA3</w:t>
      </w:r>
    </w:p>
    <w:p w14:paraId="20AF51C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07CD1" w14:textId="066D8D91" w:rsidR="00C831F5" w:rsidRDefault="00C831F5" w:rsidP="00C831F5">
      <w:pPr>
        <w:rPr>
          <w:rFonts w:ascii="Arial" w:hAnsi="Arial" w:cs="Arial"/>
          <w:b/>
          <w:sz w:val="24"/>
        </w:rPr>
      </w:pPr>
      <w:r>
        <w:rPr>
          <w:rFonts w:ascii="Arial" w:hAnsi="Arial" w:cs="Arial"/>
          <w:b/>
          <w:color w:val="0000FF"/>
          <w:sz w:val="24"/>
        </w:rPr>
        <w:t>C4-214155</w:t>
      </w:r>
      <w:r>
        <w:rPr>
          <w:rFonts w:ascii="Arial" w:hAnsi="Arial" w:cs="Arial"/>
          <w:b/>
          <w:color w:val="0000FF"/>
          <w:sz w:val="24"/>
        </w:rPr>
        <w:tab/>
      </w:r>
      <w:r>
        <w:rPr>
          <w:rFonts w:ascii="Arial" w:hAnsi="Arial" w:cs="Arial"/>
          <w:b/>
          <w:sz w:val="24"/>
        </w:rPr>
        <w:t>Reply LS on Changes to SoR Delivery Mechanism</w:t>
      </w:r>
    </w:p>
    <w:p w14:paraId="48694ABC"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S3-212378, to CT1, CT4, cc -</w:t>
      </w:r>
      <w:r>
        <w:rPr>
          <w:i/>
        </w:rPr>
        <w:br/>
      </w:r>
      <w:r>
        <w:rPr>
          <w:i/>
        </w:rPr>
        <w:tab/>
      </w:r>
      <w:r>
        <w:rPr>
          <w:i/>
        </w:rPr>
        <w:tab/>
      </w:r>
      <w:r>
        <w:rPr>
          <w:i/>
        </w:rPr>
        <w:tab/>
      </w:r>
      <w:r>
        <w:rPr>
          <w:i/>
        </w:rPr>
        <w:tab/>
      </w:r>
      <w:r>
        <w:rPr>
          <w:i/>
        </w:rPr>
        <w:tab/>
        <w:t>Source: SA3</w:t>
      </w:r>
    </w:p>
    <w:p w14:paraId="4DE04CFC"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CB6D0" w14:textId="21B2636D" w:rsidR="00C831F5" w:rsidRDefault="00C831F5" w:rsidP="00C831F5">
      <w:pPr>
        <w:rPr>
          <w:rFonts w:ascii="Arial" w:hAnsi="Arial" w:cs="Arial"/>
          <w:b/>
          <w:sz w:val="24"/>
        </w:rPr>
      </w:pPr>
      <w:r>
        <w:rPr>
          <w:rFonts w:ascii="Arial" w:hAnsi="Arial" w:cs="Arial"/>
          <w:b/>
          <w:color w:val="0000FF"/>
          <w:sz w:val="24"/>
        </w:rPr>
        <w:t>C4-214157</w:t>
      </w:r>
      <w:r>
        <w:rPr>
          <w:rFonts w:ascii="Arial" w:hAnsi="Arial" w:cs="Arial"/>
          <w:b/>
          <w:color w:val="0000FF"/>
          <w:sz w:val="24"/>
        </w:rPr>
        <w:tab/>
      </w:r>
      <w:r>
        <w:rPr>
          <w:rFonts w:ascii="Arial" w:hAnsi="Arial" w:cs="Arial"/>
          <w:b/>
          <w:sz w:val="24"/>
        </w:rPr>
        <w:t>Response LS on N32 and multiple PLMN IDs</w:t>
      </w:r>
    </w:p>
    <w:p w14:paraId="15F47A99"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S3-212392, to GSMA NG 5GJA, cc CT4</w:t>
      </w:r>
      <w:r>
        <w:rPr>
          <w:i/>
        </w:rPr>
        <w:br/>
      </w:r>
      <w:r>
        <w:rPr>
          <w:i/>
        </w:rPr>
        <w:tab/>
      </w:r>
      <w:r>
        <w:rPr>
          <w:i/>
        </w:rPr>
        <w:tab/>
      </w:r>
      <w:r>
        <w:rPr>
          <w:i/>
        </w:rPr>
        <w:tab/>
      </w:r>
      <w:r>
        <w:rPr>
          <w:i/>
        </w:rPr>
        <w:tab/>
      </w:r>
      <w:r>
        <w:rPr>
          <w:i/>
        </w:rPr>
        <w:tab/>
        <w:t>Source: SA3</w:t>
      </w:r>
    </w:p>
    <w:p w14:paraId="342C704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D1D98" w14:textId="18D20132" w:rsidR="00C831F5" w:rsidRDefault="00C831F5" w:rsidP="00C831F5">
      <w:pPr>
        <w:rPr>
          <w:rFonts w:ascii="Arial" w:hAnsi="Arial" w:cs="Arial"/>
          <w:b/>
          <w:sz w:val="24"/>
        </w:rPr>
      </w:pPr>
      <w:r>
        <w:rPr>
          <w:rFonts w:ascii="Arial" w:hAnsi="Arial" w:cs="Arial"/>
          <w:b/>
          <w:color w:val="0000FF"/>
          <w:sz w:val="24"/>
        </w:rPr>
        <w:t>C4-214158</w:t>
      </w:r>
      <w:r>
        <w:rPr>
          <w:rFonts w:ascii="Arial" w:hAnsi="Arial" w:cs="Arial"/>
          <w:b/>
          <w:color w:val="0000FF"/>
          <w:sz w:val="24"/>
        </w:rPr>
        <w:tab/>
      </w:r>
      <w:r>
        <w:rPr>
          <w:rFonts w:ascii="Arial" w:hAnsi="Arial" w:cs="Arial"/>
          <w:b/>
          <w:sz w:val="24"/>
        </w:rPr>
        <w:t>Reply LS on UPF support for multiple slices</w:t>
      </w:r>
    </w:p>
    <w:p w14:paraId="48D8F06F"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S5-213447, to CT4, cc SA2</w:t>
      </w:r>
      <w:r>
        <w:rPr>
          <w:i/>
        </w:rPr>
        <w:br/>
      </w:r>
      <w:r>
        <w:rPr>
          <w:i/>
        </w:rPr>
        <w:tab/>
      </w:r>
      <w:r>
        <w:rPr>
          <w:i/>
        </w:rPr>
        <w:tab/>
      </w:r>
      <w:r>
        <w:rPr>
          <w:i/>
        </w:rPr>
        <w:tab/>
      </w:r>
      <w:r>
        <w:rPr>
          <w:i/>
        </w:rPr>
        <w:tab/>
      </w:r>
      <w:r>
        <w:rPr>
          <w:i/>
        </w:rPr>
        <w:tab/>
        <w:t>Source: SA5</w:t>
      </w:r>
    </w:p>
    <w:p w14:paraId="7E70143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84A352" w14:textId="1EC532C5" w:rsidR="00C831F5" w:rsidRDefault="00C831F5" w:rsidP="00C831F5">
      <w:pPr>
        <w:rPr>
          <w:rFonts w:ascii="Arial" w:hAnsi="Arial" w:cs="Arial"/>
          <w:b/>
          <w:sz w:val="24"/>
        </w:rPr>
      </w:pPr>
      <w:r>
        <w:rPr>
          <w:rFonts w:ascii="Arial" w:hAnsi="Arial" w:cs="Arial"/>
          <w:b/>
          <w:color w:val="0000FF"/>
          <w:sz w:val="24"/>
        </w:rPr>
        <w:t>C4-214159</w:t>
      </w:r>
      <w:r>
        <w:rPr>
          <w:rFonts w:ascii="Arial" w:hAnsi="Arial" w:cs="Arial"/>
          <w:b/>
          <w:color w:val="0000FF"/>
          <w:sz w:val="24"/>
        </w:rPr>
        <w:tab/>
      </w:r>
      <w:r>
        <w:rPr>
          <w:rFonts w:ascii="Arial" w:hAnsi="Arial" w:cs="Arial"/>
          <w:b/>
          <w:sz w:val="24"/>
        </w:rPr>
        <w:t>TSG Announcing TS.37 v80 and TS.42 v6.0</w:t>
      </w:r>
    </w:p>
    <w:p w14:paraId="6FAE42AC"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TSGRMS_008, to GCF FTAG, GCF SG, PTCRB, BABT, TAF, 3GPP CT4, cc -</w:t>
      </w:r>
      <w:r>
        <w:rPr>
          <w:i/>
        </w:rPr>
        <w:br/>
      </w:r>
      <w:r>
        <w:rPr>
          <w:i/>
        </w:rPr>
        <w:tab/>
      </w:r>
      <w:r>
        <w:rPr>
          <w:i/>
        </w:rPr>
        <w:tab/>
      </w:r>
      <w:r>
        <w:rPr>
          <w:i/>
        </w:rPr>
        <w:tab/>
      </w:r>
      <w:r>
        <w:rPr>
          <w:i/>
        </w:rPr>
        <w:tab/>
      </w:r>
      <w:r>
        <w:rPr>
          <w:i/>
        </w:rPr>
        <w:tab/>
        <w:t>Source: GSMA TSG Requirements for Multi-SIM devices group (TSGRMS)</w:t>
      </w:r>
    </w:p>
    <w:p w14:paraId="7A62F16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396957" w14:textId="69E22DDC" w:rsidR="00C831F5" w:rsidRDefault="00C831F5" w:rsidP="00C831F5">
      <w:pPr>
        <w:rPr>
          <w:rFonts w:ascii="Arial" w:hAnsi="Arial" w:cs="Arial"/>
          <w:b/>
          <w:sz w:val="24"/>
        </w:rPr>
      </w:pPr>
      <w:r>
        <w:rPr>
          <w:rFonts w:ascii="Arial" w:hAnsi="Arial" w:cs="Arial"/>
          <w:b/>
          <w:color w:val="0000FF"/>
          <w:sz w:val="24"/>
        </w:rPr>
        <w:t>C4-214555</w:t>
      </w:r>
      <w:r>
        <w:rPr>
          <w:rFonts w:ascii="Arial" w:hAnsi="Arial" w:cs="Arial"/>
          <w:b/>
          <w:color w:val="0000FF"/>
          <w:sz w:val="24"/>
        </w:rPr>
        <w:tab/>
      </w:r>
      <w:r>
        <w:rPr>
          <w:rFonts w:ascii="Arial" w:hAnsi="Arial" w:cs="Arial"/>
          <w:b/>
          <w:sz w:val="24"/>
        </w:rPr>
        <w:t>Reply LS on work split for MBSF and MBSTF definition</w:t>
      </w:r>
    </w:p>
    <w:p w14:paraId="391EA0AE"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S4-211292, to SA2, cc SA6, CT</w:t>
      </w:r>
      <w:r>
        <w:rPr>
          <w:i/>
        </w:rPr>
        <w:br/>
      </w:r>
      <w:r>
        <w:rPr>
          <w:i/>
        </w:rPr>
        <w:tab/>
      </w:r>
      <w:r>
        <w:rPr>
          <w:i/>
        </w:rPr>
        <w:tab/>
      </w:r>
      <w:r>
        <w:rPr>
          <w:i/>
        </w:rPr>
        <w:tab/>
      </w:r>
      <w:r>
        <w:rPr>
          <w:i/>
        </w:rPr>
        <w:tab/>
      </w:r>
      <w:r>
        <w:rPr>
          <w:i/>
        </w:rPr>
        <w:tab/>
        <w:t>Source: SA4</w:t>
      </w:r>
    </w:p>
    <w:p w14:paraId="58113D0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64A63" w14:textId="66B233B3" w:rsidR="00C831F5" w:rsidRDefault="00C831F5" w:rsidP="00C831F5">
      <w:pPr>
        <w:rPr>
          <w:rFonts w:ascii="Arial" w:hAnsi="Arial" w:cs="Arial"/>
          <w:b/>
          <w:sz w:val="24"/>
        </w:rPr>
      </w:pPr>
      <w:r>
        <w:rPr>
          <w:rFonts w:ascii="Arial" w:hAnsi="Arial" w:cs="Arial"/>
          <w:b/>
          <w:color w:val="0000FF"/>
          <w:sz w:val="24"/>
        </w:rPr>
        <w:t>C4-214652</w:t>
      </w:r>
      <w:r>
        <w:rPr>
          <w:rFonts w:ascii="Arial" w:hAnsi="Arial" w:cs="Arial"/>
          <w:b/>
          <w:color w:val="0000FF"/>
          <w:sz w:val="24"/>
        </w:rPr>
        <w:tab/>
      </w:r>
      <w:r>
        <w:rPr>
          <w:rFonts w:ascii="Arial" w:hAnsi="Arial" w:cs="Arial"/>
          <w:b/>
          <w:sz w:val="24"/>
        </w:rPr>
        <w:t>Reply LS on Group Subscriptions</w:t>
      </w:r>
    </w:p>
    <w:p w14:paraId="49B64676"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S2-2106546, to CT4, cc -</w:t>
      </w:r>
      <w:r>
        <w:rPr>
          <w:i/>
        </w:rPr>
        <w:br/>
      </w:r>
      <w:r>
        <w:rPr>
          <w:i/>
        </w:rPr>
        <w:tab/>
      </w:r>
      <w:r>
        <w:rPr>
          <w:i/>
        </w:rPr>
        <w:tab/>
      </w:r>
      <w:r>
        <w:rPr>
          <w:i/>
        </w:rPr>
        <w:tab/>
      </w:r>
      <w:r>
        <w:rPr>
          <w:i/>
        </w:rPr>
        <w:tab/>
      </w:r>
      <w:r>
        <w:rPr>
          <w:i/>
        </w:rPr>
        <w:tab/>
        <w:t>Source: SA2</w:t>
      </w:r>
    </w:p>
    <w:p w14:paraId="31A1C80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639DC" w14:textId="7D26CA0B" w:rsidR="00C831F5" w:rsidRDefault="00C831F5" w:rsidP="00C831F5">
      <w:pPr>
        <w:rPr>
          <w:rFonts w:ascii="Arial" w:hAnsi="Arial" w:cs="Arial"/>
          <w:b/>
          <w:sz w:val="24"/>
        </w:rPr>
      </w:pPr>
      <w:r>
        <w:rPr>
          <w:rFonts w:ascii="Arial" w:hAnsi="Arial" w:cs="Arial"/>
          <w:b/>
          <w:color w:val="0000FF"/>
          <w:sz w:val="24"/>
        </w:rPr>
        <w:t>C4-214653</w:t>
      </w:r>
      <w:r>
        <w:rPr>
          <w:rFonts w:ascii="Arial" w:hAnsi="Arial" w:cs="Arial"/>
          <w:b/>
          <w:color w:val="0000FF"/>
          <w:sz w:val="24"/>
        </w:rPr>
        <w:tab/>
      </w:r>
      <w:r>
        <w:rPr>
          <w:rFonts w:ascii="Arial" w:hAnsi="Arial" w:cs="Arial"/>
          <w:b/>
          <w:sz w:val="24"/>
        </w:rPr>
        <w:t>Reply LS on UPF support for multiple network slices</w:t>
      </w:r>
    </w:p>
    <w:p w14:paraId="63036360"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S2-2106550, to CT4, cc SA5</w:t>
      </w:r>
      <w:r>
        <w:rPr>
          <w:i/>
        </w:rPr>
        <w:br/>
      </w:r>
      <w:r>
        <w:rPr>
          <w:i/>
        </w:rPr>
        <w:tab/>
      </w:r>
      <w:r>
        <w:rPr>
          <w:i/>
        </w:rPr>
        <w:tab/>
      </w:r>
      <w:r>
        <w:rPr>
          <w:i/>
        </w:rPr>
        <w:tab/>
      </w:r>
      <w:r>
        <w:rPr>
          <w:i/>
        </w:rPr>
        <w:tab/>
      </w:r>
      <w:r>
        <w:rPr>
          <w:i/>
        </w:rPr>
        <w:tab/>
        <w:t>Source: SA2</w:t>
      </w:r>
    </w:p>
    <w:p w14:paraId="31443CC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200DB" w14:textId="40D36331" w:rsidR="00C831F5" w:rsidRDefault="00C831F5" w:rsidP="00C831F5">
      <w:pPr>
        <w:rPr>
          <w:rFonts w:ascii="Arial" w:hAnsi="Arial" w:cs="Arial"/>
          <w:b/>
          <w:sz w:val="24"/>
        </w:rPr>
      </w:pPr>
      <w:r>
        <w:rPr>
          <w:rFonts w:ascii="Arial" w:hAnsi="Arial" w:cs="Arial"/>
          <w:b/>
          <w:color w:val="0000FF"/>
          <w:sz w:val="24"/>
        </w:rPr>
        <w:t>C4-214654</w:t>
      </w:r>
      <w:r>
        <w:rPr>
          <w:rFonts w:ascii="Arial" w:hAnsi="Arial" w:cs="Arial"/>
          <w:b/>
          <w:color w:val="0000FF"/>
          <w:sz w:val="24"/>
        </w:rPr>
        <w:tab/>
      </w:r>
      <w:r>
        <w:rPr>
          <w:rFonts w:ascii="Arial" w:hAnsi="Arial" w:cs="Arial"/>
          <w:b/>
          <w:sz w:val="24"/>
        </w:rPr>
        <w:t>Reply LS on Topics of concern to the BBF</w:t>
      </w:r>
    </w:p>
    <w:p w14:paraId="7F833A87"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S2-2106577, to BBF, cc CT4</w:t>
      </w:r>
      <w:r>
        <w:rPr>
          <w:i/>
        </w:rPr>
        <w:br/>
      </w:r>
      <w:r>
        <w:rPr>
          <w:i/>
        </w:rPr>
        <w:tab/>
      </w:r>
      <w:r>
        <w:rPr>
          <w:i/>
        </w:rPr>
        <w:tab/>
      </w:r>
      <w:r>
        <w:rPr>
          <w:i/>
        </w:rPr>
        <w:tab/>
      </w:r>
      <w:r>
        <w:rPr>
          <w:i/>
        </w:rPr>
        <w:tab/>
      </w:r>
      <w:r>
        <w:rPr>
          <w:i/>
        </w:rPr>
        <w:tab/>
        <w:t>Source: SA2</w:t>
      </w:r>
    </w:p>
    <w:p w14:paraId="54FA764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11384" w14:textId="704D2E93" w:rsidR="00C831F5" w:rsidRDefault="00C831F5" w:rsidP="00C831F5">
      <w:pPr>
        <w:rPr>
          <w:rFonts w:ascii="Arial" w:hAnsi="Arial" w:cs="Arial"/>
          <w:b/>
          <w:sz w:val="24"/>
        </w:rPr>
      </w:pPr>
      <w:r>
        <w:rPr>
          <w:rFonts w:ascii="Arial" w:hAnsi="Arial" w:cs="Arial"/>
          <w:b/>
          <w:color w:val="0000FF"/>
          <w:sz w:val="24"/>
        </w:rPr>
        <w:t>C4-214655</w:t>
      </w:r>
      <w:r>
        <w:rPr>
          <w:rFonts w:ascii="Arial" w:hAnsi="Arial" w:cs="Arial"/>
          <w:b/>
          <w:color w:val="0000FF"/>
          <w:sz w:val="24"/>
        </w:rPr>
        <w:tab/>
      </w:r>
      <w:r>
        <w:rPr>
          <w:rFonts w:ascii="Arial" w:hAnsi="Arial" w:cs="Arial"/>
          <w:b/>
          <w:sz w:val="24"/>
        </w:rPr>
        <w:t>LS Reply on Support of Asynchronous Type Communication in N1N2MessageTransfe</w:t>
      </w:r>
    </w:p>
    <w:p w14:paraId="42E37C79"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S2-2106684, to CT4, CT1, cc -</w:t>
      </w:r>
      <w:r>
        <w:rPr>
          <w:i/>
        </w:rPr>
        <w:br/>
      </w:r>
      <w:r>
        <w:rPr>
          <w:i/>
        </w:rPr>
        <w:tab/>
      </w:r>
      <w:r>
        <w:rPr>
          <w:i/>
        </w:rPr>
        <w:tab/>
      </w:r>
      <w:r>
        <w:rPr>
          <w:i/>
        </w:rPr>
        <w:tab/>
      </w:r>
      <w:r>
        <w:rPr>
          <w:i/>
        </w:rPr>
        <w:tab/>
      </w:r>
      <w:r>
        <w:rPr>
          <w:i/>
        </w:rPr>
        <w:tab/>
        <w:t>Source: SA2</w:t>
      </w:r>
    </w:p>
    <w:p w14:paraId="2ED10609"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00A70D" w14:textId="64F50838" w:rsidR="00C831F5" w:rsidRDefault="00C831F5" w:rsidP="00C831F5">
      <w:pPr>
        <w:rPr>
          <w:rFonts w:ascii="Arial" w:hAnsi="Arial" w:cs="Arial"/>
          <w:b/>
          <w:sz w:val="24"/>
        </w:rPr>
      </w:pPr>
      <w:r>
        <w:rPr>
          <w:rFonts w:ascii="Arial" w:hAnsi="Arial" w:cs="Arial"/>
          <w:b/>
          <w:color w:val="0000FF"/>
          <w:sz w:val="24"/>
        </w:rPr>
        <w:t>C4-214688</w:t>
      </w:r>
      <w:r>
        <w:rPr>
          <w:rFonts w:ascii="Arial" w:hAnsi="Arial" w:cs="Arial"/>
          <w:b/>
          <w:color w:val="0000FF"/>
          <w:sz w:val="24"/>
        </w:rPr>
        <w:tab/>
      </w:r>
      <w:r>
        <w:rPr>
          <w:rFonts w:ascii="Arial" w:hAnsi="Arial" w:cs="Arial"/>
          <w:b/>
          <w:sz w:val="24"/>
        </w:rPr>
        <w:t>Reply LS on Storage of KAUSF</w:t>
      </w:r>
    </w:p>
    <w:p w14:paraId="1844D78B"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C1-214800, to SA3, cc CT4</w:t>
      </w:r>
      <w:r>
        <w:rPr>
          <w:i/>
        </w:rPr>
        <w:br/>
      </w:r>
      <w:r>
        <w:rPr>
          <w:i/>
        </w:rPr>
        <w:tab/>
      </w:r>
      <w:r>
        <w:rPr>
          <w:i/>
        </w:rPr>
        <w:tab/>
      </w:r>
      <w:r>
        <w:rPr>
          <w:i/>
        </w:rPr>
        <w:tab/>
      </w:r>
      <w:r>
        <w:rPr>
          <w:i/>
        </w:rPr>
        <w:tab/>
      </w:r>
      <w:r>
        <w:rPr>
          <w:i/>
        </w:rPr>
        <w:tab/>
        <w:t>Source: CT1</w:t>
      </w:r>
    </w:p>
    <w:p w14:paraId="2BC604E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94521" w14:textId="00AA5C11" w:rsidR="00C831F5" w:rsidRDefault="00C831F5" w:rsidP="00C831F5">
      <w:pPr>
        <w:rPr>
          <w:rFonts w:ascii="Arial" w:hAnsi="Arial" w:cs="Arial"/>
          <w:b/>
          <w:sz w:val="24"/>
        </w:rPr>
      </w:pPr>
      <w:r>
        <w:rPr>
          <w:rFonts w:ascii="Arial" w:hAnsi="Arial" w:cs="Arial"/>
          <w:b/>
          <w:color w:val="0000FF"/>
          <w:sz w:val="24"/>
        </w:rPr>
        <w:t>C4-214739</w:t>
      </w:r>
      <w:r>
        <w:rPr>
          <w:rFonts w:ascii="Arial" w:hAnsi="Arial" w:cs="Arial"/>
          <w:b/>
          <w:color w:val="0000FF"/>
          <w:sz w:val="24"/>
        </w:rPr>
        <w:tab/>
      </w:r>
      <w:r>
        <w:rPr>
          <w:rFonts w:ascii="Arial" w:hAnsi="Arial" w:cs="Arial"/>
          <w:b/>
          <w:sz w:val="24"/>
        </w:rPr>
        <w:t>LS to 3GPP SA3 working group on 5GS Roaming Hubbing</w:t>
      </w:r>
    </w:p>
    <w:p w14:paraId="7EED419F"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5GMRR#19 Doc 011r2, to SA3, cc CT4</w:t>
      </w:r>
      <w:r>
        <w:rPr>
          <w:i/>
        </w:rPr>
        <w:br/>
      </w:r>
      <w:r>
        <w:rPr>
          <w:i/>
        </w:rPr>
        <w:tab/>
      </w:r>
      <w:r>
        <w:rPr>
          <w:i/>
        </w:rPr>
        <w:tab/>
      </w:r>
      <w:r>
        <w:rPr>
          <w:i/>
        </w:rPr>
        <w:tab/>
      </w:r>
      <w:r>
        <w:rPr>
          <w:i/>
        </w:rPr>
        <w:tab/>
      </w:r>
      <w:r>
        <w:rPr>
          <w:i/>
        </w:rPr>
        <w:tab/>
        <w:t>Source: GSMA NG 5GMRR</w:t>
      </w:r>
    </w:p>
    <w:p w14:paraId="20EF513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9AA9B5" w14:textId="0D18CEF5" w:rsidR="00C831F5" w:rsidRDefault="00C831F5" w:rsidP="00C831F5">
      <w:pPr>
        <w:rPr>
          <w:rFonts w:ascii="Arial" w:hAnsi="Arial" w:cs="Arial"/>
          <w:b/>
          <w:sz w:val="24"/>
        </w:rPr>
      </w:pPr>
      <w:r>
        <w:rPr>
          <w:rFonts w:ascii="Arial" w:hAnsi="Arial" w:cs="Arial"/>
          <w:b/>
          <w:color w:val="0000FF"/>
          <w:sz w:val="24"/>
        </w:rPr>
        <w:t>C4-214811</w:t>
      </w:r>
      <w:r>
        <w:rPr>
          <w:rFonts w:ascii="Arial" w:hAnsi="Arial" w:cs="Arial"/>
          <w:b/>
          <w:color w:val="0000FF"/>
          <w:sz w:val="24"/>
        </w:rPr>
        <w:tab/>
      </w:r>
      <w:r>
        <w:rPr>
          <w:rFonts w:ascii="Arial" w:hAnsi="Arial" w:cs="Arial"/>
          <w:b/>
          <w:sz w:val="24"/>
        </w:rPr>
        <w:t>Future Port Allocation Requests</w:t>
      </w:r>
    </w:p>
    <w:p w14:paraId="62E93B06"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https://datatracker.ietf.org/liaison/1743/, to CT4, cc -</w:t>
      </w:r>
      <w:r>
        <w:rPr>
          <w:i/>
        </w:rPr>
        <w:br/>
      </w:r>
      <w:r>
        <w:rPr>
          <w:i/>
        </w:rPr>
        <w:tab/>
      </w:r>
      <w:r>
        <w:rPr>
          <w:i/>
        </w:rPr>
        <w:tab/>
      </w:r>
      <w:r>
        <w:rPr>
          <w:i/>
        </w:rPr>
        <w:tab/>
      </w:r>
      <w:r>
        <w:rPr>
          <w:i/>
        </w:rPr>
        <w:tab/>
      </w:r>
      <w:r>
        <w:rPr>
          <w:i/>
        </w:rPr>
        <w:tab/>
        <w:t>Source: IETF</w:t>
      </w:r>
    </w:p>
    <w:p w14:paraId="5355886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8FC8E" w14:textId="77777777" w:rsidR="00C831F5" w:rsidRDefault="00C831F5" w:rsidP="00C831F5">
      <w:pPr>
        <w:pStyle w:val="Heading2"/>
      </w:pPr>
      <w:bookmarkStart w:id="20" w:name="_Toc81397603"/>
      <w:r>
        <w:t>5</w:t>
      </w:r>
      <w:r>
        <w:tab/>
        <w:t>Work item management</w:t>
      </w:r>
      <w:bookmarkEnd w:id="20"/>
    </w:p>
    <w:p w14:paraId="0BC83B63" w14:textId="0BBC8DBB" w:rsidR="00C831F5" w:rsidRDefault="00C831F5" w:rsidP="00C831F5">
      <w:pPr>
        <w:rPr>
          <w:rFonts w:ascii="Arial" w:hAnsi="Arial" w:cs="Arial"/>
          <w:b/>
          <w:sz w:val="24"/>
        </w:rPr>
      </w:pPr>
      <w:r>
        <w:rPr>
          <w:rFonts w:ascii="Arial" w:hAnsi="Arial" w:cs="Arial"/>
          <w:b/>
          <w:color w:val="0000FF"/>
          <w:sz w:val="24"/>
        </w:rPr>
        <w:t>C4-214010</w:t>
      </w:r>
      <w:r>
        <w:rPr>
          <w:rFonts w:ascii="Arial" w:hAnsi="Arial" w:cs="Arial"/>
          <w:b/>
          <w:color w:val="0000FF"/>
          <w:sz w:val="24"/>
        </w:rPr>
        <w:tab/>
      </w:r>
      <w:r>
        <w:rPr>
          <w:rFonts w:ascii="Arial" w:hAnsi="Arial" w:cs="Arial"/>
          <w:b/>
          <w:sz w:val="24"/>
        </w:rPr>
        <w:t>WID on CT aspects of the architectural enhancements for 5G multicast-broadcast services</w:t>
      </w:r>
    </w:p>
    <w:p w14:paraId="420A2418"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C96830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C4-214217</w:t>
      </w:r>
      <w:r>
        <w:rPr>
          <w:color w:val="993300"/>
          <w:u w:val="single"/>
        </w:rPr>
        <w:t>.</w:t>
      </w:r>
    </w:p>
    <w:p w14:paraId="5B95EE23" w14:textId="3EA4BCB7" w:rsidR="00C831F5" w:rsidRDefault="00C831F5" w:rsidP="00C831F5">
      <w:pPr>
        <w:rPr>
          <w:rFonts w:ascii="Arial" w:hAnsi="Arial" w:cs="Arial"/>
          <w:b/>
          <w:sz w:val="24"/>
        </w:rPr>
      </w:pPr>
      <w:r>
        <w:rPr>
          <w:rFonts w:ascii="Arial" w:hAnsi="Arial" w:cs="Arial"/>
          <w:b/>
          <w:color w:val="0000FF"/>
          <w:sz w:val="24"/>
        </w:rPr>
        <w:t>C4-214194</w:t>
      </w:r>
      <w:r>
        <w:rPr>
          <w:rFonts w:ascii="Arial" w:hAnsi="Arial" w:cs="Arial"/>
          <w:b/>
          <w:color w:val="0000FF"/>
          <w:sz w:val="24"/>
        </w:rPr>
        <w:tab/>
      </w:r>
      <w:r>
        <w:rPr>
          <w:rFonts w:ascii="Arial" w:hAnsi="Arial" w:cs="Arial"/>
          <w:b/>
          <w:sz w:val="24"/>
        </w:rPr>
        <w:t>Revised WID on Service-based support for SMS in 5GC</w:t>
      </w:r>
    </w:p>
    <w:p w14:paraId="536BBC37"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649E850B" w14:textId="77777777" w:rsidR="00C831F5" w:rsidRDefault="00C831F5" w:rsidP="00C831F5">
      <w:pPr>
        <w:rPr>
          <w:rFonts w:ascii="Arial" w:hAnsi="Arial" w:cs="Arial"/>
          <w:b/>
        </w:rPr>
      </w:pPr>
      <w:r>
        <w:rPr>
          <w:rFonts w:ascii="Arial" w:hAnsi="Arial" w:cs="Arial"/>
          <w:b/>
        </w:rPr>
        <w:t xml:space="preserve">Abstract: </w:t>
      </w:r>
    </w:p>
    <w:p w14:paraId="5BD27DD1" w14:textId="77777777" w:rsidR="00C831F5" w:rsidRDefault="00C831F5" w:rsidP="00C831F5">
      <w:r>
        <w:t>Revised WID for SMS_SBI</w:t>
      </w:r>
    </w:p>
    <w:p w14:paraId="78B7271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C4-214528</w:t>
      </w:r>
      <w:r>
        <w:rPr>
          <w:color w:val="993300"/>
          <w:u w:val="single"/>
        </w:rPr>
        <w:t>.</w:t>
      </w:r>
    </w:p>
    <w:p w14:paraId="50E8826F" w14:textId="0EAFD0B9" w:rsidR="00C831F5" w:rsidRDefault="00C831F5" w:rsidP="00C831F5">
      <w:pPr>
        <w:rPr>
          <w:rFonts w:ascii="Arial" w:hAnsi="Arial" w:cs="Arial"/>
          <w:b/>
          <w:sz w:val="24"/>
        </w:rPr>
      </w:pPr>
      <w:r>
        <w:rPr>
          <w:rFonts w:ascii="Arial" w:hAnsi="Arial" w:cs="Arial"/>
          <w:b/>
          <w:color w:val="0000FF"/>
          <w:sz w:val="24"/>
        </w:rPr>
        <w:t>C4-214217</w:t>
      </w:r>
      <w:r>
        <w:rPr>
          <w:rFonts w:ascii="Arial" w:hAnsi="Arial" w:cs="Arial"/>
          <w:b/>
          <w:color w:val="0000FF"/>
          <w:sz w:val="24"/>
        </w:rPr>
        <w:tab/>
      </w:r>
      <w:r>
        <w:rPr>
          <w:rFonts w:ascii="Arial" w:hAnsi="Arial" w:cs="Arial"/>
          <w:b/>
          <w:sz w:val="24"/>
        </w:rPr>
        <w:t>WID on CT aspects of the architectural enhancements for 5G multicast-broadcast services</w:t>
      </w:r>
    </w:p>
    <w:p w14:paraId="1E2A1558"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39F0567D" w14:textId="77777777" w:rsidR="00C831F5" w:rsidRDefault="00C831F5" w:rsidP="00C831F5">
      <w:pPr>
        <w:rPr>
          <w:color w:val="808080"/>
        </w:rPr>
      </w:pPr>
      <w:r>
        <w:rPr>
          <w:color w:val="808080"/>
        </w:rPr>
        <w:t>(Replaces C4-214010)</w:t>
      </w:r>
    </w:p>
    <w:p w14:paraId="4CC641D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C4-214490</w:t>
      </w:r>
      <w:r>
        <w:rPr>
          <w:color w:val="993300"/>
          <w:u w:val="single"/>
        </w:rPr>
        <w:t>.</w:t>
      </w:r>
    </w:p>
    <w:p w14:paraId="09E7036E" w14:textId="678F0FD9" w:rsidR="00C831F5" w:rsidRDefault="00C831F5" w:rsidP="00C831F5">
      <w:pPr>
        <w:rPr>
          <w:rFonts w:ascii="Arial" w:hAnsi="Arial" w:cs="Arial"/>
          <w:b/>
          <w:sz w:val="24"/>
        </w:rPr>
      </w:pPr>
      <w:r>
        <w:rPr>
          <w:rFonts w:ascii="Arial" w:hAnsi="Arial" w:cs="Arial"/>
          <w:b/>
          <w:color w:val="0000FF"/>
          <w:sz w:val="24"/>
        </w:rPr>
        <w:t>C4-214218</w:t>
      </w:r>
      <w:r>
        <w:rPr>
          <w:rFonts w:ascii="Arial" w:hAnsi="Arial" w:cs="Arial"/>
          <w:b/>
          <w:color w:val="0000FF"/>
          <w:sz w:val="24"/>
        </w:rPr>
        <w:tab/>
      </w:r>
      <w:r>
        <w:rPr>
          <w:rFonts w:ascii="Arial" w:hAnsi="Arial" w:cs="Arial"/>
          <w:b/>
          <w:sz w:val="24"/>
        </w:rPr>
        <w:t>LS on Stabilizing 3GPP TS 23.247</w:t>
      </w:r>
    </w:p>
    <w:p w14:paraId="2D07F78B"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319F218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FF555" w14:textId="7EFD036D" w:rsidR="00C831F5" w:rsidRDefault="00C831F5" w:rsidP="00C831F5">
      <w:pPr>
        <w:rPr>
          <w:rFonts w:ascii="Arial" w:hAnsi="Arial" w:cs="Arial"/>
          <w:b/>
          <w:sz w:val="24"/>
        </w:rPr>
      </w:pPr>
      <w:r>
        <w:rPr>
          <w:rFonts w:ascii="Arial" w:hAnsi="Arial" w:cs="Arial"/>
          <w:b/>
          <w:color w:val="0000FF"/>
          <w:sz w:val="24"/>
        </w:rPr>
        <w:lastRenderedPageBreak/>
        <w:t>C4-214219</w:t>
      </w:r>
      <w:r>
        <w:rPr>
          <w:rFonts w:ascii="Arial" w:hAnsi="Arial" w:cs="Arial"/>
          <w:b/>
          <w:color w:val="0000FF"/>
          <w:sz w:val="24"/>
        </w:rPr>
        <w:tab/>
      </w:r>
      <w:r>
        <w:rPr>
          <w:rFonts w:ascii="Arial" w:hAnsi="Arial" w:cs="Arial"/>
          <w:b/>
          <w:sz w:val="24"/>
        </w:rPr>
        <w:t>Revised WID on CT aspects of support of enhanced Industrial IoT</w:t>
      </w:r>
    </w:p>
    <w:p w14:paraId="7BAFFA34"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718327B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C4-214627</w:t>
      </w:r>
      <w:r>
        <w:rPr>
          <w:color w:val="993300"/>
          <w:u w:val="single"/>
        </w:rPr>
        <w:t>.</w:t>
      </w:r>
    </w:p>
    <w:p w14:paraId="4B7967EE" w14:textId="6722A26C" w:rsidR="00C831F5" w:rsidRDefault="00C831F5" w:rsidP="00C831F5">
      <w:pPr>
        <w:rPr>
          <w:rFonts w:ascii="Arial" w:hAnsi="Arial" w:cs="Arial"/>
          <w:b/>
          <w:sz w:val="24"/>
        </w:rPr>
      </w:pPr>
      <w:r>
        <w:rPr>
          <w:rFonts w:ascii="Arial" w:hAnsi="Arial" w:cs="Arial"/>
          <w:b/>
          <w:color w:val="0000FF"/>
          <w:sz w:val="24"/>
        </w:rPr>
        <w:t>C4-214220</w:t>
      </w:r>
      <w:r>
        <w:rPr>
          <w:rFonts w:ascii="Arial" w:hAnsi="Arial" w:cs="Arial"/>
          <w:b/>
          <w:color w:val="0000FF"/>
          <w:sz w:val="24"/>
        </w:rPr>
        <w:tab/>
      </w:r>
      <w:r>
        <w:rPr>
          <w:rFonts w:ascii="Arial" w:hAnsi="Arial" w:cs="Arial"/>
          <w:b/>
          <w:sz w:val="24"/>
        </w:rPr>
        <w:t>New WID on System enhancement for redundant PDU session</w:t>
      </w:r>
    </w:p>
    <w:p w14:paraId="657DB3A2" w14:textId="77777777" w:rsidR="00C831F5" w:rsidRDefault="00C831F5" w:rsidP="00C831F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10CA2F0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C4-214561</w:t>
      </w:r>
      <w:r>
        <w:rPr>
          <w:color w:val="993300"/>
          <w:u w:val="single"/>
        </w:rPr>
        <w:t>.</w:t>
      </w:r>
    </w:p>
    <w:p w14:paraId="36BDF50F" w14:textId="11EF8C7A" w:rsidR="00C831F5" w:rsidRDefault="00C831F5" w:rsidP="00C831F5">
      <w:pPr>
        <w:rPr>
          <w:rFonts w:ascii="Arial" w:hAnsi="Arial" w:cs="Arial"/>
          <w:b/>
          <w:sz w:val="24"/>
        </w:rPr>
      </w:pPr>
      <w:r>
        <w:rPr>
          <w:rFonts w:ascii="Arial" w:hAnsi="Arial" w:cs="Arial"/>
          <w:b/>
          <w:color w:val="0000FF"/>
          <w:sz w:val="24"/>
        </w:rPr>
        <w:t>C4-214274</w:t>
      </w:r>
      <w:r>
        <w:rPr>
          <w:rFonts w:ascii="Arial" w:hAnsi="Arial" w:cs="Arial"/>
          <w:b/>
          <w:color w:val="0000FF"/>
          <w:sz w:val="24"/>
        </w:rPr>
        <w:tab/>
      </w:r>
      <w:r>
        <w:rPr>
          <w:rFonts w:ascii="Arial" w:hAnsi="Arial" w:cs="Arial"/>
          <w:b/>
          <w:sz w:val="24"/>
        </w:rPr>
        <w:t>Revised WID on CT aspects of proximity based services in 5GS</w:t>
      </w:r>
    </w:p>
    <w:p w14:paraId="719E6EEA"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7E67737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C4-214568</w:t>
      </w:r>
      <w:r>
        <w:rPr>
          <w:color w:val="993300"/>
          <w:u w:val="single"/>
        </w:rPr>
        <w:t>.</w:t>
      </w:r>
    </w:p>
    <w:p w14:paraId="2DECD088" w14:textId="36AE71C3" w:rsidR="00C831F5" w:rsidRDefault="00C831F5" w:rsidP="00C831F5">
      <w:pPr>
        <w:rPr>
          <w:rFonts w:ascii="Arial" w:hAnsi="Arial" w:cs="Arial"/>
          <w:b/>
          <w:sz w:val="24"/>
        </w:rPr>
      </w:pPr>
      <w:r>
        <w:rPr>
          <w:rFonts w:ascii="Arial" w:hAnsi="Arial" w:cs="Arial"/>
          <w:b/>
          <w:color w:val="0000FF"/>
          <w:sz w:val="24"/>
        </w:rPr>
        <w:t>C4-214360</w:t>
      </w:r>
      <w:r>
        <w:rPr>
          <w:rFonts w:ascii="Arial" w:hAnsi="Arial" w:cs="Arial"/>
          <w:b/>
          <w:color w:val="0000FF"/>
          <w:sz w:val="24"/>
        </w:rPr>
        <w:tab/>
      </w:r>
      <w:r>
        <w:rPr>
          <w:rFonts w:ascii="Arial" w:hAnsi="Arial" w:cs="Arial"/>
          <w:b/>
          <w:sz w:val="24"/>
        </w:rPr>
        <w:t>CT aspects of Enhanced support of Non-Public Networks</w:t>
      </w:r>
    </w:p>
    <w:p w14:paraId="62CA7423"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51D226A" w14:textId="77777777" w:rsidR="00C831F5" w:rsidRDefault="00C831F5" w:rsidP="00C831F5">
      <w:pPr>
        <w:rPr>
          <w:color w:val="808080"/>
        </w:rPr>
      </w:pPr>
      <w:r>
        <w:rPr>
          <w:color w:val="808080"/>
        </w:rPr>
        <w:t>(Replaces CP-210139)</w:t>
      </w:r>
    </w:p>
    <w:p w14:paraId="678BD35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C4-214662</w:t>
      </w:r>
      <w:r>
        <w:rPr>
          <w:color w:val="993300"/>
          <w:u w:val="single"/>
        </w:rPr>
        <w:t>.</w:t>
      </w:r>
    </w:p>
    <w:p w14:paraId="5D4F236C" w14:textId="67B69136" w:rsidR="00C831F5" w:rsidRDefault="00C831F5" w:rsidP="00C831F5">
      <w:pPr>
        <w:rPr>
          <w:rFonts w:ascii="Arial" w:hAnsi="Arial" w:cs="Arial"/>
          <w:b/>
          <w:sz w:val="24"/>
        </w:rPr>
      </w:pPr>
      <w:r>
        <w:rPr>
          <w:rFonts w:ascii="Arial" w:hAnsi="Arial" w:cs="Arial"/>
          <w:b/>
          <w:color w:val="0000FF"/>
          <w:sz w:val="24"/>
        </w:rPr>
        <w:t>C4-214463</w:t>
      </w:r>
      <w:r>
        <w:rPr>
          <w:rFonts w:ascii="Arial" w:hAnsi="Arial" w:cs="Arial"/>
          <w:b/>
          <w:color w:val="0000FF"/>
          <w:sz w:val="24"/>
        </w:rPr>
        <w:tab/>
      </w:r>
      <w:r>
        <w:rPr>
          <w:rFonts w:ascii="Arial" w:hAnsi="Arial" w:cs="Arial"/>
          <w:b/>
          <w:sz w:val="24"/>
        </w:rPr>
        <w:t>Revised WID on CT Aspects of 5G eEDGE</w:t>
      </w:r>
    </w:p>
    <w:p w14:paraId="5C0678BB"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2E67D2C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C4-214558</w:t>
      </w:r>
      <w:r>
        <w:rPr>
          <w:color w:val="993300"/>
          <w:u w:val="single"/>
        </w:rPr>
        <w:t>.</w:t>
      </w:r>
    </w:p>
    <w:p w14:paraId="61EDBADA" w14:textId="3F565FF1" w:rsidR="00C831F5" w:rsidRDefault="00C831F5" w:rsidP="00C831F5">
      <w:pPr>
        <w:rPr>
          <w:rFonts w:ascii="Arial" w:hAnsi="Arial" w:cs="Arial"/>
          <w:b/>
          <w:sz w:val="24"/>
        </w:rPr>
      </w:pPr>
      <w:r>
        <w:rPr>
          <w:rFonts w:ascii="Arial" w:hAnsi="Arial" w:cs="Arial"/>
          <w:b/>
          <w:color w:val="0000FF"/>
          <w:sz w:val="24"/>
        </w:rPr>
        <w:t>C4-214467</w:t>
      </w:r>
      <w:r>
        <w:rPr>
          <w:rFonts w:ascii="Arial" w:hAnsi="Arial" w:cs="Arial"/>
          <w:b/>
          <w:color w:val="0000FF"/>
          <w:sz w:val="24"/>
        </w:rPr>
        <w:tab/>
      </w:r>
      <w:r>
        <w:rPr>
          <w:rFonts w:ascii="Arial" w:hAnsi="Arial" w:cs="Arial"/>
          <w:b/>
          <w:sz w:val="24"/>
        </w:rPr>
        <w:t>Revised WID on BEPoP</w:t>
      </w:r>
    </w:p>
    <w:p w14:paraId="5FAA8C45"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74AF75A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C4-214560</w:t>
      </w:r>
      <w:r>
        <w:rPr>
          <w:color w:val="993300"/>
          <w:u w:val="single"/>
        </w:rPr>
        <w:t>.</w:t>
      </w:r>
    </w:p>
    <w:p w14:paraId="6FAB7F2F" w14:textId="47E009AB" w:rsidR="00C831F5" w:rsidRDefault="00C831F5" w:rsidP="00C831F5">
      <w:pPr>
        <w:rPr>
          <w:rFonts w:ascii="Arial" w:hAnsi="Arial" w:cs="Arial"/>
          <w:b/>
          <w:sz w:val="24"/>
        </w:rPr>
      </w:pPr>
      <w:r>
        <w:rPr>
          <w:rFonts w:ascii="Arial" w:hAnsi="Arial" w:cs="Arial"/>
          <w:b/>
          <w:color w:val="0000FF"/>
          <w:sz w:val="24"/>
        </w:rPr>
        <w:t>C4-214477</w:t>
      </w:r>
      <w:r>
        <w:rPr>
          <w:rFonts w:ascii="Arial" w:hAnsi="Arial" w:cs="Arial"/>
          <w:b/>
          <w:color w:val="0000FF"/>
          <w:sz w:val="24"/>
        </w:rPr>
        <w:tab/>
      </w:r>
      <w:r>
        <w:rPr>
          <w:rFonts w:ascii="Arial" w:hAnsi="Arial" w:cs="Arial"/>
          <w:b/>
          <w:sz w:val="24"/>
        </w:rPr>
        <w:t>CT aspects for enabling MSGin5G Service</w:t>
      </w:r>
    </w:p>
    <w:p w14:paraId="3BD0E3EF" w14:textId="77777777" w:rsidR="00C831F5" w:rsidRDefault="00C831F5" w:rsidP="00C831F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48F8823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FB238" w14:textId="4D1728D1" w:rsidR="00C831F5" w:rsidRDefault="00C831F5" w:rsidP="00C831F5">
      <w:pPr>
        <w:rPr>
          <w:rFonts w:ascii="Arial" w:hAnsi="Arial" w:cs="Arial"/>
          <w:b/>
          <w:sz w:val="24"/>
        </w:rPr>
      </w:pPr>
      <w:r>
        <w:rPr>
          <w:rFonts w:ascii="Arial" w:hAnsi="Arial" w:cs="Arial"/>
          <w:b/>
          <w:color w:val="0000FF"/>
          <w:sz w:val="24"/>
        </w:rPr>
        <w:t>C4-214485</w:t>
      </w:r>
      <w:r>
        <w:rPr>
          <w:rFonts w:ascii="Arial" w:hAnsi="Arial" w:cs="Arial"/>
          <w:b/>
          <w:color w:val="0000FF"/>
          <w:sz w:val="24"/>
        </w:rPr>
        <w:tab/>
      </w:r>
      <w:r>
        <w:rPr>
          <w:rFonts w:ascii="Arial" w:hAnsi="Arial" w:cs="Arial"/>
          <w:b/>
          <w:sz w:val="24"/>
        </w:rPr>
        <w:t>CT aspects on Dynamic management of group-based event monitoring</w:t>
      </w:r>
    </w:p>
    <w:p w14:paraId="19CC517E"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FA3AEE1" w14:textId="77777777" w:rsidR="00C831F5" w:rsidRDefault="00C831F5" w:rsidP="00C831F5">
      <w:pPr>
        <w:rPr>
          <w:color w:val="808080"/>
        </w:rPr>
      </w:pPr>
      <w:r>
        <w:rPr>
          <w:color w:val="808080"/>
        </w:rPr>
        <w:t>(Replaces CP-211195)</w:t>
      </w:r>
    </w:p>
    <w:p w14:paraId="4877A38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C4-214671</w:t>
      </w:r>
      <w:r>
        <w:rPr>
          <w:color w:val="993300"/>
          <w:u w:val="single"/>
        </w:rPr>
        <w:t>.</w:t>
      </w:r>
    </w:p>
    <w:p w14:paraId="0C85BAD0" w14:textId="13A160DB" w:rsidR="00C831F5" w:rsidRDefault="00C831F5" w:rsidP="00C831F5">
      <w:pPr>
        <w:rPr>
          <w:rFonts w:ascii="Arial" w:hAnsi="Arial" w:cs="Arial"/>
          <w:b/>
          <w:sz w:val="24"/>
        </w:rPr>
      </w:pPr>
      <w:r>
        <w:rPr>
          <w:rFonts w:ascii="Arial" w:hAnsi="Arial" w:cs="Arial"/>
          <w:b/>
          <w:color w:val="0000FF"/>
          <w:sz w:val="24"/>
        </w:rPr>
        <w:t>C4-214490</w:t>
      </w:r>
      <w:r>
        <w:rPr>
          <w:rFonts w:ascii="Arial" w:hAnsi="Arial" w:cs="Arial"/>
          <w:b/>
          <w:color w:val="0000FF"/>
          <w:sz w:val="24"/>
        </w:rPr>
        <w:tab/>
      </w:r>
      <w:r>
        <w:rPr>
          <w:rFonts w:ascii="Arial" w:hAnsi="Arial" w:cs="Arial"/>
          <w:b/>
          <w:sz w:val="24"/>
        </w:rPr>
        <w:t>WID on CT aspects of the architectural enhancements for 5G multicast-broadcast services</w:t>
      </w:r>
    </w:p>
    <w:p w14:paraId="1F0A1782"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37B04EC5" w14:textId="77777777" w:rsidR="00C831F5" w:rsidRDefault="00C831F5" w:rsidP="00C831F5">
      <w:pPr>
        <w:rPr>
          <w:color w:val="808080"/>
        </w:rPr>
      </w:pPr>
      <w:r>
        <w:rPr>
          <w:color w:val="808080"/>
        </w:rPr>
        <w:lastRenderedPageBreak/>
        <w:t>(Replaces C4-214217)</w:t>
      </w:r>
    </w:p>
    <w:p w14:paraId="64CBC2D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C4-214656</w:t>
      </w:r>
      <w:r>
        <w:rPr>
          <w:color w:val="993300"/>
          <w:u w:val="single"/>
        </w:rPr>
        <w:t>.</w:t>
      </w:r>
    </w:p>
    <w:p w14:paraId="310D6316" w14:textId="63695814" w:rsidR="00C831F5" w:rsidRDefault="00C831F5" w:rsidP="00C831F5">
      <w:pPr>
        <w:rPr>
          <w:rFonts w:ascii="Arial" w:hAnsi="Arial" w:cs="Arial"/>
          <w:b/>
          <w:sz w:val="24"/>
        </w:rPr>
      </w:pPr>
      <w:r>
        <w:rPr>
          <w:rFonts w:ascii="Arial" w:hAnsi="Arial" w:cs="Arial"/>
          <w:b/>
          <w:color w:val="0000FF"/>
          <w:sz w:val="24"/>
        </w:rPr>
        <w:t>C4-214525</w:t>
      </w:r>
      <w:r>
        <w:rPr>
          <w:rFonts w:ascii="Arial" w:hAnsi="Arial" w:cs="Arial"/>
          <w:b/>
          <w:color w:val="0000FF"/>
          <w:sz w:val="24"/>
        </w:rPr>
        <w:tab/>
      </w:r>
      <w:r>
        <w:rPr>
          <w:rFonts w:ascii="Arial" w:hAnsi="Arial" w:cs="Arial"/>
          <w:b/>
          <w:sz w:val="24"/>
        </w:rPr>
        <w:t>New WID on CT aspects of Support for Minimization of service Interruption</w:t>
      </w:r>
    </w:p>
    <w:p w14:paraId="4EEAEDFE" w14:textId="77777777" w:rsidR="00C831F5" w:rsidRDefault="00C831F5" w:rsidP="00C831F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5A84A24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C4-214569</w:t>
      </w:r>
      <w:r>
        <w:rPr>
          <w:color w:val="993300"/>
          <w:u w:val="single"/>
        </w:rPr>
        <w:t>.</w:t>
      </w:r>
    </w:p>
    <w:p w14:paraId="5B64D2E7" w14:textId="49F0AD2F" w:rsidR="00C831F5" w:rsidRDefault="00C831F5" w:rsidP="00C831F5">
      <w:pPr>
        <w:rPr>
          <w:rFonts w:ascii="Arial" w:hAnsi="Arial" w:cs="Arial"/>
          <w:b/>
          <w:sz w:val="24"/>
        </w:rPr>
      </w:pPr>
      <w:r>
        <w:rPr>
          <w:rFonts w:ascii="Arial" w:hAnsi="Arial" w:cs="Arial"/>
          <w:b/>
          <w:color w:val="0000FF"/>
          <w:sz w:val="24"/>
        </w:rPr>
        <w:t>C4-214526</w:t>
      </w:r>
      <w:r>
        <w:rPr>
          <w:rFonts w:ascii="Arial" w:hAnsi="Arial" w:cs="Arial"/>
          <w:b/>
          <w:color w:val="0000FF"/>
          <w:sz w:val="24"/>
        </w:rPr>
        <w:tab/>
      </w:r>
      <w:r>
        <w:rPr>
          <w:rFonts w:ascii="Arial" w:hAnsi="Arial" w:cs="Arial"/>
          <w:b/>
          <w:sz w:val="24"/>
        </w:rPr>
        <w:t>New WID on CT aspects of NPN support of PWS</w:t>
      </w:r>
    </w:p>
    <w:p w14:paraId="07261309" w14:textId="77777777" w:rsidR="00C831F5" w:rsidRDefault="00C831F5" w:rsidP="00C831F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communications-France</w:t>
      </w:r>
    </w:p>
    <w:p w14:paraId="3EE38CD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0CA6D" w14:textId="7313196C" w:rsidR="00C831F5" w:rsidRDefault="00C831F5" w:rsidP="00C831F5">
      <w:pPr>
        <w:rPr>
          <w:rFonts w:ascii="Arial" w:hAnsi="Arial" w:cs="Arial"/>
          <w:b/>
          <w:sz w:val="24"/>
        </w:rPr>
      </w:pPr>
      <w:r>
        <w:rPr>
          <w:rFonts w:ascii="Arial" w:hAnsi="Arial" w:cs="Arial"/>
          <w:b/>
          <w:color w:val="0000FF"/>
          <w:sz w:val="24"/>
        </w:rPr>
        <w:t>C4-214528</w:t>
      </w:r>
      <w:r>
        <w:rPr>
          <w:rFonts w:ascii="Arial" w:hAnsi="Arial" w:cs="Arial"/>
          <w:b/>
          <w:color w:val="0000FF"/>
          <w:sz w:val="24"/>
        </w:rPr>
        <w:tab/>
      </w:r>
      <w:r>
        <w:rPr>
          <w:rFonts w:ascii="Arial" w:hAnsi="Arial" w:cs="Arial"/>
          <w:b/>
          <w:sz w:val="24"/>
        </w:rPr>
        <w:t>Revised WID on Service-based support for SMS in 5GC</w:t>
      </w:r>
    </w:p>
    <w:p w14:paraId="071F88A9"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72B62212" w14:textId="77777777" w:rsidR="00C831F5" w:rsidRDefault="00C831F5" w:rsidP="00C831F5">
      <w:pPr>
        <w:rPr>
          <w:color w:val="808080"/>
        </w:rPr>
      </w:pPr>
      <w:r>
        <w:rPr>
          <w:color w:val="808080"/>
        </w:rPr>
        <w:t>(Replaces C4-214194)</w:t>
      </w:r>
    </w:p>
    <w:p w14:paraId="291355FA" w14:textId="77777777" w:rsidR="00C831F5" w:rsidRDefault="00C831F5" w:rsidP="00C831F5">
      <w:pPr>
        <w:rPr>
          <w:rFonts w:ascii="Arial" w:hAnsi="Arial" w:cs="Arial"/>
          <w:b/>
        </w:rPr>
      </w:pPr>
      <w:r>
        <w:rPr>
          <w:rFonts w:ascii="Arial" w:hAnsi="Arial" w:cs="Arial"/>
          <w:b/>
        </w:rPr>
        <w:t xml:space="preserve">Abstract: </w:t>
      </w:r>
    </w:p>
    <w:p w14:paraId="64C6175E" w14:textId="77777777" w:rsidR="00C831F5" w:rsidRDefault="00C831F5" w:rsidP="00C831F5">
      <w:r>
        <w:t>Revised WID for SMS_SBI</w:t>
      </w:r>
    </w:p>
    <w:p w14:paraId="0A5F893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C4-214697</w:t>
      </w:r>
      <w:r>
        <w:rPr>
          <w:color w:val="993300"/>
          <w:u w:val="single"/>
        </w:rPr>
        <w:t>.</w:t>
      </w:r>
    </w:p>
    <w:p w14:paraId="3EC3493C" w14:textId="45FD5526" w:rsidR="00C831F5" w:rsidRDefault="00C831F5" w:rsidP="00C831F5">
      <w:pPr>
        <w:rPr>
          <w:rFonts w:ascii="Arial" w:hAnsi="Arial" w:cs="Arial"/>
          <w:b/>
          <w:sz w:val="24"/>
        </w:rPr>
      </w:pPr>
      <w:r>
        <w:rPr>
          <w:rFonts w:ascii="Arial" w:hAnsi="Arial" w:cs="Arial"/>
          <w:b/>
          <w:color w:val="0000FF"/>
          <w:sz w:val="24"/>
        </w:rPr>
        <w:t>C4-214540</w:t>
      </w:r>
      <w:r>
        <w:rPr>
          <w:rFonts w:ascii="Arial" w:hAnsi="Arial" w:cs="Arial"/>
          <w:b/>
          <w:color w:val="0000FF"/>
          <w:sz w:val="24"/>
        </w:rPr>
        <w:tab/>
      </w:r>
      <w:r>
        <w:rPr>
          <w:rFonts w:ascii="Arial" w:hAnsi="Arial" w:cs="Arial"/>
          <w:b/>
          <w:sz w:val="24"/>
        </w:rPr>
        <w:t>LS on crating a new stage 2 TS for SMS-SBI</w:t>
      </w:r>
    </w:p>
    <w:p w14:paraId="2BFE0273"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CT4</w:t>
      </w:r>
    </w:p>
    <w:p w14:paraId="7A39905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86454" w14:textId="42E1FFD4" w:rsidR="00C831F5" w:rsidRDefault="00C831F5" w:rsidP="00C831F5">
      <w:pPr>
        <w:rPr>
          <w:rFonts w:ascii="Arial" w:hAnsi="Arial" w:cs="Arial"/>
          <w:b/>
          <w:sz w:val="24"/>
        </w:rPr>
      </w:pPr>
      <w:r>
        <w:rPr>
          <w:rFonts w:ascii="Arial" w:hAnsi="Arial" w:cs="Arial"/>
          <w:b/>
          <w:color w:val="0000FF"/>
          <w:sz w:val="24"/>
        </w:rPr>
        <w:t>C4-214558</w:t>
      </w:r>
      <w:r>
        <w:rPr>
          <w:rFonts w:ascii="Arial" w:hAnsi="Arial" w:cs="Arial"/>
          <w:b/>
          <w:color w:val="0000FF"/>
          <w:sz w:val="24"/>
        </w:rPr>
        <w:tab/>
      </w:r>
      <w:r>
        <w:rPr>
          <w:rFonts w:ascii="Arial" w:hAnsi="Arial" w:cs="Arial"/>
          <w:b/>
          <w:sz w:val="24"/>
        </w:rPr>
        <w:t>Revised WID on CT Aspects of 5G eEDGE</w:t>
      </w:r>
    </w:p>
    <w:p w14:paraId="35332354"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5E1AD28A" w14:textId="77777777" w:rsidR="00C831F5" w:rsidRDefault="00C831F5" w:rsidP="00C831F5">
      <w:pPr>
        <w:rPr>
          <w:color w:val="808080"/>
        </w:rPr>
      </w:pPr>
      <w:r>
        <w:rPr>
          <w:color w:val="808080"/>
        </w:rPr>
        <w:t>(Replaces C4-214463)</w:t>
      </w:r>
    </w:p>
    <w:p w14:paraId="0F235FE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03869" w14:textId="4D2F0C9A" w:rsidR="00C831F5" w:rsidRDefault="00C831F5" w:rsidP="00C831F5">
      <w:pPr>
        <w:rPr>
          <w:rFonts w:ascii="Arial" w:hAnsi="Arial" w:cs="Arial"/>
          <w:b/>
          <w:sz w:val="24"/>
        </w:rPr>
      </w:pPr>
      <w:r>
        <w:rPr>
          <w:rFonts w:ascii="Arial" w:hAnsi="Arial" w:cs="Arial"/>
          <w:b/>
          <w:color w:val="0000FF"/>
          <w:sz w:val="24"/>
        </w:rPr>
        <w:t>C4-214560</w:t>
      </w:r>
      <w:r>
        <w:rPr>
          <w:rFonts w:ascii="Arial" w:hAnsi="Arial" w:cs="Arial"/>
          <w:b/>
          <w:color w:val="0000FF"/>
          <w:sz w:val="24"/>
        </w:rPr>
        <w:tab/>
      </w:r>
      <w:r>
        <w:rPr>
          <w:rFonts w:ascii="Arial" w:hAnsi="Arial" w:cs="Arial"/>
          <w:b/>
          <w:sz w:val="24"/>
        </w:rPr>
        <w:t>Revised WID on BEPoP</w:t>
      </w:r>
    </w:p>
    <w:p w14:paraId="45A12C6A"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373A6BD4" w14:textId="77777777" w:rsidR="00C831F5" w:rsidRDefault="00C831F5" w:rsidP="00C831F5">
      <w:pPr>
        <w:rPr>
          <w:color w:val="808080"/>
        </w:rPr>
      </w:pPr>
      <w:r>
        <w:rPr>
          <w:color w:val="808080"/>
        </w:rPr>
        <w:t>(Replaces C4-214467)</w:t>
      </w:r>
    </w:p>
    <w:p w14:paraId="1E3B8D9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C4-214865</w:t>
      </w:r>
      <w:r>
        <w:rPr>
          <w:color w:val="993300"/>
          <w:u w:val="single"/>
        </w:rPr>
        <w:t>.</w:t>
      </w:r>
    </w:p>
    <w:p w14:paraId="210346CA" w14:textId="6D8CE247" w:rsidR="00C831F5" w:rsidRDefault="00C831F5" w:rsidP="00C831F5">
      <w:pPr>
        <w:rPr>
          <w:rFonts w:ascii="Arial" w:hAnsi="Arial" w:cs="Arial"/>
          <w:b/>
          <w:sz w:val="24"/>
        </w:rPr>
      </w:pPr>
      <w:r>
        <w:rPr>
          <w:rFonts w:ascii="Arial" w:hAnsi="Arial" w:cs="Arial"/>
          <w:b/>
          <w:color w:val="0000FF"/>
          <w:sz w:val="24"/>
        </w:rPr>
        <w:t>C4-214561</w:t>
      </w:r>
      <w:r>
        <w:rPr>
          <w:rFonts w:ascii="Arial" w:hAnsi="Arial" w:cs="Arial"/>
          <w:b/>
          <w:color w:val="0000FF"/>
          <w:sz w:val="24"/>
        </w:rPr>
        <w:tab/>
      </w:r>
      <w:r>
        <w:rPr>
          <w:rFonts w:ascii="Arial" w:hAnsi="Arial" w:cs="Arial"/>
          <w:b/>
          <w:sz w:val="24"/>
        </w:rPr>
        <w:t>New WID on System enhancement for redundant PDU session</w:t>
      </w:r>
    </w:p>
    <w:p w14:paraId="68AB8978" w14:textId="77777777" w:rsidR="00C831F5" w:rsidRDefault="00C831F5" w:rsidP="00C831F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17EF8A61" w14:textId="77777777" w:rsidR="00C831F5" w:rsidRDefault="00C831F5" w:rsidP="00C831F5">
      <w:pPr>
        <w:rPr>
          <w:color w:val="808080"/>
        </w:rPr>
      </w:pPr>
      <w:r>
        <w:rPr>
          <w:color w:val="808080"/>
        </w:rPr>
        <w:t>(Replaces C4-214220)</w:t>
      </w:r>
    </w:p>
    <w:p w14:paraId="5FA2544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1B0BB" w14:textId="60935469" w:rsidR="00C831F5" w:rsidRDefault="00C831F5" w:rsidP="00C831F5">
      <w:pPr>
        <w:rPr>
          <w:rFonts w:ascii="Arial" w:hAnsi="Arial" w:cs="Arial"/>
          <w:b/>
          <w:sz w:val="24"/>
        </w:rPr>
      </w:pPr>
      <w:r>
        <w:rPr>
          <w:rFonts w:ascii="Arial" w:hAnsi="Arial" w:cs="Arial"/>
          <w:b/>
          <w:color w:val="0000FF"/>
          <w:sz w:val="24"/>
        </w:rPr>
        <w:lastRenderedPageBreak/>
        <w:t>C4-214568</w:t>
      </w:r>
      <w:r>
        <w:rPr>
          <w:rFonts w:ascii="Arial" w:hAnsi="Arial" w:cs="Arial"/>
          <w:b/>
          <w:color w:val="0000FF"/>
          <w:sz w:val="24"/>
        </w:rPr>
        <w:tab/>
      </w:r>
      <w:r>
        <w:rPr>
          <w:rFonts w:ascii="Arial" w:hAnsi="Arial" w:cs="Arial"/>
          <w:b/>
          <w:sz w:val="24"/>
        </w:rPr>
        <w:t>Revised WID on CT aspects of proximity based services in 5GS</w:t>
      </w:r>
    </w:p>
    <w:p w14:paraId="638C6746"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13A1244B" w14:textId="77777777" w:rsidR="00C831F5" w:rsidRDefault="00C831F5" w:rsidP="00C831F5">
      <w:pPr>
        <w:rPr>
          <w:color w:val="808080"/>
        </w:rPr>
      </w:pPr>
      <w:r>
        <w:rPr>
          <w:color w:val="808080"/>
        </w:rPr>
        <w:t>(Replaces C4-214274)</w:t>
      </w:r>
    </w:p>
    <w:p w14:paraId="54300F2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1A2381" w14:textId="691992A9" w:rsidR="00C831F5" w:rsidRDefault="00C831F5" w:rsidP="00C831F5">
      <w:pPr>
        <w:rPr>
          <w:rFonts w:ascii="Arial" w:hAnsi="Arial" w:cs="Arial"/>
          <w:b/>
          <w:sz w:val="24"/>
        </w:rPr>
      </w:pPr>
      <w:r>
        <w:rPr>
          <w:rFonts w:ascii="Arial" w:hAnsi="Arial" w:cs="Arial"/>
          <w:b/>
          <w:color w:val="0000FF"/>
          <w:sz w:val="24"/>
        </w:rPr>
        <w:t>C4-214569</w:t>
      </w:r>
      <w:r>
        <w:rPr>
          <w:rFonts w:ascii="Arial" w:hAnsi="Arial" w:cs="Arial"/>
          <w:b/>
          <w:color w:val="0000FF"/>
          <w:sz w:val="24"/>
        </w:rPr>
        <w:tab/>
      </w:r>
      <w:r>
        <w:rPr>
          <w:rFonts w:ascii="Arial" w:hAnsi="Arial" w:cs="Arial"/>
          <w:b/>
          <w:sz w:val="24"/>
        </w:rPr>
        <w:t>New WID on CT aspects of Support for Minimization of service Interruption</w:t>
      </w:r>
    </w:p>
    <w:p w14:paraId="36344838" w14:textId="77777777" w:rsidR="00C831F5" w:rsidRDefault="00C831F5" w:rsidP="00C831F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7526396E" w14:textId="77777777" w:rsidR="00C831F5" w:rsidRDefault="00C831F5" w:rsidP="00C831F5">
      <w:pPr>
        <w:rPr>
          <w:color w:val="808080"/>
        </w:rPr>
      </w:pPr>
      <w:r>
        <w:rPr>
          <w:color w:val="808080"/>
        </w:rPr>
        <w:t>(Replaces C4-214525)</w:t>
      </w:r>
    </w:p>
    <w:p w14:paraId="21E5370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C4-214693</w:t>
      </w:r>
      <w:r>
        <w:rPr>
          <w:color w:val="993300"/>
          <w:u w:val="single"/>
        </w:rPr>
        <w:t>.</w:t>
      </w:r>
    </w:p>
    <w:p w14:paraId="151C4C11" w14:textId="62464DF8" w:rsidR="00C831F5" w:rsidRDefault="00C831F5" w:rsidP="00C831F5">
      <w:pPr>
        <w:rPr>
          <w:rFonts w:ascii="Arial" w:hAnsi="Arial" w:cs="Arial"/>
          <w:b/>
          <w:sz w:val="24"/>
        </w:rPr>
      </w:pPr>
      <w:r>
        <w:rPr>
          <w:rFonts w:ascii="Arial" w:hAnsi="Arial" w:cs="Arial"/>
          <w:b/>
          <w:color w:val="0000FF"/>
          <w:sz w:val="24"/>
        </w:rPr>
        <w:t>C4-214627</w:t>
      </w:r>
      <w:r>
        <w:rPr>
          <w:rFonts w:ascii="Arial" w:hAnsi="Arial" w:cs="Arial"/>
          <w:b/>
          <w:color w:val="0000FF"/>
          <w:sz w:val="24"/>
        </w:rPr>
        <w:tab/>
      </w:r>
      <w:r>
        <w:rPr>
          <w:rFonts w:ascii="Arial" w:hAnsi="Arial" w:cs="Arial"/>
          <w:b/>
          <w:sz w:val="24"/>
        </w:rPr>
        <w:t>Revised WID on CT aspects of support of enhanced Industrial IoT</w:t>
      </w:r>
    </w:p>
    <w:p w14:paraId="702A41AB"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762B098C" w14:textId="77777777" w:rsidR="00C831F5" w:rsidRDefault="00C831F5" w:rsidP="00C831F5">
      <w:pPr>
        <w:rPr>
          <w:color w:val="808080"/>
        </w:rPr>
      </w:pPr>
      <w:r>
        <w:rPr>
          <w:color w:val="808080"/>
        </w:rPr>
        <w:t>(Replaces C4-214219)</w:t>
      </w:r>
    </w:p>
    <w:p w14:paraId="3111472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2A197B" w14:textId="19065023" w:rsidR="00C831F5" w:rsidRDefault="00C831F5" w:rsidP="00C831F5">
      <w:pPr>
        <w:rPr>
          <w:rFonts w:ascii="Arial" w:hAnsi="Arial" w:cs="Arial"/>
          <w:b/>
          <w:sz w:val="24"/>
        </w:rPr>
      </w:pPr>
      <w:r>
        <w:rPr>
          <w:rFonts w:ascii="Arial" w:hAnsi="Arial" w:cs="Arial"/>
          <w:b/>
          <w:color w:val="0000FF"/>
          <w:sz w:val="24"/>
        </w:rPr>
        <w:t>C4-214656</w:t>
      </w:r>
      <w:r>
        <w:rPr>
          <w:rFonts w:ascii="Arial" w:hAnsi="Arial" w:cs="Arial"/>
          <w:b/>
          <w:color w:val="0000FF"/>
          <w:sz w:val="24"/>
        </w:rPr>
        <w:tab/>
      </w:r>
      <w:r>
        <w:rPr>
          <w:rFonts w:ascii="Arial" w:hAnsi="Arial" w:cs="Arial"/>
          <w:b/>
          <w:sz w:val="24"/>
        </w:rPr>
        <w:t>WID on CT aspects of the architectural enhancements for 5G multicast-broadcast services</w:t>
      </w:r>
    </w:p>
    <w:p w14:paraId="143AE358"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6214109" w14:textId="77777777" w:rsidR="00C831F5" w:rsidRDefault="00C831F5" w:rsidP="00C831F5">
      <w:pPr>
        <w:rPr>
          <w:color w:val="808080"/>
        </w:rPr>
      </w:pPr>
      <w:r>
        <w:rPr>
          <w:color w:val="808080"/>
        </w:rPr>
        <w:t>(Replaces C4-214490)</w:t>
      </w:r>
    </w:p>
    <w:p w14:paraId="1E561A1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D111B" w14:textId="0D86BEC5" w:rsidR="00C831F5" w:rsidRDefault="00C831F5" w:rsidP="00C831F5">
      <w:pPr>
        <w:rPr>
          <w:rFonts w:ascii="Arial" w:hAnsi="Arial" w:cs="Arial"/>
          <w:b/>
          <w:sz w:val="24"/>
        </w:rPr>
      </w:pPr>
      <w:r>
        <w:rPr>
          <w:rFonts w:ascii="Arial" w:hAnsi="Arial" w:cs="Arial"/>
          <w:b/>
          <w:color w:val="0000FF"/>
          <w:sz w:val="24"/>
        </w:rPr>
        <w:t>C4-214662</w:t>
      </w:r>
      <w:r>
        <w:rPr>
          <w:rFonts w:ascii="Arial" w:hAnsi="Arial" w:cs="Arial"/>
          <w:b/>
          <w:color w:val="0000FF"/>
          <w:sz w:val="24"/>
        </w:rPr>
        <w:tab/>
      </w:r>
      <w:r>
        <w:rPr>
          <w:rFonts w:ascii="Arial" w:hAnsi="Arial" w:cs="Arial"/>
          <w:b/>
          <w:sz w:val="24"/>
        </w:rPr>
        <w:t>CT aspects of Enhanced support of Non-Public Networks</w:t>
      </w:r>
    </w:p>
    <w:p w14:paraId="5EBCDE39"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6B54315" w14:textId="77777777" w:rsidR="00C831F5" w:rsidRDefault="00C831F5" w:rsidP="00C831F5">
      <w:pPr>
        <w:rPr>
          <w:color w:val="808080"/>
        </w:rPr>
      </w:pPr>
      <w:r>
        <w:rPr>
          <w:color w:val="808080"/>
        </w:rPr>
        <w:t>(Replaces C4-214360)</w:t>
      </w:r>
    </w:p>
    <w:p w14:paraId="1896E3B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144BE" w14:textId="0B95D225" w:rsidR="00C831F5" w:rsidRDefault="00C831F5" w:rsidP="00C831F5">
      <w:pPr>
        <w:rPr>
          <w:rFonts w:ascii="Arial" w:hAnsi="Arial" w:cs="Arial"/>
          <w:b/>
          <w:sz w:val="24"/>
        </w:rPr>
      </w:pPr>
      <w:r>
        <w:rPr>
          <w:rFonts w:ascii="Arial" w:hAnsi="Arial" w:cs="Arial"/>
          <w:b/>
          <w:color w:val="0000FF"/>
          <w:sz w:val="24"/>
        </w:rPr>
        <w:t>C4-214671</w:t>
      </w:r>
      <w:r>
        <w:rPr>
          <w:rFonts w:ascii="Arial" w:hAnsi="Arial" w:cs="Arial"/>
          <w:b/>
          <w:color w:val="0000FF"/>
          <w:sz w:val="24"/>
        </w:rPr>
        <w:tab/>
      </w:r>
      <w:r>
        <w:rPr>
          <w:rFonts w:ascii="Arial" w:hAnsi="Arial" w:cs="Arial"/>
          <w:b/>
          <w:sz w:val="24"/>
        </w:rPr>
        <w:t>CT aspects on Dynamic management of group-based event monitoring</w:t>
      </w:r>
    </w:p>
    <w:p w14:paraId="711F56EA"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CBC35D8" w14:textId="77777777" w:rsidR="00C831F5" w:rsidRDefault="00C831F5" w:rsidP="00C831F5">
      <w:pPr>
        <w:rPr>
          <w:color w:val="808080"/>
        </w:rPr>
      </w:pPr>
      <w:r>
        <w:rPr>
          <w:color w:val="808080"/>
        </w:rPr>
        <w:t>(Replaces C4-214485)</w:t>
      </w:r>
    </w:p>
    <w:p w14:paraId="6399723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AB973B" w14:textId="34A099E3" w:rsidR="00C831F5" w:rsidRDefault="00C831F5" w:rsidP="00C831F5">
      <w:pPr>
        <w:rPr>
          <w:rFonts w:ascii="Arial" w:hAnsi="Arial" w:cs="Arial"/>
          <w:b/>
          <w:sz w:val="24"/>
        </w:rPr>
      </w:pPr>
      <w:r>
        <w:rPr>
          <w:rFonts w:ascii="Arial" w:hAnsi="Arial" w:cs="Arial"/>
          <w:b/>
          <w:color w:val="0000FF"/>
          <w:sz w:val="24"/>
        </w:rPr>
        <w:t>C4-214693</w:t>
      </w:r>
      <w:r>
        <w:rPr>
          <w:rFonts w:ascii="Arial" w:hAnsi="Arial" w:cs="Arial"/>
          <w:b/>
          <w:color w:val="0000FF"/>
          <w:sz w:val="24"/>
        </w:rPr>
        <w:tab/>
      </w:r>
      <w:r>
        <w:rPr>
          <w:rFonts w:ascii="Arial" w:hAnsi="Arial" w:cs="Arial"/>
          <w:b/>
          <w:sz w:val="24"/>
        </w:rPr>
        <w:t>New WID on CT aspects of Support for Minimization of service Interruption</w:t>
      </w:r>
    </w:p>
    <w:p w14:paraId="73F66325" w14:textId="77777777" w:rsidR="00C831F5" w:rsidRDefault="00C831F5" w:rsidP="00C831F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7EC48BA7" w14:textId="77777777" w:rsidR="00C831F5" w:rsidRDefault="00C831F5" w:rsidP="00C831F5">
      <w:pPr>
        <w:rPr>
          <w:color w:val="808080"/>
        </w:rPr>
      </w:pPr>
      <w:r>
        <w:rPr>
          <w:color w:val="808080"/>
        </w:rPr>
        <w:t>(Replaces C4-214569)</w:t>
      </w:r>
    </w:p>
    <w:p w14:paraId="2F3FD32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3C5E41" w14:textId="46D55ACB" w:rsidR="00C831F5" w:rsidRDefault="00C831F5" w:rsidP="00C831F5">
      <w:pPr>
        <w:rPr>
          <w:rFonts w:ascii="Arial" w:hAnsi="Arial" w:cs="Arial"/>
          <w:b/>
          <w:sz w:val="24"/>
        </w:rPr>
      </w:pPr>
      <w:r>
        <w:rPr>
          <w:rFonts w:ascii="Arial" w:hAnsi="Arial" w:cs="Arial"/>
          <w:b/>
          <w:color w:val="0000FF"/>
          <w:sz w:val="24"/>
        </w:rPr>
        <w:lastRenderedPageBreak/>
        <w:t>C4-214696</w:t>
      </w:r>
      <w:r>
        <w:rPr>
          <w:rFonts w:ascii="Arial" w:hAnsi="Arial" w:cs="Arial"/>
          <w:b/>
          <w:color w:val="0000FF"/>
          <w:sz w:val="24"/>
        </w:rPr>
        <w:tab/>
      </w:r>
      <w:r>
        <w:rPr>
          <w:rFonts w:ascii="Arial" w:hAnsi="Arial" w:cs="Arial"/>
          <w:b/>
          <w:sz w:val="24"/>
        </w:rPr>
        <w:t>LS on crating a new stage 2 TS for SMS-SBI</w:t>
      </w:r>
    </w:p>
    <w:p w14:paraId="54A8DC82"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CT4</w:t>
      </w:r>
    </w:p>
    <w:p w14:paraId="09DA35F0" w14:textId="77777777" w:rsidR="00C831F5" w:rsidRDefault="00C831F5" w:rsidP="00C831F5">
      <w:pPr>
        <w:rPr>
          <w:color w:val="808080"/>
        </w:rPr>
      </w:pPr>
      <w:r>
        <w:rPr>
          <w:color w:val="808080"/>
        </w:rPr>
        <w:t>(Replaces C4-214540)</w:t>
      </w:r>
    </w:p>
    <w:p w14:paraId="27C0B8C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8F0B2" w14:textId="519B8C0B" w:rsidR="00C831F5" w:rsidRDefault="00C831F5" w:rsidP="00C831F5">
      <w:pPr>
        <w:rPr>
          <w:rFonts w:ascii="Arial" w:hAnsi="Arial" w:cs="Arial"/>
          <w:b/>
          <w:sz w:val="24"/>
        </w:rPr>
      </w:pPr>
      <w:r>
        <w:rPr>
          <w:rFonts w:ascii="Arial" w:hAnsi="Arial" w:cs="Arial"/>
          <w:b/>
          <w:color w:val="0000FF"/>
          <w:sz w:val="24"/>
        </w:rPr>
        <w:t>C4-214697</w:t>
      </w:r>
      <w:r>
        <w:rPr>
          <w:rFonts w:ascii="Arial" w:hAnsi="Arial" w:cs="Arial"/>
          <w:b/>
          <w:color w:val="0000FF"/>
          <w:sz w:val="24"/>
        </w:rPr>
        <w:tab/>
      </w:r>
      <w:r>
        <w:rPr>
          <w:rFonts w:ascii="Arial" w:hAnsi="Arial" w:cs="Arial"/>
          <w:b/>
          <w:sz w:val="24"/>
        </w:rPr>
        <w:t>Revised WID on Service-based support for SMS in 5GC</w:t>
      </w:r>
    </w:p>
    <w:p w14:paraId="7507A1C4"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63C95DBE" w14:textId="77777777" w:rsidR="00C831F5" w:rsidRDefault="00C831F5" w:rsidP="00C831F5">
      <w:pPr>
        <w:rPr>
          <w:color w:val="808080"/>
        </w:rPr>
      </w:pPr>
      <w:r>
        <w:rPr>
          <w:color w:val="808080"/>
        </w:rPr>
        <w:t>(Replaces C4-214528)</w:t>
      </w:r>
    </w:p>
    <w:p w14:paraId="01C95755" w14:textId="77777777" w:rsidR="00C831F5" w:rsidRDefault="00C831F5" w:rsidP="00C831F5">
      <w:pPr>
        <w:rPr>
          <w:rFonts w:ascii="Arial" w:hAnsi="Arial" w:cs="Arial"/>
          <w:b/>
        </w:rPr>
      </w:pPr>
      <w:r>
        <w:rPr>
          <w:rFonts w:ascii="Arial" w:hAnsi="Arial" w:cs="Arial"/>
          <w:b/>
        </w:rPr>
        <w:t xml:space="preserve">Abstract: </w:t>
      </w:r>
    </w:p>
    <w:p w14:paraId="2D45EAE2" w14:textId="77777777" w:rsidR="00C831F5" w:rsidRDefault="00C831F5" w:rsidP="00C831F5">
      <w:r>
        <w:t>Revised WID for SMS_SBI</w:t>
      </w:r>
    </w:p>
    <w:p w14:paraId="0A9CFEE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8540B" w14:textId="5847EECF" w:rsidR="00C831F5" w:rsidRDefault="00C831F5" w:rsidP="00C831F5">
      <w:pPr>
        <w:rPr>
          <w:rFonts w:ascii="Arial" w:hAnsi="Arial" w:cs="Arial"/>
          <w:b/>
          <w:sz w:val="24"/>
        </w:rPr>
      </w:pPr>
      <w:r>
        <w:rPr>
          <w:rFonts w:ascii="Arial" w:hAnsi="Arial" w:cs="Arial"/>
          <w:b/>
          <w:color w:val="0000FF"/>
          <w:sz w:val="24"/>
        </w:rPr>
        <w:t>C4-214865</w:t>
      </w:r>
      <w:r>
        <w:rPr>
          <w:rFonts w:ascii="Arial" w:hAnsi="Arial" w:cs="Arial"/>
          <w:b/>
          <w:color w:val="0000FF"/>
          <w:sz w:val="24"/>
        </w:rPr>
        <w:tab/>
      </w:r>
      <w:r>
        <w:rPr>
          <w:rFonts w:ascii="Arial" w:hAnsi="Arial" w:cs="Arial"/>
          <w:b/>
          <w:sz w:val="24"/>
        </w:rPr>
        <w:t>Revised WID on BEPoP</w:t>
      </w:r>
    </w:p>
    <w:p w14:paraId="2FA98448" w14:textId="77777777" w:rsidR="00C831F5" w:rsidRDefault="00C831F5" w:rsidP="00C831F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029C2DEB" w14:textId="77777777" w:rsidR="00C831F5" w:rsidRDefault="00C831F5" w:rsidP="00C831F5">
      <w:pPr>
        <w:rPr>
          <w:color w:val="808080"/>
        </w:rPr>
      </w:pPr>
      <w:r>
        <w:rPr>
          <w:color w:val="808080"/>
        </w:rPr>
        <w:t>(Replaces C4-214560)</w:t>
      </w:r>
    </w:p>
    <w:p w14:paraId="784B7FE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52EBC" w14:textId="77777777" w:rsidR="00C831F5" w:rsidRDefault="00C831F5" w:rsidP="00C831F5">
      <w:pPr>
        <w:pStyle w:val="Heading2"/>
      </w:pPr>
      <w:bookmarkStart w:id="21" w:name="_Toc81397604"/>
      <w:r>
        <w:t>6</w:t>
      </w:r>
      <w:r>
        <w:tab/>
        <w:t>Release 17</w:t>
      </w:r>
      <w:bookmarkEnd w:id="21"/>
    </w:p>
    <w:p w14:paraId="342B063C" w14:textId="77777777" w:rsidR="00C831F5" w:rsidRDefault="00C831F5" w:rsidP="00C831F5">
      <w:pPr>
        <w:pStyle w:val="Heading3"/>
      </w:pPr>
      <w:bookmarkStart w:id="22" w:name="_Toc81397605"/>
      <w:r>
        <w:t>6.1</w:t>
      </w:r>
      <w:r>
        <w:tab/>
        <w:t>CT4 Led WIs</w:t>
      </w:r>
      <w:bookmarkEnd w:id="22"/>
    </w:p>
    <w:p w14:paraId="5F573C60" w14:textId="77777777" w:rsidR="00C831F5" w:rsidRDefault="00C831F5" w:rsidP="00C831F5">
      <w:pPr>
        <w:pStyle w:val="Heading4"/>
      </w:pPr>
      <w:bookmarkStart w:id="23" w:name="_Toc81397606"/>
      <w:r>
        <w:t>6.1.1</w:t>
      </w:r>
      <w:r>
        <w:tab/>
        <w:t>Study on IETF QUIC Transport for 5GC Service Based Interfaces [FS_QUIC]</w:t>
      </w:r>
      <w:bookmarkEnd w:id="23"/>
    </w:p>
    <w:p w14:paraId="056EA9C7" w14:textId="77777777" w:rsidR="00C831F5" w:rsidRDefault="00C831F5" w:rsidP="00C831F5">
      <w:pPr>
        <w:pStyle w:val="Heading4"/>
      </w:pPr>
      <w:bookmarkStart w:id="24" w:name="_Toc81397607"/>
      <w:r>
        <w:t>6.1.2</w:t>
      </w:r>
      <w:r>
        <w:tab/>
        <w:t>Service based Interface protocol improvements [SBIProtoc17]</w:t>
      </w:r>
      <w:bookmarkEnd w:id="24"/>
    </w:p>
    <w:p w14:paraId="5AA15ABB" w14:textId="33997EC5" w:rsidR="00C831F5" w:rsidRDefault="00C831F5" w:rsidP="00C831F5">
      <w:pPr>
        <w:rPr>
          <w:rFonts w:ascii="Arial" w:hAnsi="Arial" w:cs="Arial"/>
          <w:b/>
          <w:sz w:val="24"/>
        </w:rPr>
      </w:pPr>
      <w:r>
        <w:rPr>
          <w:rFonts w:ascii="Arial" w:hAnsi="Arial" w:cs="Arial"/>
          <w:b/>
          <w:color w:val="0000FF"/>
          <w:sz w:val="24"/>
        </w:rPr>
        <w:t>C4-214046</w:t>
      </w:r>
      <w:r>
        <w:rPr>
          <w:rFonts w:ascii="Arial" w:hAnsi="Arial" w:cs="Arial"/>
          <w:b/>
          <w:color w:val="0000FF"/>
          <w:sz w:val="24"/>
        </w:rPr>
        <w:tab/>
      </w:r>
      <w:r>
        <w:rPr>
          <w:rFonts w:ascii="Arial" w:hAnsi="Arial" w:cs="Arial"/>
          <w:b/>
          <w:sz w:val="24"/>
        </w:rPr>
        <w:t>SCP retransmissions</w:t>
      </w:r>
    </w:p>
    <w:p w14:paraId="75B07432"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50C957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12482" w14:textId="773763E0" w:rsidR="00C831F5" w:rsidRDefault="00C831F5" w:rsidP="00C831F5">
      <w:pPr>
        <w:rPr>
          <w:rFonts w:ascii="Arial" w:hAnsi="Arial" w:cs="Arial"/>
          <w:b/>
          <w:sz w:val="24"/>
        </w:rPr>
      </w:pPr>
      <w:r>
        <w:rPr>
          <w:rFonts w:ascii="Arial" w:hAnsi="Arial" w:cs="Arial"/>
          <w:b/>
          <w:color w:val="0000FF"/>
          <w:sz w:val="24"/>
        </w:rPr>
        <w:t>C4-214131</w:t>
      </w:r>
      <w:r>
        <w:rPr>
          <w:rFonts w:ascii="Arial" w:hAnsi="Arial" w:cs="Arial"/>
          <w:b/>
          <w:color w:val="0000FF"/>
          <w:sz w:val="24"/>
        </w:rPr>
        <w:tab/>
      </w:r>
      <w:r>
        <w:rPr>
          <w:rFonts w:ascii="Arial" w:hAnsi="Arial" w:cs="Arial"/>
          <w:b/>
          <w:sz w:val="24"/>
        </w:rPr>
        <w:t>Correct the examples of 3gpp-Sbi-Routing-Binding and 3gpp-Sbi-Binding</w:t>
      </w:r>
    </w:p>
    <w:p w14:paraId="09F2ABA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v17.3.0</w:t>
      </w:r>
      <w:r>
        <w:rPr>
          <w:i/>
        </w:rPr>
        <w:tab/>
        <w:t xml:space="preserve">  CR-0268  Cat: F (Rel-17)</w:t>
      </w:r>
      <w:r>
        <w:rPr>
          <w:i/>
        </w:rPr>
        <w:br/>
      </w:r>
      <w:r>
        <w:rPr>
          <w:i/>
        </w:rPr>
        <w:br/>
      </w:r>
      <w:r>
        <w:rPr>
          <w:i/>
        </w:rPr>
        <w:tab/>
      </w:r>
      <w:r>
        <w:rPr>
          <w:i/>
        </w:rPr>
        <w:tab/>
      </w:r>
      <w:r>
        <w:rPr>
          <w:i/>
        </w:rPr>
        <w:tab/>
      </w:r>
      <w:r>
        <w:rPr>
          <w:i/>
        </w:rPr>
        <w:tab/>
      </w:r>
      <w:r>
        <w:rPr>
          <w:i/>
        </w:rPr>
        <w:tab/>
        <w:t>Source: Huawei</w:t>
      </w:r>
    </w:p>
    <w:p w14:paraId="236A72D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F89B4" w14:textId="57D4F4D1" w:rsidR="00C831F5" w:rsidRDefault="00C831F5" w:rsidP="00C831F5">
      <w:pPr>
        <w:rPr>
          <w:rFonts w:ascii="Arial" w:hAnsi="Arial" w:cs="Arial"/>
          <w:b/>
          <w:sz w:val="24"/>
        </w:rPr>
      </w:pPr>
      <w:r>
        <w:rPr>
          <w:rFonts w:ascii="Arial" w:hAnsi="Arial" w:cs="Arial"/>
          <w:b/>
          <w:color w:val="0000FF"/>
          <w:sz w:val="24"/>
        </w:rPr>
        <w:t>C4-214156</w:t>
      </w:r>
      <w:r>
        <w:rPr>
          <w:rFonts w:ascii="Arial" w:hAnsi="Arial" w:cs="Arial"/>
          <w:b/>
          <w:color w:val="0000FF"/>
          <w:sz w:val="24"/>
        </w:rPr>
        <w:tab/>
      </w:r>
      <w:r>
        <w:rPr>
          <w:rFonts w:ascii="Arial" w:hAnsi="Arial" w:cs="Arial"/>
          <w:b/>
          <w:sz w:val="24"/>
        </w:rPr>
        <w:t>SMSF dual access registration</w:t>
      </w:r>
    </w:p>
    <w:p w14:paraId="2FC66AB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v17.1.0</w:t>
      </w:r>
      <w:r>
        <w:rPr>
          <w:i/>
        </w:rPr>
        <w:tab/>
        <w:t xml:space="preserve">  CR-0085  Cat: F (Rel-17)</w:t>
      </w:r>
      <w:r>
        <w:rPr>
          <w:i/>
        </w:rPr>
        <w:br/>
      </w:r>
      <w:r>
        <w:rPr>
          <w:i/>
        </w:rPr>
        <w:lastRenderedPageBreak/>
        <w:br/>
      </w:r>
      <w:r>
        <w:rPr>
          <w:i/>
        </w:rPr>
        <w:tab/>
      </w:r>
      <w:r>
        <w:rPr>
          <w:i/>
        </w:rPr>
        <w:tab/>
      </w:r>
      <w:r>
        <w:rPr>
          <w:i/>
        </w:rPr>
        <w:tab/>
      </w:r>
      <w:r>
        <w:rPr>
          <w:i/>
        </w:rPr>
        <w:tab/>
      </w:r>
      <w:r>
        <w:rPr>
          <w:i/>
        </w:rPr>
        <w:tab/>
        <w:t>Source: Nokia, Nokia Shanghai Bell</w:t>
      </w:r>
    </w:p>
    <w:p w14:paraId="4DBF638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C4-214602</w:t>
      </w:r>
      <w:r>
        <w:rPr>
          <w:color w:val="993300"/>
          <w:u w:val="single"/>
        </w:rPr>
        <w:t>.</w:t>
      </w:r>
    </w:p>
    <w:p w14:paraId="1FC0D7DC" w14:textId="7C2ED3F0" w:rsidR="00C831F5" w:rsidRDefault="00C831F5" w:rsidP="00C831F5">
      <w:pPr>
        <w:rPr>
          <w:rFonts w:ascii="Arial" w:hAnsi="Arial" w:cs="Arial"/>
          <w:b/>
          <w:sz w:val="24"/>
        </w:rPr>
      </w:pPr>
      <w:r>
        <w:rPr>
          <w:rFonts w:ascii="Arial" w:hAnsi="Arial" w:cs="Arial"/>
          <w:b/>
          <w:color w:val="0000FF"/>
          <w:sz w:val="24"/>
        </w:rPr>
        <w:t>C4-214162</w:t>
      </w:r>
      <w:r>
        <w:rPr>
          <w:rFonts w:ascii="Arial" w:hAnsi="Arial" w:cs="Arial"/>
          <w:b/>
          <w:color w:val="0000FF"/>
          <w:sz w:val="24"/>
        </w:rPr>
        <w:tab/>
      </w:r>
      <w:r>
        <w:rPr>
          <w:rFonts w:ascii="Arial" w:hAnsi="Arial" w:cs="Arial"/>
          <w:b/>
          <w:sz w:val="24"/>
        </w:rPr>
        <w:t>Expected UE Behaviour</w:t>
      </w:r>
    </w:p>
    <w:p w14:paraId="7C8CB5D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CR-0671  Cat: F (Rel-17)</w:t>
      </w:r>
      <w:r>
        <w:rPr>
          <w:i/>
        </w:rPr>
        <w:br/>
      </w:r>
      <w:r>
        <w:rPr>
          <w:i/>
        </w:rPr>
        <w:br/>
      </w:r>
      <w:r>
        <w:rPr>
          <w:i/>
        </w:rPr>
        <w:tab/>
      </w:r>
      <w:r>
        <w:rPr>
          <w:i/>
        </w:rPr>
        <w:tab/>
      </w:r>
      <w:r>
        <w:rPr>
          <w:i/>
        </w:rPr>
        <w:tab/>
      </w:r>
      <w:r>
        <w:rPr>
          <w:i/>
        </w:rPr>
        <w:tab/>
      </w:r>
      <w:r>
        <w:rPr>
          <w:i/>
        </w:rPr>
        <w:tab/>
        <w:t>Source: Nokia, Nokia Shanghai Bell</w:t>
      </w:r>
    </w:p>
    <w:p w14:paraId="65978B6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58E6F" w14:textId="27EE37B7" w:rsidR="00C831F5" w:rsidRDefault="00C831F5" w:rsidP="00C831F5">
      <w:pPr>
        <w:rPr>
          <w:rFonts w:ascii="Arial" w:hAnsi="Arial" w:cs="Arial"/>
          <w:b/>
          <w:sz w:val="24"/>
        </w:rPr>
      </w:pPr>
      <w:r>
        <w:rPr>
          <w:rFonts w:ascii="Arial" w:hAnsi="Arial" w:cs="Arial"/>
          <w:b/>
          <w:color w:val="0000FF"/>
          <w:sz w:val="24"/>
        </w:rPr>
        <w:t>C4-214163</w:t>
      </w:r>
      <w:r>
        <w:rPr>
          <w:rFonts w:ascii="Arial" w:hAnsi="Arial" w:cs="Arial"/>
          <w:b/>
          <w:color w:val="0000FF"/>
          <w:sz w:val="24"/>
        </w:rPr>
        <w:tab/>
      </w:r>
      <w:r>
        <w:rPr>
          <w:rFonts w:ascii="Arial" w:hAnsi="Arial" w:cs="Arial"/>
          <w:b/>
          <w:sz w:val="24"/>
        </w:rPr>
        <w:t>ImsVoPs clarification</w:t>
      </w:r>
    </w:p>
    <w:p w14:paraId="4BBA4AB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CR-0672  Cat: F (Rel-17)</w:t>
      </w:r>
      <w:r>
        <w:rPr>
          <w:i/>
        </w:rPr>
        <w:br/>
      </w:r>
      <w:r>
        <w:rPr>
          <w:i/>
        </w:rPr>
        <w:br/>
      </w:r>
      <w:r>
        <w:rPr>
          <w:i/>
        </w:rPr>
        <w:tab/>
      </w:r>
      <w:r>
        <w:rPr>
          <w:i/>
        </w:rPr>
        <w:tab/>
      </w:r>
      <w:r>
        <w:rPr>
          <w:i/>
        </w:rPr>
        <w:tab/>
      </w:r>
      <w:r>
        <w:rPr>
          <w:i/>
        </w:rPr>
        <w:tab/>
      </w:r>
      <w:r>
        <w:rPr>
          <w:i/>
        </w:rPr>
        <w:tab/>
        <w:t>Source: Nokia, Nokia Shanghai Bell</w:t>
      </w:r>
    </w:p>
    <w:p w14:paraId="21E3B84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C30D5" w14:textId="73BD5181" w:rsidR="00C831F5" w:rsidRDefault="00C831F5" w:rsidP="00C831F5">
      <w:pPr>
        <w:rPr>
          <w:rFonts w:ascii="Arial" w:hAnsi="Arial" w:cs="Arial"/>
          <w:b/>
          <w:sz w:val="24"/>
        </w:rPr>
      </w:pPr>
      <w:r>
        <w:rPr>
          <w:rFonts w:ascii="Arial" w:hAnsi="Arial" w:cs="Arial"/>
          <w:b/>
          <w:color w:val="0000FF"/>
          <w:sz w:val="24"/>
        </w:rPr>
        <w:t>C4-214164</w:t>
      </w:r>
      <w:r>
        <w:rPr>
          <w:rFonts w:ascii="Arial" w:hAnsi="Arial" w:cs="Arial"/>
          <w:b/>
          <w:color w:val="0000FF"/>
          <w:sz w:val="24"/>
        </w:rPr>
        <w:tab/>
      </w:r>
      <w:r>
        <w:rPr>
          <w:rFonts w:ascii="Arial" w:hAnsi="Arial" w:cs="Arial"/>
          <w:b/>
          <w:sz w:val="24"/>
        </w:rPr>
        <w:t>Clarification on the number of Subscribed S-NSSAIs</w:t>
      </w:r>
    </w:p>
    <w:p w14:paraId="4DC0B77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CR-0673  Cat: F (Rel-17)</w:t>
      </w:r>
      <w:r>
        <w:rPr>
          <w:i/>
        </w:rPr>
        <w:br/>
      </w:r>
      <w:r>
        <w:rPr>
          <w:i/>
        </w:rPr>
        <w:br/>
      </w:r>
      <w:r>
        <w:rPr>
          <w:i/>
        </w:rPr>
        <w:tab/>
      </w:r>
      <w:r>
        <w:rPr>
          <w:i/>
        </w:rPr>
        <w:tab/>
      </w:r>
      <w:r>
        <w:rPr>
          <w:i/>
        </w:rPr>
        <w:tab/>
      </w:r>
      <w:r>
        <w:rPr>
          <w:i/>
        </w:rPr>
        <w:tab/>
      </w:r>
      <w:r>
        <w:rPr>
          <w:i/>
        </w:rPr>
        <w:tab/>
        <w:t>Source: Nokia, Nokia Shanghai Bell</w:t>
      </w:r>
    </w:p>
    <w:p w14:paraId="474F508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C4-214582</w:t>
      </w:r>
      <w:r>
        <w:rPr>
          <w:color w:val="993300"/>
          <w:u w:val="single"/>
        </w:rPr>
        <w:t>.</w:t>
      </w:r>
    </w:p>
    <w:p w14:paraId="40ECBFF8" w14:textId="2FE3E2D5" w:rsidR="00C831F5" w:rsidRDefault="00C831F5" w:rsidP="00C831F5">
      <w:pPr>
        <w:rPr>
          <w:rFonts w:ascii="Arial" w:hAnsi="Arial" w:cs="Arial"/>
          <w:b/>
          <w:sz w:val="24"/>
        </w:rPr>
      </w:pPr>
      <w:r>
        <w:rPr>
          <w:rFonts w:ascii="Arial" w:hAnsi="Arial" w:cs="Arial"/>
          <w:b/>
          <w:color w:val="0000FF"/>
          <w:sz w:val="24"/>
        </w:rPr>
        <w:t>C4-214165</w:t>
      </w:r>
      <w:r>
        <w:rPr>
          <w:rFonts w:ascii="Arial" w:hAnsi="Arial" w:cs="Arial"/>
          <w:b/>
          <w:color w:val="0000FF"/>
          <w:sz w:val="24"/>
        </w:rPr>
        <w:tab/>
      </w:r>
      <w:r>
        <w:rPr>
          <w:rFonts w:ascii="Arial" w:hAnsi="Arial" w:cs="Arial"/>
          <w:b/>
          <w:sz w:val="24"/>
        </w:rPr>
        <w:t>Routing Indicator</w:t>
      </w:r>
    </w:p>
    <w:p w14:paraId="16528EF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CR-0674  Cat: F (Rel-17)</w:t>
      </w:r>
      <w:r>
        <w:rPr>
          <w:i/>
        </w:rPr>
        <w:br/>
      </w:r>
      <w:r>
        <w:rPr>
          <w:i/>
        </w:rPr>
        <w:br/>
      </w:r>
      <w:r>
        <w:rPr>
          <w:i/>
        </w:rPr>
        <w:tab/>
      </w:r>
      <w:r>
        <w:rPr>
          <w:i/>
        </w:rPr>
        <w:tab/>
      </w:r>
      <w:r>
        <w:rPr>
          <w:i/>
        </w:rPr>
        <w:tab/>
      </w:r>
      <w:r>
        <w:rPr>
          <w:i/>
        </w:rPr>
        <w:tab/>
      </w:r>
      <w:r>
        <w:rPr>
          <w:i/>
        </w:rPr>
        <w:tab/>
        <w:t>Source: Nokia, Nokia Shanghai Bell</w:t>
      </w:r>
    </w:p>
    <w:p w14:paraId="6597DFB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1C884" w14:textId="5D9C8C6D" w:rsidR="00C831F5" w:rsidRDefault="00C831F5" w:rsidP="00C831F5">
      <w:pPr>
        <w:rPr>
          <w:rFonts w:ascii="Arial" w:hAnsi="Arial" w:cs="Arial"/>
          <w:b/>
          <w:sz w:val="24"/>
        </w:rPr>
      </w:pPr>
      <w:r>
        <w:rPr>
          <w:rFonts w:ascii="Arial" w:hAnsi="Arial" w:cs="Arial"/>
          <w:b/>
          <w:color w:val="0000FF"/>
          <w:sz w:val="24"/>
        </w:rPr>
        <w:t>C4-214166</w:t>
      </w:r>
      <w:r>
        <w:rPr>
          <w:rFonts w:ascii="Arial" w:hAnsi="Arial" w:cs="Arial"/>
          <w:b/>
          <w:color w:val="0000FF"/>
          <w:sz w:val="24"/>
        </w:rPr>
        <w:tab/>
      </w:r>
      <w:r>
        <w:rPr>
          <w:rFonts w:ascii="Arial" w:hAnsi="Arial" w:cs="Arial"/>
          <w:b/>
          <w:sz w:val="24"/>
        </w:rPr>
        <w:t>Compatibility Clarification</w:t>
      </w:r>
    </w:p>
    <w:p w14:paraId="5900ED6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v17.2.0</w:t>
      </w:r>
      <w:r>
        <w:rPr>
          <w:i/>
        </w:rPr>
        <w:tab/>
        <w:t xml:space="preserve">  CR-0107  Cat: F (Rel-17)</w:t>
      </w:r>
      <w:r>
        <w:rPr>
          <w:i/>
        </w:rPr>
        <w:br/>
      </w:r>
      <w:r>
        <w:rPr>
          <w:i/>
        </w:rPr>
        <w:br/>
      </w:r>
      <w:r>
        <w:rPr>
          <w:i/>
        </w:rPr>
        <w:tab/>
      </w:r>
      <w:r>
        <w:rPr>
          <w:i/>
        </w:rPr>
        <w:tab/>
      </w:r>
      <w:r>
        <w:rPr>
          <w:i/>
        </w:rPr>
        <w:tab/>
      </w:r>
      <w:r>
        <w:rPr>
          <w:i/>
        </w:rPr>
        <w:tab/>
      </w:r>
      <w:r>
        <w:rPr>
          <w:i/>
        </w:rPr>
        <w:tab/>
        <w:t>Source: Nokia, Nokia Shanghai Bell</w:t>
      </w:r>
    </w:p>
    <w:p w14:paraId="0487EA4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C4-214583</w:t>
      </w:r>
      <w:r>
        <w:rPr>
          <w:color w:val="993300"/>
          <w:u w:val="single"/>
        </w:rPr>
        <w:t>.</w:t>
      </w:r>
    </w:p>
    <w:p w14:paraId="59C42848" w14:textId="3B49CE01" w:rsidR="00C831F5" w:rsidRDefault="00C831F5" w:rsidP="00C831F5">
      <w:pPr>
        <w:rPr>
          <w:rFonts w:ascii="Arial" w:hAnsi="Arial" w:cs="Arial"/>
          <w:b/>
          <w:sz w:val="24"/>
        </w:rPr>
      </w:pPr>
      <w:r>
        <w:rPr>
          <w:rFonts w:ascii="Arial" w:hAnsi="Arial" w:cs="Arial"/>
          <w:b/>
          <w:color w:val="0000FF"/>
          <w:sz w:val="24"/>
        </w:rPr>
        <w:t>C4-214167</w:t>
      </w:r>
      <w:r>
        <w:rPr>
          <w:rFonts w:ascii="Arial" w:hAnsi="Arial" w:cs="Arial"/>
          <w:b/>
          <w:color w:val="0000FF"/>
          <w:sz w:val="24"/>
        </w:rPr>
        <w:tab/>
      </w:r>
      <w:r>
        <w:rPr>
          <w:rFonts w:ascii="Arial" w:hAnsi="Arial" w:cs="Arial"/>
          <w:b/>
          <w:sz w:val="24"/>
        </w:rPr>
        <w:t>PGW-C+SMF registration time</w:t>
      </w:r>
    </w:p>
    <w:p w14:paraId="6806C6C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CR-0675  Cat: F (Rel-17)</w:t>
      </w:r>
      <w:r>
        <w:rPr>
          <w:i/>
        </w:rPr>
        <w:br/>
      </w:r>
      <w:r>
        <w:rPr>
          <w:i/>
        </w:rPr>
        <w:br/>
      </w:r>
      <w:r>
        <w:rPr>
          <w:i/>
        </w:rPr>
        <w:tab/>
      </w:r>
      <w:r>
        <w:rPr>
          <w:i/>
        </w:rPr>
        <w:tab/>
      </w:r>
      <w:r>
        <w:rPr>
          <w:i/>
        </w:rPr>
        <w:tab/>
      </w:r>
      <w:r>
        <w:rPr>
          <w:i/>
        </w:rPr>
        <w:tab/>
      </w:r>
      <w:r>
        <w:rPr>
          <w:i/>
        </w:rPr>
        <w:tab/>
        <w:t>Source: Nokia, Nokia Shanghai Bell</w:t>
      </w:r>
    </w:p>
    <w:p w14:paraId="289354C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C4-214584</w:t>
      </w:r>
      <w:r>
        <w:rPr>
          <w:color w:val="993300"/>
          <w:u w:val="single"/>
        </w:rPr>
        <w:t>.</w:t>
      </w:r>
    </w:p>
    <w:p w14:paraId="1970E33E" w14:textId="35A5BBDF" w:rsidR="00C831F5" w:rsidRDefault="00C831F5" w:rsidP="00C831F5">
      <w:pPr>
        <w:rPr>
          <w:rFonts w:ascii="Arial" w:hAnsi="Arial" w:cs="Arial"/>
          <w:b/>
          <w:sz w:val="24"/>
        </w:rPr>
      </w:pPr>
      <w:r>
        <w:rPr>
          <w:rFonts w:ascii="Arial" w:hAnsi="Arial" w:cs="Arial"/>
          <w:b/>
          <w:color w:val="0000FF"/>
          <w:sz w:val="24"/>
        </w:rPr>
        <w:t>C4-214169</w:t>
      </w:r>
      <w:r>
        <w:rPr>
          <w:rFonts w:ascii="Arial" w:hAnsi="Arial" w:cs="Arial"/>
          <w:b/>
          <w:color w:val="0000FF"/>
          <w:sz w:val="24"/>
        </w:rPr>
        <w:tab/>
      </w:r>
      <w:r>
        <w:rPr>
          <w:rFonts w:ascii="Arial" w:hAnsi="Arial" w:cs="Arial"/>
          <w:b/>
          <w:sz w:val="24"/>
        </w:rPr>
        <w:t>Application Port ID</w:t>
      </w:r>
    </w:p>
    <w:p w14:paraId="16307E1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CR-0363  Cat: F (Rel-17)</w:t>
      </w:r>
      <w:r>
        <w:rPr>
          <w:i/>
        </w:rPr>
        <w:br/>
      </w:r>
      <w:r>
        <w:rPr>
          <w:i/>
        </w:rPr>
        <w:br/>
      </w:r>
      <w:r>
        <w:rPr>
          <w:i/>
        </w:rPr>
        <w:tab/>
      </w:r>
      <w:r>
        <w:rPr>
          <w:i/>
        </w:rPr>
        <w:tab/>
      </w:r>
      <w:r>
        <w:rPr>
          <w:i/>
        </w:rPr>
        <w:tab/>
      </w:r>
      <w:r>
        <w:rPr>
          <w:i/>
        </w:rPr>
        <w:tab/>
      </w:r>
      <w:r>
        <w:rPr>
          <w:i/>
        </w:rPr>
        <w:tab/>
        <w:t>Source: Nokia, Nokia Shanghai Bell</w:t>
      </w:r>
    </w:p>
    <w:p w14:paraId="797BD6C1"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C4-214585</w:t>
      </w:r>
      <w:r>
        <w:rPr>
          <w:color w:val="993300"/>
          <w:u w:val="single"/>
        </w:rPr>
        <w:t>.</w:t>
      </w:r>
    </w:p>
    <w:p w14:paraId="32251BE0" w14:textId="0508DA6F" w:rsidR="00C831F5" w:rsidRDefault="00C831F5" w:rsidP="00C831F5">
      <w:pPr>
        <w:rPr>
          <w:rFonts w:ascii="Arial" w:hAnsi="Arial" w:cs="Arial"/>
          <w:b/>
          <w:sz w:val="24"/>
        </w:rPr>
      </w:pPr>
      <w:r>
        <w:rPr>
          <w:rFonts w:ascii="Arial" w:hAnsi="Arial" w:cs="Arial"/>
          <w:b/>
          <w:color w:val="0000FF"/>
          <w:sz w:val="24"/>
        </w:rPr>
        <w:t>C4-214173</w:t>
      </w:r>
      <w:r>
        <w:rPr>
          <w:rFonts w:ascii="Arial" w:hAnsi="Arial" w:cs="Arial"/>
          <w:b/>
          <w:color w:val="0000FF"/>
          <w:sz w:val="24"/>
        </w:rPr>
        <w:tab/>
      </w:r>
      <w:r>
        <w:rPr>
          <w:rFonts w:ascii="Arial" w:hAnsi="Arial" w:cs="Arial"/>
          <w:b/>
          <w:sz w:val="24"/>
        </w:rPr>
        <w:t>ContextInfo storage</w:t>
      </w:r>
    </w:p>
    <w:p w14:paraId="204D396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CR-0676  Cat: F (Rel-17)</w:t>
      </w:r>
      <w:r>
        <w:rPr>
          <w:i/>
        </w:rPr>
        <w:br/>
      </w:r>
      <w:r>
        <w:rPr>
          <w:i/>
        </w:rPr>
        <w:br/>
      </w:r>
      <w:r>
        <w:rPr>
          <w:i/>
        </w:rPr>
        <w:tab/>
      </w:r>
      <w:r>
        <w:rPr>
          <w:i/>
        </w:rPr>
        <w:tab/>
      </w:r>
      <w:r>
        <w:rPr>
          <w:i/>
        </w:rPr>
        <w:tab/>
      </w:r>
      <w:r>
        <w:rPr>
          <w:i/>
        </w:rPr>
        <w:tab/>
      </w:r>
      <w:r>
        <w:rPr>
          <w:i/>
        </w:rPr>
        <w:tab/>
        <w:t>Source: Nokia, Nokia Shanghai Bell</w:t>
      </w:r>
    </w:p>
    <w:p w14:paraId="5059DC9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07BA9" w14:textId="515EDDB0" w:rsidR="00C831F5" w:rsidRDefault="00C831F5" w:rsidP="00C831F5">
      <w:pPr>
        <w:rPr>
          <w:rFonts w:ascii="Arial" w:hAnsi="Arial" w:cs="Arial"/>
          <w:b/>
          <w:sz w:val="24"/>
        </w:rPr>
      </w:pPr>
      <w:r>
        <w:rPr>
          <w:rFonts w:ascii="Arial" w:hAnsi="Arial" w:cs="Arial"/>
          <w:b/>
          <w:color w:val="0000FF"/>
          <w:sz w:val="24"/>
        </w:rPr>
        <w:t>C4-214174</w:t>
      </w:r>
      <w:r>
        <w:rPr>
          <w:rFonts w:ascii="Arial" w:hAnsi="Arial" w:cs="Arial"/>
          <w:b/>
          <w:color w:val="0000FF"/>
          <w:sz w:val="24"/>
        </w:rPr>
        <w:tab/>
      </w:r>
      <w:r>
        <w:rPr>
          <w:rFonts w:ascii="Arial" w:hAnsi="Arial" w:cs="Arial"/>
          <w:b/>
          <w:sz w:val="24"/>
        </w:rPr>
        <w:t>ContextInfo storage</w:t>
      </w:r>
    </w:p>
    <w:p w14:paraId="788364F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CR-0364  Cat: F (Rel-17)</w:t>
      </w:r>
      <w:r>
        <w:rPr>
          <w:i/>
        </w:rPr>
        <w:br/>
      </w:r>
      <w:r>
        <w:rPr>
          <w:i/>
        </w:rPr>
        <w:br/>
      </w:r>
      <w:r>
        <w:rPr>
          <w:i/>
        </w:rPr>
        <w:tab/>
      </w:r>
      <w:r>
        <w:rPr>
          <w:i/>
        </w:rPr>
        <w:tab/>
      </w:r>
      <w:r>
        <w:rPr>
          <w:i/>
        </w:rPr>
        <w:tab/>
      </w:r>
      <w:r>
        <w:rPr>
          <w:i/>
        </w:rPr>
        <w:tab/>
      </w:r>
      <w:r>
        <w:rPr>
          <w:i/>
        </w:rPr>
        <w:tab/>
        <w:t>Source: Nokia, Nokia Shanghai Bell</w:t>
      </w:r>
    </w:p>
    <w:p w14:paraId="6A6465B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B81BA" w14:textId="13D9A8C4" w:rsidR="00C831F5" w:rsidRDefault="00C831F5" w:rsidP="00C831F5">
      <w:pPr>
        <w:rPr>
          <w:rFonts w:ascii="Arial" w:hAnsi="Arial" w:cs="Arial"/>
          <w:b/>
          <w:sz w:val="24"/>
        </w:rPr>
      </w:pPr>
      <w:r>
        <w:rPr>
          <w:rFonts w:ascii="Arial" w:hAnsi="Arial" w:cs="Arial"/>
          <w:b/>
          <w:color w:val="0000FF"/>
          <w:sz w:val="24"/>
        </w:rPr>
        <w:t>C4-214175</w:t>
      </w:r>
      <w:r>
        <w:rPr>
          <w:rFonts w:ascii="Arial" w:hAnsi="Arial" w:cs="Arial"/>
          <w:b/>
          <w:color w:val="0000FF"/>
          <w:sz w:val="24"/>
        </w:rPr>
        <w:tab/>
      </w:r>
      <w:r>
        <w:rPr>
          <w:rFonts w:ascii="Arial" w:hAnsi="Arial" w:cs="Arial"/>
          <w:b/>
          <w:sz w:val="24"/>
        </w:rPr>
        <w:t>Combined Search and Retrieval</w:t>
      </w:r>
    </w:p>
    <w:p w14:paraId="2BF4F85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v17.2.0</w:t>
      </w:r>
      <w:r>
        <w:rPr>
          <w:i/>
        </w:rPr>
        <w:tab/>
        <w:t xml:space="preserve">  CR-0042  Cat: B (Rel-17)</w:t>
      </w:r>
      <w:r>
        <w:rPr>
          <w:i/>
        </w:rPr>
        <w:br/>
      </w:r>
      <w:r>
        <w:rPr>
          <w:i/>
        </w:rPr>
        <w:br/>
      </w:r>
      <w:r>
        <w:rPr>
          <w:i/>
        </w:rPr>
        <w:tab/>
      </w:r>
      <w:r>
        <w:rPr>
          <w:i/>
        </w:rPr>
        <w:tab/>
      </w:r>
      <w:r>
        <w:rPr>
          <w:i/>
        </w:rPr>
        <w:tab/>
      </w:r>
      <w:r>
        <w:rPr>
          <w:i/>
        </w:rPr>
        <w:tab/>
      </w:r>
      <w:r>
        <w:rPr>
          <w:i/>
        </w:rPr>
        <w:tab/>
        <w:t>Source: Nokia, Nokia Shanghai Bell</w:t>
      </w:r>
    </w:p>
    <w:p w14:paraId="77823C8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C2C70" w14:textId="078B6026" w:rsidR="00C831F5" w:rsidRDefault="00C831F5" w:rsidP="00C831F5">
      <w:pPr>
        <w:rPr>
          <w:rFonts w:ascii="Arial" w:hAnsi="Arial" w:cs="Arial"/>
          <w:b/>
          <w:sz w:val="24"/>
        </w:rPr>
      </w:pPr>
      <w:r>
        <w:rPr>
          <w:rFonts w:ascii="Arial" w:hAnsi="Arial" w:cs="Arial"/>
          <w:b/>
          <w:color w:val="0000FF"/>
          <w:sz w:val="24"/>
        </w:rPr>
        <w:t>C4-214201</w:t>
      </w:r>
      <w:r>
        <w:rPr>
          <w:rFonts w:ascii="Arial" w:hAnsi="Arial" w:cs="Arial"/>
          <w:b/>
          <w:color w:val="0000FF"/>
          <w:sz w:val="24"/>
        </w:rPr>
        <w:tab/>
      </w:r>
      <w:r>
        <w:rPr>
          <w:rFonts w:ascii="Arial" w:hAnsi="Arial" w:cs="Arial"/>
          <w:b/>
          <w:sz w:val="24"/>
        </w:rPr>
        <w:t>Patch alignment</w:t>
      </w:r>
    </w:p>
    <w:p w14:paraId="7BD5BCF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v17.1.0</w:t>
      </w:r>
      <w:r>
        <w:rPr>
          <w:i/>
        </w:rPr>
        <w:tab/>
        <w:t xml:space="preserve">  CR-0079  Cat: F (Rel-17)</w:t>
      </w:r>
      <w:r>
        <w:rPr>
          <w:i/>
        </w:rPr>
        <w:br/>
      </w:r>
      <w:r>
        <w:rPr>
          <w:i/>
        </w:rPr>
        <w:br/>
      </w:r>
      <w:r>
        <w:rPr>
          <w:i/>
        </w:rPr>
        <w:tab/>
      </w:r>
      <w:r>
        <w:rPr>
          <w:i/>
        </w:rPr>
        <w:tab/>
      </w:r>
      <w:r>
        <w:rPr>
          <w:i/>
        </w:rPr>
        <w:tab/>
      </w:r>
      <w:r>
        <w:rPr>
          <w:i/>
        </w:rPr>
        <w:tab/>
      </w:r>
      <w:r>
        <w:rPr>
          <w:i/>
        </w:rPr>
        <w:tab/>
        <w:t>Source: Nokia, Nokia Shanghai Bell</w:t>
      </w:r>
    </w:p>
    <w:p w14:paraId="691BC38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C4-214586</w:t>
      </w:r>
      <w:r>
        <w:rPr>
          <w:color w:val="993300"/>
          <w:u w:val="single"/>
        </w:rPr>
        <w:t>.</w:t>
      </w:r>
    </w:p>
    <w:p w14:paraId="08F44609" w14:textId="7E91BC83" w:rsidR="00C831F5" w:rsidRDefault="00C831F5" w:rsidP="00C831F5">
      <w:pPr>
        <w:rPr>
          <w:rFonts w:ascii="Arial" w:hAnsi="Arial" w:cs="Arial"/>
          <w:b/>
          <w:sz w:val="24"/>
        </w:rPr>
      </w:pPr>
      <w:r>
        <w:rPr>
          <w:rFonts w:ascii="Arial" w:hAnsi="Arial" w:cs="Arial"/>
          <w:b/>
          <w:color w:val="0000FF"/>
          <w:sz w:val="24"/>
        </w:rPr>
        <w:t>C4-214202</w:t>
      </w:r>
      <w:r>
        <w:rPr>
          <w:rFonts w:ascii="Arial" w:hAnsi="Arial" w:cs="Arial"/>
          <w:b/>
          <w:color w:val="0000FF"/>
          <w:sz w:val="24"/>
        </w:rPr>
        <w:tab/>
      </w:r>
      <w:r>
        <w:rPr>
          <w:rFonts w:ascii="Arial" w:hAnsi="Arial" w:cs="Arial"/>
          <w:b/>
          <w:sz w:val="24"/>
        </w:rPr>
        <w:t>Retrieval of multiple Repository Data</w:t>
      </w:r>
    </w:p>
    <w:p w14:paraId="635AF41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v17.1.0</w:t>
      </w:r>
      <w:r>
        <w:rPr>
          <w:i/>
        </w:rPr>
        <w:tab/>
        <w:t xml:space="preserve">  CR-0080  Cat: F (Rel-17)</w:t>
      </w:r>
      <w:r>
        <w:rPr>
          <w:i/>
        </w:rPr>
        <w:br/>
      </w:r>
      <w:r>
        <w:rPr>
          <w:i/>
        </w:rPr>
        <w:br/>
      </w:r>
      <w:r>
        <w:rPr>
          <w:i/>
        </w:rPr>
        <w:tab/>
      </w:r>
      <w:r>
        <w:rPr>
          <w:i/>
        </w:rPr>
        <w:tab/>
      </w:r>
      <w:r>
        <w:rPr>
          <w:i/>
        </w:rPr>
        <w:tab/>
      </w:r>
      <w:r>
        <w:rPr>
          <w:i/>
        </w:rPr>
        <w:tab/>
      </w:r>
      <w:r>
        <w:rPr>
          <w:i/>
        </w:rPr>
        <w:tab/>
        <w:t>Source: Nokia, Nokia Shanghai Bell</w:t>
      </w:r>
    </w:p>
    <w:p w14:paraId="1A9A09B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C4-214587</w:t>
      </w:r>
      <w:r>
        <w:rPr>
          <w:color w:val="993300"/>
          <w:u w:val="single"/>
        </w:rPr>
        <w:t>.</w:t>
      </w:r>
    </w:p>
    <w:p w14:paraId="37F9DD02" w14:textId="0E558731" w:rsidR="00C831F5" w:rsidRDefault="00C831F5" w:rsidP="00C831F5">
      <w:pPr>
        <w:rPr>
          <w:rFonts w:ascii="Arial" w:hAnsi="Arial" w:cs="Arial"/>
          <w:b/>
          <w:sz w:val="24"/>
        </w:rPr>
      </w:pPr>
      <w:r>
        <w:rPr>
          <w:rFonts w:ascii="Arial" w:hAnsi="Arial" w:cs="Arial"/>
          <w:b/>
          <w:color w:val="0000FF"/>
          <w:sz w:val="24"/>
        </w:rPr>
        <w:t>C4-214221</w:t>
      </w:r>
      <w:r>
        <w:rPr>
          <w:rFonts w:ascii="Arial" w:hAnsi="Arial" w:cs="Arial"/>
          <w:b/>
          <w:color w:val="0000FF"/>
          <w:sz w:val="24"/>
        </w:rPr>
        <w:tab/>
      </w:r>
      <w:r>
        <w:rPr>
          <w:rFonts w:ascii="Arial" w:hAnsi="Arial" w:cs="Arial"/>
          <w:b/>
          <w:sz w:val="24"/>
        </w:rPr>
        <w:t>SCP response in NRF error scenarios</w:t>
      </w:r>
    </w:p>
    <w:p w14:paraId="5C3991B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v17.3.0</w:t>
      </w:r>
      <w:r>
        <w:rPr>
          <w:i/>
        </w:rPr>
        <w:tab/>
        <w:t xml:space="preserve">  CR-0269  Cat: F (Rel-17)</w:t>
      </w:r>
      <w:r>
        <w:rPr>
          <w:i/>
        </w:rPr>
        <w:br/>
      </w:r>
      <w:r>
        <w:rPr>
          <w:i/>
        </w:rPr>
        <w:br/>
      </w:r>
      <w:r>
        <w:rPr>
          <w:i/>
        </w:rPr>
        <w:tab/>
      </w:r>
      <w:r>
        <w:rPr>
          <w:i/>
        </w:rPr>
        <w:tab/>
      </w:r>
      <w:r>
        <w:rPr>
          <w:i/>
        </w:rPr>
        <w:tab/>
      </w:r>
      <w:r>
        <w:rPr>
          <w:i/>
        </w:rPr>
        <w:tab/>
      </w:r>
      <w:r>
        <w:rPr>
          <w:i/>
        </w:rPr>
        <w:tab/>
        <w:t>Source: Nokia, Nokia Shanghai Bell</w:t>
      </w:r>
    </w:p>
    <w:p w14:paraId="178942A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C4-214674</w:t>
      </w:r>
      <w:r>
        <w:rPr>
          <w:color w:val="993300"/>
          <w:u w:val="single"/>
        </w:rPr>
        <w:t>.</w:t>
      </w:r>
    </w:p>
    <w:p w14:paraId="023026EA" w14:textId="3590DA08" w:rsidR="00C831F5" w:rsidRDefault="00C831F5" w:rsidP="00C831F5">
      <w:pPr>
        <w:rPr>
          <w:rFonts w:ascii="Arial" w:hAnsi="Arial" w:cs="Arial"/>
          <w:b/>
          <w:sz w:val="24"/>
        </w:rPr>
      </w:pPr>
      <w:r>
        <w:rPr>
          <w:rFonts w:ascii="Arial" w:hAnsi="Arial" w:cs="Arial"/>
          <w:b/>
          <w:color w:val="0000FF"/>
          <w:sz w:val="24"/>
        </w:rPr>
        <w:t>C4-214222</w:t>
      </w:r>
      <w:r>
        <w:rPr>
          <w:rFonts w:ascii="Arial" w:hAnsi="Arial" w:cs="Arial"/>
          <w:b/>
          <w:color w:val="0000FF"/>
          <w:sz w:val="24"/>
        </w:rPr>
        <w:tab/>
      </w:r>
      <w:r>
        <w:rPr>
          <w:rFonts w:ascii="Arial" w:hAnsi="Arial" w:cs="Arial"/>
          <w:b/>
          <w:sz w:val="24"/>
        </w:rPr>
        <w:t>Missing errors in AMF APIs</w:t>
      </w:r>
    </w:p>
    <w:p w14:paraId="1272438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CR-0578  Cat: F (Rel-17)</w:t>
      </w:r>
      <w:r>
        <w:rPr>
          <w:i/>
        </w:rPr>
        <w:br/>
      </w:r>
      <w:r>
        <w:rPr>
          <w:i/>
        </w:rPr>
        <w:br/>
      </w:r>
      <w:r>
        <w:rPr>
          <w:i/>
        </w:rPr>
        <w:tab/>
      </w:r>
      <w:r>
        <w:rPr>
          <w:i/>
        </w:rPr>
        <w:tab/>
      </w:r>
      <w:r>
        <w:rPr>
          <w:i/>
        </w:rPr>
        <w:tab/>
      </w:r>
      <w:r>
        <w:rPr>
          <w:i/>
        </w:rPr>
        <w:tab/>
      </w:r>
      <w:r>
        <w:rPr>
          <w:i/>
        </w:rPr>
        <w:tab/>
        <w:t>Source: Nokia, Nokia Shanghai Bell</w:t>
      </w:r>
    </w:p>
    <w:p w14:paraId="7D4C91B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92F04" w14:textId="730C5145" w:rsidR="00C831F5" w:rsidRDefault="00C831F5" w:rsidP="00C831F5">
      <w:pPr>
        <w:rPr>
          <w:rFonts w:ascii="Arial" w:hAnsi="Arial" w:cs="Arial"/>
          <w:b/>
          <w:sz w:val="24"/>
        </w:rPr>
      </w:pPr>
      <w:r>
        <w:rPr>
          <w:rFonts w:ascii="Arial" w:hAnsi="Arial" w:cs="Arial"/>
          <w:b/>
          <w:color w:val="0000FF"/>
          <w:sz w:val="24"/>
        </w:rPr>
        <w:lastRenderedPageBreak/>
        <w:t>C4-214223</w:t>
      </w:r>
      <w:r>
        <w:rPr>
          <w:rFonts w:ascii="Arial" w:hAnsi="Arial" w:cs="Arial"/>
          <w:b/>
          <w:color w:val="0000FF"/>
          <w:sz w:val="24"/>
        </w:rPr>
        <w:tab/>
      </w:r>
      <w:r>
        <w:rPr>
          <w:rFonts w:ascii="Arial" w:hAnsi="Arial" w:cs="Arial"/>
          <w:b/>
          <w:sz w:val="24"/>
        </w:rPr>
        <w:t>Via header encoding</w:t>
      </w:r>
    </w:p>
    <w:p w14:paraId="2340646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v17.3.0</w:t>
      </w:r>
      <w:r>
        <w:rPr>
          <w:i/>
        </w:rPr>
        <w:tab/>
        <w:t xml:space="preserve">  CR-0270  Cat: F (Rel-17)</w:t>
      </w:r>
      <w:r>
        <w:rPr>
          <w:i/>
        </w:rPr>
        <w:br/>
      </w:r>
      <w:r>
        <w:rPr>
          <w:i/>
        </w:rPr>
        <w:br/>
      </w:r>
      <w:r>
        <w:rPr>
          <w:i/>
        </w:rPr>
        <w:tab/>
      </w:r>
      <w:r>
        <w:rPr>
          <w:i/>
        </w:rPr>
        <w:tab/>
      </w:r>
      <w:r>
        <w:rPr>
          <w:i/>
        </w:rPr>
        <w:tab/>
      </w:r>
      <w:r>
        <w:rPr>
          <w:i/>
        </w:rPr>
        <w:tab/>
      </w:r>
      <w:r>
        <w:rPr>
          <w:i/>
        </w:rPr>
        <w:tab/>
        <w:t>Source: Nokia, Nokia Shanghai Bell</w:t>
      </w:r>
    </w:p>
    <w:p w14:paraId="2D9DCE6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6C432" w14:textId="7C516033" w:rsidR="00C831F5" w:rsidRDefault="00C831F5" w:rsidP="00C831F5">
      <w:pPr>
        <w:rPr>
          <w:rFonts w:ascii="Arial" w:hAnsi="Arial" w:cs="Arial"/>
          <w:b/>
          <w:sz w:val="24"/>
        </w:rPr>
      </w:pPr>
      <w:r>
        <w:rPr>
          <w:rFonts w:ascii="Arial" w:hAnsi="Arial" w:cs="Arial"/>
          <w:b/>
          <w:color w:val="0000FF"/>
          <w:sz w:val="24"/>
        </w:rPr>
        <w:t>C4-214224</w:t>
      </w:r>
      <w:r>
        <w:rPr>
          <w:rFonts w:ascii="Arial" w:hAnsi="Arial" w:cs="Arial"/>
          <w:b/>
          <w:color w:val="0000FF"/>
          <w:sz w:val="24"/>
        </w:rPr>
        <w:tab/>
      </w:r>
      <w:r>
        <w:rPr>
          <w:rFonts w:ascii="Arial" w:hAnsi="Arial" w:cs="Arial"/>
          <w:b/>
          <w:sz w:val="24"/>
        </w:rPr>
        <w:t>N1N2MsgTxfrFailureNotification due to higher priority N1N2MessageTransfer request</w:t>
      </w:r>
    </w:p>
    <w:p w14:paraId="01D5249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CR-0579  Cat: F (Rel-17)</w:t>
      </w:r>
      <w:r>
        <w:rPr>
          <w:i/>
        </w:rPr>
        <w:br/>
      </w:r>
      <w:r>
        <w:rPr>
          <w:i/>
        </w:rPr>
        <w:br/>
      </w:r>
      <w:r>
        <w:rPr>
          <w:i/>
        </w:rPr>
        <w:tab/>
      </w:r>
      <w:r>
        <w:rPr>
          <w:i/>
        </w:rPr>
        <w:tab/>
      </w:r>
      <w:r>
        <w:rPr>
          <w:i/>
        </w:rPr>
        <w:tab/>
      </w:r>
      <w:r>
        <w:rPr>
          <w:i/>
        </w:rPr>
        <w:tab/>
      </w:r>
      <w:r>
        <w:rPr>
          <w:i/>
        </w:rPr>
        <w:tab/>
        <w:t>Source: Nokia, Nokia Shanghai Bell</w:t>
      </w:r>
    </w:p>
    <w:p w14:paraId="6047284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E48627" w14:textId="3F2DFED6" w:rsidR="00C831F5" w:rsidRDefault="00C831F5" w:rsidP="00C831F5">
      <w:pPr>
        <w:rPr>
          <w:rFonts w:ascii="Arial" w:hAnsi="Arial" w:cs="Arial"/>
          <w:b/>
          <w:sz w:val="24"/>
        </w:rPr>
      </w:pPr>
      <w:r>
        <w:rPr>
          <w:rFonts w:ascii="Arial" w:hAnsi="Arial" w:cs="Arial"/>
          <w:b/>
          <w:color w:val="0000FF"/>
          <w:sz w:val="24"/>
        </w:rPr>
        <w:t>C4-214225</w:t>
      </w:r>
      <w:r>
        <w:rPr>
          <w:rFonts w:ascii="Arial" w:hAnsi="Arial" w:cs="Arial"/>
          <w:b/>
          <w:color w:val="0000FF"/>
          <w:sz w:val="24"/>
        </w:rPr>
        <w:tab/>
      </w:r>
      <w:r>
        <w:rPr>
          <w:rFonts w:ascii="Arial" w:hAnsi="Arial" w:cs="Arial"/>
          <w:b/>
          <w:sz w:val="24"/>
        </w:rPr>
        <w:t>Returning the interPlmnFqdn attribute in NFProfile in NF Discovery response</w:t>
      </w:r>
    </w:p>
    <w:p w14:paraId="7E12663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CR-0551  Cat: F (Rel-17)</w:t>
      </w:r>
      <w:r>
        <w:rPr>
          <w:i/>
        </w:rPr>
        <w:br/>
      </w:r>
      <w:r>
        <w:rPr>
          <w:i/>
        </w:rPr>
        <w:br/>
      </w:r>
      <w:r>
        <w:rPr>
          <w:i/>
        </w:rPr>
        <w:tab/>
      </w:r>
      <w:r>
        <w:rPr>
          <w:i/>
        </w:rPr>
        <w:tab/>
      </w:r>
      <w:r>
        <w:rPr>
          <w:i/>
        </w:rPr>
        <w:tab/>
      </w:r>
      <w:r>
        <w:rPr>
          <w:i/>
        </w:rPr>
        <w:tab/>
      </w:r>
      <w:r>
        <w:rPr>
          <w:i/>
        </w:rPr>
        <w:tab/>
        <w:t>Source: Nokia, Nokia Shanghai Bell</w:t>
      </w:r>
    </w:p>
    <w:p w14:paraId="2B53228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C4-214675</w:t>
      </w:r>
      <w:r>
        <w:rPr>
          <w:color w:val="993300"/>
          <w:u w:val="single"/>
        </w:rPr>
        <w:t>.</w:t>
      </w:r>
    </w:p>
    <w:p w14:paraId="62961E2C" w14:textId="44EBB3AB" w:rsidR="00C831F5" w:rsidRDefault="00C831F5" w:rsidP="00C831F5">
      <w:pPr>
        <w:rPr>
          <w:rFonts w:ascii="Arial" w:hAnsi="Arial" w:cs="Arial"/>
          <w:b/>
          <w:sz w:val="24"/>
        </w:rPr>
      </w:pPr>
      <w:r>
        <w:rPr>
          <w:rFonts w:ascii="Arial" w:hAnsi="Arial" w:cs="Arial"/>
          <w:b/>
          <w:color w:val="0000FF"/>
          <w:sz w:val="24"/>
        </w:rPr>
        <w:t>C4-214255</w:t>
      </w:r>
      <w:r>
        <w:rPr>
          <w:rFonts w:ascii="Arial" w:hAnsi="Arial" w:cs="Arial"/>
          <w:b/>
          <w:color w:val="0000FF"/>
          <w:sz w:val="24"/>
        </w:rPr>
        <w:tab/>
      </w:r>
      <w:r>
        <w:rPr>
          <w:rFonts w:ascii="Arial" w:hAnsi="Arial" w:cs="Arial"/>
          <w:b/>
          <w:sz w:val="24"/>
        </w:rPr>
        <w:t>SMF Response in case of AN-Requested PDU Session Resource Release</w:t>
      </w:r>
    </w:p>
    <w:p w14:paraId="1E51A6F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CR-0471  Cat: B (Rel-17)</w:t>
      </w:r>
      <w:r>
        <w:rPr>
          <w:i/>
        </w:rPr>
        <w:br/>
      </w:r>
      <w:r>
        <w:rPr>
          <w:i/>
        </w:rPr>
        <w:br/>
      </w:r>
      <w:r>
        <w:rPr>
          <w:i/>
        </w:rPr>
        <w:tab/>
      </w:r>
      <w:r>
        <w:rPr>
          <w:i/>
        </w:rPr>
        <w:tab/>
      </w:r>
      <w:r>
        <w:rPr>
          <w:i/>
        </w:rPr>
        <w:tab/>
      </w:r>
      <w:r>
        <w:rPr>
          <w:i/>
        </w:rPr>
        <w:tab/>
      </w:r>
      <w:r>
        <w:rPr>
          <w:i/>
        </w:rPr>
        <w:tab/>
        <w:t>Source: Samsung</w:t>
      </w:r>
    </w:p>
    <w:p w14:paraId="60F2F76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C4-214630</w:t>
      </w:r>
      <w:r>
        <w:rPr>
          <w:color w:val="993300"/>
          <w:u w:val="single"/>
        </w:rPr>
        <w:t>.</w:t>
      </w:r>
    </w:p>
    <w:p w14:paraId="21587247" w14:textId="63CA5A77" w:rsidR="00C831F5" w:rsidRDefault="00C831F5" w:rsidP="00C831F5">
      <w:pPr>
        <w:rPr>
          <w:rFonts w:ascii="Arial" w:hAnsi="Arial" w:cs="Arial"/>
          <w:b/>
          <w:sz w:val="24"/>
        </w:rPr>
      </w:pPr>
      <w:r>
        <w:rPr>
          <w:rFonts w:ascii="Arial" w:hAnsi="Arial" w:cs="Arial"/>
          <w:b/>
          <w:color w:val="0000FF"/>
          <w:sz w:val="24"/>
        </w:rPr>
        <w:t>C4-214279</w:t>
      </w:r>
      <w:r>
        <w:rPr>
          <w:rFonts w:ascii="Arial" w:hAnsi="Arial" w:cs="Arial"/>
          <w:b/>
          <w:color w:val="0000FF"/>
          <w:sz w:val="24"/>
        </w:rPr>
        <w:tab/>
      </w:r>
      <w:r>
        <w:rPr>
          <w:rFonts w:ascii="Arial" w:hAnsi="Arial" w:cs="Arial"/>
          <w:b/>
          <w:sz w:val="24"/>
        </w:rPr>
        <w:t>Shared Session Management Subscription Data</w:t>
      </w:r>
    </w:p>
    <w:p w14:paraId="1C718E7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CR-0678  Cat: B (Rel-17)</w:t>
      </w:r>
      <w:r>
        <w:rPr>
          <w:i/>
        </w:rPr>
        <w:br/>
      </w:r>
      <w:r>
        <w:rPr>
          <w:i/>
        </w:rPr>
        <w:br/>
      </w:r>
      <w:r>
        <w:rPr>
          <w:i/>
        </w:rPr>
        <w:tab/>
      </w:r>
      <w:r>
        <w:rPr>
          <w:i/>
        </w:rPr>
        <w:tab/>
      </w:r>
      <w:r>
        <w:rPr>
          <w:i/>
        </w:rPr>
        <w:tab/>
      </w:r>
      <w:r>
        <w:rPr>
          <w:i/>
        </w:rPr>
        <w:tab/>
      </w:r>
      <w:r>
        <w:rPr>
          <w:i/>
        </w:rPr>
        <w:tab/>
        <w:t>Source: Nokia, Nokia Shanghai Bell</w:t>
      </w:r>
    </w:p>
    <w:p w14:paraId="3F23ABD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C4-214589</w:t>
      </w:r>
      <w:r>
        <w:rPr>
          <w:color w:val="993300"/>
          <w:u w:val="single"/>
        </w:rPr>
        <w:t>.</w:t>
      </w:r>
    </w:p>
    <w:p w14:paraId="64FD6198" w14:textId="46F48794" w:rsidR="00C831F5" w:rsidRDefault="00C831F5" w:rsidP="00C831F5">
      <w:pPr>
        <w:rPr>
          <w:rFonts w:ascii="Arial" w:hAnsi="Arial" w:cs="Arial"/>
          <w:b/>
          <w:sz w:val="24"/>
        </w:rPr>
      </w:pPr>
      <w:r>
        <w:rPr>
          <w:rFonts w:ascii="Arial" w:hAnsi="Arial" w:cs="Arial"/>
          <w:b/>
          <w:color w:val="0000FF"/>
          <w:sz w:val="24"/>
        </w:rPr>
        <w:t>C4-214306</w:t>
      </w:r>
      <w:r>
        <w:rPr>
          <w:rFonts w:ascii="Arial" w:hAnsi="Arial" w:cs="Arial"/>
          <w:b/>
          <w:color w:val="0000FF"/>
          <w:sz w:val="24"/>
        </w:rPr>
        <w:tab/>
      </w:r>
      <w:r>
        <w:rPr>
          <w:rFonts w:ascii="Arial" w:hAnsi="Arial" w:cs="Arial"/>
          <w:b/>
          <w:sz w:val="24"/>
        </w:rPr>
        <w:t>Discussion on NRF NFDiscovery service’s features definition</w:t>
      </w:r>
    </w:p>
    <w:p w14:paraId="1828EAF4"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0C51F15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21082" w14:textId="4655F5AF" w:rsidR="00C831F5" w:rsidRDefault="00C831F5" w:rsidP="00C831F5">
      <w:pPr>
        <w:rPr>
          <w:rFonts w:ascii="Arial" w:hAnsi="Arial" w:cs="Arial"/>
          <w:b/>
          <w:sz w:val="24"/>
        </w:rPr>
      </w:pPr>
      <w:r>
        <w:rPr>
          <w:rFonts w:ascii="Arial" w:hAnsi="Arial" w:cs="Arial"/>
          <w:b/>
          <w:color w:val="0000FF"/>
          <w:sz w:val="24"/>
        </w:rPr>
        <w:t>C4-214307</w:t>
      </w:r>
      <w:r>
        <w:rPr>
          <w:rFonts w:ascii="Arial" w:hAnsi="Arial" w:cs="Arial"/>
          <w:b/>
          <w:color w:val="0000FF"/>
          <w:sz w:val="24"/>
        </w:rPr>
        <w:tab/>
      </w:r>
      <w:r>
        <w:rPr>
          <w:rFonts w:ascii="Arial" w:hAnsi="Arial" w:cs="Arial"/>
          <w:b/>
          <w:sz w:val="24"/>
        </w:rPr>
        <w:t>Rel-17 NFDiscovery features</w:t>
      </w:r>
    </w:p>
    <w:p w14:paraId="015D668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CR-0561  Cat: F (Rel-17)</w:t>
      </w:r>
      <w:r>
        <w:rPr>
          <w:i/>
        </w:rPr>
        <w:br/>
      </w:r>
      <w:r>
        <w:rPr>
          <w:i/>
        </w:rPr>
        <w:br/>
      </w:r>
      <w:r>
        <w:rPr>
          <w:i/>
        </w:rPr>
        <w:tab/>
      </w:r>
      <w:r>
        <w:rPr>
          <w:i/>
        </w:rPr>
        <w:tab/>
      </w:r>
      <w:r>
        <w:rPr>
          <w:i/>
        </w:rPr>
        <w:tab/>
      </w:r>
      <w:r>
        <w:rPr>
          <w:i/>
        </w:rPr>
        <w:tab/>
      </w:r>
      <w:r>
        <w:rPr>
          <w:i/>
        </w:rPr>
        <w:tab/>
        <w:t>Source: Nokia, Nokia Shanghai Bell</w:t>
      </w:r>
    </w:p>
    <w:p w14:paraId="3DA0C83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C4-214617</w:t>
      </w:r>
      <w:r>
        <w:rPr>
          <w:color w:val="993300"/>
          <w:u w:val="single"/>
        </w:rPr>
        <w:t>.</w:t>
      </w:r>
    </w:p>
    <w:p w14:paraId="6ABF0893" w14:textId="6052124C" w:rsidR="00C831F5" w:rsidRDefault="00C831F5" w:rsidP="00C831F5">
      <w:pPr>
        <w:rPr>
          <w:rFonts w:ascii="Arial" w:hAnsi="Arial" w:cs="Arial"/>
          <w:b/>
          <w:sz w:val="24"/>
        </w:rPr>
      </w:pPr>
      <w:r>
        <w:rPr>
          <w:rFonts w:ascii="Arial" w:hAnsi="Arial" w:cs="Arial"/>
          <w:b/>
          <w:color w:val="0000FF"/>
          <w:sz w:val="24"/>
        </w:rPr>
        <w:lastRenderedPageBreak/>
        <w:t>C4-214342</w:t>
      </w:r>
      <w:r>
        <w:rPr>
          <w:rFonts w:ascii="Arial" w:hAnsi="Arial" w:cs="Arial"/>
          <w:b/>
          <w:color w:val="0000FF"/>
          <w:sz w:val="24"/>
        </w:rPr>
        <w:tab/>
      </w:r>
      <w:r>
        <w:rPr>
          <w:rFonts w:ascii="Arial" w:hAnsi="Arial" w:cs="Arial"/>
          <w:b/>
          <w:sz w:val="24"/>
        </w:rPr>
        <w:t>Clarification of handling of slice "SD ranges"</w:t>
      </w:r>
    </w:p>
    <w:p w14:paraId="0A111F1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CR-0566  Cat: F (Rel-17)</w:t>
      </w:r>
      <w:r>
        <w:rPr>
          <w:i/>
        </w:rPr>
        <w:br/>
      </w:r>
      <w:r>
        <w:rPr>
          <w:i/>
        </w:rPr>
        <w:br/>
      </w:r>
      <w:r>
        <w:rPr>
          <w:i/>
        </w:rPr>
        <w:tab/>
      </w:r>
      <w:r>
        <w:rPr>
          <w:i/>
        </w:rPr>
        <w:tab/>
      </w:r>
      <w:r>
        <w:rPr>
          <w:i/>
        </w:rPr>
        <w:tab/>
      </w:r>
      <w:r>
        <w:rPr>
          <w:i/>
        </w:rPr>
        <w:tab/>
      </w:r>
      <w:r>
        <w:rPr>
          <w:i/>
        </w:rPr>
        <w:tab/>
        <w:t>Source: Ericsson, AT&amp;T</w:t>
      </w:r>
    </w:p>
    <w:p w14:paraId="17442FC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4E3B2" w14:textId="0335C3A2" w:rsidR="00C831F5" w:rsidRDefault="00C831F5" w:rsidP="00C831F5">
      <w:pPr>
        <w:rPr>
          <w:rFonts w:ascii="Arial" w:hAnsi="Arial" w:cs="Arial"/>
          <w:b/>
          <w:sz w:val="24"/>
        </w:rPr>
      </w:pPr>
      <w:r>
        <w:rPr>
          <w:rFonts w:ascii="Arial" w:hAnsi="Arial" w:cs="Arial"/>
          <w:b/>
          <w:color w:val="0000FF"/>
          <w:sz w:val="24"/>
        </w:rPr>
        <w:t>C4-214343</w:t>
      </w:r>
      <w:r>
        <w:rPr>
          <w:rFonts w:ascii="Arial" w:hAnsi="Arial" w:cs="Arial"/>
          <w:b/>
          <w:color w:val="0000FF"/>
          <w:sz w:val="24"/>
        </w:rPr>
        <w:tab/>
      </w:r>
      <w:r>
        <w:rPr>
          <w:rFonts w:ascii="Arial" w:hAnsi="Arial" w:cs="Arial"/>
          <w:b/>
          <w:sz w:val="24"/>
        </w:rPr>
        <w:t>Evolution of UPU delivery mechanism</w:t>
      </w:r>
    </w:p>
    <w:p w14:paraId="62F5380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CR-0684  Cat: B (Rel-17)</w:t>
      </w:r>
      <w:r>
        <w:rPr>
          <w:i/>
        </w:rPr>
        <w:br/>
      </w:r>
      <w:r>
        <w:rPr>
          <w:i/>
        </w:rPr>
        <w:br/>
      </w:r>
      <w:r>
        <w:rPr>
          <w:i/>
        </w:rPr>
        <w:tab/>
      </w:r>
      <w:r>
        <w:rPr>
          <w:i/>
        </w:rPr>
        <w:tab/>
      </w:r>
      <w:r>
        <w:rPr>
          <w:i/>
        </w:rPr>
        <w:tab/>
      </w:r>
      <w:r>
        <w:rPr>
          <w:i/>
        </w:rPr>
        <w:tab/>
      </w:r>
      <w:r>
        <w:rPr>
          <w:i/>
        </w:rPr>
        <w:tab/>
        <w:t>Source: Ericsson</w:t>
      </w:r>
    </w:p>
    <w:p w14:paraId="66227A1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C4-214660</w:t>
      </w:r>
      <w:r>
        <w:rPr>
          <w:color w:val="993300"/>
          <w:u w:val="single"/>
        </w:rPr>
        <w:t>.</w:t>
      </w:r>
    </w:p>
    <w:p w14:paraId="409EC3C4" w14:textId="1076796F" w:rsidR="00C831F5" w:rsidRDefault="00C831F5" w:rsidP="00C831F5">
      <w:pPr>
        <w:rPr>
          <w:rFonts w:ascii="Arial" w:hAnsi="Arial" w:cs="Arial"/>
          <w:b/>
          <w:sz w:val="24"/>
        </w:rPr>
      </w:pPr>
      <w:r>
        <w:rPr>
          <w:rFonts w:ascii="Arial" w:hAnsi="Arial" w:cs="Arial"/>
          <w:b/>
          <w:color w:val="0000FF"/>
          <w:sz w:val="24"/>
        </w:rPr>
        <w:t>C4-214347</w:t>
      </w:r>
      <w:r>
        <w:rPr>
          <w:rFonts w:ascii="Arial" w:hAnsi="Arial" w:cs="Arial"/>
          <w:b/>
          <w:color w:val="0000FF"/>
          <w:sz w:val="24"/>
        </w:rPr>
        <w:tab/>
      </w:r>
      <w:r>
        <w:rPr>
          <w:rFonts w:ascii="Arial" w:hAnsi="Arial" w:cs="Arial"/>
          <w:b/>
          <w:sz w:val="24"/>
        </w:rPr>
        <w:t>SUCI examples</w:t>
      </w:r>
    </w:p>
    <w:p w14:paraId="4A482AC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CR-0685  Cat: F (Rel-17)</w:t>
      </w:r>
      <w:r>
        <w:rPr>
          <w:i/>
        </w:rPr>
        <w:br/>
      </w:r>
      <w:r>
        <w:rPr>
          <w:i/>
        </w:rPr>
        <w:br/>
      </w:r>
      <w:r>
        <w:rPr>
          <w:i/>
        </w:rPr>
        <w:tab/>
      </w:r>
      <w:r>
        <w:rPr>
          <w:i/>
        </w:rPr>
        <w:tab/>
      </w:r>
      <w:r>
        <w:rPr>
          <w:i/>
        </w:rPr>
        <w:tab/>
      </w:r>
      <w:r>
        <w:rPr>
          <w:i/>
        </w:rPr>
        <w:tab/>
      </w:r>
      <w:r>
        <w:rPr>
          <w:i/>
        </w:rPr>
        <w:tab/>
        <w:t>Source: Ericsson</w:t>
      </w:r>
    </w:p>
    <w:p w14:paraId="1DAEF1D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D4841" w14:textId="62EABC26" w:rsidR="00C831F5" w:rsidRDefault="00C831F5" w:rsidP="00C831F5">
      <w:pPr>
        <w:rPr>
          <w:rFonts w:ascii="Arial" w:hAnsi="Arial" w:cs="Arial"/>
          <w:b/>
          <w:sz w:val="24"/>
        </w:rPr>
      </w:pPr>
      <w:r>
        <w:rPr>
          <w:rFonts w:ascii="Arial" w:hAnsi="Arial" w:cs="Arial"/>
          <w:b/>
          <w:color w:val="0000FF"/>
          <w:sz w:val="24"/>
        </w:rPr>
        <w:t>C4-214348</w:t>
      </w:r>
      <w:r>
        <w:rPr>
          <w:rFonts w:ascii="Arial" w:hAnsi="Arial" w:cs="Arial"/>
          <w:b/>
          <w:color w:val="0000FF"/>
          <w:sz w:val="24"/>
        </w:rPr>
        <w:tab/>
      </w:r>
      <w:r>
        <w:rPr>
          <w:rFonts w:ascii="Arial" w:hAnsi="Arial" w:cs="Arial"/>
          <w:b/>
          <w:sz w:val="24"/>
        </w:rPr>
        <w:t>Correction to AcknowledgeInfo Data Type Definition</w:t>
      </w:r>
    </w:p>
    <w:p w14:paraId="2CFB7AB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CR-0686  Cat: F (Rel-17)</w:t>
      </w:r>
      <w:r>
        <w:rPr>
          <w:i/>
        </w:rPr>
        <w:br/>
      </w:r>
      <w:r>
        <w:rPr>
          <w:i/>
        </w:rPr>
        <w:br/>
      </w:r>
      <w:r>
        <w:rPr>
          <w:i/>
        </w:rPr>
        <w:tab/>
      </w:r>
      <w:r>
        <w:rPr>
          <w:i/>
        </w:rPr>
        <w:tab/>
      </w:r>
      <w:r>
        <w:rPr>
          <w:i/>
        </w:rPr>
        <w:tab/>
      </w:r>
      <w:r>
        <w:rPr>
          <w:i/>
        </w:rPr>
        <w:tab/>
      </w:r>
      <w:r>
        <w:rPr>
          <w:i/>
        </w:rPr>
        <w:tab/>
        <w:t>Source: Ericsson</w:t>
      </w:r>
    </w:p>
    <w:p w14:paraId="3FF021F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0D89E" w14:textId="00567FE2" w:rsidR="00C831F5" w:rsidRDefault="00C831F5" w:rsidP="00C831F5">
      <w:pPr>
        <w:rPr>
          <w:rFonts w:ascii="Arial" w:hAnsi="Arial" w:cs="Arial"/>
          <w:b/>
          <w:sz w:val="24"/>
        </w:rPr>
      </w:pPr>
      <w:r>
        <w:rPr>
          <w:rFonts w:ascii="Arial" w:hAnsi="Arial" w:cs="Arial"/>
          <w:b/>
          <w:color w:val="0000FF"/>
          <w:sz w:val="24"/>
        </w:rPr>
        <w:t>C4-214349</w:t>
      </w:r>
      <w:r>
        <w:rPr>
          <w:rFonts w:ascii="Arial" w:hAnsi="Arial" w:cs="Arial"/>
          <w:b/>
          <w:color w:val="0000FF"/>
          <w:sz w:val="24"/>
        </w:rPr>
        <w:tab/>
      </w:r>
      <w:r>
        <w:rPr>
          <w:rFonts w:ascii="Arial" w:hAnsi="Arial" w:cs="Arial"/>
          <w:b/>
          <w:sz w:val="24"/>
        </w:rPr>
        <w:t>Base64 Encoding of binary attributes in JSON objects</w:t>
      </w:r>
    </w:p>
    <w:p w14:paraId="1C38E62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v17.2.0</w:t>
      </w:r>
      <w:r>
        <w:rPr>
          <w:i/>
        </w:rPr>
        <w:tab/>
        <w:t xml:space="preserve">  CR-0131  Cat: F (Rel-17)</w:t>
      </w:r>
      <w:r>
        <w:rPr>
          <w:i/>
        </w:rPr>
        <w:br/>
      </w:r>
      <w:r>
        <w:rPr>
          <w:i/>
        </w:rPr>
        <w:br/>
      </w:r>
      <w:r>
        <w:rPr>
          <w:i/>
        </w:rPr>
        <w:tab/>
      </w:r>
      <w:r>
        <w:rPr>
          <w:i/>
        </w:rPr>
        <w:tab/>
      </w:r>
      <w:r>
        <w:rPr>
          <w:i/>
        </w:rPr>
        <w:tab/>
      </w:r>
      <w:r>
        <w:rPr>
          <w:i/>
        </w:rPr>
        <w:tab/>
      </w:r>
      <w:r>
        <w:rPr>
          <w:i/>
        </w:rPr>
        <w:tab/>
        <w:t>Source: Ericsson</w:t>
      </w:r>
    </w:p>
    <w:p w14:paraId="2C7FF70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4AD9D" w14:textId="76E229E2" w:rsidR="00C831F5" w:rsidRDefault="00C831F5" w:rsidP="00C831F5">
      <w:pPr>
        <w:rPr>
          <w:rFonts w:ascii="Arial" w:hAnsi="Arial" w:cs="Arial"/>
          <w:b/>
          <w:sz w:val="24"/>
        </w:rPr>
      </w:pPr>
      <w:r>
        <w:rPr>
          <w:rFonts w:ascii="Arial" w:hAnsi="Arial" w:cs="Arial"/>
          <w:b/>
          <w:color w:val="0000FF"/>
          <w:sz w:val="24"/>
        </w:rPr>
        <w:t>C4-214350</w:t>
      </w:r>
      <w:r>
        <w:rPr>
          <w:rFonts w:ascii="Arial" w:hAnsi="Arial" w:cs="Arial"/>
          <w:b/>
          <w:color w:val="0000FF"/>
          <w:sz w:val="24"/>
        </w:rPr>
        <w:tab/>
      </w:r>
      <w:r>
        <w:rPr>
          <w:rFonts w:ascii="Arial" w:hAnsi="Arial" w:cs="Arial"/>
          <w:b/>
          <w:sz w:val="24"/>
        </w:rPr>
        <w:t>Base64 Encoding of binary attributes in JSON objects</w:t>
      </w:r>
    </w:p>
    <w:p w14:paraId="495D76C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v17.1.0</w:t>
      </w:r>
      <w:r>
        <w:rPr>
          <w:i/>
        </w:rPr>
        <w:tab/>
        <w:t xml:space="preserve">  CR-0032  Cat: F (Rel-17)</w:t>
      </w:r>
      <w:r>
        <w:rPr>
          <w:i/>
        </w:rPr>
        <w:br/>
      </w:r>
      <w:r>
        <w:rPr>
          <w:i/>
        </w:rPr>
        <w:br/>
      </w:r>
      <w:r>
        <w:rPr>
          <w:i/>
        </w:rPr>
        <w:tab/>
      </w:r>
      <w:r>
        <w:rPr>
          <w:i/>
        </w:rPr>
        <w:tab/>
      </w:r>
      <w:r>
        <w:rPr>
          <w:i/>
        </w:rPr>
        <w:tab/>
      </w:r>
      <w:r>
        <w:rPr>
          <w:i/>
        </w:rPr>
        <w:tab/>
      </w:r>
      <w:r>
        <w:rPr>
          <w:i/>
        </w:rPr>
        <w:tab/>
        <w:t>Source: Ericsson</w:t>
      </w:r>
    </w:p>
    <w:p w14:paraId="42DE21F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DC5B3" w14:textId="094C2652" w:rsidR="00C831F5" w:rsidRDefault="00C831F5" w:rsidP="00C831F5">
      <w:pPr>
        <w:rPr>
          <w:rFonts w:ascii="Arial" w:hAnsi="Arial" w:cs="Arial"/>
          <w:b/>
          <w:sz w:val="24"/>
        </w:rPr>
      </w:pPr>
      <w:r>
        <w:rPr>
          <w:rFonts w:ascii="Arial" w:hAnsi="Arial" w:cs="Arial"/>
          <w:b/>
          <w:color w:val="0000FF"/>
          <w:sz w:val="24"/>
        </w:rPr>
        <w:t>C4-214352</w:t>
      </w:r>
      <w:r>
        <w:rPr>
          <w:rFonts w:ascii="Arial" w:hAnsi="Arial" w:cs="Arial"/>
          <w:b/>
          <w:color w:val="0000FF"/>
          <w:sz w:val="24"/>
        </w:rPr>
        <w:tab/>
      </w:r>
      <w:r>
        <w:rPr>
          <w:rFonts w:ascii="Arial" w:hAnsi="Arial" w:cs="Arial"/>
          <w:b/>
          <w:sz w:val="24"/>
        </w:rPr>
        <w:t>Correction of Content-Type</w:t>
      </w:r>
    </w:p>
    <w:p w14:paraId="1152DBF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CR-0472  Cat: F (Rel-17)</w:t>
      </w:r>
      <w:r>
        <w:rPr>
          <w:i/>
        </w:rPr>
        <w:br/>
      </w:r>
      <w:r>
        <w:rPr>
          <w:i/>
        </w:rPr>
        <w:br/>
      </w:r>
      <w:r>
        <w:rPr>
          <w:i/>
        </w:rPr>
        <w:tab/>
      </w:r>
      <w:r>
        <w:rPr>
          <w:i/>
        </w:rPr>
        <w:tab/>
      </w:r>
      <w:r>
        <w:rPr>
          <w:i/>
        </w:rPr>
        <w:tab/>
      </w:r>
      <w:r>
        <w:rPr>
          <w:i/>
        </w:rPr>
        <w:tab/>
      </w:r>
      <w:r>
        <w:rPr>
          <w:i/>
        </w:rPr>
        <w:tab/>
        <w:t>Source: Ericsson</w:t>
      </w:r>
    </w:p>
    <w:p w14:paraId="720E3FD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6D1A2" w14:textId="0DE5CBD2" w:rsidR="00C831F5" w:rsidRDefault="00C831F5" w:rsidP="00C831F5">
      <w:pPr>
        <w:rPr>
          <w:rFonts w:ascii="Arial" w:hAnsi="Arial" w:cs="Arial"/>
          <w:b/>
          <w:sz w:val="24"/>
        </w:rPr>
      </w:pPr>
      <w:r>
        <w:rPr>
          <w:rFonts w:ascii="Arial" w:hAnsi="Arial" w:cs="Arial"/>
          <w:b/>
          <w:color w:val="0000FF"/>
          <w:sz w:val="24"/>
        </w:rPr>
        <w:t>C4-214361</w:t>
      </w:r>
      <w:r>
        <w:rPr>
          <w:rFonts w:ascii="Arial" w:hAnsi="Arial" w:cs="Arial"/>
          <w:b/>
          <w:color w:val="0000FF"/>
          <w:sz w:val="24"/>
        </w:rPr>
        <w:tab/>
      </w:r>
      <w:r>
        <w:rPr>
          <w:rFonts w:ascii="Arial" w:hAnsi="Arial" w:cs="Arial"/>
          <w:b/>
          <w:sz w:val="24"/>
        </w:rPr>
        <w:t>Roaming status report with access type</w:t>
      </w:r>
    </w:p>
    <w:p w14:paraId="76A98A4F"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CR-0689  Cat: B (Rel-17)</w:t>
      </w:r>
      <w:r>
        <w:rPr>
          <w:i/>
        </w:rPr>
        <w:br/>
      </w:r>
      <w:r>
        <w:rPr>
          <w:i/>
        </w:rPr>
        <w:br/>
      </w:r>
      <w:r>
        <w:rPr>
          <w:i/>
        </w:rPr>
        <w:tab/>
      </w:r>
      <w:r>
        <w:rPr>
          <w:i/>
        </w:rPr>
        <w:tab/>
      </w:r>
      <w:r>
        <w:rPr>
          <w:i/>
        </w:rPr>
        <w:tab/>
      </w:r>
      <w:r>
        <w:rPr>
          <w:i/>
        </w:rPr>
        <w:tab/>
      </w:r>
      <w:r>
        <w:rPr>
          <w:i/>
        </w:rPr>
        <w:tab/>
        <w:t>Source: Ericsson</w:t>
      </w:r>
    </w:p>
    <w:p w14:paraId="6B9E36A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8DEC7" w14:textId="0DF2B3D9" w:rsidR="00C831F5" w:rsidRDefault="00C831F5" w:rsidP="00C831F5">
      <w:pPr>
        <w:rPr>
          <w:rFonts w:ascii="Arial" w:hAnsi="Arial" w:cs="Arial"/>
          <w:b/>
          <w:sz w:val="24"/>
        </w:rPr>
      </w:pPr>
      <w:r>
        <w:rPr>
          <w:rFonts w:ascii="Arial" w:hAnsi="Arial" w:cs="Arial"/>
          <w:b/>
          <w:color w:val="0000FF"/>
          <w:sz w:val="24"/>
        </w:rPr>
        <w:t>C4-214362</w:t>
      </w:r>
      <w:r>
        <w:rPr>
          <w:rFonts w:ascii="Arial" w:hAnsi="Arial" w:cs="Arial"/>
          <w:b/>
          <w:color w:val="0000FF"/>
          <w:sz w:val="24"/>
        </w:rPr>
        <w:tab/>
      </w:r>
      <w:r>
        <w:rPr>
          <w:rFonts w:ascii="Arial" w:hAnsi="Arial" w:cs="Arial"/>
          <w:b/>
          <w:sz w:val="24"/>
        </w:rPr>
        <w:t>Re-Registration Required</w:t>
      </w:r>
    </w:p>
    <w:p w14:paraId="6ED5F23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CR-0690  Cat: F (Rel-17)</w:t>
      </w:r>
      <w:r>
        <w:rPr>
          <w:i/>
        </w:rPr>
        <w:br/>
      </w:r>
      <w:r>
        <w:rPr>
          <w:i/>
        </w:rPr>
        <w:br/>
      </w:r>
      <w:r>
        <w:rPr>
          <w:i/>
        </w:rPr>
        <w:tab/>
      </w:r>
      <w:r>
        <w:rPr>
          <w:i/>
        </w:rPr>
        <w:tab/>
      </w:r>
      <w:r>
        <w:rPr>
          <w:i/>
        </w:rPr>
        <w:tab/>
      </w:r>
      <w:r>
        <w:rPr>
          <w:i/>
        </w:rPr>
        <w:tab/>
      </w:r>
      <w:r>
        <w:rPr>
          <w:i/>
        </w:rPr>
        <w:tab/>
        <w:t>Source: Ericsson</w:t>
      </w:r>
    </w:p>
    <w:p w14:paraId="6CCF7C3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C4-214661</w:t>
      </w:r>
      <w:r>
        <w:rPr>
          <w:color w:val="993300"/>
          <w:u w:val="single"/>
        </w:rPr>
        <w:t>.</w:t>
      </w:r>
    </w:p>
    <w:p w14:paraId="32EA44B4" w14:textId="55846DA3" w:rsidR="00C831F5" w:rsidRDefault="00C831F5" w:rsidP="00C831F5">
      <w:pPr>
        <w:rPr>
          <w:rFonts w:ascii="Arial" w:hAnsi="Arial" w:cs="Arial"/>
          <w:b/>
          <w:sz w:val="24"/>
        </w:rPr>
      </w:pPr>
      <w:r>
        <w:rPr>
          <w:rFonts w:ascii="Arial" w:hAnsi="Arial" w:cs="Arial"/>
          <w:b/>
          <w:color w:val="0000FF"/>
          <w:sz w:val="24"/>
        </w:rPr>
        <w:t>C4-214367</w:t>
      </w:r>
      <w:r>
        <w:rPr>
          <w:rFonts w:ascii="Arial" w:hAnsi="Arial" w:cs="Arial"/>
          <w:b/>
          <w:color w:val="0000FF"/>
          <w:sz w:val="24"/>
        </w:rPr>
        <w:tab/>
      </w:r>
      <w:r>
        <w:rPr>
          <w:rFonts w:ascii="Arial" w:hAnsi="Arial" w:cs="Arial"/>
          <w:b/>
          <w:sz w:val="24"/>
        </w:rPr>
        <w:t>Retrieval of odbData as ProvisionedDataSet</w:t>
      </w:r>
    </w:p>
    <w:p w14:paraId="34DBC08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CR-0367  Cat: B (Rel-17)</w:t>
      </w:r>
      <w:r>
        <w:rPr>
          <w:i/>
        </w:rPr>
        <w:br/>
      </w:r>
      <w:r>
        <w:rPr>
          <w:i/>
        </w:rPr>
        <w:br/>
      </w:r>
      <w:r>
        <w:rPr>
          <w:i/>
        </w:rPr>
        <w:tab/>
      </w:r>
      <w:r>
        <w:rPr>
          <w:i/>
        </w:rPr>
        <w:tab/>
      </w:r>
      <w:r>
        <w:rPr>
          <w:i/>
        </w:rPr>
        <w:tab/>
      </w:r>
      <w:r>
        <w:rPr>
          <w:i/>
        </w:rPr>
        <w:tab/>
      </w:r>
      <w:r>
        <w:rPr>
          <w:i/>
        </w:rPr>
        <w:tab/>
        <w:t>Source: Ericsson</w:t>
      </w:r>
    </w:p>
    <w:p w14:paraId="47C9701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C4-214665</w:t>
      </w:r>
      <w:r>
        <w:rPr>
          <w:color w:val="993300"/>
          <w:u w:val="single"/>
        </w:rPr>
        <w:t>.</w:t>
      </w:r>
    </w:p>
    <w:p w14:paraId="546EDFFA" w14:textId="63F65583" w:rsidR="00C831F5" w:rsidRDefault="00C831F5" w:rsidP="00C831F5">
      <w:pPr>
        <w:rPr>
          <w:rFonts w:ascii="Arial" w:hAnsi="Arial" w:cs="Arial"/>
          <w:b/>
          <w:sz w:val="24"/>
        </w:rPr>
      </w:pPr>
      <w:r>
        <w:rPr>
          <w:rFonts w:ascii="Arial" w:hAnsi="Arial" w:cs="Arial"/>
          <w:b/>
          <w:color w:val="0000FF"/>
          <w:sz w:val="24"/>
        </w:rPr>
        <w:t>C4-214368</w:t>
      </w:r>
      <w:r>
        <w:rPr>
          <w:rFonts w:ascii="Arial" w:hAnsi="Arial" w:cs="Arial"/>
          <w:b/>
          <w:color w:val="0000FF"/>
          <w:sz w:val="24"/>
        </w:rPr>
        <w:tab/>
      </w:r>
      <w:r>
        <w:rPr>
          <w:rFonts w:ascii="Arial" w:hAnsi="Arial" w:cs="Arial"/>
          <w:b/>
          <w:sz w:val="24"/>
        </w:rPr>
        <w:t>Authorization of Identifier Translation</w:t>
      </w:r>
    </w:p>
    <w:p w14:paraId="4ABF499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CR-0693  Cat: F (Rel-17)</w:t>
      </w:r>
      <w:r>
        <w:rPr>
          <w:i/>
        </w:rPr>
        <w:br/>
      </w:r>
      <w:r>
        <w:rPr>
          <w:i/>
        </w:rPr>
        <w:br/>
      </w:r>
      <w:r>
        <w:rPr>
          <w:i/>
        </w:rPr>
        <w:tab/>
      </w:r>
      <w:r>
        <w:rPr>
          <w:i/>
        </w:rPr>
        <w:tab/>
      </w:r>
      <w:r>
        <w:rPr>
          <w:i/>
        </w:rPr>
        <w:tab/>
      </w:r>
      <w:r>
        <w:rPr>
          <w:i/>
        </w:rPr>
        <w:tab/>
      </w:r>
      <w:r>
        <w:rPr>
          <w:i/>
        </w:rPr>
        <w:tab/>
        <w:t>Source: Ericsson</w:t>
      </w:r>
    </w:p>
    <w:p w14:paraId="7D56211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B6A83" w14:textId="6D42E895" w:rsidR="00C831F5" w:rsidRDefault="00C831F5" w:rsidP="00C831F5">
      <w:pPr>
        <w:rPr>
          <w:rFonts w:ascii="Arial" w:hAnsi="Arial" w:cs="Arial"/>
          <w:b/>
          <w:sz w:val="24"/>
        </w:rPr>
      </w:pPr>
      <w:r>
        <w:rPr>
          <w:rFonts w:ascii="Arial" w:hAnsi="Arial" w:cs="Arial"/>
          <w:b/>
          <w:color w:val="0000FF"/>
          <w:sz w:val="24"/>
        </w:rPr>
        <w:t>C4-214369</w:t>
      </w:r>
      <w:r>
        <w:rPr>
          <w:rFonts w:ascii="Arial" w:hAnsi="Arial" w:cs="Arial"/>
          <w:b/>
          <w:color w:val="0000FF"/>
          <w:sz w:val="24"/>
        </w:rPr>
        <w:tab/>
      </w:r>
      <w:r>
        <w:rPr>
          <w:rFonts w:ascii="Arial" w:hAnsi="Arial" w:cs="Arial"/>
          <w:b/>
          <w:sz w:val="24"/>
        </w:rPr>
        <w:t>Authorization of Identifier Translation</w:t>
      </w:r>
    </w:p>
    <w:p w14:paraId="2723CD0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CR-0368  Cat: B (Rel-17)</w:t>
      </w:r>
      <w:r>
        <w:rPr>
          <w:i/>
        </w:rPr>
        <w:br/>
      </w:r>
      <w:r>
        <w:rPr>
          <w:i/>
        </w:rPr>
        <w:br/>
      </w:r>
      <w:r>
        <w:rPr>
          <w:i/>
        </w:rPr>
        <w:tab/>
      </w:r>
      <w:r>
        <w:rPr>
          <w:i/>
        </w:rPr>
        <w:tab/>
      </w:r>
      <w:r>
        <w:rPr>
          <w:i/>
        </w:rPr>
        <w:tab/>
      </w:r>
      <w:r>
        <w:rPr>
          <w:i/>
        </w:rPr>
        <w:tab/>
      </w:r>
      <w:r>
        <w:rPr>
          <w:i/>
        </w:rPr>
        <w:tab/>
        <w:t>Source: Ericsson</w:t>
      </w:r>
    </w:p>
    <w:p w14:paraId="0FB81D6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19E0E" w14:textId="3867466A" w:rsidR="00C831F5" w:rsidRDefault="00C831F5" w:rsidP="00C831F5">
      <w:pPr>
        <w:rPr>
          <w:rFonts w:ascii="Arial" w:hAnsi="Arial" w:cs="Arial"/>
          <w:b/>
          <w:sz w:val="24"/>
        </w:rPr>
      </w:pPr>
      <w:r>
        <w:rPr>
          <w:rFonts w:ascii="Arial" w:hAnsi="Arial" w:cs="Arial"/>
          <w:b/>
          <w:color w:val="0000FF"/>
          <w:sz w:val="24"/>
        </w:rPr>
        <w:t>C4-214370</w:t>
      </w:r>
      <w:r>
        <w:rPr>
          <w:rFonts w:ascii="Arial" w:hAnsi="Arial" w:cs="Arial"/>
          <w:b/>
          <w:color w:val="0000FF"/>
          <w:sz w:val="24"/>
        </w:rPr>
        <w:tab/>
      </w:r>
      <w:r>
        <w:rPr>
          <w:rFonts w:ascii="Arial" w:hAnsi="Arial" w:cs="Arial"/>
          <w:b/>
          <w:sz w:val="24"/>
        </w:rPr>
        <w:t>Authorization of Group Identifier Translation</w:t>
      </w:r>
    </w:p>
    <w:p w14:paraId="71396D0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CR-0694  Cat: B (Rel-17)</w:t>
      </w:r>
      <w:r>
        <w:rPr>
          <w:i/>
        </w:rPr>
        <w:br/>
      </w:r>
      <w:r>
        <w:rPr>
          <w:i/>
        </w:rPr>
        <w:br/>
      </w:r>
      <w:r>
        <w:rPr>
          <w:i/>
        </w:rPr>
        <w:tab/>
      </w:r>
      <w:r>
        <w:rPr>
          <w:i/>
        </w:rPr>
        <w:tab/>
      </w:r>
      <w:r>
        <w:rPr>
          <w:i/>
        </w:rPr>
        <w:tab/>
      </w:r>
      <w:r>
        <w:rPr>
          <w:i/>
        </w:rPr>
        <w:tab/>
      </w:r>
      <w:r>
        <w:rPr>
          <w:i/>
        </w:rPr>
        <w:tab/>
        <w:t>Source: Ericsson</w:t>
      </w:r>
    </w:p>
    <w:p w14:paraId="1A9C378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533B6" w14:textId="33B1E03A" w:rsidR="00C831F5" w:rsidRDefault="00C831F5" w:rsidP="00C831F5">
      <w:pPr>
        <w:rPr>
          <w:rFonts w:ascii="Arial" w:hAnsi="Arial" w:cs="Arial"/>
          <w:b/>
          <w:sz w:val="24"/>
        </w:rPr>
      </w:pPr>
      <w:r>
        <w:rPr>
          <w:rFonts w:ascii="Arial" w:hAnsi="Arial" w:cs="Arial"/>
          <w:b/>
          <w:color w:val="0000FF"/>
          <w:sz w:val="24"/>
        </w:rPr>
        <w:t>C4-214371</w:t>
      </w:r>
      <w:r>
        <w:rPr>
          <w:rFonts w:ascii="Arial" w:hAnsi="Arial" w:cs="Arial"/>
          <w:b/>
          <w:color w:val="0000FF"/>
          <w:sz w:val="24"/>
        </w:rPr>
        <w:tab/>
      </w:r>
      <w:r>
        <w:rPr>
          <w:rFonts w:ascii="Arial" w:hAnsi="Arial" w:cs="Arial"/>
          <w:b/>
          <w:sz w:val="24"/>
        </w:rPr>
        <w:t>Authorization of Group Identifier Translation</w:t>
      </w:r>
    </w:p>
    <w:p w14:paraId="2696FCA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CR-0369  Cat: B (Rel-17)</w:t>
      </w:r>
      <w:r>
        <w:rPr>
          <w:i/>
        </w:rPr>
        <w:br/>
      </w:r>
      <w:r>
        <w:rPr>
          <w:i/>
        </w:rPr>
        <w:br/>
      </w:r>
      <w:r>
        <w:rPr>
          <w:i/>
        </w:rPr>
        <w:tab/>
      </w:r>
      <w:r>
        <w:rPr>
          <w:i/>
        </w:rPr>
        <w:tab/>
      </w:r>
      <w:r>
        <w:rPr>
          <w:i/>
        </w:rPr>
        <w:tab/>
      </w:r>
      <w:r>
        <w:rPr>
          <w:i/>
        </w:rPr>
        <w:tab/>
      </w:r>
      <w:r>
        <w:rPr>
          <w:i/>
        </w:rPr>
        <w:tab/>
        <w:t>Source: Ericsson</w:t>
      </w:r>
    </w:p>
    <w:p w14:paraId="7CE20DB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C4-214666</w:t>
      </w:r>
      <w:r>
        <w:rPr>
          <w:color w:val="993300"/>
          <w:u w:val="single"/>
        </w:rPr>
        <w:t>.</w:t>
      </w:r>
    </w:p>
    <w:p w14:paraId="49F3EA4F" w14:textId="0A877915" w:rsidR="00C831F5" w:rsidRDefault="00C831F5" w:rsidP="00C831F5">
      <w:pPr>
        <w:rPr>
          <w:rFonts w:ascii="Arial" w:hAnsi="Arial" w:cs="Arial"/>
          <w:b/>
          <w:sz w:val="24"/>
        </w:rPr>
      </w:pPr>
      <w:r>
        <w:rPr>
          <w:rFonts w:ascii="Arial" w:hAnsi="Arial" w:cs="Arial"/>
          <w:b/>
          <w:color w:val="0000FF"/>
          <w:sz w:val="24"/>
        </w:rPr>
        <w:t>C4-214372</w:t>
      </w:r>
      <w:r>
        <w:rPr>
          <w:rFonts w:ascii="Arial" w:hAnsi="Arial" w:cs="Arial"/>
          <w:b/>
          <w:color w:val="0000FF"/>
          <w:sz w:val="24"/>
        </w:rPr>
        <w:tab/>
      </w:r>
      <w:r>
        <w:rPr>
          <w:rFonts w:ascii="Arial" w:hAnsi="Arial" w:cs="Arial"/>
          <w:b/>
          <w:sz w:val="24"/>
        </w:rPr>
        <w:t>MTC Provider in NIDD Authorization</w:t>
      </w:r>
    </w:p>
    <w:p w14:paraId="7678E7E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CR-0695  Cat: F (Rel-17)</w:t>
      </w:r>
      <w:r>
        <w:rPr>
          <w:i/>
        </w:rPr>
        <w:br/>
      </w:r>
      <w:r>
        <w:rPr>
          <w:i/>
        </w:rPr>
        <w:lastRenderedPageBreak/>
        <w:br/>
      </w:r>
      <w:r>
        <w:rPr>
          <w:i/>
        </w:rPr>
        <w:tab/>
      </w:r>
      <w:r>
        <w:rPr>
          <w:i/>
        </w:rPr>
        <w:tab/>
      </w:r>
      <w:r>
        <w:rPr>
          <w:i/>
        </w:rPr>
        <w:tab/>
      </w:r>
      <w:r>
        <w:rPr>
          <w:i/>
        </w:rPr>
        <w:tab/>
      </w:r>
      <w:r>
        <w:rPr>
          <w:i/>
        </w:rPr>
        <w:tab/>
        <w:t>Source: Ericsson</w:t>
      </w:r>
    </w:p>
    <w:p w14:paraId="70D4C73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C4-214667</w:t>
      </w:r>
      <w:r>
        <w:rPr>
          <w:color w:val="993300"/>
          <w:u w:val="single"/>
        </w:rPr>
        <w:t>.</w:t>
      </w:r>
    </w:p>
    <w:p w14:paraId="0A3CC7D0" w14:textId="500A7B55" w:rsidR="00C831F5" w:rsidRDefault="00C831F5" w:rsidP="00C831F5">
      <w:pPr>
        <w:rPr>
          <w:rFonts w:ascii="Arial" w:hAnsi="Arial" w:cs="Arial"/>
          <w:b/>
          <w:sz w:val="24"/>
        </w:rPr>
      </w:pPr>
      <w:r>
        <w:rPr>
          <w:rFonts w:ascii="Arial" w:hAnsi="Arial" w:cs="Arial"/>
          <w:b/>
          <w:color w:val="0000FF"/>
          <w:sz w:val="24"/>
        </w:rPr>
        <w:t>C4-214373</w:t>
      </w:r>
      <w:r>
        <w:rPr>
          <w:rFonts w:ascii="Arial" w:hAnsi="Arial" w:cs="Arial"/>
          <w:b/>
          <w:color w:val="0000FF"/>
          <w:sz w:val="24"/>
        </w:rPr>
        <w:tab/>
      </w:r>
      <w:r>
        <w:rPr>
          <w:rFonts w:ascii="Arial" w:hAnsi="Arial" w:cs="Arial"/>
          <w:b/>
          <w:sz w:val="24"/>
        </w:rPr>
        <w:t>MTC Provider and Application ID in NIDD Authorization Data Retrieval</w:t>
      </w:r>
    </w:p>
    <w:p w14:paraId="66FD8F4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CR-0370  Cat: F (Rel-17)</w:t>
      </w:r>
      <w:r>
        <w:rPr>
          <w:i/>
        </w:rPr>
        <w:br/>
      </w:r>
      <w:r>
        <w:rPr>
          <w:i/>
        </w:rPr>
        <w:br/>
      </w:r>
      <w:r>
        <w:rPr>
          <w:i/>
        </w:rPr>
        <w:tab/>
      </w:r>
      <w:r>
        <w:rPr>
          <w:i/>
        </w:rPr>
        <w:tab/>
      </w:r>
      <w:r>
        <w:rPr>
          <w:i/>
        </w:rPr>
        <w:tab/>
      </w:r>
      <w:r>
        <w:rPr>
          <w:i/>
        </w:rPr>
        <w:tab/>
      </w:r>
      <w:r>
        <w:rPr>
          <w:i/>
        </w:rPr>
        <w:tab/>
        <w:t>Source: Ericsson</w:t>
      </w:r>
    </w:p>
    <w:p w14:paraId="570AB47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A4977" w14:textId="14E41C6F" w:rsidR="00C831F5" w:rsidRDefault="00C831F5" w:rsidP="00C831F5">
      <w:pPr>
        <w:rPr>
          <w:rFonts w:ascii="Arial" w:hAnsi="Arial" w:cs="Arial"/>
          <w:b/>
          <w:sz w:val="24"/>
        </w:rPr>
      </w:pPr>
      <w:r>
        <w:rPr>
          <w:rFonts w:ascii="Arial" w:hAnsi="Arial" w:cs="Arial"/>
          <w:b/>
          <w:color w:val="0000FF"/>
          <w:sz w:val="24"/>
        </w:rPr>
        <w:t>C4-214374</w:t>
      </w:r>
      <w:r>
        <w:rPr>
          <w:rFonts w:ascii="Arial" w:hAnsi="Arial" w:cs="Arial"/>
          <w:b/>
          <w:color w:val="0000FF"/>
          <w:sz w:val="24"/>
        </w:rPr>
        <w:tab/>
      </w:r>
      <w:r>
        <w:rPr>
          <w:rFonts w:ascii="Arial" w:hAnsi="Arial" w:cs="Arial"/>
          <w:b/>
          <w:sz w:val="24"/>
        </w:rPr>
        <w:t>NIDD Authorization based on S-NSSAI</w:t>
      </w:r>
    </w:p>
    <w:p w14:paraId="3E82C8A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CR-0696  Cat: F (Rel-17)</w:t>
      </w:r>
      <w:r>
        <w:rPr>
          <w:i/>
        </w:rPr>
        <w:br/>
      </w:r>
      <w:r>
        <w:rPr>
          <w:i/>
        </w:rPr>
        <w:br/>
      </w:r>
      <w:r>
        <w:rPr>
          <w:i/>
        </w:rPr>
        <w:tab/>
      </w:r>
      <w:r>
        <w:rPr>
          <w:i/>
        </w:rPr>
        <w:tab/>
      </w:r>
      <w:r>
        <w:rPr>
          <w:i/>
        </w:rPr>
        <w:tab/>
      </w:r>
      <w:r>
        <w:rPr>
          <w:i/>
        </w:rPr>
        <w:tab/>
      </w:r>
      <w:r>
        <w:rPr>
          <w:i/>
        </w:rPr>
        <w:tab/>
        <w:t>Source: Ericsson</w:t>
      </w:r>
    </w:p>
    <w:p w14:paraId="22B88A7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39117" w14:textId="5542A25C" w:rsidR="00C831F5" w:rsidRDefault="00C831F5" w:rsidP="00C831F5">
      <w:pPr>
        <w:rPr>
          <w:rFonts w:ascii="Arial" w:hAnsi="Arial" w:cs="Arial"/>
          <w:b/>
          <w:sz w:val="24"/>
        </w:rPr>
      </w:pPr>
      <w:r>
        <w:rPr>
          <w:rFonts w:ascii="Arial" w:hAnsi="Arial" w:cs="Arial"/>
          <w:b/>
          <w:color w:val="0000FF"/>
          <w:sz w:val="24"/>
        </w:rPr>
        <w:t>C4-214375</w:t>
      </w:r>
      <w:r>
        <w:rPr>
          <w:rFonts w:ascii="Arial" w:hAnsi="Arial" w:cs="Arial"/>
          <w:b/>
          <w:color w:val="0000FF"/>
          <w:sz w:val="24"/>
        </w:rPr>
        <w:tab/>
      </w:r>
      <w:r>
        <w:rPr>
          <w:rFonts w:ascii="Arial" w:hAnsi="Arial" w:cs="Arial"/>
          <w:b/>
          <w:sz w:val="24"/>
        </w:rPr>
        <w:t>Allow changing NIDD Authorization data</w:t>
      </w:r>
    </w:p>
    <w:p w14:paraId="655DDC6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CR-0371  Cat: F (Rel-17)</w:t>
      </w:r>
      <w:r>
        <w:rPr>
          <w:i/>
        </w:rPr>
        <w:br/>
      </w:r>
      <w:r>
        <w:rPr>
          <w:i/>
        </w:rPr>
        <w:br/>
      </w:r>
      <w:r>
        <w:rPr>
          <w:i/>
        </w:rPr>
        <w:tab/>
      </w:r>
      <w:r>
        <w:rPr>
          <w:i/>
        </w:rPr>
        <w:tab/>
      </w:r>
      <w:r>
        <w:rPr>
          <w:i/>
        </w:rPr>
        <w:tab/>
      </w:r>
      <w:r>
        <w:rPr>
          <w:i/>
        </w:rPr>
        <w:tab/>
      </w:r>
      <w:r>
        <w:rPr>
          <w:i/>
        </w:rPr>
        <w:tab/>
        <w:t>Source: Ericsson</w:t>
      </w:r>
    </w:p>
    <w:p w14:paraId="24F5124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C4-214668</w:t>
      </w:r>
      <w:r>
        <w:rPr>
          <w:color w:val="993300"/>
          <w:u w:val="single"/>
        </w:rPr>
        <w:t>.</w:t>
      </w:r>
    </w:p>
    <w:p w14:paraId="785B9742" w14:textId="2C8789CB" w:rsidR="00C831F5" w:rsidRDefault="00C831F5" w:rsidP="00C831F5">
      <w:pPr>
        <w:rPr>
          <w:rFonts w:ascii="Arial" w:hAnsi="Arial" w:cs="Arial"/>
          <w:b/>
          <w:sz w:val="24"/>
        </w:rPr>
      </w:pPr>
      <w:r>
        <w:rPr>
          <w:rFonts w:ascii="Arial" w:hAnsi="Arial" w:cs="Arial"/>
          <w:b/>
          <w:color w:val="0000FF"/>
          <w:sz w:val="24"/>
        </w:rPr>
        <w:t>C4-214376</w:t>
      </w:r>
      <w:r>
        <w:rPr>
          <w:rFonts w:ascii="Arial" w:hAnsi="Arial" w:cs="Arial"/>
          <w:b/>
          <w:color w:val="0000FF"/>
          <w:sz w:val="24"/>
        </w:rPr>
        <w:tab/>
      </w:r>
      <w:r>
        <w:rPr>
          <w:rFonts w:ascii="Arial" w:hAnsi="Arial" w:cs="Arial"/>
          <w:b/>
          <w:sz w:val="24"/>
        </w:rPr>
        <w:t>NIDD Authorization data storage</w:t>
      </w:r>
    </w:p>
    <w:p w14:paraId="4C17E93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CR-0372  Cat: F (Rel-17)</w:t>
      </w:r>
      <w:r>
        <w:rPr>
          <w:i/>
        </w:rPr>
        <w:br/>
      </w:r>
      <w:r>
        <w:rPr>
          <w:i/>
        </w:rPr>
        <w:br/>
      </w:r>
      <w:r>
        <w:rPr>
          <w:i/>
        </w:rPr>
        <w:tab/>
      </w:r>
      <w:r>
        <w:rPr>
          <w:i/>
        </w:rPr>
        <w:tab/>
      </w:r>
      <w:r>
        <w:rPr>
          <w:i/>
        </w:rPr>
        <w:tab/>
      </w:r>
      <w:r>
        <w:rPr>
          <w:i/>
        </w:rPr>
        <w:tab/>
      </w:r>
      <w:r>
        <w:rPr>
          <w:i/>
        </w:rPr>
        <w:tab/>
        <w:t>Source: Ericsson</w:t>
      </w:r>
    </w:p>
    <w:p w14:paraId="6F7BB37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C4-214669</w:t>
      </w:r>
      <w:r>
        <w:rPr>
          <w:color w:val="993300"/>
          <w:u w:val="single"/>
        </w:rPr>
        <w:t>.</w:t>
      </w:r>
    </w:p>
    <w:p w14:paraId="66BDEAF7" w14:textId="713FE9D1" w:rsidR="00C831F5" w:rsidRDefault="00C831F5" w:rsidP="00C831F5">
      <w:pPr>
        <w:rPr>
          <w:rFonts w:ascii="Arial" w:hAnsi="Arial" w:cs="Arial"/>
          <w:b/>
          <w:sz w:val="24"/>
        </w:rPr>
      </w:pPr>
      <w:r>
        <w:rPr>
          <w:rFonts w:ascii="Arial" w:hAnsi="Arial" w:cs="Arial"/>
          <w:b/>
          <w:color w:val="0000FF"/>
          <w:sz w:val="24"/>
        </w:rPr>
        <w:t>C4-214377</w:t>
      </w:r>
      <w:r>
        <w:rPr>
          <w:rFonts w:ascii="Arial" w:hAnsi="Arial" w:cs="Arial"/>
          <w:b/>
          <w:color w:val="0000FF"/>
          <w:sz w:val="24"/>
        </w:rPr>
        <w:tab/>
      </w:r>
      <w:r>
        <w:rPr>
          <w:rFonts w:ascii="Arial" w:hAnsi="Arial" w:cs="Arial"/>
          <w:b/>
          <w:sz w:val="24"/>
        </w:rPr>
        <w:t>Retrieval Of Multiple UE Registration Data Sets</w:t>
      </w:r>
    </w:p>
    <w:p w14:paraId="2927082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CR-0697  Cat: B (Rel-17)</w:t>
      </w:r>
      <w:r>
        <w:rPr>
          <w:i/>
        </w:rPr>
        <w:br/>
      </w:r>
      <w:r>
        <w:rPr>
          <w:i/>
        </w:rPr>
        <w:br/>
      </w:r>
      <w:r>
        <w:rPr>
          <w:i/>
        </w:rPr>
        <w:tab/>
      </w:r>
      <w:r>
        <w:rPr>
          <w:i/>
        </w:rPr>
        <w:tab/>
      </w:r>
      <w:r>
        <w:rPr>
          <w:i/>
        </w:rPr>
        <w:tab/>
      </w:r>
      <w:r>
        <w:rPr>
          <w:i/>
        </w:rPr>
        <w:tab/>
      </w:r>
      <w:r>
        <w:rPr>
          <w:i/>
        </w:rPr>
        <w:tab/>
        <w:t>Source: Ericsson</w:t>
      </w:r>
    </w:p>
    <w:p w14:paraId="7CAEEF7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C4-214670</w:t>
      </w:r>
      <w:r>
        <w:rPr>
          <w:color w:val="993300"/>
          <w:u w:val="single"/>
        </w:rPr>
        <w:t>.</w:t>
      </w:r>
    </w:p>
    <w:p w14:paraId="3BF9DB7B" w14:textId="5C2122C3" w:rsidR="00C831F5" w:rsidRDefault="00C831F5" w:rsidP="00C831F5">
      <w:pPr>
        <w:rPr>
          <w:rFonts w:ascii="Arial" w:hAnsi="Arial" w:cs="Arial"/>
          <w:b/>
          <w:sz w:val="24"/>
        </w:rPr>
      </w:pPr>
      <w:r>
        <w:rPr>
          <w:rFonts w:ascii="Arial" w:hAnsi="Arial" w:cs="Arial"/>
          <w:b/>
          <w:color w:val="0000FF"/>
          <w:sz w:val="24"/>
        </w:rPr>
        <w:t>C4-214397</w:t>
      </w:r>
      <w:r>
        <w:rPr>
          <w:rFonts w:ascii="Arial" w:hAnsi="Arial" w:cs="Arial"/>
          <w:b/>
          <w:color w:val="0000FF"/>
          <w:sz w:val="24"/>
        </w:rPr>
        <w:tab/>
      </w:r>
      <w:r>
        <w:rPr>
          <w:rFonts w:ascii="Arial" w:hAnsi="Arial" w:cs="Arial"/>
          <w:b/>
          <w:sz w:val="24"/>
        </w:rPr>
        <w:t>Description of data type Report</w:t>
      </w:r>
    </w:p>
    <w:p w14:paraId="1E7E5A5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CR-0700  Cat: F (Rel-17)</w:t>
      </w:r>
      <w:r>
        <w:rPr>
          <w:i/>
        </w:rPr>
        <w:br/>
      </w:r>
      <w:r>
        <w:rPr>
          <w:i/>
        </w:rPr>
        <w:br/>
      </w:r>
      <w:r>
        <w:rPr>
          <w:i/>
        </w:rPr>
        <w:tab/>
      </w:r>
      <w:r>
        <w:rPr>
          <w:i/>
        </w:rPr>
        <w:tab/>
      </w:r>
      <w:r>
        <w:rPr>
          <w:i/>
        </w:rPr>
        <w:tab/>
      </w:r>
      <w:r>
        <w:rPr>
          <w:i/>
        </w:rPr>
        <w:tab/>
      </w:r>
      <w:r>
        <w:rPr>
          <w:i/>
        </w:rPr>
        <w:tab/>
        <w:t>Source: Huawei</w:t>
      </w:r>
    </w:p>
    <w:p w14:paraId="5541051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F809B" w14:textId="755F277E" w:rsidR="00C831F5" w:rsidRDefault="00C831F5" w:rsidP="00C831F5">
      <w:pPr>
        <w:rPr>
          <w:rFonts w:ascii="Arial" w:hAnsi="Arial" w:cs="Arial"/>
          <w:b/>
          <w:sz w:val="24"/>
        </w:rPr>
      </w:pPr>
      <w:r>
        <w:rPr>
          <w:rFonts w:ascii="Arial" w:hAnsi="Arial" w:cs="Arial"/>
          <w:b/>
          <w:color w:val="0000FF"/>
          <w:sz w:val="24"/>
        </w:rPr>
        <w:t>C4-214398</w:t>
      </w:r>
      <w:r>
        <w:rPr>
          <w:rFonts w:ascii="Arial" w:hAnsi="Arial" w:cs="Arial"/>
          <w:b/>
          <w:color w:val="0000FF"/>
          <w:sz w:val="24"/>
        </w:rPr>
        <w:tab/>
      </w:r>
      <w:r>
        <w:rPr>
          <w:rFonts w:ascii="Arial" w:hAnsi="Arial" w:cs="Arial"/>
          <w:b/>
          <w:sz w:val="24"/>
        </w:rPr>
        <w:t>Add missing ContextInfo in re-used Data Types tables</w:t>
      </w:r>
    </w:p>
    <w:p w14:paraId="0ABD695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CR-0701  Cat: F (Rel-17)</w:t>
      </w:r>
      <w:r>
        <w:rPr>
          <w:i/>
        </w:rPr>
        <w:br/>
      </w:r>
      <w:r>
        <w:rPr>
          <w:i/>
        </w:rPr>
        <w:br/>
      </w:r>
      <w:r>
        <w:rPr>
          <w:i/>
        </w:rPr>
        <w:tab/>
      </w:r>
      <w:r>
        <w:rPr>
          <w:i/>
        </w:rPr>
        <w:tab/>
      </w:r>
      <w:r>
        <w:rPr>
          <w:i/>
        </w:rPr>
        <w:tab/>
      </w:r>
      <w:r>
        <w:rPr>
          <w:i/>
        </w:rPr>
        <w:tab/>
      </w:r>
      <w:r>
        <w:rPr>
          <w:i/>
        </w:rPr>
        <w:tab/>
        <w:t>Source: Huawei</w:t>
      </w:r>
    </w:p>
    <w:p w14:paraId="30B190B9"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B0D59" w14:textId="5000352A" w:rsidR="00C831F5" w:rsidRDefault="00C831F5" w:rsidP="00C831F5">
      <w:pPr>
        <w:rPr>
          <w:rFonts w:ascii="Arial" w:hAnsi="Arial" w:cs="Arial"/>
          <w:b/>
          <w:sz w:val="24"/>
        </w:rPr>
      </w:pPr>
      <w:r>
        <w:rPr>
          <w:rFonts w:ascii="Arial" w:hAnsi="Arial" w:cs="Arial"/>
          <w:b/>
          <w:color w:val="0000FF"/>
          <w:sz w:val="24"/>
        </w:rPr>
        <w:t>C4-214406</w:t>
      </w:r>
      <w:r>
        <w:rPr>
          <w:rFonts w:ascii="Arial" w:hAnsi="Arial" w:cs="Arial"/>
          <w:b/>
          <w:color w:val="0000FF"/>
          <w:sz w:val="24"/>
        </w:rPr>
        <w:tab/>
      </w:r>
      <w:r>
        <w:rPr>
          <w:rFonts w:ascii="Arial" w:hAnsi="Arial" w:cs="Arial"/>
          <w:b/>
          <w:sz w:val="24"/>
        </w:rPr>
        <w:t>Feature Negotiation for Default Subscription</w:t>
      </w:r>
    </w:p>
    <w:p w14:paraId="52CC08E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v17.3.0</w:t>
      </w:r>
      <w:r>
        <w:rPr>
          <w:i/>
        </w:rPr>
        <w:tab/>
        <w:t xml:space="preserve">  CR-0274  Cat: B (Rel-17)</w:t>
      </w:r>
      <w:r>
        <w:rPr>
          <w:i/>
        </w:rPr>
        <w:br/>
      </w:r>
      <w:r>
        <w:rPr>
          <w:i/>
        </w:rPr>
        <w:br/>
      </w:r>
      <w:r>
        <w:rPr>
          <w:i/>
        </w:rPr>
        <w:tab/>
      </w:r>
      <w:r>
        <w:rPr>
          <w:i/>
        </w:rPr>
        <w:tab/>
      </w:r>
      <w:r>
        <w:rPr>
          <w:i/>
        </w:rPr>
        <w:tab/>
      </w:r>
      <w:r>
        <w:rPr>
          <w:i/>
        </w:rPr>
        <w:tab/>
      </w:r>
      <w:r>
        <w:rPr>
          <w:i/>
        </w:rPr>
        <w:tab/>
        <w:t>Source: Ericsson</w:t>
      </w:r>
    </w:p>
    <w:p w14:paraId="598C453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4730F" w14:textId="203B95D7" w:rsidR="00C831F5" w:rsidRDefault="00C831F5" w:rsidP="00C831F5">
      <w:pPr>
        <w:rPr>
          <w:rFonts w:ascii="Arial" w:hAnsi="Arial" w:cs="Arial"/>
          <w:b/>
          <w:sz w:val="24"/>
        </w:rPr>
      </w:pPr>
      <w:r>
        <w:rPr>
          <w:rFonts w:ascii="Arial" w:hAnsi="Arial" w:cs="Arial"/>
          <w:b/>
          <w:color w:val="0000FF"/>
          <w:sz w:val="24"/>
        </w:rPr>
        <w:t>C4-214407</w:t>
      </w:r>
      <w:r>
        <w:rPr>
          <w:rFonts w:ascii="Arial" w:hAnsi="Arial" w:cs="Arial"/>
          <w:b/>
          <w:color w:val="0000FF"/>
          <w:sz w:val="24"/>
        </w:rPr>
        <w:tab/>
      </w:r>
      <w:r>
        <w:rPr>
          <w:rFonts w:ascii="Arial" w:hAnsi="Arial" w:cs="Arial"/>
          <w:b/>
          <w:sz w:val="24"/>
        </w:rPr>
        <w:t>NRF URI for Callbacks</w:t>
      </w:r>
    </w:p>
    <w:p w14:paraId="4F416B0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v17.3.0</w:t>
      </w:r>
      <w:r>
        <w:rPr>
          <w:i/>
        </w:rPr>
        <w:tab/>
        <w:t xml:space="preserve">  CR-0275  Cat: F (Rel-17)</w:t>
      </w:r>
      <w:r>
        <w:rPr>
          <w:i/>
        </w:rPr>
        <w:br/>
      </w:r>
      <w:r>
        <w:rPr>
          <w:i/>
        </w:rPr>
        <w:br/>
      </w:r>
      <w:r>
        <w:rPr>
          <w:i/>
        </w:rPr>
        <w:tab/>
      </w:r>
      <w:r>
        <w:rPr>
          <w:i/>
        </w:rPr>
        <w:tab/>
      </w:r>
      <w:r>
        <w:rPr>
          <w:i/>
        </w:rPr>
        <w:tab/>
      </w:r>
      <w:r>
        <w:rPr>
          <w:i/>
        </w:rPr>
        <w:tab/>
      </w:r>
      <w:r>
        <w:rPr>
          <w:i/>
        </w:rPr>
        <w:tab/>
        <w:t>Source: Ericsson</w:t>
      </w:r>
    </w:p>
    <w:p w14:paraId="6A0A417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C4-214703</w:t>
      </w:r>
      <w:r>
        <w:rPr>
          <w:color w:val="993300"/>
          <w:u w:val="single"/>
        </w:rPr>
        <w:t>.</w:t>
      </w:r>
    </w:p>
    <w:p w14:paraId="28F02649" w14:textId="297FC13A" w:rsidR="00C831F5" w:rsidRDefault="00C831F5" w:rsidP="00C831F5">
      <w:pPr>
        <w:rPr>
          <w:rFonts w:ascii="Arial" w:hAnsi="Arial" w:cs="Arial"/>
          <w:b/>
          <w:sz w:val="24"/>
        </w:rPr>
      </w:pPr>
      <w:r>
        <w:rPr>
          <w:rFonts w:ascii="Arial" w:hAnsi="Arial" w:cs="Arial"/>
          <w:b/>
          <w:color w:val="0000FF"/>
          <w:sz w:val="24"/>
        </w:rPr>
        <w:t>C4-214416</w:t>
      </w:r>
      <w:r>
        <w:rPr>
          <w:rFonts w:ascii="Arial" w:hAnsi="Arial" w:cs="Arial"/>
          <w:b/>
          <w:color w:val="0000FF"/>
          <w:sz w:val="24"/>
        </w:rPr>
        <w:tab/>
      </w:r>
      <w:r>
        <w:rPr>
          <w:rFonts w:ascii="Arial" w:hAnsi="Arial" w:cs="Arial"/>
          <w:b/>
          <w:sz w:val="24"/>
        </w:rPr>
        <w:t>Batch Fetching of Service Profiles</w:t>
      </w:r>
    </w:p>
    <w:p w14:paraId="1E87479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CR-0374  Cat: B (Rel-17)</w:t>
      </w:r>
      <w:r>
        <w:rPr>
          <w:i/>
        </w:rPr>
        <w:br/>
      </w:r>
      <w:r>
        <w:rPr>
          <w:i/>
        </w:rPr>
        <w:br/>
      </w:r>
      <w:r>
        <w:rPr>
          <w:i/>
        </w:rPr>
        <w:tab/>
      </w:r>
      <w:r>
        <w:rPr>
          <w:i/>
        </w:rPr>
        <w:tab/>
      </w:r>
      <w:r>
        <w:rPr>
          <w:i/>
        </w:rPr>
        <w:tab/>
      </w:r>
      <w:r>
        <w:rPr>
          <w:i/>
        </w:rPr>
        <w:tab/>
      </w:r>
      <w:r>
        <w:rPr>
          <w:i/>
        </w:rPr>
        <w:tab/>
        <w:t>Source: Ericsson</w:t>
      </w:r>
    </w:p>
    <w:p w14:paraId="5B133AE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C4-214709</w:t>
      </w:r>
      <w:r>
        <w:rPr>
          <w:color w:val="993300"/>
          <w:u w:val="single"/>
        </w:rPr>
        <w:t>.</w:t>
      </w:r>
    </w:p>
    <w:p w14:paraId="2524946E" w14:textId="2C6D45B2" w:rsidR="00C831F5" w:rsidRDefault="00C831F5" w:rsidP="00C831F5">
      <w:pPr>
        <w:rPr>
          <w:rFonts w:ascii="Arial" w:hAnsi="Arial" w:cs="Arial"/>
          <w:b/>
          <w:sz w:val="24"/>
        </w:rPr>
      </w:pPr>
      <w:r>
        <w:rPr>
          <w:rFonts w:ascii="Arial" w:hAnsi="Arial" w:cs="Arial"/>
          <w:b/>
          <w:color w:val="0000FF"/>
          <w:sz w:val="24"/>
        </w:rPr>
        <w:t>C4-214447</w:t>
      </w:r>
      <w:r>
        <w:rPr>
          <w:rFonts w:ascii="Arial" w:hAnsi="Arial" w:cs="Arial"/>
          <w:b/>
          <w:color w:val="0000FF"/>
          <w:sz w:val="24"/>
        </w:rPr>
        <w:tab/>
      </w:r>
      <w:r>
        <w:rPr>
          <w:rFonts w:ascii="Arial" w:hAnsi="Arial" w:cs="Arial"/>
          <w:b/>
          <w:sz w:val="24"/>
        </w:rPr>
        <w:t>ContextInfo in SmfSubscriptionInfo and HssSubscriptionInfo</w:t>
      </w:r>
    </w:p>
    <w:p w14:paraId="444544E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CR-0375  Cat: F (Rel-17)</w:t>
      </w:r>
      <w:r>
        <w:rPr>
          <w:i/>
        </w:rPr>
        <w:br/>
      </w:r>
      <w:r>
        <w:rPr>
          <w:i/>
        </w:rPr>
        <w:br/>
      </w:r>
      <w:r>
        <w:rPr>
          <w:i/>
        </w:rPr>
        <w:tab/>
      </w:r>
      <w:r>
        <w:rPr>
          <w:i/>
        </w:rPr>
        <w:tab/>
      </w:r>
      <w:r>
        <w:rPr>
          <w:i/>
        </w:rPr>
        <w:tab/>
      </w:r>
      <w:r>
        <w:rPr>
          <w:i/>
        </w:rPr>
        <w:tab/>
      </w:r>
      <w:r>
        <w:rPr>
          <w:i/>
        </w:rPr>
        <w:tab/>
        <w:t>Source: Huawei</w:t>
      </w:r>
    </w:p>
    <w:p w14:paraId="7128C6A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79208" w14:textId="75A5937A" w:rsidR="00C831F5" w:rsidRDefault="00C831F5" w:rsidP="00C831F5">
      <w:pPr>
        <w:rPr>
          <w:rFonts w:ascii="Arial" w:hAnsi="Arial" w:cs="Arial"/>
          <w:b/>
          <w:sz w:val="24"/>
        </w:rPr>
      </w:pPr>
      <w:r>
        <w:rPr>
          <w:rFonts w:ascii="Arial" w:hAnsi="Arial" w:cs="Arial"/>
          <w:b/>
          <w:color w:val="0000FF"/>
          <w:sz w:val="24"/>
        </w:rPr>
        <w:t>C4-214448</w:t>
      </w:r>
      <w:r>
        <w:rPr>
          <w:rFonts w:ascii="Arial" w:hAnsi="Arial" w:cs="Arial"/>
          <w:b/>
          <w:color w:val="0000FF"/>
          <w:sz w:val="24"/>
        </w:rPr>
        <w:tab/>
      </w:r>
      <w:r>
        <w:rPr>
          <w:rFonts w:ascii="Arial" w:hAnsi="Arial" w:cs="Arial"/>
          <w:b/>
          <w:sz w:val="24"/>
        </w:rPr>
        <w:t>Corrections on contextInfo in AmfSubscriptionInfo</w:t>
      </w:r>
    </w:p>
    <w:p w14:paraId="6C9A0E3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CR-0376  Cat: F (Rel-17)</w:t>
      </w:r>
      <w:r>
        <w:rPr>
          <w:i/>
        </w:rPr>
        <w:br/>
      </w:r>
      <w:r>
        <w:rPr>
          <w:i/>
        </w:rPr>
        <w:br/>
      </w:r>
      <w:r>
        <w:rPr>
          <w:i/>
        </w:rPr>
        <w:tab/>
      </w:r>
      <w:r>
        <w:rPr>
          <w:i/>
        </w:rPr>
        <w:tab/>
      </w:r>
      <w:r>
        <w:rPr>
          <w:i/>
        </w:rPr>
        <w:tab/>
      </w:r>
      <w:r>
        <w:rPr>
          <w:i/>
        </w:rPr>
        <w:tab/>
      </w:r>
      <w:r>
        <w:rPr>
          <w:i/>
        </w:rPr>
        <w:tab/>
        <w:t>Source: Huawei</w:t>
      </w:r>
    </w:p>
    <w:p w14:paraId="5C8C801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C4-214845</w:t>
      </w:r>
      <w:r>
        <w:rPr>
          <w:color w:val="993300"/>
          <w:u w:val="single"/>
        </w:rPr>
        <w:t>.</w:t>
      </w:r>
    </w:p>
    <w:p w14:paraId="6C1792E6" w14:textId="64DAB5C2" w:rsidR="00C831F5" w:rsidRDefault="00C831F5" w:rsidP="00C831F5">
      <w:pPr>
        <w:rPr>
          <w:rFonts w:ascii="Arial" w:hAnsi="Arial" w:cs="Arial"/>
          <w:b/>
          <w:sz w:val="24"/>
        </w:rPr>
      </w:pPr>
      <w:r>
        <w:rPr>
          <w:rFonts w:ascii="Arial" w:hAnsi="Arial" w:cs="Arial"/>
          <w:b/>
          <w:color w:val="0000FF"/>
          <w:sz w:val="24"/>
        </w:rPr>
        <w:t>C4-214449</w:t>
      </w:r>
      <w:r>
        <w:rPr>
          <w:rFonts w:ascii="Arial" w:hAnsi="Arial" w:cs="Arial"/>
          <w:b/>
          <w:color w:val="0000FF"/>
          <w:sz w:val="24"/>
        </w:rPr>
        <w:tab/>
      </w:r>
      <w:r>
        <w:rPr>
          <w:rFonts w:ascii="Arial" w:hAnsi="Arial" w:cs="Arial"/>
          <w:b/>
          <w:sz w:val="24"/>
        </w:rPr>
        <w:t>HssSubscriptionInfo creation providing 201 result code</w:t>
      </w:r>
    </w:p>
    <w:p w14:paraId="434C341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CR-0377  Cat: F (Rel-17)</w:t>
      </w:r>
      <w:r>
        <w:rPr>
          <w:i/>
        </w:rPr>
        <w:br/>
      </w:r>
      <w:r>
        <w:rPr>
          <w:i/>
        </w:rPr>
        <w:br/>
      </w:r>
      <w:r>
        <w:rPr>
          <w:i/>
        </w:rPr>
        <w:tab/>
      </w:r>
      <w:r>
        <w:rPr>
          <w:i/>
        </w:rPr>
        <w:tab/>
      </w:r>
      <w:r>
        <w:rPr>
          <w:i/>
        </w:rPr>
        <w:tab/>
      </w:r>
      <w:r>
        <w:rPr>
          <w:i/>
        </w:rPr>
        <w:tab/>
      </w:r>
      <w:r>
        <w:rPr>
          <w:i/>
        </w:rPr>
        <w:tab/>
        <w:t>Source: Huawei</w:t>
      </w:r>
    </w:p>
    <w:p w14:paraId="115EAF8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C4-214835</w:t>
      </w:r>
      <w:r>
        <w:rPr>
          <w:color w:val="993300"/>
          <w:u w:val="single"/>
        </w:rPr>
        <w:t>.</w:t>
      </w:r>
    </w:p>
    <w:p w14:paraId="357BCE83" w14:textId="5166027E" w:rsidR="00C831F5" w:rsidRDefault="00C831F5" w:rsidP="00C831F5">
      <w:pPr>
        <w:rPr>
          <w:rFonts w:ascii="Arial" w:hAnsi="Arial" w:cs="Arial"/>
          <w:b/>
          <w:sz w:val="24"/>
        </w:rPr>
      </w:pPr>
      <w:r>
        <w:rPr>
          <w:rFonts w:ascii="Arial" w:hAnsi="Arial" w:cs="Arial"/>
          <w:b/>
          <w:color w:val="0000FF"/>
          <w:sz w:val="24"/>
        </w:rPr>
        <w:t>C4-214450</w:t>
      </w:r>
      <w:r>
        <w:rPr>
          <w:rFonts w:ascii="Arial" w:hAnsi="Arial" w:cs="Arial"/>
          <w:b/>
          <w:color w:val="0000FF"/>
          <w:sz w:val="24"/>
        </w:rPr>
        <w:tab/>
      </w:r>
      <w:r>
        <w:rPr>
          <w:rFonts w:ascii="Arial" w:hAnsi="Arial" w:cs="Arial"/>
          <w:b/>
          <w:sz w:val="24"/>
        </w:rPr>
        <w:t>Retrieve individual EE subscription</w:t>
      </w:r>
    </w:p>
    <w:p w14:paraId="718BA31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CR-0589  Cat: B (Rel-17)</w:t>
      </w:r>
      <w:r>
        <w:rPr>
          <w:i/>
        </w:rPr>
        <w:br/>
      </w:r>
      <w:r>
        <w:rPr>
          <w:i/>
        </w:rPr>
        <w:br/>
      </w:r>
      <w:r>
        <w:rPr>
          <w:i/>
        </w:rPr>
        <w:tab/>
      </w:r>
      <w:r>
        <w:rPr>
          <w:i/>
        </w:rPr>
        <w:tab/>
      </w:r>
      <w:r>
        <w:rPr>
          <w:i/>
        </w:rPr>
        <w:tab/>
      </w:r>
      <w:r>
        <w:rPr>
          <w:i/>
        </w:rPr>
        <w:tab/>
      </w:r>
      <w:r>
        <w:rPr>
          <w:i/>
        </w:rPr>
        <w:tab/>
        <w:t>Source: Huawei</w:t>
      </w:r>
    </w:p>
    <w:p w14:paraId="273FE55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7A7DEE" w14:textId="0912B892" w:rsidR="00C831F5" w:rsidRDefault="00C831F5" w:rsidP="00C831F5">
      <w:pPr>
        <w:rPr>
          <w:rFonts w:ascii="Arial" w:hAnsi="Arial" w:cs="Arial"/>
          <w:b/>
          <w:sz w:val="24"/>
        </w:rPr>
      </w:pPr>
      <w:r>
        <w:rPr>
          <w:rFonts w:ascii="Arial" w:hAnsi="Arial" w:cs="Arial"/>
          <w:b/>
          <w:color w:val="0000FF"/>
          <w:sz w:val="24"/>
        </w:rPr>
        <w:lastRenderedPageBreak/>
        <w:t>C4-214451</w:t>
      </w:r>
      <w:r>
        <w:rPr>
          <w:rFonts w:ascii="Arial" w:hAnsi="Arial" w:cs="Arial"/>
          <w:b/>
          <w:color w:val="0000FF"/>
          <w:sz w:val="24"/>
        </w:rPr>
        <w:tab/>
      </w:r>
      <w:r>
        <w:rPr>
          <w:rFonts w:ascii="Arial" w:hAnsi="Arial" w:cs="Arial"/>
          <w:b/>
          <w:sz w:val="24"/>
        </w:rPr>
        <w:t>Retrieve individual EE subscription</w:t>
      </w:r>
    </w:p>
    <w:p w14:paraId="64C97AB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CR-0046  Cat: B (Rel-17)</w:t>
      </w:r>
      <w:r>
        <w:rPr>
          <w:i/>
        </w:rPr>
        <w:br/>
      </w:r>
      <w:r>
        <w:rPr>
          <w:i/>
        </w:rPr>
        <w:br/>
      </w:r>
      <w:r>
        <w:rPr>
          <w:i/>
        </w:rPr>
        <w:tab/>
      </w:r>
      <w:r>
        <w:rPr>
          <w:i/>
        </w:rPr>
        <w:tab/>
      </w:r>
      <w:r>
        <w:rPr>
          <w:i/>
        </w:rPr>
        <w:tab/>
      </w:r>
      <w:r>
        <w:rPr>
          <w:i/>
        </w:rPr>
        <w:tab/>
      </w:r>
      <w:r>
        <w:rPr>
          <w:i/>
        </w:rPr>
        <w:tab/>
        <w:t>Source: Huawei</w:t>
      </w:r>
    </w:p>
    <w:p w14:paraId="7295BE7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3F65D9" w14:textId="731F6248" w:rsidR="00C831F5" w:rsidRDefault="00C831F5" w:rsidP="00C831F5">
      <w:pPr>
        <w:rPr>
          <w:rFonts w:ascii="Arial" w:hAnsi="Arial" w:cs="Arial"/>
          <w:b/>
          <w:sz w:val="24"/>
        </w:rPr>
      </w:pPr>
      <w:r>
        <w:rPr>
          <w:rFonts w:ascii="Arial" w:hAnsi="Arial" w:cs="Arial"/>
          <w:b/>
          <w:color w:val="0000FF"/>
          <w:sz w:val="24"/>
        </w:rPr>
        <w:t>C4-214468</w:t>
      </w:r>
      <w:r>
        <w:rPr>
          <w:rFonts w:ascii="Arial" w:hAnsi="Arial" w:cs="Arial"/>
          <w:b/>
          <w:color w:val="0000FF"/>
          <w:sz w:val="24"/>
        </w:rPr>
        <w:tab/>
      </w:r>
      <w:r>
        <w:rPr>
          <w:rFonts w:ascii="Arial" w:hAnsi="Arial" w:cs="Arial"/>
          <w:b/>
          <w:sz w:val="24"/>
        </w:rPr>
        <w:t>Corrections on ProvisionedParamenterDataEntry</w:t>
      </w:r>
    </w:p>
    <w:p w14:paraId="0056701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CR-0379  Cat: F (Rel-17)</w:t>
      </w:r>
      <w:r>
        <w:rPr>
          <w:i/>
        </w:rPr>
        <w:br/>
      </w:r>
      <w:r>
        <w:rPr>
          <w:i/>
        </w:rPr>
        <w:br/>
      </w:r>
      <w:r>
        <w:rPr>
          <w:i/>
        </w:rPr>
        <w:tab/>
      </w:r>
      <w:r>
        <w:rPr>
          <w:i/>
        </w:rPr>
        <w:tab/>
      </w:r>
      <w:r>
        <w:rPr>
          <w:i/>
        </w:rPr>
        <w:tab/>
      </w:r>
      <w:r>
        <w:rPr>
          <w:i/>
        </w:rPr>
        <w:tab/>
      </w:r>
      <w:r>
        <w:rPr>
          <w:i/>
        </w:rPr>
        <w:tab/>
        <w:t>Source: Huawei</w:t>
      </w:r>
    </w:p>
    <w:p w14:paraId="5266329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C4-214837</w:t>
      </w:r>
      <w:r>
        <w:rPr>
          <w:color w:val="993300"/>
          <w:u w:val="single"/>
        </w:rPr>
        <w:t>.</w:t>
      </w:r>
    </w:p>
    <w:p w14:paraId="160A47D0" w14:textId="267F18B9" w:rsidR="00C831F5" w:rsidRDefault="00C831F5" w:rsidP="00C831F5">
      <w:pPr>
        <w:rPr>
          <w:rFonts w:ascii="Arial" w:hAnsi="Arial" w:cs="Arial"/>
          <w:b/>
          <w:sz w:val="24"/>
        </w:rPr>
      </w:pPr>
      <w:r>
        <w:rPr>
          <w:rFonts w:ascii="Arial" w:hAnsi="Arial" w:cs="Arial"/>
          <w:b/>
          <w:color w:val="0000FF"/>
          <w:sz w:val="24"/>
        </w:rPr>
        <w:t>C4-214494</w:t>
      </w:r>
      <w:r>
        <w:rPr>
          <w:rFonts w:ascii="Arial" w:hAnsi="Arial" w:cs="Arial"/>
          <w:b/>
          <w:color w:val="0000FF"/>
          <w:sz w:val="24"/>
        </w:rPr>
        <w:tab/>
      </w:r>
      <w:r>
        <w:rPr>
          <w:rFonts w:ascii="Arial" w:hAnsi="Arial" w:cs="Arial"/>
          <w:b/>
          <w:sz w:val="24"/>
        </w:rPr>
        <w:t>Clarification to API name guidance in the SBI template</w:t>
      </w:r>
    </w:p>
    <w:p w14:paraId="0ADDD96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v17.2.0</w:t>
      </w:r>
      <w:r>
        <w:rPr>
          <w:i/>
        </w:rPr>
        <w:tab/>
        <w:t xml:space="preserve">  CR-0108  Cat: F (Rel-17)</w:t>
      </w:r>
      <w:r>
        <w:rPr>
          <w:i/>
        </w:rPr>
        <w:br/>
      </w:r>
      <w:r>
        <w:rPr>
          <w:i/>
        </w:rPr>
        <w:br/>
      </w:r>
      <w:r>
        <w:rPr>
          <w:i/>
        </w:rPr>
        <w:tab/>
      </w:r>
      <w:r>
        <w:rPr>
          <w:i/>
        </w:rPr>
        <w:tab/>
      </w:r>
      <w:r>
        <w:rPr>
          <w:i/>
        </w:rPr>
        <w:tab/>
      </w:r>
      <w:r>
        <w:rPr>
          <w:i/>
        </w:rPr>
        <w:tab/>
      </w:r>
      <w:r>
        <w:rPr>
          <w:i/>
        </w:rPr>
        <w:tab/>
        <w:t>Source: Huawei</w:t>
      </w:r>
    </w:p>
    <w:p w14:paraId="300C4FB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C4-214524</w:t>
      </w:r>
      <w:r>
        <w:rPr>
          <w:color w:val="993300"/>
          <w:u w:val="single"/>
        </w:rPr>
        <w:t>.</w:t>
      </w:r>
    </w:p>
    <w:p w14:paraId="74E437F0" w14:textId="66D5E0F9" w:rsidR="00C831F5" w:rsidRDefault="00C831F5" w:rsidP="00C831F5">
      <w:pPr>
        <w:rPr>
          <w:rFonts w:ascii="Arial" w:hAnsi="Arial" w:cs="Arial"/>
          <w:b/>
          <w:sz w:val="24"/>
        </w:rPr>
      </w:pPr>
      <w:r>
        <w:rPr>
          <w:rFonts w:ascii="Arial" w:hAnsi="Arial" w:cs="Arial"/>
          <w:b/>
          <w:color w:val="0000FF"/>
          <w:sz w:val="24"/>
        </w:rPr>
        <w:t>C4-214514</w:t>
      </w:r>
      <w:r>
        <w:rPr>
          <w:rFonts w:ascii="Arial" w:hAnsi="Arial" w:cs="Arial"/>
          <w:b/>
          <w:color w:val="0000FF"/>
          <w:sz w:val="24"/>
        </w:rPr>
        <w:tab/>
      </w:r>
      <w:r>
        <w:rPr>
          <w:rFonts w:ascii="Arial" w:hAnsi="Arial" w:cs="Arial"/>
          <w:b/>
          <w:sz w:val="24"/>
        </w:rPr>
        <w:t>DISC on the API URI and the relative URI below root concepts</w:t>
      </w:r>
    </w:p>
    <w:p w14:paraId="6511752F"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E536D6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49277" w14:textId="0D43F815" w:rsidR="00C831F5" w:rsidRDefault="00C831F5" w:rsidP="00C831F5">
      <w:pPr>
        <w:rPr>
          <w:rFonts w:ascii="Arial" w:hAnsi="Arial" w:cs="Arial"/>
          <w:b/>
          <w:sz w:val="24"/>
        </w:rPr>
      </w:pPr>
      <w:r>
        <w:rPr>
          <w:rFonts w:ascii="Arial" w:hAnsi="Arial" w:cs="Arial"/>
          <w:b/>
          <w:color w:val="0000FF"/>
          <w:sz w:val="24"/>
        </w:rPr>
        <w:t>C4-214515</w:t>
      </w:r>
      <w:r>
        <w:rPr>
          <w:rFonts w:ascii="Arial" w:hAnsi="Arial" w:cs="Arial"/>
          <w:b/>
          <w:color w:val="0000FF"/>
          <w:sz w:val="24"/>
        </w:rPr>
        <w:tab/>
      </w:r>
      <w:r>
        <w:rPr>
          <w:rFonts w:ascii="Arial" w:hAnsi="Arial" w:cs="Arial"/>
          <w:b/>
          <w:sz w:val="24"/>
        </w:rPr>
        <w:t>Corrections to the API URI and relative URI below root concepts</w:t>
      </w:r>
    </w:p>
    <w:p w14:paraId="055650B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v17.2.0</w:t>
      </w:r>
      <w:r>
        <w:rPr>
          <w:i/>
        </w:rPr>
        <w:tab/>
        <w:t xml:space="preserve">  CR-0109  Cat: F (Rel-17)</w:t>
      </w:r>
      <w:r>
        <w:rPr>
          <w:i/>
        </w:rPr>
        <w:br/>
      </w:r>
      <w:r>
        <w:rPr>
          <w:i/>
        </w:rPr>
        <w:br/>
      </w:r>
      <w:r>
        <w:rPr>
          <w:i/>
        </w:rPr>
        <w:tab/>
      </w:r>
      <w:r>
        <w:rPr>
          <w:i/>
        </w:rPr>
        <w:tab/>
      </w:r>
      <w:r>
        <w:rPr>
          <w:i/>
        </w:rPr>
        <w:tab/>
      </w:r>
      <w:r>
        <w:rPr>
          <w:i/>
        </w:rPr>
        <w:tab/>
      </w:r>
      <w:r>
        <w:rPr>
          <w:i/>
        </w:rPr>
        <w:tab/>
        <w:t>Source: Huawei</w:t>
      </w:r>
    </w:p>
    <w:p w14:paraId="3728E9D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C4-214527</w:t>
      </w:r>
      <w:r>
        <w:rPr>
          <w:color w:val="993300"/>
          <w:u w:val="single"/>
        </w:rPr>
        <w:t>.</w:t>
      </w:r>
    </w:p>
    <w:p w14:paraId="0391044A" w14:textId="12FF7BD6" w:rsidR="00C831F5" w:rsidRDefault="00C831F5" w:rsidP="00C831F5">
      <w:pPr>
        <w:rPr>
          <w:rFonts w:ascii="Arial" w:hAnsi="Arial" w:cs="Arial"/>
          <w:b/>
          <w:sz w:val="24"/>
        </w:rPr>
      </w:pPr>
      <w:r>
        <w:rPr>
          <w:rFonts w:ascii="Arial" w:hAnsi="Arial" w:cs="Arial"/>
          <w:b/>
          <w:color w:val="0000FF"/>
          <w:sz w:val="24"/>
        </w:rPr>
        <w:t>C4-214516</w:t>
      </w:r>
      <w:r>
        <w:rPr>
          <w:rFonts w:ascii="Arial" w:hAnsi="Arial" w:cs="Arial"/>
          <w:b/>
          <w:color w:val="0000FF"/>
          <w:sz w:val="24"/>
        </w:rPr>
        <w:tab/>
      </w:r>
      <w:r>
        <w:rPr>
          <w:rFonts w:ascii="Arial" w:hAnsi="Arial" w:cs="Arial"/>
          <w:b/>
          <w:sz w:val="24"/>
        </w:rPr>
        <w:t>Corrections to the API URI</w:t>
      </w:r>
    </w:p>
    <w:p w14:paraId="3A6E342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CR-0480  Cat: F (Rel-17)</w:t>
      </w:r>
      <w:r>
        <w:rPr>
          <w:i/>
        </w:rPr>
        <w:br/>
      </w:r>
      <w:r>
        <w:rPr>
          <w:i/>
        </w:rPr>
        <w:br/>
      </w:r>
      <w:r>
        <w:rPr>
          <w:i/>
        </w:rPr>
        <w:tab/>
      </w:r>
      <w:r>
        <w:rPr>
          <w:i/>
        </w:rPr>
        <w:tab/>
      </w:r>
      <w:r>
        <w:rPr>
          <w:i/>
        </w:rPr>
        <w:tab/>
      </w:r>
      <w:r>
        <w:rPr>
          <w:i/>
        </w:rPr>
        <w:tab/>
      </w:r>
      <w:r>
        <w:rPr>
          <w:i/>
        </w:rPr>
        <w:tab/>
        <w:t>Source: Huawei</w:t>
      </w:r>
    </w:p>
    <w:p w14:paraId="6749A44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C4-214691</w:t>
      </w:r>
      <w:r>
        <w:rPr>
          <w:color w:val="993300"/>
          <w:u w:val="single"/>
        </w:rPr>
        <w:t>.</w:t>
      </w:r>
    </w:p>
    <w:p w14:paraId="6E3E7D0F" w14:textId="32F4ADBF" w:rsidR="00C831F5" w:rsidRDefault="00C831F5" w:rsidP="00C831F5">
      <w:pPr>
        <w:rPr>
          <w:rFonts w:ascii="Arial" w:hAnsi="Arial" w:cs="Arial"/>
          <w:b/>
          <w:sz w:val="24"/>
        </w:rPr>
      </w:pPr>
      <w:r>
        <w:rPr>
          <w:rFonts w:ascii="Arial" w:hAnsi="Arial" w:cs="Arial"/>
          <w:b/>
          <w:color w:val="0000FF"/>
          <w:sz w:val="24"/>
        </w:rPr>
        <w:t>C4-214517</w:t>
      </w:r>
      <w:r>
        <w:rPr>
          <w:rFonts w:ascii="Arial" w:hAnsi="Arial" w:cs="Arial"/>
          <w:b/>
          <w:color w:val="0000FF"/>
          <w:sz w:val="24"/>
        </w:rPr>
        <w:tab/>
      </w:r>
      <w:r>
        <w:rPr>
          <w:rFonts w:ascii="Arial" w:hAnsi="Arial" w:cs="Arial"/>
          <w:b/>
          <w:sz w:val="24"/>
        </w:rPr>
        <w:t>Corrections to the API URI</w:t>
      </w:r>
    </w:p>
    <w:p w14:paraId="74D4725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CR-0573  Cat: F (Rel-17)</w:t>
      </w:r>
      <w:r>
        <w:rPr>
          <w:i/>
        </w:rPr>
        <w:br/>
      </w:r>
      <w:r>
        <w:rPr>
          <w:i/>
        </w:rPr>
        <w:br/>
      </w:r>
      <w:r>
        <w:rPr>
          <w:i/>
        </w:rPr>
        <w:tab/>
      </w:r>
      <w:r>
        <w:rPr>
          <w:i/>
        </w:rPr>
        <w:tab/>
      </w:r>
      <w:r>
        <w:rPr>
          <w:i/>
        </w:rPr>
        <w:tab/>
      </w:r>
      <w:r>
        <w:rPr>
          <w:i/>
        </w:rPr>
        <w:tab/>
      </w:r>
      <w:r>
        <w:rPr>
          <w:i/>
        </w:rPr>
        <w:tab/>
        <w:t>Source: Huawei</w:t>
      </w:r>
    </w:p>
    <w:p w14:paraId="3C0229F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C4-214692</w:t>
      </w:r>
      <w:r>
        <w:rPr>
          <w:color w:val="993300"/>
          <w:u w:val="single"/>
        </w:rPr>
        <w:t>.</w:t>
      </w:r>
    </w:p>
    <w:p w14:paraId="6FBA47BC" w14:textId="7A1F0E36" w:rsidR="00C831F5" w:rsidRDefault="00C831F5" w:rsidP="00C831F5">
      <w:pPr>
        <w:rPr>
          <w:rFonts w:ascii="Arial" w:hAnsi="Arial" w:cs="Arial"/>
          <w:b/>
          <w:sz w:val="24"/>
        </w:rPr>
      </w:pPr>
      <w:r>
        <w:rPr>
          <w:rFonts w:ascii="Arial" w:hAnsi="Arial" w:cs="Arial"/>
          <w:b/>
          <w:color w:val="0000FF"/>
          <w:sz w:val="24"/>
        </w:rPr>
        <w:t>C4-214520</w:t>
      </w:r>
      <w:r>
        <w:rPr>
          <w:rFonts w:ascii="Arial" w:hAnsi="Arial" w:cs="Arial"/>
          <w:b/>
          <w:color w:val="0000FF"/>
          <w:sz w:val="24"/>
        </w:rPr>
        <w:tab/>
      </w:r>
      <w:r>
        <w:rPr>
          <w:rFonts w:ascii="Arial" w:hAnsi="Arial" w:cs="Arial"/>
          <w:b/>
          <w:sz w:val="24"/>
        </w:rPr>
        <w:t>UeReachableInd</w:t>
      </w:r>
    </w:p>
    <w:p w14:paraId="36D6947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CR-0720  Cat: F (Rel-17)</w:t>
      </w:r>
      <w:r>
        <w:rPr>
          <w:i/>
        </w:rPr>
        <w:br/>
      </w:r>
      <w:r>
        <w:rPr>
          <w:i/>
        </w:rPr>
        <w:lastRenderedPageBreak/>
        <w:br/>
      </w:r>
      <w:r>
        <w:rPr>
          <w:i/>
        </w:rPr>
        <w:tab/>
      </w:r>
      <w:r>
        <w:rPr>
          <w:i/>
        </w:rPr>
        <w:tab/>
      </w:r>
      <w:r>
        <w:rPr>
          <w:i/>
        </w:rPr>
        <w:tab/>
      </w:r>
      <w:r>
        <w:rPr>
          <w:i/>
        </w:rPr>
        <w:tab/>
      </w:r>
      <w:r>
        <w:rPr>
          <w:i/>
        </w:rPr>
        <w:tab/>
        <w:t>Source: Hewlett-Packard Enterprise</w:t>
      </w:r>
    </w:p>
    <w:p w14:paraId="2855708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C4-214689</w:t>
      </w:r>
      <w:r>
        <w:rPr>
          <w:color w:val="993300"/>
          <w:u w:val="single"/>
        </w:rPr>
        <w:t>.</w:t>
      </w:r>
    </w:p>
    <w:p w14:paraId="14712E7F" w14:textId="2BD911C6" w:rsidR="00C831F5" w:rsidRDefault="00C831F5" w:rsidP="00C831F5">
      <w:pPr>
        <w:rPr>
          <w:rFonts w:ascii="Arial" w:hAnsi="Arial" w:cs="Arial"/>
          <w:b/>
          <w:sz w:val="24"/>
        </w:rPr>
      </w:pPr>
      <w:r>
        <w:rPr>
          <w:rFonts w:ascii="Arial" w:hAnsi="Arial" w:cs="Arial"/>
          <w:b/>
          <w:color w:val="0000FF"/>
          <w:sz w:val="24"/>
        </w:rPr>
        <w:t>C4-214524</w:t>
      </w:r>
      <w:r>
        <w:rPr>
          <w:rFonts w:ascii="Arial" w:hAnsi="Arial" w:cs="Arial"/>
          <w:b/>
          <w:color w:val="0000FF"/>
          <w:sz w:val="24"/>
        </w:rPr>
        <w:tab/>
      </w:r>
      <w:r>
        <w:rPr>
          <w:rFonts w:ascii="Arial" w:hAnsi="Arial" w:cs="Arial"/>
          <w:b/>
          <w:sz w:val="24"/>
        </w:rPr>
        <w:t>Clarification to API name guidance in the SBI template</w:t>
      </w:r>
    </w:p>
    <w:p w14:paraId="6E43E81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v17.2.0</w:t>
      </w:r>
      <w:r>
        <w:rPr>
          <w:i/>
        </w:rPr>
        <w:tab/>
        <w:t xml:space="preserve">  CR-0108  rev 1 Cat: F (Rel-17)</w:t>
      </w:r>
      <w:r>
        <w:rPr>
          <w:i/>
        </w:rPr>
        <w:br/>
      </w:r>
      <w:r>
        <w:rPr>
          <w:i/>
        </w:rPr>
        <w:br/>
      </w:r>
      <w:r>
        <w:rPr>
          <w:i/>
        </w:rPr>
        <w:tab/>
      </w:r>
      <w:r>
        <w:rPr>
          <w:i/>
        </w:rPr>
        <w:tab/>
      </w:r>
      <w:r>
        <w:rPr>
          <w:i/>
        </w:rPr>
        <w:tab/>
      </w:r>
      <w:r>
        <w:rPr>
          <w:i/>
        </w:rPr>
        <w:tab/>
      </w:r>
      <w:r>
        <w:rPr>
          <w:i/>
        </w:rPr>
        <w:tab/>
        <w:t>Source: Huawei</w:t>
      </w:r>
    </w:p>
    <w:p w14:paraId="093140DF" w14:textId="77777777" w:rsidR="00C831F5" w:rsidRDefault="00C831F5" w:rsidP="00C831F5">
      <w:pPr>
        <w:rPr>
          <w:color w:val="808080"/>
        </w:rPr>
      </w:pPr>
      <w:r>
        <w:rPr>
          <w:color w:val="808080"/>
        </w:rPr>
        <w:t>(Replaces C4-214494)</w:t>
      </w:r>
    </w:p>
    <w:p w14:paraId="0D874EA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C4-214545</w:t>
      </w:r>
      <w:r>
        <w:rPr>
          <w:color w:val="993300"/>
          <w:u w:val="single"/>
        </w:rPr>
        <w:t>.</w:t>
      </w:r>
    </w:p>
    <w:p w14:paraId="418BA1E9" w14:textId="67F99860" w:rsidR="00C831F5" w:rsidRDefault="00C831F5" w:rsidP="00C831F5">
      <w:pPr>
        <w:rPr>
          <w:rFonts w:ascii="Arial" w:hAnsi="Arial" w:cs="Arial"/>
          <w:b/>
          <w:sz w:val="24"/>
        </w:rPr>
      </w:pPr>
      <w:r>
        <w:rPr>
          <w:rFonts w:ascii="Arial" w:hAnsi="Arial" w:cs="Arial"/>
          <w:b/>
          <w:color w:val="0000FF"/>
          <w:sz w:val="24"/>
        </w:rPr>
        <w:t>C4-214527</w:t>
      </w:r>
      <w:r>
        <w:rPr>
          <w:rFonts w:ascii="Arial" w:hAnsi="Arial" w:cs="Arial"/>
          <w:b/>
          <w:color w:val="0000FF"/>
          <w:sz w:val="24"/>
        </w:rPr>
        <w:tab/>
      </w:r>
      <w:r>
        <w:rPr>
          <w:rFonts w:ascii="Arial" w:hAnsi="Arial" w:cs="Arial"/>
          <w:b/>
          <w:sz w:val="24"/>
        </w:rPr>
        <w:t>Corrections to the API URI and relative URI below root concepts</w:t>
      </w:r>
    </w:p>
    <w:p w14:paraId="79FD9C9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v17.2.0</w:t>
      </w:r>
      <w:r>
        <w:rPr>
          <w:i/>
        </w:rPr>
        <w:tab/>
        <w:t xml:space="preserve">  CR-0109  rev 1 Cat: F (Rel-17)</w:t>
      </w:r>
      <w:r>
        <w:rPr>
          <w:i/>
        </w:rPr>
        <w:br/>
      </w:r>
      <w:r>
        <w:rPr>
          <w:i/>
        </w:rPr>
        <w:br/>
      </w:r>
      <w:r>
        <w:rPr>
          <w:i/>
        </w:rPr>
        <w:tab/>
      </w:r>
      <w:r>
        <w:rPr>
          <w:i/>
        </w:rPr>
        <w:tab/>
      </w:r>
      <w:r>
        <w:rPr>
          <w:i/>
        </w:rPr>
        <w:tab/>
      </w:r>
      <w:r>
        <w:rPr>
          <w:i/>
        </w:rPr>
        <w:tab/>
      </w:r>
      <w:r>
        <w:rPr>
          <w:i/>
        </w:rPr>
        <w:tab/>
        <w:t>Source: Huawei</w:t>
      </w:r>
    </w:p>
    <w:p w14:paraId="5389C295" w14:textId="77777777" w:rsidR="00C831F5" w:rsidRDefault="00C831F5" w:rsidP="00C831F5">
      <w:pPr>
        <w:rPr>
          <w:color w:val="808080"/>
        </w:rPr>
      </w:pPr>
      <w:r>
        <w:rPr>
          <w:color w:val="808080"/>
        </w:rPr>
        <w:t>(Replaces C4-214515)</w:t>
      </w:r>
    </w:p>
    <w:p w14:paraId="1740DE1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C4-214690</w:t>
      </w:r>
      <w:r>
        <w:rPr>
          <w:color w:val="993300"/>
          <w:u w:val="single"/>
        </w:rPr>
        <w:t>.</w:t>
      </w:r>
    </w:p>
    <w:p w14:paraId="6D579874" w14:textId="7C357681" w:rsidR="00C831F5" w:rsidRDefault="00C831F5" w:rsidP="00C831F5">
      <w:pPr>
        <w:rPr>
          <w:rFonts w:ascii="Arial" w:hAnsi="Arial" w:cs="Arial"/>
          <w:b/>
          <w:sz w:val="24"/>
        </w:rPr>
      </w:pPr>
      <w:r>
        <w:rPr>
          <w:rFonts w:ascii="Arial" w:hAnsi="Arial" w:cs="Arial"/>
          <w:b/>
          <w:color w:val="0000FF"/>
          <w:sz w:val="24"/>
        </w:rPr>
        <w:t>C4-214545</w:t>
      </w:r>
      <w:r>
        <w:rPr>
          <w:rFonts w:ascii="Arial" w:hAnsi="Arial" w:cs="Arial"/>
          <w:b/>
          <w:color w:val="0000FF"/>
          <w:sz w:val="24"/>
        </w:rPr>
        <w:tab/>
      </w:r>
      <w:r>
        <w:rPr>
          <w:rFonts w:ascii="Arial" w:hAnsi="Arial" w:cs="Arial"/>
          <w:b/>
          <w:sz w:val="24"/>
        </w:rPr>
        <w:t>Clarification to API name guidance in the SBI template</w:t>
      </w:r>
    </w:p>
    <w:p w14:paraId="5AC189B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v17.2.0</w:t>
      </w:r>
      <w:r>
        <w:rPr>
          <w:i/>
        </w:rPr>
        <w:tab/>
        <w:t xml:space="preserve">  CR-0108  rev 2 Cat: F (Rel-17)</w:t>
      </w:r>
      <w:r>
        <w:rPr>
          <w:i/>
        </w:rPr>
        <w:br/>
      </w:r>
      <w:r>
        <w:rPr>
          <w:i/>
        </w:rPr>
        <w:br/>
      </w:r>
      <w:r>
        <w:rPr>
          <w:i/>
        </w:rPr>
        <w:tab/>
      </w:r>
      <w:r>
        <w:rPr>
          <w:i/>
        </w:rPr>
        <w:tab/>
      </w:r>
      <w:r>
        <w:rPr>
          <w:i/>
        </w:rPr>
        <w:tab/>
      </w:r>
      <w:r>
        <w:rPr>
          <w:i/>
        </w:rPr>
        <w:tab/>
      </w:r>
      <w:r>
        <w:rPr>
          <w:i/>
        </w:rPr>
        <w:tab/>
        <w:t>Source: Huawei</w:t>
      </w:r>
    </w:p>
    <w:p w14:paraId="6F663C4D" w14:textId="77777777" w:rsidR="00C831F5" w:rsidRDefault="00C831F5" w:rsidP="00C831F5">
      <w:pPr>
        <w:rPr>
          <w:color w:val="808080"/>
        </w:rPr>
      </w:pPr>
      <w:r>
        <w:rPr>
          <w:color w:val="808080"/>
        </w:rPr>
        <w:t>(Replaces C4-214524)</w:t>
      </w:r>
    </w:p>
    <w:p w14:paraId="502BCBA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01BB1" w14:textId="101CCC8E" w:rsidR="00C831F5" w:rsidRDefault="00C831F5" w:rsidP="00C831F5">
      <w:pPr>
        <w:rPr>
          <w:rFonts w:ascii="Arial" w:hAnsi="Arial" w:cs="Arial"/>
          <w:b/>
          <w:sz w:val="24"/>
        </w:rPr>
      </w:pPr>
      <w:r>
        <w:rPr>
          <w:rFonts w:ascii="Arial" w:hAnsi="Arial" w:cs="Arial"/>
          <w:b/>
          <w:color w:val="0000FF"/>
          <w:sz w:val="24"/>
        </w:rPr>
        <w:t>C4-214582</w:t>
      </w:r>
      <w:r>
        <w:rPr>
          <w:rFonts w:ascii="Arial" w:hAnsi="Arial" w:cs="Arial"/>
          <w:b/>
          <w:color w:val="0000FF"/>
          <w:sz w:val="24"/>
        </w:rPr>
        <w:tab/>
      </w:r>
      <w:r>
        <w:rPr>
          <w:rFonts w:ascii="Arial" w:hAnsi="Arial" w:cs="Arial"/>
          <w:b/>
          <w:sz w:val="24"/>
        </w:rPr>
        <w:t>Clarification on the number of Subscribed S-NSSAIs</w:t>
      </w:r>
    </w:p>
    <w:p w14:paraId="617E080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CR-0673  rev 1 Cat: F (Rel-17)</w:t>
      </w:r>
      <w:r>
        <w:rPr>
          <w:i/>
        </w:rPr>
        <w:br/>
      </w:r>
      <w:r>
        <w:rPr>
          <w:i/>
        </w:rPr>
        <w:br/>
      </w:r>
      <w:r>
        <w:rPr>
          <w:i/>
        </w:rPr>
        <w:tab/>
      </w:r>
      <w:r>
        <w:rPr>
          <w:i/>
        </w:rPr>
        <w:tab/>
      </w:r>
      <w:r>
        <w:rPr>
          <w:i/>
        </w:rPr>
        <w:tab/>
      </w:r>
      <w:r>
        <w:rPr>
          <w:i/>
        </w:rPr>
        <w:tab/>
      </w:r>
      <w:r>
        <w:rPr>
          <w:i/>
        </w:rPr>
        <w:tab/>
        <w:t>Source: Nokia, Nokia Shanghai Bell</w:t>
      </w:r>
    </w:p>
    <w:p w14:paraId="72E53CC9" w14:textId="77777777" w:rsidR="00C831F5" w:rsidRDefault="00C831F5" w:rsidP="00C831F5">
      <w:pPr>
        <w:rPr>
          <w:color w:val="808080"/>
        </w:rPr>
      </w:pPr>
      <w:r>
        <w:rPr>
          <w:color w:val="808080"/>
        </w:rPr>
        <w:t>(Replaces C4-214164)</w:t>
      </w:r>
    </w:p>
    <w:p w14:paraId="25118B0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02AB2" w14:textId="749FE1EB" w:rsidR="00C831F5" w:rsidRDefault="00C831F5" w:rsidP="00C831F5">
      <w:pPr>
        <w:rPr>
          <w:rFonts w:ascii="Arial" w:hAnsi="Arial" w:cs="Arial"/>
          <w:b/>
          <w:sz w:val="24"/>
        </w:rPr>
      </w:pPr>
      <w:r>
        <w:rPr>
          <w:rFonts w:ascii="Arial" w:hAnsi="Arial" w:cs="Arial"/>
          <w:b/>
          <w:color w:val="0000FF"/>
          <w:sz w:val="24"/>
        </w:rPr>
        <w:t>C4-214583</w:t>
      </w:r>
      <w:r>
        <w:rPr>
          <w:rFonts w:ascii="Arial" w:hAnsi="Arial" w:cs="Arial"/>
          <w:b/>
          <w:color w:val="0000FF"/>
          <w:sz w:val="24"/>
        </w:rPr>
        <w:tab/>
      </w:r>
      <w:r>
        <w:rPr>
          <w:rFonts w:ascii="Arial" w:hAnsi="Arial" w:cs="Arial"/>
          <w:b/>
          <w:sz w:val="24"/>
        </w:rPr>
        <w:t>Compatibility Clarification</w:t>
      </w:r>
    </w:p>
    <w:p w14:paraId="66977EF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v17.2.0</w:t>
      </w:r>
      <w:r>
        <w:rPr>
          <w:i/>
        </w:rPr>
        <w:tab/>
        <w:t xml:space="preserve">  CR-0107  rev 1 Cat: F (Rel-17)</w:t>
      </w:r>
      <w:r>
        <w:rPr>
          <w:i/>
        </w:rPr>
        <w:br/>
      </w:r>
      <w:r>
        <w:rPr>
          <w:i/>
        </w:rPr>
        <w:br/>
      </w:r>
      <w:r>
        <w:rPr>
          <w:i/>
        </w:rPr>
        <w:tab/>
      </w:r>
      <w:r>
        <w:rPr>
          <w:i/>
        </w:rPr>
        <w:tab/>
      </w:r>
      <w:r>
        <w:rPr>
          <w:i/>
        </w:rPr>
        <w:tab/>
      </w:r>
      <w:r>
        <w:rPr>
          <w:i/>
        </w:rPr>
        <w:tab/>
      </w:r>
      <w:r>
        <w:rPr>
          <w:i/>
        </w:rPr>
        <w:tab/>
        <w:t>Source: Nokia, Nokia Shanghai Bell</w:t>
      </w:r>
    </w:p>
    <w:p w14:paraId="7B56B1B5" w14:textId="77777777" w:rsidR="00C831F5" w:rsidRDefault="00C831F5" w:rsidP="00C831F5">
      <w:pPr>
        <w:rPr>
          <w:color w:val="808080"/>
        </w:rPr>
      </w:pPr>
      <w:r>
        <w:rPr>
          <w:color w:val="808080"/>
        </w:rPr>
        <w:t>(Replaces C4-214166)</w:t>
      </w:r>
    </w:p>
    <w:p w14:paraId="162E981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ADA93" w14:textId="01167EE8" w:rsidR="00C831F5" w:rsidRDefault="00C831F5" w:rsidP="00C831F5">
      <w:pPr>
        <w:rPr>
          <w:rFonts w:ascii="Arial" w:hAnsi="Arial" w:cs="Arial"/>
          <w:b/>
          <w:sz w:val="24"/>
        </w:rPr>
      </w:pPr>
      <w:r>
        <w:rPr>
          <w:rFonts w:ascii="Arial" w:hAnsi="Arial" w:cs="Arial"/>
          <w:b/>
          <w:color w:val="0000FF"/>
          <w:sz w:val="24"/>
        </w:rPr>
        <w:t>C4-214584</w:t>
      </w:r>
      <w:r>
        <w:rPr>
          <w:rFonts w:ascii="Arial" w:hAnsi="Arial" w:cs="Arial"/>
          <w:b/>
          <w:color w:val="0000FF"/>
          <w:sz w:val="24"/>
        </w:rPr>
        <w:tab/>
      </w:r>
      <w:r>
        <w:rPr>
          <w:rFonts w:ascii="Arial" w:hAnsi="Arial" w:cs="Arial"/>
          <w:b/>
          <w:sz w:val="24"/>
        </w:rPr>
        <w:t>PGW-C+SMF registration time</w:t>
      </w:r>
    </w:p>
    <w:p w14:paraId="3C42DBF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CR-0675  rev 1 Cat: F (Rel-17)</w:t>
      </w:r>
      <w:r>
        <w:rPr>
          <w:i/>
        </w:rPr>
        <w:br/>
      </w:r>
      <w:r>
        <w:rPr>
          <w:i/>
        </w:rPr>
        <w:lastRenderedPageBreak/>
        <w:br/>
      </w:r>
      <w:r>
        <w:rPr>
          <w:i/>
        </w:rPr>
        <w:tab/>
      </w:r>
      <w:r>
        <w:rPr>
          <w:i/>
        </w:rPr>
        <w:tab/>
      </w:r>
      <w:r>
        <w:rPr>
          <w:i/>
        </w:rPr>
        <w:tab/>
      </w:r>
      <w:r>
        <w:rPr>
          <w:i/>
        </w:rPr>
        <w:tab/>
      </w:r>
      <w:r>
        <w:rPr>
          <w:i/>
        </w:rPr>
        <w:tab/>
        <w:t>Source: Nokia, Nokia Shanghai Bell</w:t>
      </w:r>
    </w:p>
    <w:p w14:paraId="7E7598E4" w14:textId="77777777" w:rsidR="00C831F5" w:rsidRDefault="00C831F5" w:rsidP="00C831F5">
      <w:pPr>
        <w:rPr>
          <w:color w:val="808080"/>
        </w:rPr>
      </w:pPr>
      <w:r>
        <w:rPr>
          <w:color w:val="808080"/>
        </w:rPr>
        <w:t>(Replaces C4-214167)</w:t>
      </w:r>
    </w:p>
    <w:p w14:paraId="6A22E2D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F4805" w14:textId="592BA8F7" w:rsidR="00C831F5" w:rsidRDefault="00C831F5" w:rsidP="00C831F5">
      <w:pPr>
        <w:rPr>
          <w:rFonts w:ascii="Arial" w:hAnsi="Arial" w:cs="Arial"/>
          <w:b/>
          <w:sz w:val="24"/>
        </w:rPr>
      </w:pPr>
      <w:r>
        <w:rPr>
          <w:rFonts w:ascii="Arial" w:hAnsi="Arial" w:cs="Arial"/>
          <w:b/>
          <w:color w:val="0000FF"/>
          <w:sz w:val="24"/>
        </w:rPr>
        <w:t>C4-214585</w:t>
      </w:r>
      <w:r>
        <w:rPr>
          <w:rFonts w:ascii="Arial" w:hAnsi="Arial" w:cs="Arial"/>
          <w:b/>
          <w:color w:val="0000FF"/>
          <w:sz w:val="24"/>
        </w:rPr>
        <w:tab/>
      </w:r>
      <w:r>
        <w:rPr>
          <w:rFonts w:ascii="Arial" w:hAnsi="Arial" w:cs="Arial"/>
          <w:b/>
          <w:sz w:val="24"/>
        </w:rPr>
        <w:t>Application Port ID</w:t>
      </w:r>
    </w:p>
    <w:p w14:paraId="356CB0A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CR-0363  rev 1 Cat: F (Rel-17)</w:t>
      </w:r>
      <w:r>
        <w:rPr>
          <w:i/>
        </w:rPr>
        <w:br/>
      </w:r>
      <w:r>
        <w:rPr>
          <w:i/>
        </w:rPr>
        <w:br/>
      </w:r>
      <w:r>
        <w:rPr>
          <w:i/>
        </w:rPr>
        <w:tab/>
      </w:r>
      <w:r>
        <w:rPr>
          <w:i/>
        </w:rPr>
        <w:tab/>
      </w:r>
      <w:r>
        <w:rPr>
          <w:i/>
        </w:rPr>
        <w:tab/>
      </w:r>
      <w:r>
        <w:rPr>
          <w:i/>
        </w:rPr>
        <w:tab/>
      </w:r>
      <w:r>
        <w:rPr>
          <w:i/>
        </w:rPr>
        <w:tab/>
        <w:t>Source: Nokia, Nokia Shanghai Bell</w:t>
      </w:r>
    </w:p>
    <w:p w14:paraId="42AF2A7A" w14:textId="77777777" w:rsidR="00C831F5" w:rsidRDefault="00C831F5" w:rsidP="00C831F5">
      <w:pPr>
        <w:rPr>
          <w:color w:val="808080"/>
        </w:rPr>
      </w:pPr>
      <w:r>
        <w:rPr>
          <w:color w:val="808080"/>
        </w:rPr>
        <w:t>(Replaces C4-214169)</w:t>
      </w:r>
    </w:p>
    <w:p w14:paraId="3318D83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DF7A0" w14:textId="51A4A462" w:rsidR="00C831F5" w:rsidRDefault="00C831F5" w:rsidP="00C831F5">
      <w:pPr>
        <w:rPr>
          <w:rFonts w:ascii="Arial" w:hAnsi="Arial" w:cs="Arial"/>
          <w:b/>
          <w:sz w:val="24"/>
        </w:rPr>
      </w:pPr>
      <w:r>
        <w:rPr>
          <w:rFonts w:ascii="Arial" w:hAnsi="Arial" w:cs="Arial"/>
          <w:b/>
          <w:color w:val="0000FF"/>
          <w:sz w:val="24"/>
        </w:rPr>
        <w:t>C4-214586</w:t>
      </w:r>
      <w:r>
        <w:rPr>
          <w:rFonts w:ascii="Arial" w:hAnsi="Arial" w:cs="Arial"/>
          <w:b/>
          <w:color w:val="0000FF"/>
          <w:sz w:val="24"/>
        </w:rPr>
        <w:tab/>
      </w:r>
      <w:r>
        <w:rPr>
          <w:rFonts w:ascii="Arial" w:hAnsi="Arial" w:cs="Arial"/>
          <w:b/>
          <w:sz w:val="24"/>
        </w:rPr>
        <w:t>Patch alignment</w:t>
      </w:r>
    </w:p>
    <w:p w14:paraId="29BA423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v17.1.0</w:t>
      </w:r>
      <w:r>
        <w:rPr>
          <w:i/>
        </w:rPr>
        <w:tab/>
        <w:t xml:space="preserve">  CR-0079  rev 1 Cat: F (Rel-17)</w:t>
      </w:r>
      <w:r>
        <w:rPr>
          <w:i/>
        </w:rPr>
        <w:br/>
      </w:r>
      <w:r>
        <w:rPr>
          <w:i/>
        </w:rPr>
        <w:br/>
      </w:r>
      <w:r>
        <w:rPr>
          <w:i/>
        </w:rPr>
        <w:tab/>
      </w:r>
      <w:r>
        <w:rPr>
          <w:i/>
        </w:rPr>
        <w:tab/>
      </w:r>
      <w:r>
        <w:rPr>
          <w:i/>
        </w:rPr>
        <w:tab/>
      </w:r>
      <w:r>
        <w:rPr>
          <w:i/>
        </w:rPr>
        <w:tab/>
      </w:r>
      <w:r>
        <w:rPr>
          <w:i/>
        </w:rPr>
        <w:tab/>
        <w:t>Source: Nokia, Nokia Shanghai Bell</w:t>
      </w:r>
    </w:p>
    <w:p w14:paraId="33833110" w14:textId="77777777" w:rsidR="00C831F5" w:rsidRDefault="00C831F5" w:rsidP="00C831F5">
      <w:pPr>
        <w:rPr>
          <w:color w:val="808080"/>
        </w:rPr>
      </w:pPr>
      <w:r>
        <w:rPr>
          <w:color w:val="808080"/>
        </w:rPr>
        <w:t>(Replaces C4-214201)</w:t>
      </w:r>
    </w:p>
    <w:p w14:paraId="273FEAF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32BD4" w14:textId="28C58640" w:rsidR="00C831F5" w:rsidRDefault="00C831F5" w:rsidP="00C831F5">
      <w:pPr>
        <w:rPr>
          <w:rFonts w:ascii="Arial" w:hAnsi="Arial" w:cs="Arial"/>
          <w:b/>
          <w:sz w:val="24"/>
        </w:rPr>
      </w:pPr>
      <w:r>
        <w:rPr>
          <w:rFonts w:ascii="Arial" w:hAnsi="Arial" w:cs="Arial"/>
          <w:b/>
          <w:color w:val="0000FF"/>
          <w:sz w:val="24"/>
        </w:rPr>
        <w:t>C4-214587</w:t>
      </w:r>
      <w:r>
        <w:rPr>
          <w:rFonts w:ascii="Arial" w:hAnsi="Arial" w:cs="Arial"/>
          <w:b/>
          <w:color w:val="0000FF"/>
          <w:sz w:val="24"/>
        </w:rPr>
        <w:tab/>
      </w:r>
      <w:r>
        <w:rPr>
          <w:rFonts w:ascii="Arial" w:hAnsi="Arial" w:cs="Arial"/>
          <w:b/>
          <w:sz w:val="24"/>
        </w:rPr>
        <w:t>Retrieval of multiple Repository Data</w:t>
      </w:r>
    </w:p>
    <w:p w14:paraId="1F8169A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v17.1.0</w:t>
      </w:r>
      <w:r>
        <w:rPr>
          <w:i/>
        </w:rPr>
        <w:tab/>
        <w:t xml:space="preserve">  CR-0080  rev 1 Cat: F (Rel-17)</w:t>
      </w:r>
      <w:r>
        <w:rPr>
          <w:i/>
        </w:rPr>
        <w:br/>
      </w:r>
      <w:r>
        <w:rPr>
          <w:i/>
        </w:rPr>
        <w:br/>
      </w:r>
      <w:r>
        <w:rPr>
          <w:i/>
        </w:rPr>
        <w:tab/>
      </w:r>
      <w:r>
        <w:rPr>
          <w:i/>
        </w:rPr>
        <w:tab/>
      </w:r>
      <w:r>
        <w:rPr>
          <w:i/>
        </w:rPr>
        <w:tab/>
      </w:r>
      <w:r>
        <w:rPr>
          <w:i/>
        </w:rPr>
        <w:tab/>
      </w:r>
      <w:r>
        <w:rPr>
          <w:i/>
        </w:rPr>
        <w:tab/>
        <w:t>Source: Nokia, Nokia Shanghai Bell</w:t>
      </w:r>
    </w:p>
    <w:p w14:paraId="287ED0F2" w14:textId="77777777" w:rsidR="00C831F5" w:rsidRDefault="00C831F5" w:rsidP="00C831F5">
      <w:pPr>
        <w:rPr>
          <w:color w:val="808080"/>
        </w:rPr>
      </w:pPr>
      <w:r>
        <w:rPr>
          <w:color w:val="808080"/>
        </w:rPr>
        <w:t>(Replaces C4-214202)</w:t>
      </w:r>
    </w:p>
    <w:p w14:paraId="3254C25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C1772" w14:textId="3D880CC3" w:rsidR="00C831F5" w:rsidRDefault="00C831F5" w:rsidP="00C831F5">
      <w:pPr>
        <w:rPr>
          <w:rFonts w:ascii="Arial" w:hAnsi="Arial" w:cs="Arial"/>
          <w:b/>
          <w:sz w:val="24"/>
        </w:rPr>
      </w:pPr>
      <w:r>
        <w:rPr>
          <w:rFonts w:ascii="Arial" w:hAnsi="Arial" w:cs="Arial"/>
          <w:b/>
          <w:color w:val="0000FF"/>
          <w:sz w:val="24"/>
        </w:rPr>
        <w:t>C4-214589</w:t>
      </w:r>
      <w:r>
        <w:rPr>
          <w:rFonts w:ascii="Arial" w:hAnsi="Arial" w:cs="Arial"/>
          <w:b/>
          <w:color w:val="0000FF"/>
          <w:sz w:val="24"/>
        </w:rPr>
        <w:tab/>
      </w:r>
      <w:r>
        <w:rPr>
          <w:rFonts w:ascii="Arial" w:hAnsi="Arial" w:cs="Arial"/>
          <w:b/>
          <w:sz w:val="24"/>
        </w:rPr>
        <w:t>Shared Session Management Subscription Data</w:t>
      </w:r>
    </w:p>
    <w:p w14:paraId="3440445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CR-0678  rev 1 Cat: B (Rel-17)</w:t>
      </w:r>
      <w:r>
        <w:rPr>
          <w:i/>
        </w:rPr>
        <w:br/>
      </w:r>
      <w:r>
        <w:rPr>
          <w:i/>
        </w:rPr>
        <w:br/>
      </w:r>
      <w:r>
        <w:rPr>
          <w:i/>
        </w:rPr>
        <w:tab/>
      </w:r>
      <w:r>
        <w:rPr>
          <w:i/>
        </w:rPr>
        <w:tab/>
      </w:r>
      <w:r>
        <w:rPr>
          <w:i/>
        </w:rPr>
        <w:tab/>
      </w:r>
      <w:r>
        <w:rPr>
          <w:i/>
        </w:rPr>
        <w:tab/>
      </w:r>
      <w:r>
        <w:rPr>
          <w:i/>
        </w:rPr>
        <w:tab/>
        <w:t>Source: Nokia, Nokia Shanghai Bell</w:t>
      </w:r>
    </w:p>
    <w:p w14:paraId="5A713142" w14:textId="77777777" w:rsidR="00C831F5" w:rsidRDefault="00C831F5" w:rsidP="00C831F5">
      <w:pPr>
        <w:rPr>
          <w:color w:val="808080"/>
        </w:rPr>
      </w:pPr>
      <w:r>
        <w:rPr>
          <w:color w:val="808080"/>
        </w:rPr>
        <w:t>(Replaces C4-214279)</w:t>
      </w:r>
    </w:p>
    <w:p w14:paraId="0A66CF5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E62EB" w14:textId="5E8025E4" w:rsidR="00C831F5" w:rsidRDefault="00C831F5" w:rsidP="00C831F5">
      <w:pPr>
        <w:rPr>
          <w:rFonts w:ascii="Arial" w:hAnsi="Arial" w:cs="Arial"/>
          <w:b/>
          <w:sz w:val="24"/>
        </w:rPr>
      </w:pPr>
      <w:r>
        <w:rPr>
          <w:rFonts w:ascii="Arial" w:hAnsi="Arial" w:cs="Arial"/>
          <w:b/>
          <w:color w:val="0000FF"/>
          <w:sz w:val="24"/>
        </w:rPr>
        <w:t>C4-214602</w:t>
      </w:r>
      <w:r>
        <w:rPr>
          <w:rFonts w:ascii="Arial" w:hAnsi="Arial" w:cs="Arial"/>
          <w:b/>
          <w:color w:val="0000FF"/>
          <w:sz w:val="24"/>
        </w:rPr>
        <w:tab/>
      </w:r>
      <w:r>
        <w:rPr>
          <w:rFonts w:ascii="Arial" w:hAnsi="Arial" w:cs="Arial"/>
          <w:b/>
          <w:sz w:val="24"/>
        </w:rPr>
        <w:t>SMSF dual access registration</w:t>
      </w:r>
    </w:p>
    <w:p w14:paraId="1128189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v17.1.0</w:t>
      </w:r>
      <w:r>
        <w:rPr>
          <w:i/>
        </w:rPr>
        <w:tab/>
        <w:t xml:space="preserve">  CR-0085  rev 1 Cat: F (Rel-17)</w:t>
      </w:r>
      <w:r>
        <w:rPr>
          <w:i/>
        </w:rPr>
        <w:br/>
      </w:r>
      <w:r>
        <w:rPr>
          <w:i/>
        </w:rPr>
        <w:br/>
      </w:r>
      <w:r>
        <w:rPr>
          <w:i/>
        </w:rPr>
        <w:tab/>
      </w:r>
      <w:r>
        <w:rPr>
          <w:i/>
        </w:rPr>
        <w:tab/>
      </w:r>
      <w:r>
        <w:rPr>
          <w:i/>
        </w:rPr>
        <w:tab/>
      </w:r>
      <w:r>
        <w:rPr>
          <w:i/>
        </w:rPr>
        <w:tab/>
      </w:r>
      <w:r>
        <w:rPr>
          <w:i/>
        </w:rPr>
        <w:tab/>
        <w:t>Source: Nokia, Nokia Shanghai Bell</w:t>
      </w:r>
    </w:p>
    <w:p w14:paraId="4FF915B4" w14:textId="77777777" w:rsidR="00C831F5" w:rsidRDefault="00C831F5" w:rsidP="00C831F5">
      <w:pPr>
        <w:rPr>
          <w:color w:val="808080"/>
        </w:rPr>
      </w:pPr>
      <w:r>
        <w:rPr>
          <w:color w:val="808080"/>
        </w:rPr>
        <w:t>(Replaces C4-214156)</w:t>
      </w:r>
    </w:p>
    <w:p w14:paraId="755649E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A8E8A" w14:textId="64ADE0FD" w:rsidR="00C831F5" w:rsidRDefault="00C831F5" w:rsidP="00C831F5">
      <w:pPr>
        <w:rPr>
          <w:rFonts w:ascii="Arial" w:hAnsi="Arial" w:cs="Arial"/>
          <w:b/>
          <w:sz w:val="24"/>
        </w:rPr>
      </w:pPr>
      <w:r>
        <w:rPr>
          <w:rFonts w:ascii="Arial" w:hAnsi="Arial" w:cs="Arial"/>
          <w:b/>
          <w:color w:val="0000FF"/>
          <w:sz w:val="24"/>
        </w:rPr>
        <w:t>C4-214617</w:t>
      </w:r>
      <w:r>
        <w:rPr>
          <w:rFonts w:ascii="Arial" w:hAnsi="Arial" w:cs="Arial"/>
          <w:b/>
          <w:color w:val="0000FF"/>
          <w:sz w:val="24"/>
        </w:rPr>
        <w:tab/>
      </w:r>
      <w:r>
        <w:rPr>
          <w:rFonts w:ascii="Arial" w:hAnsi="Arial" w:cs="Arial"/>
          <w:b/>
          <w:sz w:val="24"/>
        </w:rPr>
        <w:t>Rel-17 NFDiscovery features</w:t>
      </w:r>
    </w:p>
    <w:p w14:paraId="2924D23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CR-0561  rev 1 Cat: F (Rel-17)</w:t>
      </w:r>
      <w:r>
        <w:rPr>
          <w:i/>
        </w:rPr>
        <w:br/>
      </w:r>
      <w:r>
        <w:rPr>
          <w:i/>
        </w:rPr>
        <w:lastRenderedPageBreak/>
        <w:br/>
      </w:r>
      <w:r>
        <w:rPr>
          <w:i/>
        </w:rPr>
        <w:tab/>
      </w:r>
      <w:r>
        <w:rPr>
          <w:i/>
        </w:rPr>
        <w:tab/>
      </w:r>
      <w:r>
        <w:rPr>
          <w:i/>
        </w:rPr>
        <w:tab/>
      </w:r>
      <w:r>
        <w:rPr>
          <w:i/>
        </w:rPr>
        <w:tab/>
      </w:r>
      <w:r>
        <w:rPr>
          <w:i/>
        </w:rPr>
        <w:tab/>
        <w:t>Source: Nokia, Nokia Shanghai Bell</w:t>
      </w:r>
    </w:p>
    <w:p w14:paraId="6BBA9A8B" w14:textId="77777777" w:rsidR="00C831F5" w:rsidRDefault="00C831F5" w:rsidP="00C831F5">
      <w:pPr>
        <w:rPr>
          <w:color w:val="808080"/>
        </w:rPr>
      </w:pPr>
      <w:r>
        <w:rPr>
          <w:color w:val="808080"/>
        </w:rPr>
        <w:t>(Replaces C4-214307)</w:t>
      </w:r>
    </w:p>
    <w:p w14:paraId="6D2051F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D3CEC" w14:textId="5D7FE6E9" w:rsidR="00C831F5" w:rsidRDefault="00C831F5" w:rsidP="00C831F5">
      <w:pPr>
        <w:rPr>
          <w:rFonts w:ascii="Arial" w:hAnsi="Arial" w:cs="Arial"/>
          <w:b/>
          <w:sz w:val="24"/>
        </w:rPr>
      </w:pPr>
      <w:r>
        <w:rPr>
          <w:rFonts w:ascii="Arial" w:hAnsi="Arial" w:cs="Arial"/>
          <w:b/>
          <w:color w:val="0000FF"/>
          <w:sz w:val="24"/>
        </w:rPr>
        <w:t>C4-214630</w:t>
      </w:r>
      <w:r>
        <w:rPr>
          <w:rFonts w:ascii="Arial" w:hAnsi="Arial" w:cs="Arial"/>
          <w:b/>
          <w:color w:val="0000FF"/>
          <w:sz w:val="24"/>
        </w:rPr>
        <w:tab/>
      </w:r>
      <w:r>
        <w:rPr>
          <w:rFonts w:ascii="Arial" w:hAnsi="Arial" w:cs="Arial"/>
          <w:b/>
          <w:sz w:val="24"/>
        </w:rPr>
        <w:t>SMF Response in case of AN-Requested PDU Session Resource Release</w:t>
      </w:r>
    </w:p>
    <w:p w14:paraId="34C8D10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CR-0471  rev 1 Cat: B (Rel-17)</w:t>
      </w:r>
      <w:r>
        <w:rPr>
          <w:i/>
        </w:rPr>
        <w:br/>
      </w:r>
      <w:r>
        <w:rPr>
          <w:i/>
        </w:rPr>
        <w:br/>
      </w:r>
      <w:r>
        <w:rPr>
          <w:i/>
        </w:rPr>
        <w:tab/>
      </w:r>
      <w:r>
        <w:rPr>
          <w:i/>
        </w:rPr>
        <w:tab/>
      </w:r>
      <w:r>
        <w:rPr>
          <w:i/>
        </w:rPr>
        <w:tab/>
      </w:r>
      <w:r>
        <w:rPr>
          <w:i/>
        </w:rPr>
        <w:tab/>
      </w:r>
      <w:r>
        <w:rPr>
          <w:i/>
        </w:rPr>
        <w:tab/>
        <w:t>Source: Samsung</w:t>
      </w:r>
    </w:p>
    <w:p w14:paraId="4DA8348F" w14:textId="77777777" w:rsidR="00C831F5" w:rsidRDefault="00C831F5" w:rsidP="00C831F5">
      <w:pPr>
        <w:rPr>
          <w:color w:val="808080"/>
        </w:rPr>
      </w:pPr>
      <w:r>
        <w:rPr>
          <w:color w:val="808080"/>
        </w:rPr>
        <w:t>(Replaces C4-214255)</w:t>
      </w:r>
    </w:p>
    <w:p w14:paraId="7274AF6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A5808" w14:textId="1F98ADD3" w:rsidR="00C831F5" w:rsidRDefault="00C831F5" w:rsidP="00C831F5">
      <w:pPr>
        <w:rPr>
          <w:rFonts w:ascii="Arial" w:hAnsi="Arial" w:cs="Arial"/>
          <w:b/>
          <w:sz w:val="24"/>
        </w:rPr>
      </w:pPr>
      <w:r>
        <w:rPr>
          <w:rFonts w:ascii="Arial" w:hAnsi="Arial" w:cs="Arial"/>
          <w:b/>
          <w:color w:val="0000FF"/>
          <w:sz w:val="24"/>
        </w:rPr>
        <w:t>C4-214660</w:t>
      </w:r>
      <w:r>
        <w:rPr>
          <w:rFonts w:ascii="Arial" w:hAnsi="Arial" w:cs="Arial"/>
          <w:b/>
          <w:color w:val="0000FF"/>
          <w:sz w:val="24"/>
        </w:rPr>
        <w:tab/>
      </w:r>
      <w:r>
        <w:rPr>
          <w:rFonts w:ascii="Arial" w:hAnsi="Arial" w:cs="Arial"/>
          <w:b/>
          <w:sz w:val="24"/>
        </w:rPr>
        <w:t>Evolution of UPU delivery mechanism</w:t>
      </w:r>
    </w:p>
    <w:p w14:paraId="761BC3F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CR-0684  rev 1 Cat: B (Rel-17)</w:t>
      </w:r>
      <w:r>
        <w:rPr>
          <w:i/>
        </w:rPr>
        <w:br/>
      </w:r>
      <w:r>
        <w:rPr>
          <w:i/>
        </w:rPr>
        <w:br/>
      </w:r>
      <w:r>
        <w:rPr>
          <w:i/>
        </w:rPr>
        <w:tab/>
      </w:r>
      <w:r>
        <w:rPr>
          <w:i/>
        </w:rPr>
        <w:tab/>
      </w:r>
      <w:r>
        <w:rPr>
          <w:i/>
        </w:rPr>
        <w:tab/>
      </w:r>
      <w:r>
        <w:rPr>
          <w:i/>
        </w:rPr>
        <w:tab/>
      </w:r>
      <w:r>
        <w:rPr>
          <w:i/>
        </w:rPr>
        <w:tab/>
        <w:t>Source: Ericsson</w:t>
      </w:r>
    </w:p>
    <w:p w14:paraId="45FAA5A8" w14:textId="77777777" w:rsidR="00C831F5" w:rsidRDefault="00C831F5" w:rsidP="00C831F5">
      <w:pPr>
        <w:rPr>
          <w:color w:val="808080"/>
        </w:rPr>
      </w:pPr>
      <w:r>
        <w:rPr>
          <w:color w:val="808080"/>
        </w:rPr>
        <w:t>(Replaces C4-214343)</w:t>
      </w:r>
    </w:p>
    <w:p w14:paraId="7A01DF2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14B1F" w14:textId="6212491C" w:rsidR="00C831F5" w:rsidRDefault="00C831F5" w:rsidP="00C831F5">
      <w:pPr>
        <w:rPr>
          <w:rFonts w:ascii="Arial" w:hAnsi="Arial" w:cs="Arial"/>
          <w:b/>
          <w:sz w:val="24"/>
        </w:rPr>
      </w:pPr>
      <w:r>
        <w:rPr>
          <w:rFonts w:ascii="Arial" w:hAnsi="Arial" w:cs="Arial"/>
          <w:b/>
          <w:color w:val="0000FF"/>
          <w:sz w:val="24"/>
        </w:rPr>
        <w:t>C4-214661</w:t>
      </w:r>
      <w:r>
        <w:rPr>
          <w:rFonts w:ascii="Arial" w:hAnsi="Arial" w:cs="Arial"/>
          <w:b/>
          <w:color w:val="0000FF"/>
          <w:sz w:val="24"/>
        </w:rPr>
        <w:tab/>
      </w:r>
      <w:r>
        <w:rPr>
          <w:rFonts w:ascii="Arial" w:hAnsi="Arial" w:cs="Arial"/>
          <w:b/>
          <w:sz w:val="24"/>
        </w:rPr>
        <w:t>Re-Registration Required</w:t>
      </w:r>
    </w:p>
    <w:p w14:paraId="306F240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CR-0690  rev 1 Cat: F (Rel-17)</w:t>
      </w:r>
      <w:r>
        <w:rPr>
          <w:i/>
        </w:rPr>
        <w:br/>
      </w:r>
      <w:r>
        <w:rPr>
          <w:i/>
        </w:rPr>
        <w:br/>
      </w:r>
      <w:r>
        <w:rPr>
          <w:i/>
        </w:rPr>
        <w:tab/>
      </w:r>
      <w:r>
        <w:rPr>
          <w:i/>
        </w:rPr>
        <w:tab/>
      </w:r>
      <w:r>
        <w:rPr>
          <w:i/>
        </w:rPr>
        <w:tab/>
      </w:r>
      <w:r>
        <w:rPr>
          <w:i/>
        </w:rPr>
        <w:tab/>
      </w:r>
      <w:r>
        <w:rPr>
          <w:i/>
        </w:rPr>
        <w:tab/>
        <w:t>Source: Ericsson</w:t>
      </w:r>
    </w:p>
    <w:p w14:paraId="7BAE4E53" w14:textId="77777777" w:rsidR="00C831F5" w:rsidRDefault="00C831F5" w:rsidP="00C831F5">
      <w:pPr>
        <w:rPr>
          <w:color w:val="808080"/>
        </w:rPr>
      </w:pPr>
      <w:r>
        <w:rPr>
          <w:color w:val="808080"/>
        </w:rPr>
        <w:t>(Replaces C4-214362)</w:t>
      </w:r>
    </w:p>
    <w:p w14:paraId="6C220AC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BA2B1" w14:textId="396F5322" w:rsidR="00C831F5" w:rsidRDefault="00C831F5" w:rsidP="00C831F5">
      <w:pPr>
        <w:rPr>
          <w:rFonts w:ascii="Arial" w:hAnsi="Arial" w:cs="Arial"/>
          <w:b/>
          <w:sz w:val="24"/>
        </w:rPr>
      </w:pPr>
      <w:r>
        <w:rPr>
          <w:rFonts w:ascii="Arial" w:hAnsi="Arial" w:cs="Arial"/>
          <w:b/>
          <w:color w:val="0000FF"/>
          <w:sz w:val="24"/>
        </w:rPr>
        <w:t>C4-214665</w:t>
      </w:r>
      <w:r>
        <w:rPr>
          <w:rFonts w:ascii="Arial" w:hAnsi="Arial" w:cs="Arial"/>
          <w:b/>
          <w:color w:val="0000FF"/>
          <w:sz w:val="24"/>
        </w:rPr>
        <w:tab/>
      </w:r>
      <w:r>
        <w:rPr>
          <w:rFonts w:ascii="Arial" w:hAnsi="Arial" w:cs="Arial"/>
          <w:b/>
          <w:sz w:val="24"/>
        </w:rPr>
        <w:t>Retrieval of odbData as ProvisionedDataSet</w:t>
      </w:r>
    </w:p>
    <w:p w14:paraId="1269F8D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CR-0367  rev 1 Cat: B (Rel-17)</w:t>
      </w:r>
      <w:r>
        <w:rPr>
          <w:i/>
        </w:rPr>
        <w:br/>
      </w:r>
      <w:r>
        <w:rPr>
          <w:i/>
        </w:rPr>
        <w:br/>
      </w:r>
      <w:r>
        <w:rPr>
          <w:i/>
        </w:rPr>
        <w:tab/>
      </w:r>
      <w:r>
        <w:rPr>
          <w:i/>
        </w:rPr>
        <w:tab/>
      </w:r>
      <w:r>
        <w:rPr>
          <w:i/>
        </w:rPr>
        <w:tab/>
      </w:r>
      <w:r>
        <w:rPr>
          <w:i/>
        </w:rPr>
        <w:tab/>
      </w:r>
      <w:r>
        <w:rPr>
          <w:i/>
        </w:rPr>
        <w:tab/>
        <w:t>Source: Ericsson</w:t>
      </w:r>
    </w:p>
    <w:p w14:paraId="5CE1D0F9" w14:textId="77777777" w:rsidR="00C831F5" w:rsidRDefault="00C831F5" w:rsidP="00C831F5">
      <w:pPr>
        <w:rPr>
          <w:color w:val="808080"/>
        </w:rPr>
      </w:pPr>
      <w:r>
        <w:rPr>
          <w:color w:val="808080"/>
        </w:rPr>
        <w:t>(Replaces C4-214367)</w:t>
      </w:r>
    </w:p>
    <w:p w14:paraId="289C59D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50482" w14:textId="2B9B92AC" w:rsidR="00C831F5" w:rsidRDefault="00C831F5" w:rsidP="00C831F5">
      <w:pPr>
        <w:rPr>
          <w:rFonts w:ascii="Arial" w:hAnsi="Arial" w:cs="Arial"/>
          <w:b/>
          <w:sz w:val="24"/>
        </w:rPr>
      </w:pPr>
      <w:r>
        <w:rPr>
          <w:rFonts w:ascii="Arial" w:hAnsi="Arial" w:cs="Arial"/>
          <w:b/>
          <w:color w:val="0000FF"/>
          <w:sz w:val="24"/>
        </w:rPr>
        <w:t>C4-214666</w:t>
      </w:r>
      <w:r>
        <w:rPr>
          <w:rFonts w:ascii="Arial" w:hAnsi="Arial" w:cs="Arial"/>
          <w:b/>
          <w:color w:val="0000FF"/>
          <w:sz w:val="24"/>
        </w:rPr>
        <w:tab/>
      </w:r>
      <w:r>
        <w:rPr>
          <w:rFonts w:ascii="Arial" w:hAnsi="Arial" w:cs="Arial"/>
          <w:b/>
          <w:sz w:val="24"/>
        </w:rPr>
        <w:t>Authorization of Group Identifier Translation</w:t>
      </w:r>
    </w:p>
    <w:p w14:paraId="5A7D577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CR-0369  rev 1 Cat: B (Rel-17)</w:t>
      </w:r>
      <w:r>
        <w:rPr>
          <w:i/>
        </w:rPr>
        <w:br/>
      </w:r>
      <w:r>
        <w:rPr>
          <w:i/>
        </w:rPr>
        <w:br/>
      </w:r>
      <w:r>
        <w:rPr>
          <w:i/>
        </w:rPr>
        <w:tab/>
      </w:r>
      <w:r>
        <w:rPr>
          <w:i/>
        </w:rPr>
        <w:tab/>
      </w:r>
      <w:r>
        <w:rPr>
          <w:i/>
        </w:rPr>
        <w:tab/>
      </w:r>
      <w:r>
        <w:rPr>
          <w:i/>
        </w:rPr>
        <w:tab/>
      </w:r>
      <w:r>
        <w:rPr>
          <w:i/>
        </w:rPr>
        <w:tab/>
        <w:t>Source: Ericsson</w:t>
      </w:r>
    </w:p>
    <w:p w14:paraId="2534EEB5" w14:textId="77777777" w:rsidR="00C831F5" w:rsidRDefault="00C831F5" w:rsidP="00C831F5">
      <w:pPr>
        <w:rPr>
          <w:color w:val="808080"/>
        </w:rPr>
      </w:pPr>
      <w:r>
        <w:rPr>
          <w:color w:val="808080"/>
        </w:rPr>
        <w:t>(Replaces C4-214371)</w:t>
      </w:r>
    </w:p>
    <w:p w14:paraId="093B749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6A3BC" w14:textId="5F204063" w:rsidR="00C831F5" w:rsidRDefault="00C831F5" w:rsidP="00C831F5">
      <w:pPr>
        <w:rPr>
          <w:rFonts w:ascii="Arial" w:hAnsi="Arial" w:cs="Arial"/>
          <w:b/>
          <w:sz w:val="24"/>
        </w:rPr>
      </w:pPr>
      <w:r>
        <w:rPr>
          <w:rFonts w:ascii="Arial" w:hAnsi="Arial" w:cs="Arial"/>
          <w:b/>
          <w:color w:val="0000FF"/>
          <w:sz w:val="24"/>
        </w:rPr>
        <w:t>C4-214667</w:t>
      </w:r>
      <w:r>
        <w:rPr>
          <w:rFonts w:ascii="Arial" w:hAnsi="Arial" w:cs="Arial"/>
          <w:b/>
          <w:color w:val="0000FF"/>
          <w:sz w:val="24"/>
        </w:rPr>
        <w:tab/>
      </w:r>
      <w:r>
        <w:rPr>
          <w:rFonts w:ascii="Arial" w:hAnsi="Arial" w:cs="Arial"/>
          <w:b/>
          <w:sz w:val="24"/>
        </w:rPr>
        <w:t>MTC Provider in NIDD Authorization</w:t>
      </w:r>
    </w:p>
    <w:p w14:paraId="265674B8"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CR-0695  rev 1 Cat: F (Rel-17)</w:t>
      </w:r>
      <w:r>
        <w:rPr>
          <w:i/>
        </w:rPr>
        <w:br/>
      </w:r>
      <w:r>
        <w:rPr>
          <w:i/>
        </w:rPr>
        <w:br/>
      </w:r>
      <w:r>
        <w:rPr>
          <w:i/>
        </w:rPr>
        <w:tab/>
      </w:r>
      <w:r>
        <w:rPr>
          <w:i/>
        </w:rPr>
        <w:tab/>
      </w:r>
      <w:r>
        <w:rPr>
          <w:i/>
        </w:rPr>
        <w:tab/>
      </w:r>
      <w:r>
        <w:rPr>
          <w:i/>
        </w:rPr>
        <w:tab/>
      </w:r>
      <w:r>
        <w:rPr>
          <w:i/>
        </w:rPr>
        <w:tab/>
        <w:t>Source: Ericsson</w:t>
      </w:r>
    </w:p>
    <w:p w14:paraId="71ED808C" w14:textId="77777777" w:rsidR="00C831F5" w:rsidRDefault="00C831F5" w:rsidP="00C831F5">
      <w:pPr>
        <w:rPr>
          <w:color w:val="808080"/>
        </w:rPr>
      </w:pPr>
      <w:r>
        <w:rPr>
          <w:color w:val="808080"/>
        </w:rPr>
        <w:t>(Replaces C4-214372)</w:t>
      </w:r>
    </w:p>
    <w:p w14:paraId="328F930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30CB9" w14:textId="028622A3" w:rsidR="00C831F5" w:rsidRDefault="00C831F5" w:rsidP="00C831F5">
      <w:pPr>
        <w:rPr>
          <w:rFonts w:ascii="Arial" w:hAnsi="Arial" w:cs="Arial"/>
          <w:b/>
          <w:sz w:val="24"/>
        </w:rPr>
      </w:pPr>
      <w:r>
        <w:rPr>
          <w:rFonts w:ascii="Arial" w:hAnsi="Arial" w:cs="Arial"/>
          <w:b/>
          <w:color w:val="0000FF"/>
          <w:sz w:val="24"/>
        </w:rPr>
        <w:t>C4-214668</w:t>
      </w:r>
      <w:r>
        <w:rPr>
          <w:rFonts w:ascii="Arial" w:hAnsi="Arial" w:cs="Arial"/>
          <w:b/>
          <w:color w:val="0000FF"/>
          <w:sz w:val="24"/>
        </w:rPr>
        <w:tab/>
      </w:r>
      <w:r>
        <w:rPr>
          <w:rFonts w:ascii="Arial" w:hAnsi="Arial" w:cs="Arial"/>
          <w:b/>
          <w:sz w:val="24"/>
        </w:rPr>
        <w:t>Allow changing NIDD Authorization data</w:t>
      </w:r>
    </w:p>
    <w:p w14:paraId="79024C0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CR-0371  rev 1 Cat: F (Rel-17)</w:t>
      </w:r>
      <w:r>
        <w:rPr>
          <w:i/>
        </w:rPr>
        <w:br/>
      </w:r>
      <w:r>
        <w:rPr>
          <w:i/>
        </w:rPr>
        <w:br/>
      </w:r>
      <w:r>
        <w:rPr>
          <w:i/>
        </w:rPr>
        <w:tab/>
      </w:r>
      <w:r>
        <w:rPr>
          <w:i/>
        </w:rPr>
        <w:tab/>
      </w:r>
      <w:r>
        <w:rPr>
          <w:i/>
        </w:rPr>
        <w:tab/>
      </w:r>
      <w:r>
        <w:rPr>
          <w:i/>
        </w:rPr>
        <w:tab/>
      </w:r>
      <w:r>
        <w:rPr>
          <w:i/>
        </w:rPr>
        <w:tab/>
        <w:t>Source: Ericsson</w:t>
      </w:r>
    </w:p>
    <w:p w14:paraId="108DCA9C" w14:textId="77777777" w:rsidR="00C831F5" w:rsidRDefault="00C831F5" w:rsidP="00C831F5">
      <w:pPr>
        <w:rPr>
          <w:color w:val="808080"/>
        </w:rPr>
      </w:pPr>
      <w:r>
        <w:rPr>
          <w:color w:val="808080"/>
        </w:rPr>
        <w:t>(Replaces C4-214375)</w:t>
      </w:r>
    </w:p>
    <w:p w14:paraId="7D294EC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B7E5C" w14:textId="5E68E68C" w:rsidR="00C831F5" w:rsidRDefault="00C831F5" w:rsidP="00C831F5">
      <w:pPr>
        <w:rPr>
          <w:rFonts w:ascii="Arial" w:hAnsi="Arial" w:cs="Arial"/>
          <w:b/>
          <w:sz w:val="24"/>
        </w:rPr>
      </w:pPr>
      <w:r>
        <w:rPr>
          <w:rFonts w:ascii="Arial" w:hAnsi="Arial" w:cs="Arial"/>
          <w:b/>
          <w:color w:val="0000FF"/>
          <w:sz w:val="24"/>
        </w:rPr>
        <w:t>C4-214669</w:t>
      </w:r>
      <w:r>
        <w:rPr>
          <w:rFonts w:ascii="Arial" w:hAnsi="Arial" w:cs="Arial"/>
          <w:b/>
          <w:color w:val="0000FF"/>
          <w:sz w:val="24"/>
        </w:rPr>
        <w:tab/>
      </w:r>
      <w:r>
        <w:rPr>
          <w:rFonts w:ascii="Arial" w:hAnsi="Arial" w:cs="Arial"/>
          <w:b/>
          <w:sz w:val="24"/>
        </w:rPr>
        <w:t>NIDD Authorization data storage</w:t>
      </w:r>
    </w:p>
    <w:p w14:paraId="5325979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CR-0372  rev 1 Cat: F (Rel-17)</w:t>
      </w:r>
      <w:r>
        <w:rPr>
          <w:i/>
        </w:rPr>
        <w:br/>
      </w:r>
      <w:r>
        <w:rPr>
          <w:i/>
        </w:rPr>
        <w:br/>
      </w:r>
      <w:r>
        <w:rPr>
          <w:i/>
        </w:rPr>
        <w:tab/>
      </w:r>
      <w:r>
        <w:rPr>
          <w:i/>
        </w:rPr>
        <w:tab/>
      </w:r>
      <w:r>
        <w:rPr>
          <w:i/>
        </w:rPr>
        <w:tab/>
      </w:r>
      <w:r>
        <w:rPr>
          <w:i/>
        </w:rPr>
        <w:tab/>
      </w:r>
      <w:r>
        <w:rPr>
          <w:i/>
        </w:rPr>
        <w:tab/>
        <w:t>Source: Ericsson</w:t>
      </w:r>
    </w:p>
    <w:p w14:paraId="0D568C90" w14:textId="77777777" w:rsidR="00C831F5" w:rsidRDefault="00C831F5" w:rsidP="00C831F5">
      <w:pPr>
        <w:rPr>
          <w:color w:val="808080"/>
        </w:rPr>
      </w:pPr>
      <w:r>
        <w:rPr>
          <w:color w:val="808080"/>
        </w:rPr>
        <w:t>(Replaces C4-214376)</w:t>
      </w:r>
    </w:p>
    <w:p w14:paraId="1187017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16BFC" w14:textId="73C3D397" w:rsidR="00C831F5" w:rsidRDefault="00C831F5" w:rsidP="00C831F5">
      <w:pPr>
        <w:rPr>
          <w:rFonts w:ascii="Arial" w:hAnsi="Arial" w:cs="Arial"/>
          <w:b/>
          <w:sz w:val="24"/>
        </w:rPr>
      </w:pPr>
      <w:r>
        <w:rPr>
          <w:rFonts w:ascii="Arial" w:hAnsi="Arial" w:cs="Arial"/>
          <w:b/>
          <w:color w:val="0000FF"/>
          <w:sz w:val="24"/>
        </w:rPr>
        <w:t>C4-214670</w:t>
      </w:r>
      <w:r>
        <w:rPr>
          <w:rFonts w:ascii="Arial" w:hAnsi="Arial" w:cs="Arial"/>
          <w:b/>
          <w:color w:val="0000FF"/>
          <w:sz w:val="24"/>
        </w:rPr>
        <w:tab/>
      </w:r>
      <w:r>
        <w:rPr>
          <w:rFonts w:ascii="Arial" w:hAnsi="Arial" w:cs="Arial"/>
          <w:b/>
          <w:sz w:val="24"/>
        </w:rPr>
        <w:t>Retrieval of RegistrationDataSets containing IP-SM-GW</w:t>
      </w:r>
    </w:p>
    <w:p w14:paraId="5444ADC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CR-0697  rev 1 Cat: B (Rel-17)</w:t>
      </w:r>
      <w:r>
        <w:rPr>
          <w:i/>
        </w:rPr>
        <w:br/>
      </w:r>
      <w:r>
        <w:rPr>
          <w:i/>
        </w:rPr>
        <w:br/>
      </w:r>
      <w:r>
        <w:rPr>
          <w:i/>
        </w:rPr>
        <w:tab/>
      </w:r>
      <w:r>
        <w:rPr>
          <w:i/>
        </w:rPr>
        <w:tab/>
      </w:r>
      <w:r>
        <w:rPr>
          <w:i/>
        </w:rPr>
        <w:tab/>
      </w:r>
      <w:r>
        <w:rPr>
          <w:i/>
        </w:rPr>
        <w:tab/>
      </w:r>
      <w:r>
        <w:rPr>
          <w:i/>
        </w:rPr>
        <w:tab/>
        <w:t>Source: Ericsson</w:t>
      </w:r>
    </w:p>
    <w:p w14:paraId="717A5E3D" w14:textId="77777777" w:rsidR="00C831F5" w:rsidRDefault="00C831F5" w:rsidP="00C831F5">
      <w:pPr>
        <w:rPr>
          <w:color w:val="808080"/>
        </w:rPr>
      </w:pPr>
      <w:r>
        <w:rPr>
          <w:color w:val="808080"/>
        </w:rPr>
        <w:t>(Replaces C4-214377)</w:t>
      </w:r>
    </w:p>
    <w:p w14:paraId="7A681F1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94A75" w14:textId="785F3F3B" w:rsidR="00C831F5" w:rsidRDefault="00C831F5" w:rsidP="00C831F5">
      <w:pPr>
        <w:rPr>
          <w:rFonts w:ascii="Arial" w:hAnsi="Arial" w:cs="Arial"/>
          <w:b/>
          <w:sz w:val="24"/>
        </w:rPr>
      </w:pPr>
      <w:r>
        <w:rPr>
          <w:rFonts w:ascii="Arial" w:hAnsi="Arial" w:cs="Arial"/>
          <w:b/>
          <w:color w:val="0000FF"/>
          <w:sz w:val="24"/>
        </w:rPr>
        <w:t>C4-214672</w:t>
      </w:r>
      <w:r>
        <w:rPr>
          <w:rFonts w:ascii="Arial" w:hAnsi="Arial" w:cs="Arial"/>
          <w:b/>
          <w:color w:val="0000FF"/>
          <w:sz w:val="24"/>
        </w:rPr>
        <w:tab/>
      </w:r>
      <w:r>
        <w:rPr>
          <w:rFonts w:ascii="Arial" w:hAnsi="Arial" w:cs="Arial"/>
          <w:b/>
          <w:sz w:val="24"/>
        </w:rPr>
        <w:t>Slice "SD ranges"</w:t>
      </w:r>
    </w:p>
    <w:p w14:paraId="1ACD5C4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v17.2.0</w:t>
      </w:r>
      <w:r>
        <w:rPr>
          <w:i/>
        </w:rPr>
        <w:tab/>
        <w:t xml:space="preserve">  CR-0620  Cat: F (Rel-17)</w:t>
      </w:r>
      <w:r>
        <w:rPr>
          <w:i/>
        </w:rPr>
        <w:br/>
      </w:r>
      <w:r>
        <w:rPr>
          <w:i/>
        </w:rPr>
        <w:br/>
      </w:r>
      <w:r>
        <w:rPr>
          <w:i/>
        </w:rPr>
        <w:tab/>
      </w:r>
      <w:r>
        <w:rPr>
          <w:i/>
        </w:rPr>
        <w:tab/>
      </w:r>
      <w:r>
        <w:rPr>
          <w:i/>
        </w:rPr>
        <w:tab/>
      </w:r>
      <w:r>
        <w:rPr>
          <w:i/>
        </w:rPr>
        <w:tab/>
      </w:r>
      <w:r>
        <w:rPr>
          <w:i/>
        </w:rPr>
        <w:tab/>
        <w:t>Source: Ericsson, AT&amp;T</w:t>
      </w:r>
    </w:p>
    <w:p w14:paraId="5C63CDC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9A880" w14:textId="62D50FAF" w:rsidR="00C831F5" w:rsidRDefault="00C831F5" w:rsidP="00C831F5">
      <w:pPr>
        <w:rPr>
          <w:rFonts w:ascii="Arial" w:hAnsi="Arial" w:cs="Arial"/>
          <w:b/>
          <w:sz w:val="24"/>
        </w:rPr>
      </w:pPr>
      <w:r>
        <w:rPr>
          <w:rFonts w:ascii="Arial" w:hAnsi="Arial" w:cs="Arial"/>
          <w:b/>
          <w:color w:val="0000FF"/>
          <w:sz w:val="24"/>
        </w:rPr>
        <w:t>C4-214674</w:t>
      </w:r>
      <w:r>
        <w:rPr>
          <w:rFonts w:ascii="Arial" w:hAnsi="Arial" w:cs="Arial"/>
          <w:b/>
          <w:color w:val="0000FF"/>
          <w:sz w:val="24"/>
        </w:rPr>
        <w:tab/>
      </w:r>
      <w:r>
        <w:rPr>
          <w:rFonts w:ascii="Arial" w:hAnsi="Arial" w:cs="Arial"/>
          <w:b/>
          <w:sz w:val="24"/>
        </w:rPr>
        <w:t>SCP response in NRF error scenarios</w:t>
      </w:r>
    </w:p>
    <w:p w14:paraId="7CA57FE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v17.3.0</w:t>
      </w:r>
      <w:r>
        <w:rPr>
          <w:i/>
        </w:rPr>
        <w:tab/>
        <w:t xml:space="preserve">  CR-0269  rev 1 Cat: F (Rel-17)</w:t>
      </w:r>
      <w:r>
        <w:rPr>
          <w:i/>
        </w:rPr>
        <w:br/>
      </w:r>
      <w:r>
        <w:rPr>
          <w:i/>
        </w:rPr>
        <w:br/>
      </w:r>
      <w:r>
        <w:rPr>
          <w:i/>
        </w:rPr>
        <w:tab/>
      </w:r>
      <w:r>
        <w:rPr>
          <w:i/>
        </w:rPr>
        <w:tab/>
      </w:r>
      <w:r>
        <w:rPr>
          <w:i/>
        </w:rPr>
        <w:tab/>
      </w:r>
      <w:r>
        <w:rPr>
          <w:i/>
        </w:rPr>
        <w:tab/>
      </w:r>
      <w:r>
        <w:rPr>
          <w:i/>
        </w:rPr>
        <w:tab/>
        <w:t>Source: Nokia, Nokia Shanghai Bell</w:t>
      </w:r>
    </w:p>
    <w:p w14:paraId="05AF22E2" w14:textId="77777777" w:rsidR="00C831F5" w:rsidRDefault="00C831F5" w:rsidP="00C831F5">
      <w:pPr>
        <w:rPr>
          <w:color w:val="808080"/>
        </w:rPr>
      </w:pPr>
      <w:r>
        <w:rPr>
          <w:color w:val="808080"/>
        </w:rPr>
        <w:t>(Replaces C4-214221)</w:t>
      </w:r>
    </w:p>
    <w:p w14:paraId="1C6E804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7A669" w14:textId="771AEF02" w:rsidR="00C831F5" w:rsidRDefault="00C831F5" w:rsidP="00C831F5">
      <w:pPr>
        <w:rPr>
          <w:rFonts w:ascii="Arial" w:hAnsi="Arial" w:cs="Arial"/>
          <w:b/>
          <w:sz w:val="24"/>
        </w:rPr>
      </w:pPr>
      <w:r>
        <w:rPr>
          <w:rFonts w:ascii="Arial" w:hAnsi="Arial" w:cs="Arial"/>
          <w:b/>
          <w:color w:val="0000FF"/>
          <w:sz w:val="24"/>
        </w:rPr>
        <w:t>C4-214675</w:t>
      </w:r>
      <w:r>
        <w:rPr>
          <w:rFonts w:ascii="Arial" w:hAnsi="Arial" w:cs="Arial"/>
          <w:b/>
          <w:color w:val="0000FF"/>
          <w:sz w:val="24"/>
        </w:rPr>
        <w:tab/>
      </w:r>
      <w:r>
        <w:rPr>
          <w:rFonts w:ascii="Arial" w:hAnsi="Arial" w:cs="Arial"/>
          <w:b/>
          <w:sz w:val="24"/>
        </w:rPr>
        <w:t>Returning the interPlmnFqdn attribute in NFProfile in NF Discovery response</w:t>
      </w:r>
    </w:p>
    <w:p w14:paraId="516D409F"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CR-0551  rev 1 Cat: F (Rel-17)</w:t>
      </w:r>
      <w:r>
        <w:rPr>
          <w:i/>
        </w:rPr>
        <w:br/>
      </w:r>
      <w:r>
        <w:rPr>
          <w:i/>
        </w:rPr>
        <w:br/>
      </w:r>
      <w:r>
        <w:rPr>
          <w:i/>
        </w:rPr>
        <w:tab/>
      </w:r>
      <w:r>
        <w:rPr>
          <w:i/>
        </w:rPr>
        <w:tab/>
      </w:r>
      <w:r>
        <w:rPr>
          <w:i/>
        </w:rPr>
        <w:tab/>
      </w:r>
      <w:r>
        <w:rPr>
          <w:i/>
        </w:rPr>
        <w:tab/>
      </w:r>
      <w:r>
        <w:rPr>
          <w:i/>
        </w:rPr>
        <w:tab/>
        <w:t>Source: Nokia, Nokia Shanghai Bell</w:t>
      </w:r>
    </w:p>
    <w:p w14:paraId="40CCF760" w14:textId="77777777" w:rsidR="00C831F5" w:rsidRDefault="00C831F5" w:rsidP="00C831F5">
      <w:pPr>
        <w:rPr>
          <w:color w:val="808080"/>
        </w:rPr>
      </w:pPr>
      <w:r>
        <w:rPr>
          <w:color w:val="808080"/>
        </w:rPr>
        <w:t>(Replaces C4-214225)</w:t>
      </w:r>
    </w:p>
    <w:p w14:paraId="59BA44C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01B6E" w14:textId="217D5ADE" w:rsidR="00C831F5" w:rsidRDefault="00C831F5" w:rsidP="00C831F5">
      <w:pPr>
        <w:rPr>
          <w:rFonts w:ascii="Arial" w:hAnsi="Arial" w:cs="Arial"/>
          <w:b/>
          <w:sz w:val="24"/>
        </w:rPr>
      </w:pPr>
      <w:r>
        <w:rPr>
          <w:rFonts w:ascii="Arial" w:hAnsi="Arial" w:cs="Arial"/>
          <w:b/>
          <w:color w:val="0000FF"/>
          <w:sz w:val="24"/>
        </w:rPr>
        <w:t>C4-214689</w:t>
      </w:r>
      <w:r>
        <w:rPr>
          <w:rFonts w:ascii="Arial" w:hAnsi="Arial" w:cs="Arial"/>
          <w:b/>
          <w:color w:val="0000FF"/>
          <w:sz w:val="24"/>
        </w:rPr>
        <w:tab/>
      </w:r>
      <w:r>
        <w:rPr>
          <w:rFonts w:ascii="Arial" w:hAnsi="Arial" w:cs="Arial"/>
          <w:b/>
          <w:sz w:val="24"/>
        </w:rPr>
        <w:t>UeReachableInd</w:t>
      </w:r>
    </w:p>
    <w:p w14:paraId="5B26F1C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CR-0720  rev 1 Cat: F (Rel-17)</w:t>
      </w:r>
      <w:r>
        <w:rPr>
          <w:i/>
        </w:rPr>
        <w:br/>
      </w:r>
      <w:r>
        <w:rPr>
          <w:i/>
        </w:rPr>
        <w:br/>
      </w:r>
      <w:r>
        <w:rPr>
          <w:i/>
        </w:rPr>
        <w:tab/>
      </w:r>
      <w:r>
        <w:rPr>
          <w:i/>
        </w:rPr>
        <w:tab/>
      </w:r>
      <w:r>
        <w:rPr>
          <w:i/>
        </w:rPr>
        <w:tab/>
      </w:r>
      <w:r>
        <w:rPr>
          <w:i/>
        </w:rPr>
        <w:tab/>
      </w:r>
      <w:r>
        <w:rPr>
          <w:i/>
        </w:rPr>
        <w:tab/>
        <w:t>Source: Hewlett-Packard Enterprise</w:t>
      </w:r>
    </w:p>
    <w:p w14:paraId="668AE763" w14:textId="77777777" w:rsidR="00C831F5" w:rsidRDefault="00C831F5" w:rsidP="00C831F5">
      <w:pPr>
        <w:rPr>
          <w:color w:val="808080"/>
        </w:rPr>
      </w:pPr>
      <w:r>
        <w:rPr>
          <w:color w:val="808080"/>
        </w:rPr>
        <w:t>(Replaces C4-214520)</w:t>
      </w:r>
    </w:p>
    <w:p w14:paraId="4B34CE9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3A840" w14:textId="10C08D03" w:rsidR="00C831F5" w:rsidRDefault="00C831F5" w:rsidP="00C831F5">
      <w:pPr>
        <w:rPr>
          <w:rFonts w:ascii="Arial" w:hAnsi="Arial" w:cs="Arial"/>
          <w:b/>
          <w:sz w:val="24"/>
        </w:rPr>
      </w:pPr>
      <w:r>
        <w:rPr>
          <w:rFonts w:ascii="Arial" w:hAnsi="Arial" w:cs="Arial"/>
          <w:b/>
          <w:color w:val="0000FF"/>
          <w:sz w:val="24"/>
        </w:rPr>
        <w:t>C4-214690</w:t>
      </w:r>
      <w:r>
        <w:rPr>
          <w:rFonts w:ascii="Arial" w:hAnsi="Arial" w:cs="Arial"/>
          <w:b/>
          <w:color w:val="0000FF"/>
          <w:sz w:val="24"/>
        </w:rPr>
        <w:tab/>
      </w:r>
      <w:r>
        <w:rPr>
          <w:rFonts w:ascii="Arial" w:hAnsi="Arial" w:cs="Arial"/>
          <w:b/>
          <w:sz w:val="24"/>
        </w:rPr>
        <w:t>Corrections to the API URI and relative URI below root concepts</w:t>
      </w:r>
    </w:p>
    <w:p w14:paraId="7B9C584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v17.2.0</w:t>
      </w:r>
      <w:r>
        <w:rPr>
          <w:i/>
        </w:rPr>
        <w:tab/>
        <w:t xml:space="preserve">  CR-0109  rev 2 Cat: F (Rel-17)</w:t>
      </w:r>
      <w:r>
        <w:rPr>
          <w:i/>
        </w:rPr>
        <w:br/>
      </w:r>
      <w:r>
        <w:rPr>
          <w:i/>
        </w:rPr>
        <w:br/>
      </w:r>
      <w:r>
        <w:rPr>
          <w:i/>
        </w:rPr>
        <w:tab/>
      </w:r>
      <w:r>
        <w:rPr>
          <w:i/>
        </w:rPr>
        <w:tab/>
      </w:r>
      <w:r>
        <w:rPr>
          <w:i/>
        </w:rPr>
        <w:tab/>
      </w:r>
      <w:r>
        <w:rPr>
          <w:i/>
        </w:rPr>
        <w:tab/>
      </w:r>
      <w:r>
        <w:rPr>
          <w:i/>
        </w:rPr>
        <w:tab/>
        <w:t>Source: Huawei</w:t>
      </w:r>
    </w:p>
    <w:p w14:paraId="78801EB4" w14:textId="77777777" w:rsidR="00C831F5" w:rsidRDefault="00C831F5" w:rsidP="00C831F5">
      <w:pPr>
        <w:rPr>
          <w:color w:val="808080"/>
        </w:rPr>
      </w:pPr>
      <w:r>
        <w:rPr>
          <w:color w:val="808080"/>
        </w:rPr>
        <w:t>(Replaces C4-214527)</w:t>
      </w:r>
    </w:p>
    <w:p w14:paraId="3D33E70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E5EF7" w14:textId="5F4C6A11" w:rsidR="00C831F5" w:rsidRDefault="00C831F5" w:rsidP="00C831F5">
      <w:pPr>
        <w:rPr>
          <w:rFonts w:ascii="Arial" w:hAnsi="Arial" w:cs="Arial"/>
          <w:b/>
          <w:sz w:val="24"/>
        </w:rPr>
      </w:pPr>
      <w:r>
        <w:rPr>
          <w:rFonts w:ascii="Arial" w:hAnsi="Arial" w:cs="Arial"/>
          <w:b/>
          <w:color w:val="0000FF"/>
          <w:sz w:val="24"/>
        </w:rPr>
        <w:t>C4-214691</w:t>
      </w:r>
      <w:r>
        <w:rPr>
          <w:rFonts w:ascii="Arial" w:hAnsi="Arial" w:cs="Arial"/>
          <w:b/>
          <w:color w:val="0000FF"/>
          <w:sz w:val="24"/>
        </w:rPr>
        <w:tab/>
      </w:r>
      <w:r>
        <w:rPr>
          <w:rFonts w:ascii="Arial" w:hAnsi="Arial" w:cs="Arial"/>
          <w:b/>
          <w:sz w:val="24"/>
        </w:rPr>
        <w:t>Corrections to the API URI</w:t>
      </w:r>
    </w:p>
    <w:p w14:paraId="7845FB7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CR-0480  rev 1 Cat: F (Rel-17)</w:t>
      </w:r>
      <w:r>
        <w:rPr>
          <w:i/>
        </w:rPr>
        <w:br/>
      </w:r>
      <w:r>
        <w:rPr>
          <w:i/>
        </w:rPr>
        <w:br/>
      </w:r>
      <w:r>
        <w:rPr>
          <w:i/>
        </w:rPr>
        <w:tab/>
      </w:r>
      <w:r>
        <w:rPr>
          <w:i/>
        </w:rPr>
        <w:tab/>
      </w:r>
      <w:r>
        <w:rPr>
          <w:i/>
        </w:rPr>
        <w:tab/>
      </w:r>
      <w:r>
        <w:rPr>
          <w:i/>
        </w:rPr>
        <w:tab/>
      </w:r>
      <w:r>
        <w:rPr>
          <w:i/>
        </w:rPr>
        <w:tab/>
        <w:t>Source: Huawei</w:t>
      </w:r>
    </w:p>
    <w:p w14:paraId="6CB068B3" w14:textId="77777777" w:rsidR="00C831F5" w:rsidRDefault="00C831F5" w:rsidP="00C831F5">
      <w:pPr>
        <w:rPr>
          <w:color w:val="808080"/>
        </w:rPr>
      </w:pPr>
      <w:r>
        <w:rPr>
          <w:color w:val="808080"/>
        </w:rPr>
        <w:t>(Replaces C4-214516)</w:t>
      </w:r>
    </w:p>
    <w:p w14:paraId="0A3BB5A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DFF05" w14:textId="35F2ADA0" w:rsidR="00C831F5" w:rsidRDefault="00C831F5" w:rsidP="00C831F5">
      <w:pPr>
        <w:rPr>
          <w:rFonts w:ascii="Arial" w:hAnsi="Arial" w:cs="Arial"/>
          <w:b/>
          <w:sz w:val="24"/>
        </w:rPr>
      </w:pPr>
      <w:r>
        <w:rPr>
          <w:rFonts w:ascii="Arial" w:hAnsi="Arial" w:cs="Arial"/>
          <w:b/>
          <w:color w:val="0000FF"/>
          <w:sz w:val="24"/>
        </w:rPr>
        <w:t>C4-214692</w:t>
      </w:r>
      <w:r>
        <w:rPr>
          <w:rFonts w:ascii="Arial" w:hAnsi="Arial" w:cs="Arial"/>
          <w:b/>
          <w:color w:val="0000FF"/>
          <w:sz w:val="24"/>
        </w:rPr>
        <w:tab/>
      </w:r>
      <w:r>
        <w:rPr>
          <w:rFonts w:ascii="Arial" w:hAnsi="Arial" w:cs="Arial"/>
          <w:b/>
          <w:sz w:val="24"/>
        </w:rPr>
        <w:t>Corrections to the API URI</w:t>
      </w:r>
    </w:p>
    <w:p w14:paraId="2B8CE8E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CR-0573  rev 1 Cat: F (Rel-17)</w:t>
      </w:r>
      <w:r>
        <w:rPr>
          <w:i/>
        </w:rPr>
        <w:br/>
      </w:r>
      <w:r>
        <w:rPr>
          <w:i/>
        </w:rPr>
        <w:br/>
      </w:r>
      <w:r>
        <w:rPr>
          <w:i/>
        </w:rPr>
        <w:tab/>
      </w:r>
      <w:r>
        <w:rPr>
          <w:i/>
        </w:rPr>
        <w:tab/>
      </w:r>
      <w:r>
        <w:rPr>
          <w:i/>
        </w:rPr>
        <w:tab/>
      </w:r>
      <w:r>
        <w:rPr>
          <w:i/>
        </w:rPr>
        <w:tab/>
      </w:r>
      <w:r>
        <w:rPr>
          <w:i/>
        </w:rPr>
        <w:tab/>
        <w:t>Source: Huawei</w:t>
      </w:r>
    </w:p>
    <w:p w14:paraId="42843E6B" w14:textId="77777777" w:rsidR="00C831F5" w:rsidRDefault="00C831F5" w:rsidP="00C831F5">
      <w:pPr>
        <w:rPr>
          <w:color w:val="808080"/>
        </w:rPr>
      </w:pPr>
      <w:r>
        <w:rPr>
          <w:color w:val="808080"/>
        </w:rPr>
        <w:t>(Replaces C4-214517)</w:t>
      </w:r>
    </w:p>
    <w:p w14:paraId="7FB93B0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BA2D9" w14:textId="5E3F5990" w:rsidR="00C831F5" w:rsidRDefault="00C831F5" w:rsidP="00C831F5">
      <w:pPr>
        <w:rPr>
          <w:rFonts w:ascii="Arial" w:hAnsi="Arial" w:cs="Arial"/>
          <w:b/>
          <w:sz w:val="24"/>
        </w:rPr>
      </w:pPr>
      <w:r>
        <w:rPr>
          <w:rFonts w:ascii="Arial" w:hAnsi="Arial" w:cs="Arial"/>
          <w:b/>
          <w:color w:val="0000FF"/>
          <w:sz w:val="24"/>
        </w:rPr>
        <w:t>C4-214703</w:t>
      </w:r>
      <w:r>
        <w:rPr>
          <w:rFonts w:ascii="Arial" w:hAnsi="Arial" w:cs="Arial"/>
          <w:b/>
          <w:color w:val="0000FF"/>
          <w:sz w:val="24"/>
        </w:rPr>
        <w:tab/>
      </w:r>
      <w:r>
        <w:rPr>
          <w:rFonts w:ascii="Arial" w:hAnsi="Arial" w:cs="Arial"/>
          <w:b/>
          <w:sz w:val="24"/>
        </w:rPr>
        <w:t>NRF URI for Callbacks</w:t>
      </w:r>
    </w:p>
    <w:p w14:paraId="6A61FCD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v17.3.0</w:t>
      </w:r>
      <w:r>
        <w:rPr>
          <w:i/>
        </w:rPr>
        <w:tab/>
        <w:t xml:space="preserve">  CR-0275  rev 1 Cat: F (Rel-17)</w:t>
      </w:r>
      <w:r>
        <w:rPr>
          <w:i/>
        </w:rPr>
        <w:br/>
      </w:r>
      <w:r>
        <w:rPr>
          <w:i/>
        </w:rPr>
        <w:br/>
      </w:r>
      <w:r>
        <w:rPr>
          <w:i/>
        </w:rPr>
        <w:tab/>
      </w:r>
      <w:r>
        <w:rPr>
          <w:i/>
        </w:rPr>
        <w:tab/>
      </w:r>
      <w:r>
        <w:rPr>
          <w:i/>
        </w:rPr>
        <w:tab/>
      </w:r>
      <w:r>
        <w:rPr>
          <w:i/>
        </w:rPr>
        <w:tab/>
      </w:r>
      <w:r>
        <w:rPr>
          <w:i/>
        </w:rPr>
        <w:tab/>
        <w:t>Source: Ericsson</w:t>
      </w:r>
    </w:p>
    <w:p w14:paraId="2B202462" w14:textId="77777777" w:rsidR="00C831F5" w:rsidRDefault="00C831F5" w:rsidP="00C831F5">
      <w:pPr>
        <w:rPr>
          <w:color w:val="808080"/>
        </w:rPr>
      </w:pPr>
      <w:r>
        <w:rPr>
          <w:color w:val="808080"/>
        </w:rPr>
        <w:t>(Replaces C4-214407)</w:t>
      </w:r>
    </w:p>
    <w:p w14:paraId="2353725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BE48F" w14:textId="10835884" w:rsidR="00C831F5" w:rsidRDefault="00C831F5" w:rsidP="00C831F5">
      <w:pPr>
        <w:rPr>
          <w:rFonts w:ascii="Arial" w:hAnsi="Arial" w:cs="Arial"/>
          <w:b/>
          <w:sz w:val="24"/>
        </w:rPr>
      </w:pPr>
      <w:r>
        <w:rPr>
          <w:rFonts w:ascii="Arial" w:hAnsi="Arial" w:cs="Arial"/>
          <w:b/>
          <w:color w:val="0000FF"/>
          <w:sz w:val="24"/>
        </w:rPr>
        <w:t>C4-214709</w:t>
      </w:r>
      <w:r>
        <w:rPr>
          <w:rFonts w:ascii="Arial" w:hAnsi="Arial" w:cs="Arial"/>
          <w:b/>
          <w:color w:val="0000FF"/>
          <w:sz w:val="24"/>
        </w:rPr>
        <w:tab/>
      </w:r>
      <w:r>
        <w:rPr>
          <w:rFonts w:ascii="Arial" w:hAnsi="Arial" w:cs="Arial"/>
          <w:b/>
          <w:sz w:val="24"/>
        </w:rPr>
        <w:t>Batch Fetching of Service Profiles</w:t>
      </w:r>
    </w:p>
    <w:p w14:paraId="6D399B46"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CR-0374  rev 1 Cat: B (Rel-17)</w:t>
      </w:r>
      <w:r>
        <w:rPr>
          <w:i/>
        </w:rPr>
        <w:br/>
      </w:r>
      <w:r>
        <w:rPr>
          <w:i/>
        </w:rPr>
        <w:br/>
      </w:r>
      <w:r>
        <w:rPr>
          <w:i/>
        </w:rPr>
        <w:tab/>
      </w:r>
      <w:r>
        <w:rPr>
          <w:i/>
        </w:rPr>
        <w:tab/>
      </w:r>
      <w:r>
        <w:rPr>
          <w:i/>
        </w:rPr>
        <w:tab/>
      </w:r>
      <w:r>
        <w:rPr>
          <w:i/>
        </w:rPr>
        <w:tab/>
      </w:r>
      <w:r>
        <w:rPr>
          <w:i/>
        </w:rPr>
        <w:tab/>
        <w:t>Source: Ericsson</w:t>
      </w:r>
    </w:p>
    <w:p w14:paraId="5A89D245" w14:textId="77777777" w:rsidR="00C831F5" w:rsidRDefault="00C831F5" w:rsidP="00C831F5">
      <w:pPr>
        <w:rPr>
          <w:color w:val="808080"/>
        </w:rPr>
      </w:pPr>
      <w:r>
        <w:rPr>
          <w:color w:val="808080"/>
        </w:rPr>
        <w:t>(Replaces C4-214416)</w:t>
      </w:r>
    </w:p>
    <w:p w14:paraId="48FD1EF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7868A" w14:textId="45D95A44" w:rsidR="00C831F5" w:rsidRDefault="00C831F5" w:rsidP="00C831F5">
      <w:pPr>
        <w:rPr>
          <w:rFonts w:ascii="Arial" w:hAnsi="Arial" w:cs="Arial"/>
          <w:b/>
          <w:sz w:val="24"/>
        </w:rPr>
      </w:pPr>
      <w:r>
        <w:rPr>
          <w:rFonts w:ascii="Arial" w:hAnsi="Arial" w:cs="Arial"/>
          <w:b/>
          <w:color w:val="0000FF"/>
          <w:sz w:val="24"/>
        </w:rPr>
        <w:t>C4-214835</w:t>
      </w:r>
      <w:r>
        <w:rPr>
          <w:rFonts w:ascii="Arial" w:hAnsi="Arial" w:cs="Arial"/>
          <w:b/>
          <w:color w:val="0000FF"/>
          <w:sz w:val="24"/>
        </w:rPr>
        <w:tab/>
      </w:r>
      <w:r>
        <w:rPr>
          <w:rFonts w:ascii="Arial" w:hAnsi="Arial" w:cs="Arial"/>
          <w:b/>
          <w:sz w:val="24"/>
        </w:rPr>
        <w:t>HssSubscriptionInfo creation providing 201 result code</w:t>
      </w:r>
    </w:p>
    <w:p w14:paraId="60390E3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CR-0377  rev 1 Cat: F (Rel-17)</w:t>
      </w:r>
      <w:r>
        <w:rPr>
          <w:i/>
        </w:rPr>
        <w:br/>
      </w:r>
      <w:r>
        <w:rPr>
          <w:i/>
        </w:rPr>
        <w:br/>
      </w:r>
      <w:r>
        <w:rPr>
          <w:i/>
        </w:rPr>
        <w:tab/>
      </w:r>
      <w:r>
        <w:rPr>
          <w:i/>
        </w:rPr>
        <w:tab/>
      </w:r>
      <w:r>
        <w:rPr>
          <w:i/>
        </w:rPr>
        <w:tab/>
      </w:r>
      <w:r>
        <w:rPr>
          <w:i/>
        </w:rPr>
        <w:tab/>
      </w:r>
      <w:r>
        <w:rPr>
          <w:i/>
        </w:rPr>
        <w:tab/>
        <w:t>Source: Huawei</w:t>
      </w:r>
    </w:p>
    <w:p w14:paraId="1AAA8897" w14:textId="77777777" w:rsidR="00C831F5" w:rsidRDefault="00C831F5" w:rsidP="00C831F5">
      <w:pPr>
        <w:rPr>
          <w:color w:val="808080"/>
        </w:rPr>
      </w:pPr>
      <w:r>
        <w:rPr>
          <w:color w:val="808080"/>
        </w:rPr>
        <w:t>(Replaces C4-214449)</w:t>
      </w:r>
    </w:p>
    <w:p w14:paraId="0B5CA94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8CD07" w14:textId="24D98E76" w:rsidR="00C831F5" w:rsidRDefault="00C831F5" w:rsidP="00C831F5">
      <w:pPr>
        <w:rPr>
          <w:rFonts w:ascii="Arial" w:hAnsi="Arial" w:cs="Arial"/>
          <w:b/>
          <w:sz w:val="24"/>
        </w:rPr>
      </w:pPr>
      <w:r>
        <w:rPr>
          <w:rFonts w:ascii="Arial" w:hAnsi="Arial" w:cs="Arial"/>
          <w:b/>
          <w:color w:val="0000FF"/>
          <w:sz w:val="24"/>
        </w:rPr>
        <w:t>C4-214837</w:t>
      </w:r>
      <w:r>
        <w:rPr>
          <w:rFonts w:ascii="Arial" w:hAnsi="Arial" w:cs="Arial"/>
          <w:b/>
          <w:color w:val="0000FF"/>
          <w:sz w:val="24"/>
        </w:rPr>
        <w:tab/>
      </w:r>
      <w:r>
        <w:rPr>
          <w:rFonts w:ascii="Arial" w:hAnsi="Arial" w:cs="Arial"/>
          <w:b/>
          <w:sz w:val="24"/>
        </w:rPr>
        <w:t>Corrections on ProvisionedParamenterDataEntry</w:t>
      </w:r>
    </w:p>
    <w:p w14:paraId="0786887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CR-0379  rev 1 Cat: F (Rel-17)</w:t>
      </w:r>
      <w:r>
        <w:rPr>
          <w:i/>
        </w:rPr>
        <w:br/>
      </w:r>
      <w:r>
        <w:rPr>
          <w:i/>
        </w:rPr>
        <w:br/>
      </w:r>
      <w:r>
        <w:rPr>
          <w:i/>
        </w:rPr>
        <w:tab/>
      </w:r>
      <w:r>
        <w:rPr>
          <w:i/>
        </w:rPr>
        <w:tab/>
      </w:r>
      <w:r>
        <w:rPr>
          <w:i/>
        </w:rPr>
        <w:tab/>
      </w:r>
      <w:r>
        <w:rPr>
          <w:i/>
        </w:rPr>
        <w:tab/>
      </w:r>
      <w:r>
        <w:rPr>
          <w:i/>
        </w:rPr>
        <w:tab/>
        <w:t>Source: Huawei</w:t>
      </w:r>
    </w:p>
    <w:p w14:paraId="3C61F836" w14:textId="77777777" w:rsidR="00C831F5" w:rsidRDefault="00C831F5" w:rsidP="00C831F5">
      <w:pPr>
        <w:rPr>
          <w:color w:val="808080"/>
        </w:rPr>
      </w:pPr>
      <w:r>
        <w:rPr>
          <w:color w:val="808080"/>
        </w:rPr>
        <w:t>(Replaces C4-214468)</w:t>
      </w:r>
    </w:p>
    <w:p w14:paraId="21EBFDC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B108B" w14:textId="68F5C977" w:rsidR="00C831F5" w:rsidRDefault="00C831F5" w:rsidP="00C831F5">
      <w:pPr>
        <w:rPr>
          <w:rFonts w:ascii="Arial" w:hAnsi="Arial" w:cs="Arial"/>
          <w:b/>
          <w:sz w:val="24"/>
        </w:rPr>
      </w:pPr>
      <w:r>
        <w:rPr>
          <w:rFonts w:ascii="Arial" w:hAnsi="Arial" w:cs="Arial"/>
          <w:b/>
          <w:color w:val="0000FF"/>
          <w:sz w:val="24"/>
        </w:rPr>
        <w:t>C4-214845</w:t>
      </w:r>
      <w:r>
        <w:rPr>
          <w:rFonts w:ascii="Arial" w:hAnsi="Arial" w:cs="Arial"/>
          <w:b/>
          <w:color w:val="0000FF"/>
          <w:sz w:val="24"/>
        </w:rPr>
        <w:tab/>
      </w:r>
      <w:r>
        <w:rPr>
          <w:rFonts w:ascii="Arial" w:hAnsi="Arial" w:cs="Arial"/>
          <w:b/>
          <w:sz w:val="24"/>
        </w:rPr>
        <w:t>Corrections on contextInfo in AmfSubscriptionInfo</w:t>
      </w:r>
    </w:p>
    <w:p w14:paraId="6E65939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CR-0376  rev 1 Cat: F (Rel-17)</w:t>
      </w:r>
      <w:r>
        <w:rPr>
          <w:i/>
        </w:rPr>
        <w:br/>
      </w:r>
      <w:r>
        <w:rPr>
          <w:i/>
        </w:rPr>
        <w:br/>
      </w:r>
      <w:r>
        <w:rPr>
          <w:i/>
        </w:rPr>
        <w:tab/>
      </w:r>
      <w:r>
        <w:rPr>
          <w:i/>
        </w:rPr>
        <w:tab/>
      </w:r>
      <w:r>
        <w:rPr>
          <w:i/>
        </w:rPr>
        <w:tab/>
      </w:r>
      <w:r>
        <w:rPr>
          <w:i/>
        </w:rPr>
        <w:tab/>
      </w:r>
      <w:r>
        <w:rPr>
          <w:i/>
        </w:rPr>
        <w:tab/>
        <w:t>Source: Huawei</w:t>
      </w:r>
    </w:p>
    <w:p w14:paraId="093F10A3" w14:textId="77777777" w:rsidR="00C831F5" w:rsidRDefault="00C831F5" w:rsidP="00C831F5">
      <w:pPr>
        <w:rPr>
          <w:color w:val="808080"/>
        </w:rPr>
      </w:pPr>
      <w:r>
        <w:rPr>
          <w:color w:val="808080"/>
        </w:rPr>
        <w:t>(Replaces C4-214448)</w:t>
      </w:r>
    </w:p>
    <w:p w14:paraId="10A1E68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1BABE" w14:textId="77777777" w:rsidR="00C831F5" w:rsidRDefault="00C831F5" w:rsidP="00C831F5">
      <w:pPr>
        <w:pStyle w:val="Heading4"/>
      </w:pPr>
      <w:bookmarkStart w:id="25" w:name="_Toc81397608"/>
      <w:r>
        <w:t>6.1.3</w:t>
      </w:r>
      <w:r>
        <w:tab/>
        <w:t>BEst Practice of PFCP [BEPoP]</w:t>
      </w:r>
      <w:bookmarkEnd w:id="25"/>
    </w:p>
    <w:p w14:paraId="383EB798" w14:textId="14A9AD51" w:rsidR="00C831F5" w:rsidRDefault="00C831F5" w:rsidP="00C831F5">
      <w:pPr>
        <w:rPr>
          <w:rFonts w:ascii="Arial" w:hAnsi="Arial" w:cs="Arial"/>
          <w:b/>
          <w:sz w:val="24"/>
        </w:rPr>
      </w:pPr>
      <w:r>
        <w:rPr>
          <w:rFonts w:ascii="Arial" w:hAnsi="Arial" w:cs="Arial"/>
          <w:b/>
          <w:color w:val="0000FF"/>
          <w:sz w:val="24"/>
        </w:rPr>
        <w:t>C4-214051</w:t>
      </w:r>
      <w:r>
        <w:rPr>
          <w:rFonts w:ascii="Arial" w:hAnsi="Arial" w:cs="Arial"/>
          <w:b/>
          <w:color w:val="0000FF"/>
          <w:sz w:val="24"/>
        </w:rPr>
        <w:tab/>
      </w:r>
      <w:r>
        <w:rPr>
          <w:rFonts w:ascii="Arial" w:hAnsi="Arial" w:cs="Arial"/>
          <w:b/>
          <w:sz w:val="24"/>
        </w:rPr>
        <w:t>Correction on references</w:t>
      </w:r>
    </w:p>
    <w:p w14:paraId="6C48978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CR-0556  Cat: F (Rel-17)</w:t>
      </w:r>
      <w:r>
        <w:rPr>
          <w:i/>
        </w:rPr>
        <w:br/>
      </w:r>
      <w:r>
        <w:rPr>
          <w:i/>
        </w:rPr>
        <w:br/>
      </w:r>
      <w:r>
        <w:rPr>
          <w:i/>
        </w:rPr>
        <w:tab/>
      </w:r>
      <w:r>
        <w:rPr>
          <w:i/>
        </w:rPr>
        <w:tab/>
      </w:r>
      <w:r>
        <w:rPr>
          <w:i/>
        </w:rPr>
        <w:tab/>
      </w:r>
      <w:r>
        <w:rPr>
          <w:i/>
        </w:rPr>
        <w:tab/>
      </w:r>
      <w:r>
        <w:rPr>
          <w:i/>
        </w:rPr>
        <w:tab/>
        <w:t>Source: HuaWei Technologies Co., Ltd</w:t>
      </w:r>
    </w:p>
    <w:p w14:paraId="6A8C823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C4-214722</w:t>
      </w:r>
      <w:r>
        <w:rPr>
          <w:color w:val="993300"/>
          <w:u w:val="single"/>
        </w:rPr>
        <w:t>.</w:t>
      </w:r>
    </w:p>
    <w:p w14:paraId="4C6AC6C1" w14:textId="6A422DAE" w:rsidR="00C831F5" w:rsidRDefault="00C831F5" w:rsidP="00C831F5">
      <w:pPr>
        <w:rPr>
          <w:rFonts w:ascii="Arial" w:hAnsi="Arial" w:cs="Arial"/>
          <w:b/>
          <w:sz w:val="24"/>
        </w:rPr>
      </w:pPr>
      <w:r>
        <w:rPr>
          <w:rFonts w:ascii="Arial" w:hAnsi="Arial" w:cs="Arial"/>
          <w:b/>
          <w:color w:val="0000FF"/>
          <w:sz w:val="24"/>
        </w:rPr>
        <w:t>C4-214137</w:t>
      </w:r>
      <w:r>
        <w:rPr>
          <w:rFonts w:ascii="Arial" w:hAnsi="Arial" w:cs="Arial"/>
          <w:b/>
          <w:color w:val="0000FF"/>
          <w:sz w:val="24"/>
        </w:rPr>
        <w:tab/>
      </w:r>
      <w:r>
        <w:rPr>
          <w:rFonts w:ascii="Arial" w:hAnsi="Arial" w:cs="Arial"/>
          <w:b/>
          <w:sz w:val="24"/>
        </w:rPr>
        <w:t>Reply LS on Header Enrichment for HTTPS in PFCP</w:t>
      </w:r>
    </w:p>
    <w:p w14:paraId="28968A46"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289A7B5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C4-214531</w:t>
      </w:r>
      <w:r>
        <w:rPr>
          <w:color w:val="993300"/>
          <w:u w:val="single"/>
        </w:rPr>
        <w:t>.</w:t>
      </w:r>
    </w:p>
    <w:p w14:paraId="07DF526B" w14:textId="4DEABBCD" w:rsidR="00C831F5" w:rsidRDefault="00C831F5" w:rsidP="00C831F5">
      <w:pPr>
        <w:rPr>
          <w:rFonts w:ascii="Arial" w:hAnsi="Arial" w:cs="Arial"/>
          <w:b/>
          <w:sz w:val="24"/>
        </w:rPr>
      </w:pPr>
      <w:r>
        <w:rPr>
          <w:rFonts w:ascii="Arial" w:hAnsi="Arial" w:cs="Arial"/>
          <w:b/>
          <w:color w:val="0000FF"/>
          <w:sz w:val="24"/>
        </w:rPr>
        <w:t>C4-214153</w:t>
      </w:r>
      <w:r>
        <w:rPr>
          <w:rFonts w:ascii="Arial" w:hAnsi="Arial" w:cs="Arial"/>
          <w:b/>
          <w:color w:val="0000FF"/>
          <w:sz w:val="24"/>
        </w:rPr>
        <w:tab/>
      </w:r>
      <w:r>
        <w:rPr>
          <w:rFonts w:ascii="Arial" w:hAnsi="Arial" w:cs="Arial"/>
          <w:b/>
          <w:sz w:val="24"/>
        </w:rPr>
        <w:t>Reply LS on Header Enrichment for HTTPS in PFCP</w:t>
      </w:r>
    </w:p>
    <w:p w14:paraId="2E25C4D5" w14:textId="77777777" w:rsidR="00C831F5" w:rsidRDefault="00C831F5" w:rsidP="00C831F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S3-212344, to CT4, cc -</w:t>
      </w:r>
      <w:r>
        <w:rPr>
          <w:i/>
        </w:rPr>
        <w:br/>
      </w:r>
      <w:r>
        <w:rPr>
          <w:i/>
        </w:rPr>
        <w:tab/>
      </w:r>
      <w:r>
        <w:rPr>
          <w:i/>
        </w:rPr>
        <w:tab/>
      </w:r>
      <w:r>
        <w:rPr>
          <w:i/>
        </w:rPr>
        <w:tab/>
      </w:r>
      <w:r>
        <w:rPr>
          <w:i/>
        </w:rPr>
        <w:tab/>
      </w:r>
      <w:r>
        <w:rPr>
          <w:i/>
        </w:rPr>
        <w:tab/>
        <w:t>Source: SA3</w:t>
      </w:r>
    </w:p>
    <w:p w14:paraId="189AE2F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38C40" w14:textId="76852808" w:rsidR="00C831F5" w:rsidRDefault="00C831F5" w:rsidP="00C831F5">
      <w:pPr>
        <w:rPr>
          <w:rFonts w:ascii="Arial" w:hAnsi="Arial" w:cs="Arial"/>
          <w:b/>
          <w:sz w:val="24"/>
        </w:rPr>
      </w:pPr>
      <w:r>
        <w:rPr>
          <w:rFonts w:ascii="Arial" w:hAnsi="Arial" w:cs="Arial"/>
          <w:b/>
          <w:color w:val="0000FF"/>
          <w:sz w:val="24"/>
        </w:rPr>
        <w:t>C4-214154</w:t>
      </w:r>
      <w:r>
        <w:rPr>
          <w:rFonts w:ascii="Arial" w:hAnsi="Arial" w:cs="Arial"/>
          <w:b/>
          <w:color w:val="0000FF"/>
          <w:sz w:val="24"/>
        </w:rPr>
        <w:tab/>
      </w:r>
      <w:r>
        <w:rPr>
          <w:rFonts w:ascii="Arial" w:hAnsi="Arial" w:cs="Arial"/>
          <w:b/>
          <w:sz w:val="24"/>
        </w:rPr>
        <w:t>Reply-LS on the Security consideration to support L2TP with CUPS</w:t>
      </w:r>
    </w:p>
    <w:p w14:paraId="18D71BAE"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S3-212365, to CT4, cc SA2, CT3</w:t>
      </w:r>
      <w:r>
        <w:rPr>
          <w:i/>
        </w:rPr>
        <w:br/>
      </w:r>
      <w:r>
        <w:rPr>
          <w:i/>
        </w:rPr>
        <w:tab/>
      </w:r>
      <w:r>
        <w:rPr>
          <w:i/>
        </w:rPr>
        <w:tab/>
      </w:r>
      <w:r>
        <w:rPr>
          <w:i/>
        </w:rPr>
        <w:tab/>
      </w:r>
      <w:r>
        <w:rPr>
          <w:i/>
        </w:rPr>
        <w:tab/>
      </w:r>
      <w:r>
        <w:rPr>
          <w:i/>
        </w:rPr>
        <w:tab/>
        <w:t>Source: SA3</w:t>
      </w:r>
    </w:p>
    <w:p w14:paraId="6537B59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DB6AF" w14:textId="19264D77" w:rsidR="00C831F5" w:rsidRDefault="00C831F5" w:rsidP="00C831F5">
      <w:pPr>
        <w:rPr>
          <w:rFonts w:ascii="Arial" w:hAnsi="Arial" w:cs="Arial"/>
          <w:b/>
          <w:sz w:val="24"/>
        </w:rPr>
      </w:pPr>
      <w:r>
        <w:rPr>
          <w:rFonts w:ascii="Arial" w:hAnsi="Arial" w:cs="Arial"/>
          <w:b/>
          <w:color w:val="0000FF"/>
          <w:sz w:val="24"/>
        </w:rPr>
        <w:t>C4-214180</w:t>
      </w:r>
      <w:r>
        <w:rPr>
          <w:rFonts w:ascii="Arial" w:hAnsi="Arial" w:cs="Arial"/>
          <w:b/>
          <w:color w:val="0000FF"/>
          <w:sz w:val="24"/>
        </w:rPr>
        <w:tab/>
      </w:r>
      <w:r>
        <w:rPr>
          <w:rFonts w:ascii="Arial" w:hAnsi="Arial" w:cs="Arial"/>
          <w:b/>
          <w:sz w:val="24"/>
        </w:rPr>
        <w:t>L2TP Corrections</w:t>
      </w:r>
    </w:p>
    <w:p w14:paraId="7693001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CR-0561  Cat: B (Rel-17)</w:t>
      </w:r>
      <w:r>
        <w:rPr>
          <w:i/>
        </w:rPr>
        <w:br/>
      </w:r>
      <w:r>
        <w:rPr>
          <w:i/>
        </w:rPr>
        <w:br/>
      </w:r>
      <w:r>
        <w:rPr>
          <w:i/>
        </w:rPr>
        <w:tab/>
      </w:r>
      <w:r>
        <w:rPr>
          <w:i/>
        </w:rPr>
        <w:tab/>
      </w:r>
      <w:r>
        <w:rPr>
          <w:i/>
        </w:rPr>
        <w:tab/>
      </w:r>
      <w:r>
        <w:rPr>
          <w:i/>
        </w:rPr>
        <w:tab/>
      </w:r>
      <w:r>
        <w:rPr>
          <w:i/>
        </w:rPr>
        <w:tab/>
        <w:t>Source: Ericsson</w:t>
      </w:r>
    </w:p>
    <w:p w14:paraId="0A3C95D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C4-214643</w:t>
      </w:r>
      <w:r>
        <w:rPr>
          <w:color w:val="993300"/>
          <w:u w:val="single"/>
        </w:rPr>
        <w:t>.</w:t>
      </w:r>
    </w:p>
    <w:p w14:paraId="6D7698EE" w14:textId="006F7D83" w:rsidR="00C831F5" w:rsidRDefault="00C831F5" w:rsidP="00C831F5">
      <w:pPr>
        <w:rPr>
          <w:rFonts w:ascii="Arial" w:hAnsi="Arial" w:cs="Arial"/>
          <w:b/>
          <w:sz w:val="24"/>
        </w:rPr>
      </w:pPr>
      <w:r>
        <w:rPr>
          <w:rFonts w:ascii="Arial" w:hAnsi="Arial" w:cs="Arial"/>
          <w:b/>
          <w:color w:val="0000FF"/>
          <w:sz w:val="24"/>
        </w:rPr>
        <w:t>C4-214181</w:t>
      </w:r>
      <w:r>
        <w:rPr>
          <w:rFonts w:ascii="Arial" w:hAnsi="Arial" w:cs="Arial"/>
          <w:b/>
          <w:color w:val="0000FF"/>
          <w:sz w:val="24"/>
        </w:rPr>
        <w:tab/>
      </w:r>
      <w:r>
        <w:rPr>
          <w:rFonts w:ascii="Arial" w:hAnsi="Arial" w:cs="Arial"/>
          <w:b/>
          <w:sz w:val="24"/>
        </w:rPr>
        <w:t>LNS Address</w:t>
      </w:r>
    </w:p>
    <w:p w14:paraId="22B1AB4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CR-0562  Cat: B (Rel-17)</w:t>
      </w:r>
      <w:r>
        <w:rPr>
          <w:i/>
        </w:rPr>
        <w:br/>
      </w:r>
      <w:r>
        <w:rPr>
          <w:i/>
        </w:rPr>
        <w:br/>
      </w:r>
      <w:r>
        <w:rPr>
          <w:i/>
        </w:rPr>
        <w:tab/>
      </w:r>
      <w:r>
        <w:rPr>
          <w:i/>
        </w:rPr>
        <w:tab/>
      </w:r>
      <w:r>
        <w:rPr>
          <w:i/>
        </w:rPr>
        <w:tab/>
      </w:r>
      <w:r>
        <w:rPr>
          <w:i/>
        </w:rPr>
        <w:tab/>
      </w:r>
      <w:r>
        <w:rPr>
          <w:i/>
        </w:rPr>
        <w:tab/>
        <w:t>Source: Ericsson</w:t>
      </w:r>
    </w:p>
    <w:p w14:paraId="0941C56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C4-214635</w:t>
      </w:r>
      <w:r>
        <w:rPr>
          <w:color w:val="993300"/>
          <w:u w:val="single"/>
        </w:rPr>
        <w:t>.</w:t>
      </w:r>
    </w:p>
    <w:p w14:paraId="502EB154" w14:textId="4D59B021" w:rsidR="00C831F5" w:rsidRDefault="00C831F5" w:rsidP="00C831F5">
      <w:pPr>
        <w:rPr>
          <w:rFonts w:ascii="Arial" w:hAnsi="Arial" w:cs="Arial"/>
          <w:b/>
          <w:sz w:val="24"/>
        </w:rPr>
      </w:pPr>
      <w:r>
        <w:rPr>
          <w:rFonts w:ascii="Arial" w:hAnsi="Arial" w:cs="Arial"/>
          <w:b/>
          <w:color w:val="0000FF"/>
          <w:sz w:val="24"/>
        </w:rPr>
        <w:t>C4-214214</w:t>
      </w:r>
      <w:r>
        <w:rPr>
          <w:rFonts w:ascii="Arial" w:hAnsi="Arial" w:cs="Arial"/>
          <w:b/>
          <w:color w:val="0000FF"/>
          <w:sz w:val="24"/>
        </w:rPr>
        <w:tab/>
      </w:r>
      <w:r>
        <w:rPr>
          <w:rFonts w:ascii="Arial" w:hAnsi="Arial" w:cs="Arial"/>
          <w:b/>
          <w:sz w:val="24"/>
        </w:rPr>
        <w:t>Reply LS on Header Enrichment for HTTPS in PFCP</w:t>
      </w:r>
    </w:p>
    <w:p w14:paraId="54AC6DE7"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14:paraId="2248B003" w14:textId="77777777" w:rsidR="00C831F5" w:rsidRDefault="00C831F5" w:rsidP="00C831F5">
      <w:pPr>
        <w:rPr>
          <w:rFonts w:ascii="Arial" w:hAnsi="Arial" w:cs="Arial"/>
          <w:b/>
        </w:rPr>
      </w:pPr>
      <w:r>
        <w:rPr>
          <w:rFonts w:ascii="Arial" w:hAnsi="Arial" w:cs="Arial"/>
          <w:b/>
        </w:rPr>
        <w:t xml:space="preserve">Abstract: </w:t>
      </w:r>
    </w:p>
    <w:p w14:paraId="4ABFE59E" w14:textId="77777777" w:rsidR="00C831F5" w:rsidRDefault="00C831F5" w:rsidP="00C831F5">
      <w:r>
        <w:t>This LS OUT clarifies SA3 question on the security sensitive information.</w:t>
      </w:r>
    </w:p>
    <w:p w14:paraId="5E12384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C6D335" w14:textId="67224891" w:rsidR="00C831F5" w:rsidRDefault="00C831F5" w:rsidP="00C831F5">
      <w:pPr>
        <w:rPr>
          <w:rFonts w:ascii="Arial" w:hAnsi="Arial" w:cs="Arial"/>
          <w:b/>
          <w:sz w:val="24"/>
        </w:rPr>
      </w:pPr>
      <w:r>
        <w:rPr>
          <w:rFonts w:ascii="Arial" w:hAnsi="Arial" w:cs="Arial"/>
          <w:b/>
          <w:color w:val="0000FF"/>
          <w:sz w:val="24"/>
        </w:rPr>
        <w:t>C4-214531</w:t>
      </w:r>
      <w:r>
        <w:rPr>
          <w:rFonts w:ascii="Arial" w:hAnsi="Arial" w:cs="Arial"/>
          <w:b/>
          <w:color w:val="0000FF"/>
          <w:sz w:val="24"/>
        </w:rPr>
        <w:tab/>
      </w:r>
      <w:r>
        <w:rPr>
          <w:rFonts w:ascii="Arial" w:hAnsi="Arial" w:cs="Arial"/>
          <w:b/>
          <w:sz w:val="24"/>
        </w:rPr>
        <w:t>Reply LS on Header Enrichment for HTTPS in PFCP</w:t>
      </w:r>
    </w:p>
    <w:p w14:paraId="2DA667A5"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14:paraId="134FD31F" w14:textId="77777777" w:rsidR="00C831F5" w:rsidRDefault="00C831F5" w:rsidP="00C831F5">
      <w:pPr>
        <w:rPr>
          <w:color w:val="808080"/>
        </w:rPr>
      </w:pPr>
      <w:r>
        <w:rPr>
          <w:color w:val="808080"/>
        </w:rPr>
        <w:t>(Replaces C4-214137)</w:t>
      </w:r>
    </w:p>
    <w:p w14:paraId="3360EA1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6CD00" w14:textId="6643E35A" w:rsidR="00C831F5" w:rsidRDefault="00C831F5" w:rsidP="00C831F5">
      <w:pPr>
        <w:rPr>
          <w:rFonts w:ascii="Arial" w:hAnsi="Arial" w:cs="Arial"/>
          <w:b/>
          <w:sz w:val="24"/>
        </w:rPr>
      </w:pPr>
      <w:r>
        <w:rPr>
          <w:rFonts w:ascii="Arial" w:hAnsi="Arial" w:cs="Arial"/>
          <w:b/>
          <w:color w:val="0000FF"/>
          <w:sz w:val="24"/>
        </w:rPr>
        <w:t>C4-214635</w:t>
      </w:r>
      <w:r>
        <w:rPr>
          <w:rFonts w:ascii="Arial" w:hAnsi="Arial" w:cs="Arial"/>
          <w:b/>
          <w:color w:val="0000FF"/>
          <w:sz w:val="24"/>
        </w:rPr>
        <w:tab/>
      </w:r>
      <w:r>
        <w:rPr>
          <w:rFonts w:ascii="Arial" w:hAnsi="Arial" w:cs="Arial"/>
          <w:b/>
          <w:sz w:val="24"/>
        </w:rPr>
        <w:t>LNS Address</w:t>
      </w:r>
    </w:p>
    <w:p w14:paraId="1CE96F2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CR-0562  rev 1 Cat: B (Rel-17)</w:t>
      </w:r>
      <w:r>
        <w:rPr>
          <w:i/>
        </w:rPr>
        <w:br/>
      </w:r>
      <w:r>
        <w:rPr>
          <w:i/>
        </w:rPr>
        <w:br/>
      </w:r>
      <w:r>
        <w:rPr>
          <w:i/>
        </w:rPr>
        <w:tab/>
      </w:r>
      <w:r>
        <w:rPr>
          <w:i/>
        </w:rPr>
        <w:tab/>
      </w:r>
      <w:r>
        <w:rPr>
          <w:i/>
        </w:rPr>
        <w:tab/>
      </w:r>
      <w:r>
        <w:rPr>
          <w:i/>
        </w:rPr>
        <w:tab/>
      </w:r>
      <w:r>
        <w:rPr>
          <w:i/>
        </w:rPr>
        <w:tab/>
        <w:t>Source: Ericsson</w:t>
      </w:r>
    </w:p>
    <w:p w14:paraId="21BE7FC7" w14:textId="77777777" w:rsidR="00C831F5" w:rsidRDefault="00C831F5" w:rsidP="00C831F5">
      <w:pPr>
        <w:rPr>
          <w:color w:val="808080"/>
        </w:rPr>
      </w:pPr>
      <w:r>
        <w:rPr>
          <w:color w:val="808080"/>
        </w:rPr>
        <w:t>(Replaces C4-214181)</w:t>
      </w:r>
    </w:p>
    <w:p w14:paraId="64CC773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5DC85" w14:textId="2998A443" w:rsidR="00C831F5" w:rsidRDefault="00C831F5" w:rsidP="00C831F5">
      <w:pPr>
        <w:rPr>
          <w:rFonts w:ascii="Arial" w:hAnsi="Arial" w:cs="Arial"/>
          <w:b/>
          <w:sz w:val="24"/>
        </w:rPr>
      </w:pPr>
      <w:r>
        <w:rPr>
          <w:rFonts w:ascii="Arial" w:hAnsi="Arial" w:cs="Arial"/>
          <w:b/>
          <w:color w:val="0000FF"/>
          <w:sz w:val="24"/>
        </w:rPr>
        <w:lastRenderedPageBreak/>
        <w:t>C4-214643</w:t>
      </w:r>
      <w:r>
        <w:rPr>
          <w:rFonts w:ascii="Arial" w:hAnsi="Arial" w:cs="Arial"/>
          <w:b/>
          <w:color w:val="0000FF"/>
          <w:sz w:val="24"/>
        </w:rPr>
        <w:tab/>
      </w:r>
      <w:r>
        <w:rPr>
          <w:rFonts w:ascii="Arial" w:hAnsi="Arial" w:cs="Arial"/>
          <w:b/>
          <w:sz w:val="24"/>
        </w:rPr>
        <w:t>L2TP Corrections</w:t>
      </w:r>
    </w:p>
    <w:p w14:paraId="32941E0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CR-0561  rev 1 Cat: B (Rel-17)</w:t>
      </w:r>
      <w:r>
        <w:rPr>
          <w:i/>
        </w:rPr>
        <w:br/>
      </w:r>
      <w:r>
        <w:rPr>
          <w:i/>
        </w:rPr>
        <w:br/>
      </w:r>
      <w:r>
        <w:rPr>
          <w:i/>
        </w:rPr>
        <w:tab/>
      </w:r>
      <w:r>
        <w:rPr>
          <w:i/>
        </w:rPr>
        <w:tab/>
      </w:r>
      <w:r>
        <w:rPr>
          <w:i/>
        </w:rPr>
        <w:tab/>
      </w:r>
      <w:r>
        <w:rPr>
          <w:i/>
        </w:rPr>
        <w:tab/>
      </w:r>
      <w:r>
        <w:rPr>
          <w:i/>
        </w:rPr>
        <w:tab/>
        <w:t>Source: Ericsson</w:t>
      </w:r>
    </w:p>
    <w:p w14:paraId="4C9E88D3" w14:textId="77777777" w:rsidR="00C831F5" w:rsidRDefault="00C831F5" w:rsidP="00C831F5">
      <w:pPr>
        <w:rPr>
          <w:color w:val="808080"/>
        </w:rPr>
      </w:pPr>
      <w:r>
        <w:rPr>
          <w:color w:val="808080"/>
        </w:rPr>
        <w:t>(Replaces C4-214180)</w:t>
      </w:r>
    </w:p>
    <w:p w14:paraId="2243F2F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264FF" w14:textId="3836A486" w:rsidR="00C831F5" w:rsidRDefault="00C831F5" w:rsidP="00C831F5">
      <w:pPr>
        <w:rPr>
          <w:rFonts w:ascii="Arial" w:hAnsi="Arial" w:cs="Arial"/>
          <w:b/>
          <w:sz w:val="24"/>
        </w:rPr>
      </w:pPr>
      <w:r>
        <w:rPr>
          <w:rFonts w:ascii="Arial" w:hAnsi="Arial" w:cs="Arial"/>
          <w:b/>
          <w:color w:val="0000FF"/>
          <w:sz w:val="24"/>
        </w:rPr>
        <w:t>C4-214722</w:t>
      </w:r>
      <w:r>
        <w:rPr>
          <w:rFonts w:ascii="Arial" w:hAnsi="Arial" w:cs="Arial"/>
          <w:b/>
          <w:color w:val="0000FF"/>
          <w:sz w:val="24"/>
        </w:rPr>
        <w:tab/>
      </w:r>
      <w:r>
        <w:rPr>
          <w:rFonts w:ascii="Arial" w:hAnsi="Arial" w:cs="Arial"/>
          <w:b/>
          <w:sz w:val="24"/>
        </w:rPr>
        <w:t>Correction on references</w:t>
      </w:r>
    </w:p>
    <w:p w14:paraId="0A2D52C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CR-0556  rev 1 Cat: F (Rel-17)</w:t>
      </w:r>
      <w:r>
        <w:rPr>
          <w:i/>
        </w:rPr>
        <w:br/>
      </w:r>
      <w:r>
        <w:rPr>
          <w:i/>
        </w:rPr>
        <w:br/>
      </w:r>
      <w:r>
        <w:rPr>
          <w:i/>
        </w:rPr>
        <w:tab/>
      </w:r>
      <w:r>
        <w:rPr>
          <w:i/>
        </w:rPr>
        <w:tab/>
      </w:r>
      <w:r>
        <w:rPr>
          <w:i/>
        </w:rPr>
        <w:tab/>
      </w:r>
      <w:r>
        <w:rPr>
          <w:i/>
        </w:rPr>
        <w:tab/>
      </w:r>
      <w:r>
        <w:rPr>
          <w:i/>
        </w:rPr>
        <w:tab/>
        <w:t>Source: HuaWei, Ericsson</w:t>
      </w:r>
    </w:p>
    <w:p w14:paraId="74B1D48C" w14:textId="77777777" w:rsidR="00C831F5" w:rsidRDefault="00C831F5" w:rsidP="00C831F5">
      <w:pPr>
        <w:rPr>
          <w:color w:val="808080"/>
        </w:rPr>
      </w:pPr>
      <w:r>
        <w:rPr>
          <w:color w:val="808080"/>
        </w:rPr>
        <w:t>(Replaces C4-214051)</w:t>
      </w:r>
    </w:p>
    <w:p w14:paraId="34183F5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AB023" w14:textId="77777777" w:rsidR="00C831F5" w:rsidRDefault="00C831F5" w:rsidP="00C831F5">
      <w:pPr>
        <w:pStyle w:val="Heading4"/>
      </w:pPr>
      <w:bookmarkStart w:id="26" w:name="_Toc81397609"/>
      <w:r>
        <w:t>6.1.4</w:t>
      </w:r>
      <w:r>
        <w:tab/>
        <w:t>Port allocation [FS_PortAl]</w:t>
      </w:r>
      <w:bookmarkEnd w:id="26"/>
    </w:p>
    <w:p w14:paraId="23528751" w14:textId="7974210E" w:rsidR="00C831F5" w:rsidRDefault="00C831F5" w:rsidP="00C831F5">
      <w:pPr>
        <w:rPr>
          <w:rFonts w:ascii="Arial" w:hAnsi="Arial" w:cs="Arial"/>
          <w:b/>
          <w:sz w:val="24"/>
        </w:rPr>
      </w:pPr>
      <w:r>
        <w:rPr>
          <w:rFonts w:ascii="Arial" w:hAnsi="Arial" w:cs="Arial"/>
          <w:b/>
          <w:color w:val="0000FF"/>
          <w:sz w:val="24"/>
        </w:rPr>
        <w:t>C4-214035</w:t>
      </w:r>
      <w:r>
        <w:rPr>
          <w:rFonts w:ascii="Arial" w:hAnsi="Arial" w:cs="Arial"/>
          <w:b/>
          <w:color w:val="0000FF"/>
          <w:sz w:val="24"/>
        </w:rPr>
        <w:tab/>
      </w:r>
      <w:r>
        <w:rPr>
          <w:rFonts w:ascii="Arial" w:hAnsi="Arial" w:cs="Arial"/>
          <w:b/>
          <w:sz w:val="24"/>
        </w:rPr>
        <w:t>PortAl Cleanup</w:t>
      </w:r>
    </w:p>
    <w:p w14:paraId="6406F3A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29.835 v17.0.0</w:t>
      </w:r>
      <w:r>
        <w:rPr>
          <w:i/>
        </w:rPr>
        <w:tab/>
        <w:t xml:space="preserve">  CR-0001  Cat: F (Rel-17)</w:t>
      </w:r>
      <w:r>
        <w:rPr>
          <w:i/>
        </w:rPr>
        <w:br/>
      </w:r>
      <w:r>
        <w:rPr>
          <w:i/>
        </w:rPr>
        <w:br/>
      </w:r>
      <w:r>
        <w:rPr>
          <w:i/>
        </w:rPr>
        <w:tab/>
      </w:r>
      <w:r>
        <w:rPr>
          <w:i/>
        </w:rPr>
        <w:tab/>
      </w:r>
      <w:r>
        <w:rPr>
          <w:i/>
        </w:rPr>
        <w:tab/>
      </w:r>
      <w:r>
        <w:rPr>
          <w:i/>
        </w:rPr>
        <w:tab/>
      </w:r>
      <w:r>
        <w:rPr>
          <w:i/>
        </w:rPr>
        <w:tab/>
        <w:t>Source: Huawei</w:t>
      </w:r>
    </w:p>
    <w:p w14:paraId="63049D7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C4-214057</w:t>
      </w:r>
      <w:r>
        <w:rPr>
          <w:color w:val="993300"/>
          <w:u w:val="single"/>
        </w:rPr>
        <w:t>.</w:t>
      </w:r>
    </w:p>
    <w:p w14:paraId="7725116A" w14:textId="1503A0C9" w:rsidR="00C831F5" w:rsidRDefault="00C831F5" w:rsidP="00C831F5">
      <w:pPr>
        <w:rPr>
          <w:rFonts w:ascii="Arial" w:hAnsi="Arial" w:cs="Arial"/>
          <w:b/>
          <w:sz w:val="24"/>
        </w:rPr>
      </w:pPr>
      <w:r>
        <w:rPr>
          <w:rFonts w:ascii="Arial" w:hAnsi="Arial" w:cs="Arial"/>
          <w:b/>
          <w:color w:val="0000FF"/>
          <w:sz w:val="24"/>
        </w:rPr>
        <w:t>C4-214036</w:t>
      </w:r>
      <w:r>
        <w:rPr>
          <w:rFonts w:ascii="Arial" w:hAnsi="Arial" w:cs="Arial"/>
          <w:b/>
          <w:color w:val="0000FF"/>
          <w:sz w:val="24"/>
        </w:rPr>
        <w:tab/>
      </w:r>
      <w:r>
        <w:rPr>
          <w:rFonts w:ascii="Arial" w:hAnsi="Arial" w:cs="Arial"/>
          <w:b/>
          <w:sz w:val="24"/>
        </w:rPr>
        <w:t>PortAl RAN3 Guidelines</w:t>
      </w:r>
    </w:p>
    <w:p w14:paraId="67EAFBB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29.835 v17.0.0</w:t>
      </w:r>
      <w:r>
        <w:rPr>
          <w:i/>
        </w:rPr>
        <w:tab/>
        <w:t xml:space="preserve">  CR-0002  Cat: F (Rel-17)</w:t>
      </w:r>
      <w:r>
        <w:rPr>
          <w:i/>
        </w:rPr>
        <w:br/>
      </w:r>
      <w:r>
        <w:rPr>
          <w:i/>
        </w:rPr>
        <w:br/>
      </w:r>
      <w:r>
        <w:rPr>
          <w:i/>
        </w:rPr>
        <w:tab/>
      </w:r>
      <w:r>
        <w:rPr>
          <w:i/>
        </w:rPr>
        <w:tab/>
      </w:r>
      <w:r>
        <w:rPr>
          <w:i/>
        </w:rPr>
        <w:tab/>
      </w:r>
      <w:r>
        <w:rPr>
          <w:i/>
        </w:rPr>
        <w:tab/>
      </w:r>
      <w:r>
        <w:rPr>
          <w:i/>
        </w:rPr>
        <w:tab/>
        <w:t>Source: Huawei</w:t>
      </w:r>
    </w:p>
    <w:p w14:paraId="68AB47D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C4-214544</w:t>
      </w:r>
      <w:r>
        <w:rPr>
          <w:color w:val="993300"/>
          <w:u w:val="single"/>
        </w:rPr>
        <w:t>.</w:t>
      </w:r>
    </w:p>
    <w:p w14:paraId="473C07C6" w14:textId="7C08DA44" w:rsidR="00C831F5" w:rsidRDefault="00C831F5" w:rsidP="00C831F5">
      <w:pPr>
        <w:rPr>
          <w:rFonts w:ascii="Arial" w:hAnsi="Arial" w:cs="Arial"/>
          <w:b/>
          <w:sz w:val="24"/>
        </w:rPr>
      </w:pPr>
      <w:r>
        <w:rPr>
          <w:rFonts w:ascii="Arial" w:hAnsi="Arial" w:cs="Arial"/>
          <w:b/>
          <w:color w:val="0000FF"/>
          <w:sz w:val="24"/>
        </w:rPr>
        <w:t>C4-214037</w:t>
      </w:r>
      <w:r>
        <w:rPr>
          <w:rFonts w:ascii="Arial" w:hAnsi="Arial" w:cs="Arial"/>
          <w:b/>
          <w:color w:val="0000FF"/>
          <w:sz w:val="24"/>
        </w:rPr>
        <w:tab/>
      </w:r>
      <w:r>
        <w:rPr>
          <w:rFonts w:ascii="Arial" w:hAnsi="Arial" w:cs="Arial"/>
          <w:b/>
          <w:sz w:val="24"/>
        </w:rPr>
        <w:t>PortAl PTR clarification</w:t>
      </w:r>
    </w:p>
    <w:p w14:paraId="7EC1BC9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29.835 v17.0.0</w:t>
      </w:r>
      <w:r>
        <w:rPr>
          <w:i/>
        </w:rPr>
        <w:tab/>
        <w:t xml:space="preserve">  CR-0003  Cat: F (Rel-17)</w:t>
      </w:r>
      <w:r>
        <w:rPr>
          <w:i/>
        </w:rPr>
        <w:br/>
      </w:r>
      <w:r>
        <w:rPr>
          <w:i/>
        </w:rPr>
        <w:br/>
      </w:r>
      <w:r>
        <w:rPr>
          <w:i/>
        </w:rPr>
        <w:tab/>
      </w:r>
      <w:r>
        <w:rPr>
          <w:i/>
        </w:rPr>
        <w:tab/>
      </w:r>
      <w:r>
        <w:rPr>
          <w:i/>
        </w:rPr>
        <w:tab/>
      </w:r>
      <w:r>
        <w:rPr>
          <w:i/>
        </w:rPr>
        <w:tab/>
      </w:r>
      <w:r>
        <w:rPr>
          <w:i/>
        </w:rPr>
        <w:tab/>
        <w:t>Source: Huawei</w:t>
      </w:r>
    </w:p>
    <w:p w14:paraId="6DD3CB4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A60A8" w14:textId="7E5258C6" w:rsidR="00C831F5" w:rsidRDefault="00C831F5" w:rsidP="00C831F5">
      <w:pPr>
        <w:rPr>
          <w:rFonts w:ascii="Arial" w:hAnsi="Arial" w:cs="Arial"/>
          <w:b/>
          <w:sz w:val="24"/>
        </w:rPr>
      </w:pPr>
      <w:r>
        <w:rPr>
          <w:rFonts w:ascii="Arial" w:hAnsi="Arial" w:cs="Arial"/>
          <w:b/>
          <w:color w:val="0000FF"/>
          <w:sz w:val="24"/>
        </w:rPr>
        <w:t>C4-214038</w:t>
      </w:r>
      <w:r>
        <w:rPr>
          <w:rFonts w:ascii="Arial" w:hAnsi="Arial" w:cs="Arial"/>
          <w:b/>
          <w:color w:val="0000FF"/>
          <w:sz w:val="24"/>
        </w:rPr>
        <w:tab/>
      </w:r>
      <w:r>
        <w:rPr>
          <w:rFonts w:ascii="Arial" w:hAnsi="Arial" w:cs="Arial"/>
          <w:b/>
          <w:sz w:val="24"/>
        </w:rPr>
        <w:t>PortAl – PTR clarification</w:t>
      </w:r>
    </w:p>
    <w:p w14:paraId="38A418D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636D335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4A867" w14:textId="60D79077" w:rsidR="00C831F5" w:rsidRDefault="00C831F5" w:rsidP="00C831F5">
      <w:pPr>
        <w:rPr>
          <w:rFonts w:ascii="Arial" w:hAnsi="Arial" w:cs="Arial"/>
          <w:b/>
          <w:sz w:val="24"/>
        </w:rPr>
      </w:pPr>
      <w:r>
        <w:rPr>
          <w:rFonts w:ascii="Arial" w:hAnsi="Arial" w:cs="Arial"/>
          <w:b/>
          <w:color w:val="0000FF"/>
          <w:sz w:val="24"/>
        </w:rPr>
        <w:t>C4-214039</w:t>
      </w:r>
      <w:r>
        <w:rPr>
          <w:rFonts w:ascii="Arial" w:hAnsi="Arial" w:cs="Arial"/>
          <w:b/>
          <w:color w:val="0000FF"/>
          <w:sz w:val="24"/>
        </w:rPr>
        <w:tab/>
      </w:r>
      <w:r>
        <w:rPr>
          <w:rFonts w:ascii="Arial" w:hAnsi="Arial" w:cs="Arial"/>
          <w:b/>
          <w:sz w:val="24"/>
        </w:rPr>
        <w:t>PortAl – Cleanup</w:t>
      </w:r>
    </w:p>
    <w:p w14:paraId="75BF759B"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28E0D56B"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C4-214542</w:t>
      </w:r>
      <w:r>
        <w:rPr>
          <w:color w:val="993300"/>
          <w:u w:val="single"/>
        </w:rPr>
        <w:t>.</w:t>
      </w:r>
    </w:p>
    <w:p w14:paraId="48CE10D4" w14:textId="4C87D286" w:rsidR="00C831F5" w:rsidRDefault="00C831F5" w:rsidP="00C831F5">
      <w:pPr>
        <w:rPr>
          <w:rFonts w:ascii="Arial" w:hAnsi="Arial" w:cs="Arial"/>
          <w:b/>
          <w:sz w:val="24"/>
        </w:rPr>
      </w:pPr>
      <w:r>
        <w:rPr>
          <w:rFonts w:ascii="Arial" w:hAnsi="Arial" w:cs="Arial"/>
          <w:b/>
          <w:color w:val="0000FF"/>
          <w:sz w:val="24"/>
        </w:rPr>
        <w:t>C4-214040</w:t>
      </w:r>
      <w:r>
        <w:rPr>
          <w:rFonts w:ascii="Arial" w:hAnsi="Arial" w:cs="Arial"/>
          <w:b/>
          <w:color w:val="0000FF"/>
          <w:sz w:val="24"/>
        </w:rPr>
        <w:tab/>
      </w:r>
      <w:r>
        <w:rPr>
          <w:rFonts w:ascii="Arial" w:hAnsi="Arial" w:cs="Arial"/>
          <w:b/>
          <w:sz w:val="24"/>
        </w:rPr>
        <w:t>PortAl – Port number repository</w:t>
      </w:r>
    </w:p>
    <w:p w14:paraId="36CB451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1C54EAC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C4-214579</w:t>
      </w:r>
      <w:r>
        <w:rPr>
          <w:color w:val="993300"/>
          <w:u w:val="single"/>
        </w:rPr>
        <w:t>.</w:t>
      </w:r>
    </w:p>
    <w:p w14:paraId="11A44BDA" w14:textId="275509CD" w:rsidR="00C831F5" w:rsidRDefault="00C831F5" w:rsidP="00C831F5">
      <w:pPr>
        <w:rPr>
          <w:rFonts w:ascii="Arial" w:hAnsi="Arial" w:cs="Arial"/>
          <w:b/>
          <w:sz w:val="24"/>
        </w:rPr>
      </w:pPr>
      <w:r>
        <w:rPr>
          <w:rFonts w:ascii="Arial" w:hAnsi="Arial" w:cs="Arial"/>
          <w:b/>
          <w:color w:val="0000FF"/>
          <w:sz w:val="24"/>
        </w:rPr>
        <w:t>C4-214041</w:t>
      </w:r>
      <w:r>
        <w:rPr>
          <w:rFonts w:ascii="Arial" w:hAnsi="Arial" w:cs="Arial"/>
          <w:b/>
          <w:color w:val="0000FF"/>
          <w:sz w:val="24"/>
        </w:rPr>
        <w:tab/>
      </w:r>
      <w:r>
        <w:rPr>
          <w:rFonts w:ascii="Arial" w:hAnsi="Arial" w:cs="Arial"/>
          <w:b/>
          <w:sz w:val="24"/>
        </w:rPr>
        <w:t>PortAl – Solution#1-4 Guidelines</w:t>
      </w:r>
    </w:p>
    <w:p w14:paraId="1BC6CD92"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4F904B4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C4-214541</w:t>
      </w:r>
      <w:r>
        <w:rPr>
          <w:color w:val="993300"/>
          <w:u w:val="single"/>
        </w:rPr>
        <w:t>.</w:t>
      </w:r>
    </w:p>
    <w:p w14:paraId="0465C722" w14:textId="4F2F2B82" w:rsidR="00C831F5" w:rsidRDefault="00C831F5" w:rsidP="00C831F5">
      <w:pPr>
        <w:rPr>
          <w:rFonts w:ascii="Arial" w:hAnsi="Arial" w:cs="Arial"/>
          <w:b/>
          <w:sz w:val="24"/>
        </w:rPr>
      </w:pPr>
      <w:r>
        <w:rPr>
          <w:rFonts w:ascii="Arial" w:hAnsi="Arial" w:cs="Arial"/>
          <w:b/>
          <w:color w:val="0000FF"/>
          <w:sz w:val="24"/>
        </w:rPr>
        <w:t>C4-214042</w:t>
      </w:r>
      <w:r>
        <w:rPr>
          <w:rFonts w:ascii="Arial" w:hAnsi="Arial" w:cs="Arial"/>
          <w:b/>
          <w:color w:val="0000FF"/>
          <w:sz w:val="24"/>
        </w:rPr>
        <w:tab/>
      </w:r>
      <w:r>
        <w:rPr>
          <w:rFonts w:ascii="Arial" w:hAnsi="Arial" w:cs="Arial"/>
          <w:b/>
          <w:sz w:val="24"/>
        </w:rPr>
        <w:t>PortAl – Solution#5 Guidelines</w:t>
      </w:r>
    </w:p>
    <w:p w14:paraId="668EDDC3"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6C85F57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A4EC32" w14:textId="222D7094" w:rsidR="00C831F5" w:rsidRDefault="00C831F5" w:rsidP="00C831F5">
      <w:pPr>
        <w:rPr>
          <w:rFonts w:ascii="Arial" w:hAnsi="Arial" w:cs="Arial"/>
          <w:b/>
          <w:sz w:val="24"/>
        </w:rPr>
      </w:pPr>
      <w:r>
        <w:rPr>
          <w:rFonts w:ascii="Arial" w:hAnsi="Arial" w:cs="Arial"/>
          <w:b/>
          <w:color w:val="0000FF"/>
          <w:sz w:val="24"/>
        </w:rPr>
        <w:t>C4-214043</w:t>
      </w:r>
      <w:r>
        <w:rPr>
          <w:rFonts w:ascii="Arial" w:hAnsi="Arial" w:cs="Arial"/>
          <w:b/>
          <w:color w:val="0000FF"/>
          <w:sz w:val="24"/>
        </w:rPr>
        <w:tab/>
      </w:r>
      <w:r>
        <w:rPr>
          <w:rFonts w:ascii="Arial" w:hAnsi="Arial" w:cs="Arial"/>
          <w:b/>
          <w:sz w:val="24"/>
        </w:rPr>
        <w:t>PortAl – Solution#6 Guidelines</w:t>
      </w:r>
    </w:p>
    <w:p w14:paraId="0917BA85"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00A3C9C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44B1E9" w14:textId="6B8379DC" w:rsidR="00C831F5" w:rsidRDefault="00C831F5" w:rsidP="00C831F5">
      <w:pPr>
        <w:rPr>
          <w:rFonts w:ascii="Arial" w:hAnsi="Arial" w:cs="Arial"/>
          <w:b/>
          <w:sz w:val="24"/>
        </w:rPr>
      </w:pPr>
      <w:r>
        <w:rPr>
          <w:rFonts w:ascii="Arial" w:hAnsi="Arial" w:cs="Arial"/>
          <w:b/>
          <w:color w:val="0000FF"/>
          <w:sz w:val="24"/>
        </w:rPr>
        <w:t>C4-214044</w:t>
      </w:r>
      <w:r>
        <w:rPr>
          <w:rFonts w:ascii="Arial" w:hAnsi="Arial" w:cs="Arial"/>
          <w:b/>
          <w:color w:val="0000FF"/>
          <w:sz w:val="24"/>
        </w:rPr>
        <w:tab/>
      </w:r>
      <w:r>
        <w:rPr>
          <w:rFonts w:ascii="Arial" w:hAnsi="Arial" w:cs="Arial"/>
          <w:b/>
          <w:sz w:val="24"/>
        </w:rPr>
        <w:t>PortAl – Solution#7 Guidelines</w:t>
      </w:r>
    </w:p>
    <w:p w14:paraId="1BAADF3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32D076C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E6E4CF" w14:textId="5BB0860E" w:rsidR="00C831F5" w:rsidRDefault="00C831F5" w:rsidP="00C831F5">
      <w:pPr>
        <w:rPr>
          <w:rFonts w:ascii="Arial" w:hAnsi="Arial" w:cs="Arial"/>
          <w:b/>
          <w:sz w:val="24"/>
        </w:rPr>
      </w:pPr>
      <w:r>
        <w:rPr>
          <w:rFonts w:ascii="Arial" w:hAnsi="Arial" w:cs="Arial"/>
          <w:b/>
          <w:color w:val="0000FF"/>
          <w:sz w:val="24"/>
        </w:rPr>
        <w:t>C4-214045</w:t>
      </w:r>
      <w:r>
        <w:rPr>
          <w:rFonts w:ascii="Arial" w:hAnsi="Arial" w:cs="Arial"/>
          <w:b/>
          <w:color w:val="0000FF"/>
          <w:sz w:val="24"/>
        </w:rPr>
        <w:tab/>
      </w:r>
      <w:r>
        <w:rPr>
          <w:rFonts w:ascii="Arial" w:hAnsi="Arial" w:cs="Arial"/>
          <w:b/>
          <w:sz w:val="24"/>
        </w:rPr>
        <w:t>PortAl – Solution#8 Guidelines</w:t>
      </w:r>
    </w:p>
    <w:p w14:paraId="20ABB3CB"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5FD7B83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13BAC5" w14:textId="327EABEA" w:rsidR="00C831F5" w:rsidRDefault="00C831F5" w:rsidP="00C831F5">
      <w:pPr>
        <w:rPr>
          <w:rFonts w:ascii="Arial" w:hAnsi="Arial" w:cs="Arial"/>
          <w:b/>
          <w:sz w:val="24"/>
        </w:rPr>
      </w:pPr>
      <w:r>
        <w:rPr>
          <w:rFonts w:ascii="Arial" w:hAnsi="Arial" w:cs="Arial"/>
          <w:b/>
          <w:color w:val="0000FF"/>
          <w:sz w:val="24"/>
        </w:rPr>
        <w:t>C4-214053</w:t>
      </w:r>
      <w:r>
        <w:rPr>
          <w:rFonts w:ascii="Arial" w:hAnsi="Arial" w:cs="Arial"/>
          <w:b/>
          <w:color w:val="0000FF"/>
          <w:sz w:val="24"/>
        </w:rPr>
        <w:tab/>
      </w:r>
      <w:r>
        <w:rPr>
          <w:rFonts w:ascii="Arial" w:hAnsi="Arial" w:cs="Arial"/>
          <w:b/>
          <w:sz w:val="24"/>
        </w:rPr>
        <w:t>Clarifications on the DNS based solutions</w:t>
      </w:r>
    </w:p>
    <w:p w14:paraId="7AC205F0"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29.941 v1.0.1</w:t>
      </w:r>
      <w:r>
        <w:rPr>
          <w:i/>
        </w:rPr>
        <w:br/>
      </w:r>
      <w:r>
        <w:rPr>
          <w:i/>
        </w:rPr>
        <w:tab/>
      </w:r>
      <w:r>
        <w:rPr>
          <w:i/>
        </w:rPr>
        <w:tab/>
      </w:r>
      <w:r>
        <w:rPr>
          <w:i/>
        </w:rPr>
        <w:tab/>
      </w:r>
      <w:r>
        <w:rPr>
          <w:i/>
        </w:rPr>
        <w:tab/>
      </w:r>
      <w:r>
        <w:rPr>
          <w:i/>
        </w:rPr>
        <w:tab/>
        <w:t>Source: Orange</w:t>
      </w:r>
    </w:p>
    <w:p w14:paraId="77951EA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605BA" w14:textId="1806DEBA" w:rsidR="00C831F5" w:rsidRDefault="00C831F5" w:rsidP="00C831F5">
      <w:pPr>
        <w:rPr>
          <w:rFonts w:ascii="Arial" w:hAnsi="Arial" w:cs="Arial"/>
          <w:b/>
          <w:sz w:val="24"/>
        </w:rPr>
      </w:pPr>
      <w:r>
        <w:rPr>
          <w:rFonts w:ascii="Arial" w:hAnsi="Arial" w:cs="Arial"/>
          <w:b/>
          <w:color w:val="0000FF"/>
          <w:sz w:val="24"/>
        </w:rPr>
        <w:t>C4-214054</w:t>
      </w:r>
      <w:r>
        <w:rPr>
          <w:rFonts w:ascii="Arial" w:hAnsi="Arial" w:cs="Arial"/>
          <w:b/>
          <w:color w:val="0000FF"/>
          <w:sz w:val="24"/>
        </w:rPr>
        <w:tab/>
      </w:r>
      <w:r>
        <w:rPr>
          <w:rFonts w:ascii="Arial" w:hAnsi="Arial" w:cs="Arial"/>
          <w:b/>
          <w:sz w:val="24"/>
        </w:rPr>
        <w:t>SCTP multiplexer solution clarifications</w:t>
      </w:r>
    </w:p>
    <w:p w14:paraId="43897348"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29.941 v1.0.1</w:t>
      </w:r>
      <w:r>
        <w:rPr>
          <w:i/>
        </w:rPr>
        <w:br/>
      </w:r>
      <w:r>
        <w:rPr>
          <w:i/>
        </w:rPr>
        <w:tab/>
      </w:r>
      <w:r>
        <w:rPr>
          <w:i/>
        </w:rPr>
        <w:tab/>
      </w:r>
      <w:r>
        <w:rPr>
          <w:i/>
        </w:rPr>
        <w:tab/>
      </w:r>
      <w:r>
        <w:rPr>
          <w:i/>
        </w:rPr>
        <w:tab/>
      </w:r>
      <w:r>
        <w:rPr>
          <w:i/>
        </w:rPr>
        <w:tab/>
        <w:t>Source: Orange</w:t>
      </w:r>
    </w:p>
    <w:p w14:paraId="77348EB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B4509" w14:textId="301B14A7" w:rsidR="00C831F5" w:rsidRDefault="00C831F5" w:rsidP="00C831F5">
      <w:pPr>
        <w:rPr>
          <w:rFonts w:ascii="Arial" w:hAnsi="Arial" w:cs="Arial"/>
          <w:b/>
          <w:sz w:val="24"/>
        </w:rPr>
      </w:pPr>
      <w:r>
        <w:rPr>
          <w:rFonts w:ascii="Arial" w:hAnsi="Arial" w:cs="Arial"/>
          <w:b/>
          <w:color w:val="0000FF"/>
          <w:sz w:val="24"/>
        </w:rPr>
        <w:lastRenderedPageBreak/>
        <w:t>C4-214055</w:t>
      </w:r>
      <w:r>
        <w:rPr>
          <w:rFonts w:ascii="Arial" w:hAnsi="Arial" w:cs="Arial"/>
          <w:b/>
          <w:color w:val="0000FF"/>
          <w:sz w:val="24"/>
        </w:rPr>
        <w:tab/>
      </w:r>
      <w:r>
        <w:rPr>
          <w:rFonts w:ascii="Arial" w:hAnsi="Arial" w:cs="Arial"/>
          <w:b/>
          <w:sz w:val="24"/>
        </w:rPr>
        <w:t>Clarifications on the SCTP based solution</w:t>
      </w:r>
    </w:p>
    <w:p w14:paraId="6F2C8243"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29.941 v1.0.1</w:t>
      </w:r>
      <w:r>
        <w:rPr>
          <w:i/>
        </w:rPr>
        <w:br/>
      </w:r>
      <w:r>
        <w:rPr>
          <w:i/>
        </w:rPr>
        <w:tab/>
      </w:r>
      <w:r>
        <w:rPr>
          <w:i/>
        </w:rPr>
        <w:tab/>
      </w:r>
      <w:r>
        <w:rPr>
          <w:i/>
        </w:rPr>
        <w:tab/>
      </w:r>
      <w:r>
        <w:rPr>
          <w:i/>
        </w:rPr>
        <w:tab/>
      </w:r>
      <w:r>
        <w:rPr>
          <w:i/>
        </w:rPr>
        <w:tab/>
        <w:t>Source: Orange</w:t>
      </w:r>
    </w:p>
    <w:p w14:paraId="66D10DF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409FC" w14:textId="197DB625" w:rsidR="00C831F5" w:rsidRDefault="00C831F5" w:rsidP="00C831F5">
      <w:pPr>
        <w:rPr>
          <w:rFonts w:ascii="Arial" w:hAnsi="Arial" w:cs="Arial"/>
          <w:b/>
          <w:sz w:val="24"/>
        </w:rPr>
      </w:pPr>
      <w:r>
        <w:rPr>
          <w:rFonts w:ascii="Arial" w:hAnsi="Arial" w:cs="Arial"/>
          <w:b/>
          <w:color w:val="0000FF"/>
          <w:sz w:val="24"/>
        </w:rPr>
        <w:t>C4-214056</w:t>
      </w:r>
      <w:r>
        <w:rPr>
          <w:rFonts w:ascii="Arial" w:hAnsi="Arial" w:cs="Arial"/>
          <w:b/>
          <w:color w:val="0000FF"/>
          <w:sz w:val="24"/>
        </w:rPr>
        <w:tab/>
      </w:r>
      <w:r>
        <w:rPr>
          <w:rFonts w:ascii="Arial" w:hAnsi="Arial" w:cs="Arial"/>
          <w:b/>
          <w:sz w:val="24"/>
        </w:rPr>
        <w:t>Recommendations for IANA port number assignment</w:t>
      </w:r>
    </w:p>
    <w:p w14:paraId="30BF154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29.941 v1.0.1</w:t>
      </w:r>
      <w:r>
        <w:rPr>
          <w:i/>
        </w:rPr>
        <w:br/>
      </w:r>
      <w:r>
        <w:rPr>
          <w:i/>
        </w:rPr>
        <w:tab/>
      </w:r>
      <w:r>
        <w:rPr>
          <w:i/>
        </w:rPr>
        <w:tab/>
      </w:r>
      <w:r>
        <w:rPr>
          <w:i/>
        </w:rPr>
        <w:tab/>
      </w:r>
      <w:r>
        <w:rPr>
          <w:i/>
        </w:rPr>
        <w:tab/>
      </w:r>
      <w:r>
        <w:rPr>
          <w:i/>
        </w:rPr>
        <w:tab/>
        <w:t>Source: Orange</w:t>
      </w:r>
    </w:p>
    <w:p w14:paraId="3F136AC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161F1" w14:textId="348CBD7A" w:rsidR="00C831F5" w:rsidRDefault="00C831F5" w:rsidP="00C831F5">
      <w:pPr>
        <w:rPr>
          <w:rFonts w:ascii="Arial" w:hAnsi="Arial" w:cs="Arial"/>
          <w:b/>
          <w:sz w:val="24"/>
        </w:rPr>
      </w:pPr>
      <w:r>
        <w:rPr>
          <w:rFonts w:ascii="Arial" w:hAnsi="Arial" w:cs="Arial"/>
          <w:b/>
          <w:color w:val="0000FF"/>
          <w:sz w:val="24"/>
        </w:rPr>
        <w:t>C4-214057</w:t>
      </w:r>
      <w:r>
        <w:rPr>
          <w:rFonts w:ascii="Arial" w:hAnsi="Arial" w:cs="Arial"/>
          <w:b/>
          <w:color w:val="0000FF"/>
          <w:sz w:val="24"/>
        </w:rPr>
        <w:tab/>
      </w:r>
      <w:r>
        <w:rPr>
          <w:rFonts w:ascii="Arial" w:hAnsi="Arial" w:cs="Arial"/>
          <w:b/>
          <w:sz w:val="24"/>
        </w:rPr>
        <w:t>PortAl Cleanup</w:t>
      </w:r>
    </w:p>
    <w:p w14:paraId="109F589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29.835 v17.0.0</w:t>
      </w:r>
      <w:r>
        <w:rPr>
          <w:i/>
        </w:rPr>
        <w:tab/>
        <w:t xml:space="preserve">  CR-0001  rev 1 Cat: F (Rel-17)</w:t>
      </w:r>
      <w:r>
        <w:rPr>
          <w:i/>
        </w:rPr>
        <w:br/>
      </w:r>
      <w:r>
        <w:rPr>
          <w:i/>
        </w:rPr>
        <w:br/>
      </w:r>
      <w:r>
        <w:rPr>
          <w:i/>
        </w:rPr>
        <w:tab/>
      </w:r>
      <w:r>
        <w:rPr>
          <w:i/>
        </w:rPr>
        <w:tab/>
      </w:r>
      <w:r>
        <w:rPr>
          <w:i/>
        </w:rPr>
        <w:tab/>
      </w:r>
      <w:r>
        <w:rPr>
          <w:i/>
        </w:rPr>
        <w:tab/>
      </w:r>
      <w:r>
        <w:rPr>
          <w:i/>
        </w:rPr>
        <w:tab/>
        <w:t>Source: Huawei</w:t>
      </w:r>
    </w:p>
    <w:p w14:paraId="7A2574C2" w14:textId="77777777" w:rsidR="00C831F5" w:rsidRDefault="00C831F5" w:rsidP="00C831F5">
      <w:pPr>
        <w:rPr>
          <w:color w:val="808080"/>
        </w:rPr>
      </w:pPr>
      <w:r>
        <w:rPr>
          <w:color w:val="808080"/>
        </w:rPr>
        <w:t>(Replaces C4-214035)</w:t>
      </w:r>
    </w:p>
    <w:p w14:paraId="4E3019D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C4-214543</w:t>
      </w:r>
      <w:r>
        <w:rPr>
          <w:color w:val="993300"/>
          <w:u w:val="single"/>
        </w:rPr>
        <w:t>.</w:t>
      </w:r>
    </w:p>
    <w:p w14:paraId="164DB31C" w14:textId="1031EB73" w:rsidR="00C831F5" w:rsidRDefault="00C831F5" w:rsidP="00C831F5">
      <w:pPr>
        <w:rPr>
          <w:rFonts w:ascii="Arial" w:hAnsi="Arial" w:cs="Arial"/>
          <w:b/>
          <w:sz w:val="24"/>
        </w:rPr>
      </w:pPr>
      <w:r>
        <w:rPr>
          <w:rFonts w:ascii="Arial" w:hAnsi="Arial" w:cs="Arial"/>
          <w:b/>
          <w:color w:val="0000FF"/>
          <w:sz w:val="24"/>
        </w:rPr>
        <w:t>C4-214143</w:t>
      </w:r>
      <w:r>
        <w:rPr>
          <w:rFonts w:ascii="Arial" w:hAnsi="Arial" w:cs="Arial"/>
          <w:b/>
          <w:color w:val="0000FF"/>
          <w:sz w:val="24"/>
        </w:rPr>
        <w:tab/>
      </w:r>
      <w:r>
        <w:rPr>
          <w:rFonts w:ascii="Arial" w:hAnsi="Arial" w:cs="Arial"/>
          <w:b/>
          <w:sz w:val="24"/>
        </w:rPr>
        <w:t>Reply LS to CT4 on Information on the port number allocation solutions</w:t>
      </w:r>
    </w:p>
    <w:p w14:paraId="1AADFC08"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R3-212800, to CT4, cc SA4, CT3, SA5, SA, CT, RAN, SA2, RAN2</w:t>
      </w:r>
      <w:r>
        <w:rPr>
          <w:i/>
        </w:rPr>
        <w:br/>
      </w:r>
      <w:r>
        <w:rPr>
          <w:i/>
        </w:rPr>
        <w:tab/>
      </w:r>
      <w:r>
        <w:rPr>
          <w:i/>
        </w:rPr>
        <w:tab/>
      </w:r>
      <w:r>
        <w:rPr>
          <w:i/>
        </w:rPr>
        <w:tab/>
      </w:r>
      <w:r>
        <w:rPr>
          <w:i/>
        </w:rPr>
        <w:tab/>
      </w:r>
      <w:r>
        <w:rPr>
          <w:i/>
        </w:rPr>
        <w:tab/>
        <w:t>Source: RAN3</w:t>
      </w:r>
    </w:p>
    <w:p w14:paraId="5BB6E65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25C1D" w14:textId="7BCA5EAD" w:rsidR="00C831F5" w:rsidRDefault="00C831F5" w:rsidP="00C831F5">
      <w:pPr>
        <w:rPr>
          <w:rFonts w:ascii="Arial" w:hAnsi="Arial" w:cs="Arial"/>
          <w:b/>
          <w:sz w:val="24"/>
        </w:rPr>
      </w:pPr>
      <w:r>
        <w:rPr>
          <w:rFonts w:ascii="Arial" w:hAnsi="Arial" w:cs="Arial"/>
          <w:b/>
          <w:color w:val="0000FF"/>
          <w:sz w:val="24"/>
        </w:rPr>
        <w:t>C4-214541</w:t>
      </w:r>
      <w:r>
        <w:rPr>
          <w:rFonts w:ascii="Arial" w:hAnsi="Arial" w:cs="Arial"/>
          <w:b/>
          <w:color w:val="0000FF"/>
          <w:sz w:val="24"/>
        </w:rPr>
        <w:tab/>
      </w:r>
      <w:r>
        <w:rPr>
          <w:rFonts w:ascii="Arial" w:hAnsi="Arial" w:cs="Arial"/>
          <w:b/>
          <w:sz w:val="24"/>
        </w:rPr>
        <w:t>PortAl – Solution#1-8 Guidelines</w:t>
      </w:r>
    </w:p>
    <w:p w14:paraId="39055108"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25926B3C" w14:textId="77777777" w:rsidR="00C831F5" w:rsidRDefault="00C831F5" w:rsidP="00C831F5">
      <w:pPr>
        <w:rPr>
          <w:color w:val="808080"/>
        </w:rPr>
      </w:pPr>
      <w:r>
        <w:rPr>
          <w:color w:val="808080"/>
        </w:rPr>
        <w:t>(Replaces C4-214041)</w:t>
      </w:r>
    </w:p>
    <w:p w14:paraId="25C8D5E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C4-214745</w:t>
      </w:r>
      <w:r>
        <w:rPr>
          <w:color w:val="993300"/>
          <w:u w:val="single"/>
        </w:rPr>
        <w:t>.</w:t>
      </w:r>
    </w:p>
    <w:p w14:paraId="1D9F0FC1" w14:textId="72DB4DAA" w:rsidR="00C831F5" w:rsidRDefault="00C831F5" w:rsidP="00C831F5">
      <w:pPr>
        <w:rPr>
          <w:rFonts w:ascii="Arial" w:hAnsi="Arial" w:cs="Arial"/>
          <w:b/>
          <w:sz w:val="24"/>
        </w:rPr>
      </w:pPr>
      <w:r>
        <w:rPr>
          <w:rFonts w:ascii="Arial" w:hAnsi="Arial" w:cs="Arial"/>
          <w:b/>
          <w:color w:val="0000FF"/>
          <w:sz w:val="24"/>
        </w:rPr>
        <w:t>C4-214542</w:t>
      </w:r>
      <w:r>
        <w:rPr>
          <w:rFonts w:ascii="Arial" w:hAnsi="Arial" w:cs="Arial"/>
          <w:b/>
          <w:color w:val="0000FF"/>
          <w:sz w:val="24"/>
        </w:rPr>
        <w:tab/>
      </w:r>
      <w:r>
        <w:rPr>
          <w:rFonts w:ascii="Arial" w:hAnsi="Arial" w:cs="Arial"/>
          <w:b/>
          <w:sz w:val="24"/>
        </w:rPr>
        <w:t>PortAl – Cleanup</w:t>
      </w:r>
    </w:p>
    <w:p w14:paraId="50BAF6C1"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23160185" w14:textId="77777777" w:rsidR="00C831F5" w:rsidRDefault="00C831F5" w:rsidP="00C831F5">
      <w:pPr>
        <w:rPr>
          <w:color w:val="808080"/>
        </w:rPr>
      </w:pPr>
      <w:r>
        <w:rPr>
          <w:color w:val="808080"/>
        </w:rPr>
        <w:t>(Replaces C4-214039)</w:t>
      </w:r>
    </w:p>
    <w:p w14:paraId="53ABE77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F7A14" w14:textId="75B4BA4A" w:rsidR="00C831F5" w:rsidRDefault="00C831F5" w:rsidP="00C831F5">
      <w:pPr>
        <w:rPr>
          <w:rFonts w:ascii="Arial" w:hAnsi="Arial" w:cs="Arial"/>
          <w:b/>
          <w:sz w:val="24"/>
        </w:rPr>
      </w:pPr>
      <w:r>
        <w:rPr>
          <w:rFonts w:ascii="Arial" w:hAnsi="Arial" w:cs="Arial"/>
          <w:b/>
          <w:color w:val="0000FF"/>
          <w:sz w:val="24"/>
        </w:rPr>
        <w:t>C4-214543</w:t>
      </w:r>
      <w:r>
        <w:rPr>
          <w:rFonts w:ascii="Arial" w:hAnsi="Arial" w:cs="Arial"/>
          <w:b/>
          <w:color w:val="0000FF"/>
          <w:sz w:val="24"/>
        </w:rPr>
        <w:tab/>
      </w:r>
      <w:r>
        <w:rPr>
          <w:rFonts w:ascii="Arial" w:hAnsi="Arial" w:cs="Arial"/>
          <w:b/>
          <w:sz w:val="24"/>
        </w:rPr>
        <w:t>PortAl Cleanup</w:t>
      </w:r>
    </w:p>
    <w:p w14:paraId="4DABE2A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29.835 v17.0.0</w:t>
      </w:r>
      <w:r>
        <w:rPr>
          <w:i/>
        </w:rPr>
        <w:tab/>
        <w:t xml:space="preserve">  CR-0001  rev 2 Cat: F (Rel-17)</w:t>
      </w:r>
      <w:r>
        <w:rPr>
          <w:i/>
        </w:rPr>
        <w:br/>
      </w:r>
      <w:r>
        <w:rPr>
          <w:i/>
        </w:rPr>
        <w:br/>
      </w:r>
      <w:r>
        <w:rPr>
          <w:i/>
        </w:rPr>
        <w:tab/>
      </w:r>
      <w:r>
        <w:rPr>
          <w:i/>
        </w:rPr>
        <w:tab/>
      </w:r>
      <w:r>
        <w:rPr>
          <w:i/>
        </w:rPr>
        <w:tab/>
      </w:r>
      <w:r>
        <w:rPr>
          <w:i/>
        </w:rPr>
        <w:tab/>
      </w:r>
      <w:r>
        <w:rPr>
          <w:i/>
        </w:rPr>
        <w:tab/>
        <w:t>Source: Huawei</w:t>
      </w:r>
    </w:p>
    <w:p w14:paraId="292D4CE0" w14:textId="77777777" w:rsidR="00C831F5" w:rsidRDefault="00C831F5" w:rsidP="00C831F5">
      <w:pPr>
        <w:rPr>
          <w:color w:val="808080"/>
        </w:rPr>
      </w:pPr>
      <w:r>
        <w:rPr>
          <w:color w:val="808080"/>
        </w:rPr>
        <w:t>(Replaces C4-214057)</w:t>
      </w:r>
    </w:p>
    <w:p w14:paraId="09F419C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B9F0C" w14:textId="135EFA4C" w:rsidR="00C831F5" w:rsidRDefault="00C831F5" w:rsidP="00C831F5">
      <w:pPr>
        <w:rPr>
          <w:rFonts w:ascii="Arial" w:hAnsi="Arial" w:cs="Arial"/>
          <w:b/>
          <w:sz w:val="24"/>
        </w:rPr>
      </w:pPr>
      <w:r>
        <w:rPr>
          <w:rFonts w:ascii="Arial" w:hAnsi="Arial" w:cs="Arial"/>
          <w:b/>
          <w:color w:val="0000FF"/>
          <w:sz w:val="24"/>
        </w:rPr>
        <w:lastRenderedPageBreak/>
        <w:t>C4-214544</w:t>
      </w:r>
      <w:r>
        <w:rPr>
          <w:rFonts w:ascii="Arial" w:hAnsi="Arial" w:cs="Arial"/>
          <w:b/>
          <w:color w:val="0000FF"/>
          <w:sz w:val="24"/>
        </w:rPr>
        <w:tab/>
      </w:r>
      <w:r>
        <w:rPr>
          <w:rFonts w:ascii="Arial" w:hAnsi="Arial" w:cs="Arial"/>
          <w:b/>
          <w:sz w:val="24"/>
        </w:rPr>
        <w:t>PortAl Table 7.4-1</w:t>
      </w:r>
    </w:p>
    <w:p w14:paraId="67AAF7F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29.835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4F8A06D0" w14:textId="77777777" w:rsidR="00C831F5" w:rsidRDefault="00C831F5" w:rsidP="00C831F5">
      <w:pPr>
        <w:rPr>
          <w:color w:val="808080"/>
        </w:rPr>
      </w:pPr>
      <w:r>
        <w:rPr>
          <w:color w:val="808080"/>
        </w:rPr>
        <w:t>(Replaces C4-214036)</w:t>
      </w:r>
    </w:p>
    <w:p w14:paraId="67A6097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4F214" w14:textId="0D891C77" w:rsidR="00C831F5" w:rsidRDefault="00C831F5" w:rsidP="00C831F5">
      <w:pPr>
        <w:rPr>
          <w:rFonts w:ascii="Arial" w:hAnsi="Arial" w:cs="Arial"/>
          <w:b/>
          <w:sz w:val="24"/>
        </w:rPr>
      </w:pPr>
      <w:r>
        <w:rPr>
          <w:rFonts w:ascii="Arial" w:hAnsi="Arial" w:cs="Arial"/>
          <w:b/>
          <w:color w:val="0000FF"/>
          <w:sz w:val="24"/>
        </w:rPr>
        <w:t>C4-214557</w:t>
      </w:r>
      <w:r>
        <w:rPr>
          <w:rFonts w:ascii="Arial" w:hAnsi="Arial" w:cs="Arial"/>
          <w:b/>
          <w:color w:val="0000FF"/>
          <w:sz w:val="24"/>
        </w:rPr>
        <w:tab/>
      </w:r>
      <w:r>
        <w:rPr>
          <w:rFonts w:ascii="Arial" w:hAnsi="Arial" w:cs="Arial"/>
          <w:b/>
          <w:sz w:val="24"/>
        </w:rPr>
        <w:t>Guidelines on Port Allocation for New 3GPP Interfaces</w:t>
      </w:r>
    </w:p>
    <w:p w14:paraId="1D3FE2CC"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SA4, CT3, SA5, cc SA, CT, RAN, SA2</w:t>
      </w:r>
      <w:r>
        <w:rPr>
          <w:i/>
        </w:rPr>
        <w:br/>
      </w:r>
      <w:r>
        <w:rPr>
          <w:i/>
        </w:rPr>
        <w:tab/>
      </w:r>
      <w:r>
        <w:rPr>
          <w:i/>
        </w:rPr>
        <w:tab/>
      </w:r>
      <w:r>
        <w:rPr>
          <w:i/>
        </w:rPr>
        <w:tab/>
      </w:r>
      <w:r>
        <w:rPr>
          <w:i/>
        </w:rPr>
        <w:tab/>
      </w:r>
      <w:r>
        <w:rPr>
          <w:i/>
        </w:rPr>
        <w:tab/>
        <w:t>Source: Huawei</w:t>
      </w:r>
    </w:p>
    <w:p w14:paraId="350128C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C4-214807</w:t>
      </w:r>
      <w:r>
        <w:rPr>
          <w:color w:val="993300"/>
          <w:u w:val="single"/>
        </w:rPr>
        <w:t>.</w:t>
      </w:r>
    </w:p>
    <w:p w14:paraId="6015BD19" w14:textId="502129D3" w:rsidR="00C831F5" w:rsidRDefault="00C831F5" w:rsidP="00C831F5">
      <w:pPr>
        <w:rPr>
          <w:rFonts w:ascii="Arial" w:hAnsi="Arial" w:cs="Arial"/>
          <w:b/>
          <w:sz w:val="24"/>
        </w:rPr>
      </w:pPr>
      <w:r>
        <w:rPr>
          <w:rFonts w:ascii="Arial" w:hAnsi="Arial" w:cs="Arial"/>
          <w:b/>
          <w:color w:val="0000FF"/>
          <w:sz w:val="24"/>
        </w:rPr>
        <w:t>C4-214579</w:t>
      </w:r>
      <w:r>
        <w:rPr>
          <w:rFonts w:ascii="Arial" w:hAnsi="Arial" w:cs="Arial"/>
          <w:b/>
          <w:color w:val="0000FF"/>
          <w:sz w:val="24"/>
        </w:rPr>
        <w:tab/>
      </w:r>
      <w:r>
        <w:rPr>
          <w:rFonts w:ascii="Arial" w:hAnsi="Arial" w:cs="Arial"/>
          <w:b/>
          <w:sz w:val="24"/>
        </w:rPr>
        <w:t>PortAl – Port number repository</w:t>
      </w:r>
    </w:p>
    <w:p w14:paraId="137F0311"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04C62D29" w14:textId="77777777" w:rsidR="00C831F5" w:rsidRDefault="00C831F5" w:rsidP="00C831F5">
      <w:pPr>
        <w:rPr>
          <w:color w:val="808080"/>
        </w:rPr>
      </w:pPr>
      <w:r>
        <w:rPr>
          <w:color w:val="808080"/>
        </w:rPr>
        <w:t>(Replaces C4-214040)</w:t>
      </w:r>
    </w:p>
    <w:p w14:paraId="47E4799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E5A59" w14:textId="66FBD22C" w:rsidR="00C831F5" w:rsidRDefault="00C831F5" w:rsidP="00C831F5">
      <w:pPr>
        <w:rPr>
          <w:rFonts w:ascii="Arial" w:hAnsi="Arial" w:cs="Arial"/>
          <w:b/>
          <w:sz w:val="24"/>
        </w:rPr>
      </w:pPr>
      <w:r>
        <w:rPr>
          <w:rFonts w:ascii="Arial" w:hAnsi="Arial" w:cs="Arial"/>
          <w:b/>
          <w:color w:val="0000FF"/>
          <w:sz w:val="24"/>
        </w:rPr>
        <w:t>C4-214745</w:t>
      </w:r>
      <w:r>
        <w:rPr>
          <w:rFonts w:ascii="Arial" w:hAnsi="Arial" w:cs="Arial"/>
          <w:b/>
          <w:color w:val="0000FF"/>
          <w:sz w:val="24"/>
        </w:rPr>
        <w:tab/>
      </w:r>
      <w:r>
        <w:rPr>
          <w:rFonts w:ascii="Arial" w:hAnsi="Arial" w:cs="Arial"/>
          <w:b/>
          <w:sz w:val="24"/>
        </w:rPr>
        <w:t>PortAl – Solution#1-8 Guidelines</w:t>
      </w:r>
    </w:p>
    <w:p w14:paraId="7AA79CC4"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v1.0.0</w:t>
      </w:r>
      <w:r>
        <w:rPr>
          <w:i/>
        </w:rPr>
        <w:br/>
      </w:r>
      <w:r>
        <w:rPr>
          <w:i/>
        </w:rPr>
        <w:tab/>
      </w:r>
      <w:r>
        <w:rPr>
          <w:i/>
        </w:rPr>
        <w:tab/>
      </w:r>
      <w:r>
        <w:rPr>
          <w:i/>
        </w:rPr>
        <w:tab/>
      </w:r>
      <w:r>
        <w:rPr>
          <w:i/>
        </w:rPr>
        <w:tab/>
      </w:r>
      <w:r>
        <w:rPr>
          <w:i/>
        </w:rPr>
        <w:tab/>
        <w:t>Source: Huawei</w:t>
      </w:r>
    </w:p>
    <w:p w14:paraId="3506F398" w14:textId="77777777" w:rsidR="00C831F5" w:rsidRDefault="00C831F5" w:rsidP="00C831F5">
      <w:pPr>
        <w:rPr>
          <w:color w:val="808080"/>
        </w:rPr>
      </w:pPr>
      <w:r>
        <w:rPr>
          <w:color w:val="808080"/>
        </w:rPr>
        <w:t>(Replaces C4-214541)</w:t>
      </w:r>
    </w:p>
    <w:p w14:paraId="381D81E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AE123" w14:textId="39AFDBF0" w:rsidR="00C831F5" w:rsidRDefault="00C831F5" w:rsidP="00C831F5">
      <w:pPr>
        <w:rPr>
          <w:rFonts w:ascii="Arial" w:hAnsi="Arial" w:cs="Arial"/>
          <w:b/>
          <w:sz w:val="24"/>
        </w:rPr>
      </w:pPr>
      <w:r>
        <w:rPr>
          <w:rFonts w:ascii="Arial" w:hAnsi="Arial" w:cs="Arial"/>
          <w:b/>
          <w:color w:val="0000FF"/>
          <w:sz w:val="24"/>
        </w:rPr>
        <w:t>C4-214748</w:t>
      </w:r>
      <w:r>
        <w:rPr>
          <w:rFonts w:ascii="Arial" w:hAnsi="Arial" w:cs="Arial"/>
          <w:b/>
          <w:color w:val="0000FF"/>
          <w:sz w:val="24"/>
        </w:rPr>
        <w:tab/>
      </w:r>
      <w:r>
        <w:rPr>
          <w:rFonts w:ascii="Arial" w:hAnsi="Arial" w:cs="Arial"/>
          <w:b/>
          <w:sz w:val="24"/>
        </w:rPr>
        <w:t>3GPP TR 29.941 v1.1.0</w:t>
      </w:r>
    </w:p>
    <w:p w14:paraId="4CD363E5" w14:textId="77777777" w:rsidR="00C831F5" w:rsidRDefault="00C831F5" w:rsidP="00C831F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29.941 v1.1.0</w:t>
      </w:r>
      <w:r>
        <w:rPr>
          <w:i/>
        </w:rPr>
        <w:br/>
      </w:r>
      <w:r>
        <w:rPr>
          <w:i/>
        </w:rPr>
        <w:tab/>
      </w:r>
      <w:r>
        <w:rPr>
          <w:i/>
        </w:rPr>
        <w:tab/>
      </w:r>
      <w:r>
        <w:rPr>
          <w:i/>
        </w:rPr>
        <w:tab/>
      </w:r>
      <w:r>
        <w:rPr>
          <w:i/>
        </w:rPr>
        <w:tab/>
      </w:r>
      <w:r>
        <w:rPr>
          <w:i/>
        </w:rPr>
        <w:tab/>
        <w:t>Source: Huawei</w:t>
      </w:r>
    </w:p>
    <w:p w14:paraId="729A622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56559" w14:textId="00DBDAD6" w:rsidR="00C831F5" w:rsidRDefault="00C831F5" w:rsidP="00C831F5">
      <w:pPr>
        <w:rPr>
          <w:rFonts w:ascii="Arial" w:hAnsi="Arial" w:cs="Arial"/>
          <w:b/>
          <w:sz w:val="24"/>
        </w:rPr>
      </w:pPr>
      <w:r>
        <w:rPr>
          <w:rFonts w:ascii="Arial" w:hAnsi="Arial" w:cs="Arial"/>
          <w:b/>
          <w:color w:val="0000FF"/>
          <w:sz w:val="24"/>
        </w:rPr>
        <w:t>C4-214807</w:t>
      </w:r>
      <w:r>
        <w:rPr>
          <w:rFonts w:ascii="Arial" w:hAnsi="Arial" w:cs="Arial"/>
          <w:b/>
          <w:color w:val="0000FF"/>
          <w:sz w:val="24"/>
        </w:rPr>
        <w:tab/>
      </w:r>
      <w:r>
        <w:rPr>
          <w:rFonts w:ascii="Arial" w:hAnsi="Arial" w:cs="Arial"/>
          <w:b/>
          <w:sz w:val="24"/>
        </w:rPr>
        <w:t>Guidelines on Port Allocation for New 3GPP Interfaces</w:t>
      </w:r>
    </w:p>
    <w:p w14:paraId="76975843"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SA4, CT3, SA5, cc SA, CT, RAN, SA2</w:t>
      </w:r>
      <w:r>
        <w:rPr>
          <w:i/>
        </w:rPr>
        <w:br/>
      </w:r>
      <w:r>
        <w:rPr>
          <w:i/>
        </w:rPr>
        <w:tab/>
      </w:r>
      <w:r>
        <w:rPr>
          <w:i/>
        </w:rPr>
        <w:tab/>
      </w:r>
      <w:r>
        <w:rPr>
          <w:i/>
        </w:rPr>
        <w:tab/>
      </w:r>
      <w:r>
        <w:rPr>
          <w:i/>
        </w:rPr>
        <w:tab/>
      </w:r>
      <w:r>
        <w:rPr>
          <w:i/>
        </w:rPr>
        <w:tab/>
        <w:t>Source: Huawei</w:t>
      </w:r>
    </w:p>
    <w:p w14:paraId="5AF14C79" w14:textId="77777777" w:rsidR="00C831F5" w:rsidRDefault="00C831F5" w:rsidP="00C831F5">
      <w:pPr>
        <w:rPr>
          <w:color w:val="808080"/>
        </w:rPr>
      </w:pPr>
      <w:r>
        <w:rPr>
          <w:color w:val="808080"/>
        </w:rPr>
        <w:t>(Replaces C4-214557)</w:t>
      </w:r>
    </w:p>
    <w:p w14:paraId="4E73547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C4-214848</w:t>
      </w:r>
      <w:r>
        <w:rPr>
          <w:color w:val="993300"/>
          <w:u w:val="single"/>
        </w:rPr>
        <w:t>.</w:t>
      </w:r>
    </w:p>
    <w:p w14:paraId="0D66F1AD" w14:textId="51DFEB60" w:rsidR="00C831F5" w:rsidRDefault="00C831F5" w:rsidP="00C831F5">
      <w:pPr>
        <w:rPr>
          <w:rFonts w:ascii="Arial" w:hAnsi="Arial" w:cs="Arial"/>
          <w:b/>
          <w:sz w:val="24"/>
        </w:rPr>
      </w:pPr>
      <w:r>
        <w:rPr>
          <w:rFonts w:ascii="Arial" w:hAnsi="Arial" w:cs="Arial"/>
          <w:b/>
          <w:color w:val="0000FF"/>
          <w:sz w:val="24"/>
        </w:rPr>
        <w:t>C4-214848</w:t>
      </w:r>
      <w:r>
        <w:rPr>
          <w:rFonts w:ascii="Arial" w:hAnsi="Arial" w:cs="Arial"/>
          <w:b/>
          <w:color w:val="0000FF"/>
          <w:sz w:val="24"/>
        </w:rPr>
        <w:tab/>
      </w:r>
      <w:r>
        <w:rPr>
          <w:rFonts w:ascii="Arial" w:hAnsi="Arial" w:cs="Arial"/>
          <w:b/>
          <w:sz w:val="24"/>
        </w:rPr>
        <w:t>Guidelines on Port Allocation for New 3GPP Interfaces</w:t>
      </w:r>
    </w:p>
    <w:p w14:paraId="5828631E"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SA4, CT3, SA5, cc SA, CT, RAN, SA2</w:t>
      </w:r>
      <w:r>
        <w:rPr>
          <w:i/>
        </w:rPr>
        <w:br/>
      </w:r>
      <w:r>
        <w:rPr>
          <w:i/>
        </w:rPr>
        <w:tab/>
      </w:r>
      <w:r>
        <w:rPr>
          <w:i/>
        </w:rPr>
        <w:tab/>
      </w:r>
      <w:r>
        <w:rPr>
          <w:i/>
        </w:rPr>
        <w:tab/>
      </w:r>
      <w:r>
        <w:rPr>
          <w:i/>
        </w:rPr>
        <w:tab/>
      </w:r>
      <w:r>
        <w:rPr>
          <w:i/>
        </w:rPr>
        <w:tab/>
        <w:t>Source: Huawei</w:t>
      </w:r>
    </w:p>
    <w:p w14:paraId="6C71F361" w14:textId="77777777" w:rsidR="00C831F5" w:rsidRDefault="00C831F5" w:rsidP="00C831F5">
      <w:pPr>
        <w:rPr>
          <w:color w:val="808080"/>
        </w:rPr>
      </w:pPr>
      <w:r>
        <w:rPr>
          <w:color w:val="808080"/>
        </w:rPr>
        <w:t>(Replaces C4-214807)</w:t>
      </w:r>
    </w:p>
    <w:p w14:paraId="7C815CD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03111" w14:textId="77777777" w:rsidR="00C831F5" w:rsidRDefault="00C831F5" w:rsidP="00C831F5">
      <w:pPr>
        <w:pStyle w:val="Heading4"/>
      </w:pPr>
      <w:bookmarkStart w:id="27" w:name="_Toc81397610"/>
      <w:r>
        <w:lastRenderedPageBreak/>
        <w:t>6.1.5</w:t>
      </w:r>
      <w:r>
        <w:tab/>
        <w:t>Service-based support for SMS in 5GC [SMS_SBI]</w:t>
      </w:r>
      <w:bookmarkEnd w:id="27"/>
    </w:p>
    <w:p w14:paraId="1655B5F1" w14:textId="312F94DF" w:rsidR="00C831F5" w:rsidRDefault="00C831F5" w:rsidP="00C831F5">
      <w:pPr>
        <w:rPr>
          <w:rFonts w:ascii="Arial" w:hAnsi="Arial" w:cs="Arial"/>
          <w:b/>
          <w:sz w:val="24"/>
        </w:rPr>
      </w:pPr>
      <w:r>
        <w:rPr>
          <w:rFonts w:ascii="Arial" w:hAnsi="Arial" w:cs="Arial"/>
          <w:b/>
          <w:color w:val="0000FF"/>
          <w:sz w:val="24"/>
        </w:rPr>
        <w:t>C4-214195</w:t>
      </w:r>
      <w:r>
        <w:rPr>
          <w:rFonts w:ascii="Arial" w:hAnsi="Arial" w:cs="Arial"/>
          <w:b/>
          <w:color w:val="0000FF"/>
          <w:sz w:val="24"/>
        </w:rPr>
        <w:tab/>
      </w:r>
      <w:r>
        <w:rPr>
          <w:rFonts w:ascii="Arial" w:hAnsi="Arial" w:cs="Arial"/>
          <w:b/>
          <w:sz w:val="24"/>
        </w:rPr>
        <w:t>Updates of Evaluation and Conclusion for KI#1.</w:t>
      </w:r>
    </w:p>
    <w:p w14:paraId="35961CF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China Telecomunication Corp.</w:t>
      </w:r>
    </w:p>
    <w:p w14:paraId="06C4953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C4-214698</w:t>
      </w:r>
      <w:r>
        <w:rPr>
          <w:color w:val="993300"/>
          <w:u w:val="single"/>
        </w:rPr>
        <w:t>.</w:t>
      </w:r>
    </w:p>
    <w:p w14:paraId="096EED48" w14:textId="5121A2FB" w:rsidR="00C831F5" w:rsidRDefault="00C831F5" w:rsidP="00C831F5">
      <w:pPr>
        <w:rPr>
          <w:rFonts w:ascii="Arial" w:hAnsi="Arial" w:cs="Arial"/>
          <w:b/>
          <w:sz w:val="24"/>
        </w:rPr>
      </w:pPr>
      <w:r>
        <w:rPr>
          <w:rFonts w:ascii="Arial" w:hAnsi="Arial" w:cs="Arial"/>
          <w:b/>
          <w:color w:val="0000FF"/>
          <w:sz w:val="24"/>
        </w:rPr>
        <w:t>C4-214196</w:t>
      </w:r>
      <w:r>
        <w:rPr>
          <w:rFonts w:ascii="Arial" w:hAnsi="Arial" w:cs="Arial"/>
          <w:b/>
          <w:color w:val="0000FF"/>
          <w:sz w:val="24"/>
        </w:rPr>
        <w:tab/>
      </w:r>
      <w:r>
        <w:rPr>
          <w:rFonts w:ascii="Arial" w:hAnsi="Arial" w:cs="Arial"/>
          <w:b/>
          <w:sz w:val="24"/>
        </w:rPr>
        <w:t>Updates of Evaluation and Conclusion for KI#2</w:t>
      </w:r>
    </w:p>
    <w:p w14:paraId="04BC4177"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China Telecomunication Corp.</w:t>
      </w:r>
    </w:p>
    <w:p w14:paraId="522CF8D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C4-214699</w:t>
      </w:r>
      <w:r>
        <w:rPr>
          <w:color w:val="993300"/>
          <w:u w:val="single"/>
        </w:rPr>
        <w:t>.</w:t>
      </w:r>
    </w:p>
    <w:p w14:paraId="12764915" w14:textId="3C55E599" w:rsidR="00C831F5" w:rsidRDefault="00C831F5" w:rsidP="00C831F5">
      <w:pPr>
        <w:rPr>
          <w:rFonts w:ascii="Arial" w:hAnsi="Arial" w:cs="Arial"/>
          <w:b/>
          <w:sz w:val="24"/>
        </w:rPr>
      </w:pPr>
      <w:r>
        <w:rPr>
          <w:rFonts w:ascii="Arial" w:hAnsi="Arial" w:cs="Arial"/>
          <w:b/>
          <w:color w:val="0000FF"/>
          <w:sz w:val="24"/>
        </w:rPr>
        <w:t>C4-214197</w:t>
      </w:r>
      <w:r>
        <w:rPr>
          <w:rFonts w:ascii="Arial" w:hAnsi="Arial" w:cs="Arial"/>
          <w:b/>
          <w:color w:val="0000FF"/>
          <w:sz w:val="24"/>
        </w:rPr>
        <w:tab/>
      </w:r>
      <w:r>
        <w:rPr>
          <w:rFonts w:ascii="Arial" w:hAnsi="Arial" w:cs="Arial"/>
          <w:b/>
          <w:sz w:val="24"/>
        </w:rPr>
        <w:t>LS on updates of SBI-based 5G SMS in TS23.501 and TS23.502</w:t>
      </w:r>
    </w:p>
    <w:p w14:paraId="37705A50"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490BFA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55F786" w14:textId="2F741C18" w:rsidR="00C831F5" w:rsidRDefault="00C831F5" w:rsidP="00C831F5">
      <w:pPr>
        <w:rPr>
          <w:rFonts w:ascii="Arial" w:hAnsi="Arial" w:cs="Arial"/>
          <w:b/>
          <w:sz w:val="24"/>
        </w:rPr>
      </w:pPr>
      <w:r>
        <w:rPr>
          <w:rFonts w:ascii="Arial" w:hAnsi="Arial" w:cs="Arial"/>
          <w:b/>
          <w:color w:val="0000FF"/>
          <w:sz w:val="24"/>
        </w:rPr>
        <w:t>C4-214198</w:t>
      </w:r>
      <w:r>
        <w:rPr>
          <w:rFonts w:ascii="Arial" w:hAnsi="Arial" w:cs="Arial"/>
          <w:b/>
          <w:color w:val="0000FF"/>
          <w:sz w:val="24"/>
        </w:rPr>
        <w:tab/>
      </w:r>
      <w:r>
        <w:rPr>
          <w:rFonts w:ascii="Arial" w:hAnsi="Arial" w:cs="Arial"/>
          <w:b/>
          <w:sz w:val="24"/>
        </w:rPr>
        <w:t>LS on updates of SBI-based 5G SMS in TS23.040</w:t>
      </w:r>
    </w:p>
    <w:p w14:paraId="610E3543"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14:paraId="370D9B1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668E14" w14:textId="69E93E4F" w:rsidR="00C831F5" w:rsidRDefault="00C831F5" w:rsidP="00C831F5">
      <w:pPr>
        <w:rPr>
          <w:rFonts w:ascii="Arial" w:hAnsi="Arial" w:cs="Arial"/>
          <w:b/>
          <w:sz w:val="24"/>
        </w:rPr>
      </w:pPr>
      <w:r>
        <w:rPr>
          <w:rFonts w:ascii="Arial" w:hAnsi="Arial" w:cs="Arial"/>
          <w:b/>
          <w:color w:val="0000FF"/>
          <w:sz w:val="24"/>
        </w:rPr>
        <w:t>C4-214301</w:t>
      </w:r>
      <w:r>
        <w:rPr>
          <w:rFonts w:ascii="Arial" w:hAnsi="Arial" w:cs="Arial"/>
          <w:b/>
          <w:color w:val="0000FF"/>
          <w:sz w:val="24"/>
        </w:rPr>
        <w:tab/>
      </w:r>
      <w:r>
        <w:rPr>
          <w:rFonts w:ascii="Arial" w:hAnsi="Arial" w:cs="Arial"/>
          <w:b/>
          <w:sz w:val="24"/>
        </w:rPr>
        <w:t>Conclusion for Key Issue #3</w:t>
      </w:r>
    </w:p>
    <w:p w14:paraId="632B26A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Nokia, Nokia Shanghai Bell</w:t>
      </w:r>
    </w:p>
    <w:p w14:paraId="2DB7E3E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C4-214606</w:t>
      </w:r>
      <w:r>
        <w:rPr>
          <w:color w:val="993300"/>
          <w:u w:val="single"/>
        </w:rPr>
        <w:t>.</w:t>
      </w:r>
    </w:p>
    <w:p w14:paraId="34084B5F" w14:textId="3AB293DE" w:rsidR="00C831F5" w:rsidRDefault="00C831F5" w:rsidP="00C831F5">
      <w:pPr>
        <w:rPr>
          <w:rFonts w:ascii="Arial" w:hAnsi="Arial" w:cs="Arial"/>
          <w:b/>
          <w:sz w:val="24"/>
        </w:rPr>
      </w:pPr>
      <w:r>
        <w:rPr>
          <w:rFonts w:ascii="Arial" w:hAnsi="Arial" w:cs="Arial"/>
          <w:b/>
          <w:color w:val="0000FF"/>
          <w:sz w:val="24"/>
        </w:rPr>
        <w:t>C4-214380</w:t>
      </w:r>
      <w:r>
        <w:rPr>
          <w:rFonts w:ascii="Arial" w:hAnsi="Arial" w:cs="Arial"/>
          <w:b/>
          <w:color w:val="0000FF"/>
          <w:sz w:val="24"/>
        </w:rPr>
        <w:tab/>
      </w:r>
      <w:r>
        <w:rPr>
          <w:rFonts w:ascii="Arial" w:hAnsi="Arial" w:cs="Arial"/>
          <w:b/>
          <w:sz w:val="24"/>
        </w:rPr>
        <w:t>Conclusion of solutions for KI #3</w:t>
      </w:r>
    </w:p>
    <w:p w14:paraId="7F3196C4"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Ericsson</w:t>
      </w:r>
    </w:p>
    <w:p w14:paraId="70D01D3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DF8C27" w14:textId="63452E0F" w:rsidR="00C831F5" w:rsidRDefault="00C831F5" w:rsidP="00C831F5">
      <w:pPr>
        <w:rPr>
          <w:rFonts w:ascii="Arial" w:hAnsi="Arial" w:cs="Arial"/>
          <w:b/>
          <w:sz w:val="24"/>
        </w:rPr>
      </w:pPr>
      <w:r>
        <w:rPr>
          <w:rFonts w:ascii="Arial" w:hAnsi="Arial" w:cs="Arial"/>
          <w:b/>
          <w:color w:val="0000FF"/>
          <w:sz w:val="24"/>
        </w:rPr>
        <w:t>C4-214381</w:t>
      </w:r>
      <w:r>
        <w:rPr>
          <w:rFonts w:ascii="Arial" w:hAnsi="Arial" w:cs="Arial"/>
          <w:b/>
          <w:color w:val="0000FF"/>
          <w:sz w:val="24"/>
        </w:rPr>
        <w:tab/>
      </w:r>
      <w:r>
        <w:rPr>
          <w:rFonts w:ascii="Arial" w:hAnsi="Arial" w:cs="Arial"/>
          <w:b/>
          <w:sz w:val="24"/>
        </w:rPr>
        <w:t>Conclusion of solutions for KI #5</w:t>
      </w:r>
    </w:p>
    <w:p w14:paraId="02B3B5F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Ericsson</w:t>
      </w:r>
    </w:p>
    <w:p w14:paraId="03445FF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C4-214687</w:t>
      </w:r>
      <w:r>
        <w:rPr>
          <w:color w:val="993300"/>
          <w:u w:val="single"/>
        </w:rPr>
        <w:t>.</w:t>
      </w:r>
    </w:p>
    <w:p w14:paraId="7004D175" w14:textId="7DBD14EB" w:rsidR="00C831F5" w:rsidRDefault="00C831F5" w:rsidP="00C831F5">
      <w:pPr>
        <w:rPr>
          <w:rFonts w:ascii="Arial" w:hAnsi="Arial" w:cs="Arial"/>
          <w:b/>
          <w:sz w:val="24"/>
        </w:rPr>
      </w:pPr>
      <w:r>
        <w:rPr>
          <w:rFonts w:ascii="Arial" w:hAnsi="Arial" w:cs="Arial"/>
          <w:b/>
          <w:color w:val="0000FF"/>
          <w:sz w:val="24"/>
        </w:rPr>
        <w:t>C4-214474</w:t>
      </w:r>
      <w:r>
        <w:rPr>
          <w:rFonts w:ascii="Arial" w:hAnsi="Arial" w:cs="Arial"/>
          <w:b/>
          <w:color w:val="0000FF"/>
          <w:sz w:val="24"/>
        </w:rPr>
        <w:tab/>
      </w:r>
      <w:r>
        <w:rPr>
          <w:rFonts w:ascii="Arial" w:hAnsi="Arial" w:cs="Arial"/>
          <w:b/>
          <w:sz w:val="24"/>
        </w:rPr>
        <w:t>Pseudo-CR on Solution Proposal 1 to KI#4 (Usage of N32)</w:t>
      </w:r>
    </w:p>
    <w:p w14:paraId="4F87306D"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NTT DOCOMO</w:t>
      </w:r>
    </w:p>
    <w:p w14:paraId="2D412CF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C4-214538</w:t>
      </w:r>
      <w:r>
        <w:rPr>
          <w:color w:val="993300"/>
          <w:u w:val="single"/>
        </w:rPr>
        <w:t>.</w:t>
      </w:r>
    </w:p>
    <w:p w14:paraId="59D86F5C" w14:textId="13E3362A" w:rsidR="00C831F5" w:rsidRDefault="00C831F5" w:rsidP="00C831F5">
      <w:pPr>
        <w:rPr>
          <w:rFonts w:ascii="Arial" w:hAnsi="Arial" w:cs="Arial"/>
          <w:b/>
          <w:sz w:val="24"/>
        </w:rPr>
      </w:pPr>
      <w:r>
        <w:rPr>
          <w:rFonts w:ascii="Arial" w:hAnsi="Arial" w:cs="Arial"/>
          <w:b/>
          <w:color w:val="0000FF"/>
          <w:sz w:val="24"/>
        </w:rPr>
        <w:lastRenderedPageBreak/>
        <w:t>C4-214475</w:t>
      </w:r>
      <w:r>
        <w:rPr>
          <w:rFonts w:ascii="Arial" w:hAnsi="Arial" w:cs="Arial"/>
          <w:b/>
          <w:color w:val="0000FF"/>
          <w:sz w:val="24"/>
        </w:rPr>
        <w:tab/>
      </w:r>
      <w:r>
        <w:rPr>
          <w:rFonts w:ascii="Arial" w:hAnsi="Arial" w:cs="Arial"/>
          <w:b/>
          <w:sz w:val="24"/>
        </w:rPr>
        <w:t>Pseudo-CR on Solution Proposal 2 to KI#4 (Usage of N32)</w:t>
      </w:r>
    </w:p>
    <w:p w14:paraId="0437176E"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NTT DOCOMO</w:t>
      </w:r>
    </w:p>
    <w:p w14:paraId="6A5FADA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C4-214539</w:t>
      </w:r>
      <w:r>
        <w:rPr>
          <w:color w:val="993300"/>
          <w:u w:val="single"/>
        </w:rPr>
        <w:t>.</w:t>
      </w:r>
    </w:p>
    <w:p w14:paraId="0EA19D43" w14:textId="1A80B642" w:rsidR="00C831F5" w:rsidRDefault="00C831F5" w:rsidP="00C831F5">
      <w:pPr>
        <w:rPr>
          <w:rFonts w:ascii="Arial" w:hAnsi="Arial" w:cs="Arial"/>
          <w:b/>
          <w:sz w:val="24"/>
        </w:rPr>
      </w:pPr>
      <w:r>
        <w:rPr>
          <w:rFonts w:ascii="Arial" w:hAnsi="Arial" w:cs="Arial"/>
          <w:b/>
          <w:color w:val="0000FF"/>
          <w:sz w:val="24"/>
        </w:rPr>
        <w:t>C4-214476</w:t>
      </w:r>
      <w:r>
        <w:rPr>
          <w:rFonts w:ascii="Arial" w:hAnsi="Arial" w:cs="Arial"/>
          <w:b/>
          <w:color w:val="0000FF"/>
          <w:sz w:val="24"/>
        </w:rPr>
        <w:tab/>
      </w:r>
      <w:r>
        <w:rPr>
          <w:rFonts w:ascii="Arial" w:hAnsi="Arial" w:cs="Arial"/>
          <w:b/>
          <w:sz w:val="24"/>
        </w:rPr>
        <w:t>Pseudo-CR on Evaluation Proposal to KI#4 (Usage of N32)</w:t>
      </w:r>
    </w:p>
    <w:p w14:paraId="6743D49D"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NTT DOCOMO</w:t>
      </w:r>
    </w:p>
    <w:p w14:paraId="5AFD592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DCC20A" w14:textId="105A4469" w:rsidR="00C831F5" w:rsidRDefault="00C831F5" w:rsidP="00C831F5">
      <w:pPr>
        <w:rPr>
          <w:rFonts w:ascii="Arial" w:hAnsi="Arial" w:cs="Arial"/>
          <w:b/>
          <w:sz w:val="24"/>
        </w:rPr>
      </w:pPr>
      <w:r>
        <w:rPr>
          <w:rFonts w:ascii="Arial" w:hAnsi="Arial" w:cs="Arial"/>
          <w:b/>
          <w:color w:val="0000FF"/>
          <w:sz w:val="24"/>
        </w:rPr>
        <w:t>C4-214533</w:t>
      </w:r>
      <w:r>
        <w:rPr>
          <w:rFonts w:ascii="Arial" w:hAnsi="Arial" w:cs="Arial"/>
          <w:b/>
          <w:color w:val="0000FF"/>
          <w:sz w:val="24"/>
        </w:rPr>
        <w:tab/>
      </w:r>
      <w:r>
        <w:rPr>
          <w:rFonts w:ascii="Arial" w:hAnsi="Arial" w:cs="Arial"/>
          <w:b/>
          <w:sz w:val="24"/>
        </w:rPr>
        <w:t>Using N32 interconnecion scenario</w:t>
      </w:r>
    </w:p>
    <w:p w14:paraId="1B8F3FCD"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GSMA NG 5GJA</w:t>
      </w:r>
      <w:r>
        <w:rPr>
          <w:i/>
        </w:rPr>
        <w:br/>
      </w:r>
      <w:r>
        <w:rPr>
          <w:i/>
        </w:rPr>
        <w:tab/>
      </w:r>
      <w:r>
        <w:rPr>
          <w:i/>
        </w:rPr>
        <w:tab/>
      </w:r>
      <w:r>
        <w:rPr>
          <w:i/>
        </w:rPr>
        <w:tab/>
      </w:r>
      <w:r>
        <w:rPr>
          <w:i/>
        </w:rPr>
        <w:tab/>
      </w:r>
      <w:r>
        <w:rPr>
          <w:i/>
        </w:rPr>
        <w:tab/>
        <w:t>Source: CT4</w:t>
      </w:r>
    </w:p>
    <w:p w14:paraId="343BC4E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F19F4" w14:textId="4B8959E0" w:rsidR="00C831F5" w:rsidRDefault="00C831F5" w:rsidP="00C831F5">
      <w:pPr>
        <w:rPr>
          <w:rFonts w:ascii="Arial" w:hAnsi="Arial" w:cs="Arial"/>
          <w:b/>
          <w:sz w:val="24"/>
        </w:rPr>
      </w:pPr>
      <w:r>
        <w:rPr>
          <w:rFonts w:ascii="Arial" w:hAnsi="Arial" w:cs="Arial"/>
          <w:b/>
          <w:color w:val="0000FF"/>
          <w:sz w:val="24"/>
        </w:rPr>
        <w:t>C4-214538</w:t>
      </w:r>
      <w:r>
        <w:rPr>
          <w:rFonts w:ascii="Arial" w:hAnsi="Arial" w:cs="Arial"/>
          <w:b/>
          <w:color w:val="0000FF"/>
          <w:sz w:val="24"/>
        </w:rPr>
        <w:tab/>
      </w:r>
      <w:r>
        <w:rPr>
          <w:rFonts w:ascii="Arial" w:hAnsi="Arial" w:cs="Arial"/>
          <w:b/>
          <w:sz w:val="24"/>
        </w:rPr>
        <w:t>Pseudo-CR on Solution Proposal 1 to KI#4 (Usage of N32)</w:t>
      </w:r>
    </w:p>
    <w:p w14:paraId="24BAA55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NTT DOCOMO</w:t>
      </w:r>
    </w:p>
    <w:p w14:paraId="0016CCDC" w14:textId="77777777" w:rsidR="00C831F5" w:rsidRDefault="00C831F5" w:rsidP="00C831F5">
      <w:pPr>
        <w:rPr>
          <w:color w:val="808080"/>
        </w:rPr>
      </w:pPr>
      <w:r>
        <w:rPr>
          <w:color w:val="808080"/>
        </w:rPr>
        <w:t>(Replaces C4-214474)</w:t>
      </w:r>
    </w:p>
    <w:p w14:paraId="00F41D3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9D3FE" w14:textId="5D6DE049" w:rsidR="00C831F5" w:rsidRDefault="00C831F5" w:rsidP="00C831F5">
      <w:pPr>
        <w:rPr>
          <w:rFonts w:ascii="Arial" w:hAnsi="Arial" w:cs="Arial"/>
          <w:b/>
          <w:sz w:val="24"/>
        </w:rPr>
      </w:pPr>
      <w:r>
        <w:rPr>
          <w:rFonts w:ascii="Arial" w:hAnsi="Arial" w:cs="Arial"/>
          <w:b/>
          <w:color w:val="0000FF"/>
          <w:sz w:val="24"/>
        </w:rPr>
        <w:t>C4-214539</w:t>
      </w:r>
      <w:r>
        <w:rPr>
          <w:rFonts w:ascii="Arial" w:hAnsi="Arial" w:cs="Arial"/>
          <w:b/>
          <w:color w:val="0000FF"/>
          <w:sz w:val="24"/>
        </w:rPr>
        <w:tab/>
      </w:r>
      <w:r>
        <w:rPr>
          <w:rFonts w:ascii="Arial" w:hAnsi="Arial" w:cs="Arial"/>
          <w:b/>
          <w:sz w:val="24"/>
        </w:rPr>
        <w:t>Pseudo-CR on Solution Proposal 2 to KI#4 (Usage of N32)</w:t>
      </w:r>
    </w:p>
    <w:p w14:paraId="12F0DBBE"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NTT DOCOMO</w:t>
      </w:r>
    </w:p>
    <w:p w14:paraId="2C6D8368" w14:textId="77777777" w:rsidR="00C831F5" w:rsidRDefault="00C831F5" w:rsidP="00C831F5">
      <w:pPr>
        <w:rPr>
          <w:color w:val="808080"/>
        </w:rPr>
      </w:pPr>
      <w:r>
        <w:rPr>
          <w:color w:val="808080"/>
        </w:rPr>
        <w:t>(Replaces C4-214475)</w:t>
      </w:r>
    </w:p>
    <w:p w14:paraId="095F8CF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24286" w14:textId="51931849" w:rsidR="00C831F5" w:rsidRDefault="00C831F5" w:rsidP="00C831F5">
      <w:pPr>
        <w:rPr>
          <w:rFonts w:ascii="Arial" w:hAnsi="Arial" w:cs="Arial"/>
          <w:b/>
          <w:sz w:val="24"/>
        </w:rPr>
      </w:pPr>
      <w:r>
        <w:rPr>
          <w:rFonts w:ascii="Arial" w:hAnsi="Arial" w:cs="Arial"/>
          <w:b/>
          <w:color w:val="0000FF"/>
          <w:sz w:val="24"/>
        </w:rPr>
        <w:t>C4-214606</w:t>
      </w:r>
      <w:r>
        <w:rPr>
          <w:rFonts w:ascii="Arial" w:hAnsi="Arial" w:cs="Arial"/>
          <w:b/>
          <w:color w:val="0000FF"/>
          <w:sz w:val="24"/>
        </w:rPr>
        <w:tab/>
      </w:r>
      <w:r>
        <w:rPr>
          <w:rFonts w:ascii="Arial" w:hAnsi="Arial" w:cs="Arial"/>
          <w:b/>
          <w:sz w:val="24"/>
        </w:rPr>
        <w:t>Conclusion for Key Issue #3</w:t>
      </w:r>
    </w:p>
    <w:p w14:paraId="4589467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Nokia, Nokia Shanghai Bell, Huawei, Ericsson</w:t>
      </w:r>
    </w:p>
    <w:p w14:paraId="3B6C3A0A" w14:textId="77777777" w:rsidR="00C831F5" w:rsidRDefault="00C831F5" w:rsidP="00C831F5">
      <w:pPr>
        <w:rPr>
          <w:color w:val="808080"/>
        </w:rPr>
      </w:pPr>
      <w:r>
        <w:rPr>
          <w:color w:val="808080"/>
        </w:rPr>
        <w:t>(Replaces C4-214301)</w:t>
      </w:r>
    </w:p>
    <w:p w14:paraId="3F85AEC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783EF" w14:textId="43252B7B" w:rsidR="00C831F5" w:rsidRDefault="00C831F5" w:rsidP="00C831F5">
      <w:pPr>
        <w:rPr>
          <w:rFonts w:ascii="Arial" w:hAnsi="Arial" w:cs="Arial"/>
          <w:b/>
          <w:sz w:val="24"/>
        </w:rPr>
      </w:pPr>
      <w:r>
        <w:rPr>
          <w:rFonts w:ascii="Arial" w:hAnsi="Arial" w:cs="Arial"/>
          <w:b/>
          <w:color w:val="0000FF"/>
          <w:sz w:val="24"/>
        </w:rPr>
        <w:t>C4-214687</w:t>
      </w:r>
      <w:r>
        <w:rPr>
          <w:rFonts w:ascii="Arial" w:hAnsi="Arial" w:cs="Arial"/>
          <w:b/>
          <w:color w:val="0000FF"/>
          <w:sz w:val="24"/>
        </w:rPr>
        <w:tab/>
      </w:r>
      <w:r>
        <w:rPr>
          <w:rFonts w:ascii="Arial" w:hAnsi="Arial" w:cs="Arial"/>
          <w:b/>
          <w:sz w:val="24"/>
        </w:rPr>
        <w:t>Conclusion of solutions for KI #5</w:t>
      </w:r>
    </w:p>
    <w:p w14:paraId="68A0A29B"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Ericsson</w:t>
      </w:r>
    </w:p>
    <w:p w14:paraId="6F042C48" w14:textId="77777777" w:rsidR="00C831F5" w:rsidRDefault="00C831F5" w:rsidP="00C831F5">
      <w:pPr>
        <w:rPr>
          <w:color w:val="808080"/>
        </w:rPr>
      </w:pPr>
      <w:r>
        <w:rPr>
          <w:color w:val="808080"/>
        </w:rPr>
        <w:t>(Replaces C4-214381)</w:t>
      </w:r>
    </w:p>
    <w:p w14:paraId="173209E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1F636" w14:textId="24DEA211" w:rsidR="00C831F5" w:rsidRDefault="00C831F5" w:rsidP="00C831F5">
      <w:pPr>
        <w:rPr>
          <w:rFonts w:ascii="Arial" w:hAnsi="Arial" w:cs="Arial"/>
          <w:b/>
          <w:sz w:val="24"/>
        </w:rPr>
      </w:pPr>
      <w:r>
        <w:rPr>
          <w:rFonts w:ascii="Arial" w:hAnsi="Arial" w:cs="Arial"/>
          <w:b/>
          <w:color w:val="0000FF"/>
          <w:sz w:val="24"/>
        </w:rPr>
        <w:t>C4-214698</w:t>
      </w:r>
      <w:r>
        <w:rPr>
          <w:rFonts w:ascii="Arial" w:hAnsi="Arial" w:cs="Arial"/>
          <w:b/>
          <w:color w:val="0000FF"/>
          <w:sz w:val="24"/>
        </w:rPr>
        <w:tab/>
      </w:r>
      <w:r>
        <w:rPr>
          <w:rFonts w:ascii="Arial" w:hAnsi="Arial" w:cs="Arial"/>
          <w:b/>
          <w:sz w:val="24"/>
        </w:rPr>
        <w:t>Updates of Evaluation and Conclusion for KI#1.</w:t>
      </w:r>
    </w:p>
    <w:p w14:paraId="6CD09EAD" w14:textId="77777777" w:rsidR="00C831F5" w:rsidRDefault="00C831F5" w:rsidP="00C831F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China Telecomunication Corp.</w:t>
      </w:r>
    </w:p>
    <w:p w14:paraId="10EDA3DC" w14:textId="77777777" w:rsidR="00C831F5" w:rsidRDefault="00C831F5" w:rsidP="00C831F5">
      <w:pPr>
        <w:rPr>
          <w:color w:val="808080"/>
        </w:rPr>
      </w:pPr>
      <w:r>
        <w:rPr>
          <w:color w:val="808080"/>
        </w:rPr>
        <w:t>(Replaces C4-214195)</w:t>
      </w:r>
    </w:p>
    <w:p w14:paraId="6DE9B41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C1C34" w14:textId="454DF432" w:rsidR="00C831F5" w:rsidRDefault="00C831F5" w:rsidP="00C831F5">
      <w:pPr>
        <w:rPr>
          <w:rFonts w:ascii="Arial" w:hAnsi="Arial" w:cs="Arial"/>
          <w:b/>
          <w:sz w:val="24"/>
        </w:rPr>
      </w:pPr>
      <w:r>
        <w:rPr>
          <w:rFonts w:ascii="Arial" w:hAnsi="Arial" w:cs="Arial"/>
          <w:b/>
          <w:color w:val="0000FF"/>
          <w:sz w:val="24"/>
        </w:rPr>
        <w:t>C4-214699</w:t>
      </w:r>
      <w:r>
        <w:rPr>
          <w:rFonts w:ascii="Arial" w:hAnsi="Arial" w:cs="Arial"/>
          <w:b/>
          <w:color w:val="0000FF"/>
          <w:sz w:val="24"/>
        </w:rPr>
        <w:tab/>
      </w:r>
      <w:r>
        <w:rPr>
          <w:rFonts w:ascii="Arial" w:hAnsi="Arial" w:cs="Arial"/>
          <w:b/>
          <w:sz w:val="24"/>
        </w:rPr>
        <w:t>Updates of Evaluation and Conclusion for KI#2</w:t>
      </w:r>
    </w:p>
    <w:p w14:paraId="1372B0D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v1.0.1</w:t>
      </w:r>
      <w:r>
        <w:rPr>
          <w:i/>
        </w:rPr>
        <w:br/>
      </w:r>
      <w:r>
        <w:rPr>
          <w:i/>
        </w:rPr>
        <w:tab/>
      </w:r>
      <w:r>
        <w:rPr>
          <w:i/>
        </w:rPr>
        <w:tab/>
      </w:r>
      <w:r>
        <w:rPr>
          <w:i/>
        </w:rPr>
        <w:tab/>
      </w:r>
      <w:r>
        <w:rPr>
          <w:i/>
        </w:rPr>
        <w:tab/>
      </w:r>
      <w:r>
        <w:rPr>
          <w:i/>
        </w:rPr>
        <w:tab/>
        <w:t>Source: China Telecomunication Corp.</w:t>
      </w:r>
    </w:p>
    <w:p w14:paraId="7B99DFBA" w14:textId="77777777" w:rsidR="00C831F5" w:rsidRDefault="00C831F5" w:rsidP="00C831F5">
      <w:pPr>
        <w:rPr>
          <w:color w:val="808080"/>
        </w:rPr>
      </w:pPr>
      <w:r>
        <w:rPr>
          <w:color w:val="808080"/>
        </w:rPr>
        <w:t>(Replaces C4-214196)</w:t>
      </w:r>
    </w:p>
    <w:p w14:paraId="065AEE8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DF269" w14:textId="20A699C5" w:rsidR="00C831F5" w:rsidRDefault="00C831F5" w:rsidP="00C831F5">
      <w:pPr>
        <w:rPr>
          <w:rFonts w:ascii="Arial" w:hAnsi="Arial" w:cs="Arial"/>
          <w:b/>
          <w:sz w:val="24"/>
        </w:rPr>
      </w:pPr>
      <w:r>
        <w:rPr>
          <w:rFonts w:ascii="Arial" w:hAnsi="Arial" w:cs="Arial"/>
          <w:b/>
          <w:color w:val="0000FF"/>
          <w:sz w:val="24"/>
        </w:rPr>
        <w:t>C4-214749</w:t>
      </w:r>
      <w:r>
        <w:rPr>
          <w:rFonts w:ascii="Arial" w:hAnsi="Arial" w:cs="Arial"/>
          <w:b/>
          <w:color w:val="0000FF"/>
          <w:sz w:val="24"/>
        </w:rPr>
        <w:tab/>
      </w:r>
      <w:r>
        <w:rPr>
          <w:rFonts w:ascii="Arial" w:hAnsi="Arial" w:cs="Arial"/>
          <w:b/>
          <w:sz w:val="24"/>
        </w:rPr>
        <w:t>3GPP TR 29.829 v1.1.0</w:t>
      </w:r>
    </w:p>
    <w:p w14:paraId="64142134" w14:textId="77777777" w:rsidR="00C831F5" w:rsidRDefault="00C831F5" w:rsidP="00C831F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29.829 v1.1.0</w:t>
      </w:r>
      <w:r>
        <w:rPr>
          <w:i/>
        </w:rPr>
        <w:br/>
      </w:r>
      <w:r>
        <w:rPr>
          <w:i/>
        </w:rPr>
        <w:tab/>
      </w:r>
      <w:r>
        <w:rPr>
          <w:i/>
        </w:rPr>
        <w:tab/>
      </w:r>
      <w:r>
        <w:rPr>
          <w:i/>
        </w:rPr>
        <w:tab/>
      </w:r>
      <w:r>
        <w:rPr>
          <w:i/>
        </w:rPr>
        <w:tab/>
      </w:r>
      <w:r>
        <w:rPr>
          <w:i/>
        </w:rPr>
        <w:tab/>
        <w:t>Source: China Telecom</w:t>
      </w:r>
    </w:p>
    <w:p w14:paraId="44EC7A2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B8156" w14:textId="77777777" w:rsidR="00C831F5" w:rsidRDefault="00C831F5" w:rsidP="00C831F5">
      <w:pPr>
        <w:pStyle w:val="Heading4"/>
      </w:pPr>
      <w:bookmarkStart w:id="28" w:name="_Toc81397611"/>
      <w:r>
        <w:t>6.1.6</w:t>
      </w:r>
      <w:r>
        <w:tab/>
        <w:t>Study on restoration of profiles related to UDR [FS_ReP_UDR]</w:t>
      </w:r>
      <w:bookmarkEnd w:id="28"/>
    </w:p>
    <w:p w14:paraId="3265D2D7" w14:textId="57B8E45C" w:rsidR="00C831F5" w:rsidRDefault="00C831F5" w:rsidP="00C831F5">
      <w:pPr>
        <w:rPr>
          <w:rFonts w:ascii="Arial" w:hAnsi="Arial" w:cs="Arial"/>
          <w:b/>
          <w:sz w:val="24"/>
        </w:rPr>
      </w:pPr>
      <w:r>
        <w:rPr>
          <w:rFonts w:ascii="Arial" w:hAnsi="Arial" w:cs="Arial"/>
          <w:b/>
          <w:color w:val="0000FF"/>
          <w:sz w:val="24"/>
        </w:rPr>
        <w:t>C4-214282</w:t>
      </w:r>
      <w:r>
        <w:rPr>
          <w:rFonts w:ascii="Arial" w:hAnsi="Arial" w:cs="Arial"/>
          <w:b/>
          <w:color w:val="0000FF"/>
          <w:sz w:val="24"/>
        </w:rPr>
        <w:tab/>
      </w:r>
      <w:r>
        <w:rPr>
          <w:rFonts w:ascii="Arial" w:hAnsi="Arial" w:cs="Arial"/>
          <w:b/>
          <w:sz w:val="24"/>
        </w:rPr>
        <w:t>Conclusion for Key Issue #6</w:t>
      </w:r>
    </w:p>
    <w:p w14:paraId="452AA30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v0.4.0</w:t>
      </w:r>
      <w:r>
        <w:rPr>
          <w:i/>
        </w:rPr>
        <w:br/>
      </w:r>
      <w:r>
        <w:rPr>
          <w:i/>
        </w:rPr>
        <w:tab/>
      </w:r>
      <w:r>
        <w:rPr>
          <w:i/>
        </w:rPr>
        <w:tab/>
      </w:r>
      <w:r>
        <w:rPr>
          <w:i/>
        </w:rPr>
        <w:tab/>
      </w:r>
      <w:r>
        <w:rPr>
          <w:i/>
        </w:rPr>
        <w:tab/>
      </w:r>
      <w:r>
        <w:rPr>
          <w:i/>
        </w:rPr>
        <w:tab/>
        <w:t>Source: Nokia, Nokia Shanghai Bell</w:t>
      </w:r>
    </w:p>
    <w:p w14:paraId="472625D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D79CE" w14:textId="2A97DB43" w:rsidR="00C831F5" w:rsidRDefault="00C831F5" w:rsidP="00C831F5">
      <w:pPr>
        <w:rPr>
          <w:rFonts w:ascii="Arial" w:hAnsi="Arial" w:cs="Arial"/>
          <w:b/>
          <w:sz w:val="24"/>
        </w:rPr>
      </w:pPr>
      <w:r>
        <w:rPr>
          <w:rFonts w:ascii="Arial" w:hAnsi="Arial" w:cs="Arial"/>
          <w:b/>
          <w:color w:val="0000FF"/>
          <w:sz w:val="24"/>
        </w:rPr>
        <w:t>C4-214378</w:t>
      </w:r>
      <w:r>
        <w:rPr>
          <w:rFonts w:ascii="Arial" w:hAnsi="Arial" w:cs="Arial"/>
          <w:b/>
          <w:color w:val="0000FF"/>
          <w:sz w:val="24"/>
        </w:rPr>
        <w:tab/>
      </w:r>
      <w:r>
        <w:rPr>
          <w:rFonts w:ascii="Arial" w:hAnsi="Arial" w:cs="Arial"/>
          <w:b/>
          <w:sz w:val="24"/>
        </w:rPr>
        <w:t>Solution proposal for UDR Restoration</w:t>
      </w:r>
    </w:p>
    <w:p w14:paraId="7C609F4B"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v0.4.0</w:t>
      </w:r>
      <w:r>
        <w:rPr>
          <w:i/>
        </w:rPr>
        <w:br/>
      </w:r>
      <w:r>
        <w:rPr>
          <w:i/>
        </w:rPr>
        <w:tab/>
      </w:r>
      <w:r>
        <w:rPr>
          <w:i/>
        </w:rPr>
        <w:tab/>
      </w:r>
      <w:r>
        <w:rPr>
          <w:i/>
        </w:rPr>
        <w:tab/>
      </w:r>
      <w:r>
        <w:rPr>
          <w:i/>
        </w:rPr>
        <w:tab/>
      </w:r>
      <w:r>
        <w:rPr>
          <w:i/>
        </w:rPr>
        <w:tab/>
        <w:t>Source: Ericsson</w:t>
      </w:r>
    </w:p>
    <w:p w14:paraId="18E864D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C4-214673</w:t>
      </w:r>
      <w:r>
        <w:rPr>
          <w:color w:val="993300"/>
          <w:u w:val="single"/>
        </w:rPr>
        <w:t>.</w:t>
      </w:r>
    </w:p>
    <w:p w14:paraId="1EC3500A" w14:textId="46FC34BC" w:rsidR="00C831F5" w:rsidRDefault="00C831F5" w:rsidP="00C831F5">
      <w:pPr>
        <w:rPr>
          <w:rFonts w:ascii="Arial" w:hAnsi="Arial" w:cs="Arial"/>
          <w:b/>
          <w:sz w:val="24"/>
        </w:rPr>
      </w:pPr>
      <w:r>
        <w:rPr>
          <w:rFonts w:ascii="Arial" w:hAnsi="Arial" w:cs="Arial"/>
          <w:b/>
          <w:color w:val="0000FF"/>
          <w:sz w:val="24"/>
        </w:rPr>
        <w:t>C4-214379</w:t>
      </w:r>
      <w:r>
        <w:rPr>
          <w:rFonts w:ascii="Arial" w:hAnsi="Arial" w:cs="Arial"/>
          <w:b/>
          <w:color w:val="0000FF"/>
          <w:sz w:val="24"/>
        </w:rPr>
        <w:tab/>
      </w:r>
      <w:r>
        <w:rPr>
          <w:rFonts w:ascii="Arial" w:hAnsi="Arial" w:cs="Arial"/>
          <w:b/>
          <w:sz w:val="24"/>
        </w:rPr>
        <w:t>Evaluation of Solutions for UDR Restoration</w:t>
      </w:r>
    </w:p>
    <w:p w14:paraId="44413273"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v0.4.0</w:t>
      </w:r>
      <w:r>
        <w:rPr>
          <w:i/>
        </w:rPr>
        <w:br/>
      </w:r>
      <w:r>
        <w:rPr>
          <w:i/>
        </w:rPr>
        <w:tab/>
      </w:r>
      <w:r>
        <w:rPr>
          <w:i/>
        </w:rPr>
        <w:tab/>
      </w:r>
      <w:r>
        <w:rPr>
          <w:i/>
        </w:rPr>
        <w:tab/>
      </w:r>
      <w:r>
        <w:rPr>
          <w:i/>
        </w:rPr>
        <w:tab/>
      </w:r>
      <w:r>
        <w:rPr>
          <w:i/>
        </w:rPr>
        <w:tab/>
        <w:t>Source: Ericsson</w:t>
      </w:r>
    </w:p>
    <w:p w14:paraId="5CC11C8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C4-214850</w:t>
      </w:r>
      <w:r>
        <w:rPr>
          <w:color w:val="993300"/>
          <w:u w:val="single"/>
        </w:rPr>
        <w:t>.</w:t>
      </w:r>
    </w:p>
    <w:p w14:paraId="547FD90D" w14:textId="615E4D6C" w:rsidR="00C831F5" w:rsidRDefault="00C831F5" w:rsidP="00C831F5">
      <w:pPr>
        <w:rPr>
          <w:rFonts w:ascii="Arial" w:hAnsi="Arial" w:cs="Arial"/>
          <w:b/>
          <w:sz w:val="24"/>
        </w:rPr>
      </w:pPr>
      <w:r>
        <w:rPr>
          <w:rFonts w:ascii="Arial" w:hAnsi="Arial" w:cs="Arial"/>
          <w:b/>
          <w:color w:val="0000FF"/>
          <w:sz w:val="24"/>
        </w:rPr>
        <w:t>C4-214472</w:t>
      </w:r>
      <w:r>
        <w:rPr>
          <w:rFonts w:ascii="Arial" w:hAnsi="Arial" w:cs="Arial"/>
          <w:b/>
          <w:color w:val="0000FF"/>
          <w:sz w:val="24"/>
        </w:rPr>
        <w:tab/>
      </w:r>
      <w:r>
        <w:rPr>
          <w:rFonts w:ascii="Arial" w:hAnsi="Arial" w:cs="Arial"/>
          <w:b/>
          <w:sz w:val="24"/>
        </w:rPr>
        <w:t>Workplan for FS_ReP_UDR</w:t>
      </w:r>
    </w:p>
    <w:p w14:paraId="095FADB8"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w:t>
      </w:r>
    </w:p>
    <w:p w14:paraId="7CB7B3D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D19AC" w14:textId="615D02A1" w:rsidR="00C831F5" w:rsidRDefault="00C831F5" w:rsidP="00C831F5">
      <w:pPr>
        <w:rPr>
          <w:rFonts w:ascii="Arial" w:hAnsi="Arial" w:cs="Arial"/>
          <w:b/>
          <w:sz w:val="24"/>
        </w:rPr>
      </w:pPr>
      <w:r>
        <w:rPr>
          <w:rFonts w:ascii="Arial" w:hAnsi="Arial" w:cs="Arial"/>
          <w:b/>
          <w:color w:val="0000FF"/>
          <w:sz w:val="24"/>
        </w:rPr>
        <w:t>C4-214473</w:t>
      </w:r>
      <w:r>
        <w:rPr>
          <w:rFonts w:ascii="Arial" w:hAnsi="Arial" w:cs="Arial"/>
          <w:b/>
          <w:color w:val="0000FF"/>
          <w:sz w:val="24"/>
        </w:rPr>
        <w:tab/>
      </w:r>
      <w:r>
        <w:rPr>
          <w:rFonts w:ascii="Arial" w:hAnsi="Arial" w:cs="Arial"/>
          <w:b/>
          <w:sz w:val="24"/>
        </w:rPr>
        <w:t>Pseudo-CR on Evaluation and Conclusion for FS_ReP_UDR</w:t>
      </w:r>
    </w:p>
    <w:p w14:paraId="0D381CAD"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v0.4.0</w:t>
      </w:r>
      <w:r>
        <w:rPr>
          <w:i/>
        </w:rPr>
        <w:br/>
      </w:r>
      <w:r>
        <w:rPr>
          <w:i/>
        </w:rPr>
        <w:tab/>
      </w:r>
      <w:r>
        <w:rPr>
          <w:i/>
        </w:rPr>
        <w:tab/>
      </w:r>
      <w:r>
        <w:rPr>
          <w:i/>
        </w:rPr>
        <w:tab/>
      </w:r>
      <w:r>
        <w:rPr>
          <w:i/>
        </w:rPr>
        <w:tab/>
      </w:r>
      <w:r>
        <w:rPr>
          <w:i/>
        </w:rPr>
        <w:tab/>
        <w:t>Source: NTT DOCOMO</w:t>
      </w:r>
    </w:p>
    <w:p w14:paraId="13C4FABB"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C4-214726</w:t>
      </w:r>
      <w:r>
        <w:rPr>
          <w:color w:val="993300"/>
          <w:u w:val="single"/>
        </w:rPr>
        <w:t>.</w:t>
      </w:r>
    </w:p>
    <w:p w14:paraId="483ACF9A" w14:textId="334917A0" w:rsidR="00C831F5" w:rsidRDefault="00C831F5" w:rsidP="00C831F5">
      <w:pPr>
        <w:rPr>
          <w:rFonts w:ascii="Arial" w:hAnsi="Arial" w:cs="Arial"/>
          <w:b/>
          <w:sz w:val="24"/>
        </w:rPr>
      </w:pPr>
      <w:r>
        <w:rPr>
          <w:rFonts w:ascii="Arial" w:hAnsi="Arial" w:cs="Arial"/>
          <w:b/>
          <w:color w:val="0000FF"/>
          <w:sz w:val="24"/>
        </w:rPr>
        <w:t>C4-214673</w:t>
      </w:r>
      <w:r>
        <w:rPr>
          <w:rFonts w:ascii="Arial" w:hAnsi="Arial" w:cs="Arial"/>
          <w:b/>
          <w:color w:val="0000FF"/>
          <w:sz w:val="24"/>
        </w:rPr>
        <w:tab/>
      </w:r>
      <w:r>
        <w:rPr>
          <w:rFonts w:ascii="Arial" w:hAnsi="Arial" w:cs="Arial"/>
          <w:b/>
          <w:sz w:val="24"/>
        </w:rPr>
        <w:t>Solution proposal for UDR Restoration</w:t>
      </w:r>
    </w:p>
    <w:p w14:paraId="6146CAF8"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v0.4.0</w:t>
      </w:r>
      <w:r>
        <w:rPr>
          <w:i/>
        </w:rPr>
        <w:br/>
      </w:r>
      <w:r>
        <w:rPr>
          <w:i/>
        </w:rPr>
        <w:tab/>
      </w:r>
      <w:r>
        <w:rPr>
          <w:i/>
        </w:rPr>
        <w:tab/>
      </w:r>
      <w:r>
        <w:rPr>
          <w:i/>
        </w:rPr>
        <w:tab/>
      </w:r>
      <w:r>
        <w:rPr>
          <w:i/>
        </w:rPr>
        <w:tab/>
      </w:r>
      <w:r>
        <w:rPr>
          <w:i/>
        </w:rPr>
        <w:tab/>
        <w:t>Source: Ericsson</w:t>
      </w:r>
    </w:p>
    <w:p w14:paraId="424AD615" w14:textId="77777777" w:rsidR="00C831F5" w:rsidRDefault="00C831F5" w:rsidP="00C831F5">
      <w:pPr>
        <w:rPr>
          <w:color w:val="808080"/>
        </w:rPr>
      </w:pPr>
      <w:r>
        <w:rPr>
          <w:color w:val="808080"/>
        </w:rPr>
        <w:t>(Replaces C4-214378)</w:t>
      </w:r>
    </w:p>
    <w:p w14:paraId="38D9D83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C2D52" w14:textId="3C65CC9B" w:rsidR="00C831F5" w:rsidRDefault="00C831F5" w:rsidP="00C831F5">
      <w:pPr>
        <w:rPr>
          <w:rFonts w:ascii="Arial" w:hAnsi="Arial" w:cs="Arial"/>
          <w:b/>
          <w:sz w:val="24"/>
        </w:rPr>
      </w:pPr>
      <w:r>
        <w:rPr>
          <w:rFonts w:ascii="Arial" w:hAnsi="Arial" w:cs="Arial"/>
          <w:b/>
          <w:color w:val="0000FF"/>
          <w:sz w:val="24"/>
        </w:rPr>
        <w:t>C4-214726</w:t>
      </w:r>
      <w:r>
        <w:rPr>
          <w:rFonts w:ascii="Arial" w:hAnsi="Arial" w:cs="Arial"/>
          <w:b/>
          <w:color w:val="0000FF"/>
          <w:sz w:val="24"/>
        </w:rPr>
        <w:tab/>
      </w:r>
      <w:r>
        <w:rPr>
          <w:rFonts w:ascii="Arial" w:hAnsi="Arial" w:cs="Arial"/>
          <w:b/>
          <w:sz w:val="24"/>
        </w:rPr>
        <w:t>Pseudo-CR on Evaluation for FS_ReP_UDR</w:t>
      </w:r>
    </w:p>
    <w:p w14:paraId="44B737A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v0.4.0</w:t>
      </w:r>
      <w:r>
        <w:rPr>
          <w:i/>
        </w:rPr>
        <w:br/>
      </w:r>
      <w:r>
        <w:rPr>
          <w:i/>
        </w:rPr>
        <w:tab/>
      </w:r>
      <w:r>
        <w:rPr>
          <w:i/>
        </w:rPr>
        <w:tab/>
      </w:r>
      <w:r>
        <w:rPr>
          <w:i/>
        </w:rPr>
        <w:tab/>
      </w:r>
      <w:r>
        <w:rPr>
          <w:i/>
        </w:rPr>
        <w:tab/>
      </w:r>
      <w:r>
        <w:rPr>
          <w:i/>
        </w:rPr>
        <w:tab/>
        <w:t>Source: NTT DOCOMO</w:t>
      </w:r>
    </w:p>
    <w:p w14:paraId="6184E993" w14:textId="77777777" w:rsidR="00C831F5" w:rsidRDefault="00C831F5" w:rsidP="00C831F5">
      <w:pPr>
        <w:rPr>
          <w:color w:val="808080"/>
        </w:rPr>
      </w:pPr>
      <w:r>
        <w:rPr>
          <w:color w:val="808080"/>
        </w:rPr>
        <w:t>(Replaces C4-214473)</w:t>
      </w:r>
    </w:p>
    <w:p w14:paraId="0521A0A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71E8B" w14:textId="7FF167E4" w:rsidR="00C831F5" w:rsidRDefault="00C831F5" w:rsidP="00C831F5">
      <w:pPr>
        <w:rPr>
          <w:rFonts w:ascii="Arial" w:hAnsi="Arial" w:cs="Arial"/>
          <w:b/>
          <w:sz w:val="24"/>
        </w:rPr>
      </w:pPr>
      <w:r>
        <w:rPr>
          <w:rFonts w:ascii="Arial" w:hAnsi="Arial" w:cs="Arial"/>
          <w:b/>
          <w:color w:val="0000FF"/>
          <w:sz w:val="24"/>
        </w:rPr>
        <w:t>C4-214750</w:t>
      </w:r>
      <w:r>
        <w:rPr>
          <w:rFonts w:ascii="Arial" w:hAnsi="Arial" w:cs="Arial"/>
          <w:b/>
          <w:color w:val="0000FF"/>
          <w:sz w:val="24"/>
        </w:rPr>
        <w:tab/>
      </w:r>
      <w:r>
        <w:rPr>
          <w:rFonts w:ascii="Arial" w:hAnsi="Arial" w:cs="Arial"/>
          <w:b/>
          <w:sz w:val="24"/>
        </w:rPr>
        <w:t>3GPP TR 29.821 v0.5.0</w:t>
      </w:r>
    </w:p>
    <w:p w14:paraId="65679123" w14:textId="77777777" w:rsidR="00C831F5" w:rsidRDefault="00C831F5" w:rsidP="00C831F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29.821 v0.5.0</w:t>
      </w:r>
      <w:r>
        <w:rPr>
          <w:i/>
        </w:rPr>
        <w:br/>
      </w:r>
      <w:r>
        <w:rPr>
          <w:i/>
        </w:rPr>
        <w:tab/>
      </w:r>
      <w:r>
        <w:rPr>
          <w:i/>
        </w:rPr>
        <w:tab/>
      </w:r>
      <w:r>
        <w:rPr>
          <w:i/>
        </w:rPr>
        <w:tab/>
      </w:r>
      <w:r>
        <w:rPr>
          <w:i/>
        </w:rPr>
        <w:tab/>
      </w:r>
      <w:r>
        <w:rPr>
          <w:i/>
        </w:rPr>
        <w:tab/>
        <w:t>Source: NTT DOCOMO</w:t>
      </w:r>
    </w:p>
    <w:p w14:paraId="0B85582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BA131" w14:textId="246555E7" w:rsidR="00C831F5" w:rsidRDefault="00C831F5" w:rsidP="00C831F5">
      <w:pPr>
        <w:rPr>
          <w:rFonts w:ascii="Arial" w:hAnsi="Arial" w:cs="Arial"/>
          <w:b/>
          <w:sz w:val="24"/>
        </w:rPr>
      </w:pPr>
      <w:r>
        <w:rPr>
          <w:rFonts w:ascii="Arial" w:hAnsi="Arial" w:cs="Arial"/>
          <w:b/>
          <w:color w:val="0000FF"/>
          <w:sz w:val="24"/>
        </w:rPr>
        <w:t>C4-214850</w:t>
      </w:r>
      <w:r>
        <w:rPr>
          <w:rFonts w:ascii="Arial" w:hAnsi="Arial" w:cs="Arial"/>
          <w:b/>
          <w:color w:val="0000FF"/>
          <w:sz w:val="24"/>
        </w:rPr>
        <w:tab/>
      </w:r>
      <w:r>
        <w:rPr>
          <w:rFonts w:ascii="Arial" w:hAnsi="Arial" w:cs="Arial"/>
          <w:b/>
          <w:sz w:val="24"/>
        </w:rPr>
        <w:t>Evaluation of Solutions for UDR Restoration</w:t>
      </w:r>
    </w:p>
    <w:p w14:paraId="4DE2344D"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v0.4.0</w:t>
      </w:r>
      <w:r>
        <w:rPr>
          <w:i/>
        </w:rPr>
        <w:br/>
      </w:r>
      <w:r>
        <w:rPr>
          <w:i/>
        </w:rPr>
        <w:tab/>
      </w:r>
      <w:r>
        <w:rPr>
          <w:i/>
        </w:rPr>
        <w:tab/>
      </w:r>
      <w:r>
        <w:rPr>
          <w:i/>
        </w:rPr>
        <w:tab/>
      </w:r>
      <w:r>
        <w:rPr>
          <w:i/>
        </w:rPr>
        <w:tab/>
      </w:r>
      <w:r>
        <w:rPr>
          <w:i/>
        </w:rPr>
        <w:tab/>
        <w:t>Source: Ericsson</w:t>
      </w:r>
    </w:p>
    <w:p w14:paraId="02C1BEDF" w14:textId="77777777" w:rsidR="00C831F5" w:rsidRDefault="00C831F5" w:rsidP="00C831F5">
      <w:pPr>
        <w:rPr>
          <w:color w:val="808080"/>
        </w:rPr>
      </w:pPr>
      <w:r>
        <w:rPr>
          <w:color w:val="808080"/>
        </w:rPr>
        <w:t>(Replaces C4-214379)</w:t>
      </w:r>
    </w:p>
    <w:p w14:paraId="10DA845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81DCB" w14:textId="77777777" w:rsidR="00C831F5" w:rsidRDefault="00C831F5" w:rsidP="00C831F5">
      <w:pPr>
        <w:pStyle w:val="Heading4"/>
      </w:pPr>
      <w:bookmarkStart w:id="29" w:name="_Toc81397612"/>
      <w:r>
        <w:t>6.1.7</w:t>
      </w:r>
      <w:r>
        <w:tab/>
        <w:t>CT aspects of Integration of GBA into SBA [GBA_5G]</w:t>
      </w:r>
      <w:bookmarkEnd w:id="29"/>
    </w:p>
    <w:p w14:paraId="5E9D49C5" w14:textId="21012880" w:rsidR="00C831F5" w:rsidRDefault="00C831F5" w:rsidP="00C831F5">
      <w:pPr>
        <w:rPr>
          <w:rFonts w:ascii="Arial" w:hAnsi="Arial" w:cs="Arial"/>
          <w:b/>
          <w:sz w:val="24"/>
        </w:rPr>
      </w:pPr>
      <w:r>
        <w:rPr>
          <w:rFonts w:ascii="Arial" w:hAnsi="Arial" w:cs="Arial"/>
          <w:b/>
          <w:color w:val="0000FF"/>
          <w:sz w:val="24"/>
        </w:rPr>
        <w:t>C4-214340</w:t>
      </w:r>
      <w:r>
        <w:rPr>
          <w:rFonts w:ascii="Arial" w:hAnsi="Arial" w:cs="Arial"/>
          <w:b/>
          <w:color w:val="0000FF"/>
          <w:sz w:val="24"/>
        </w:rPr>
        <w:tab/>
      </w:r>
      <w:r>
        <w:rPr>
          <w:rFonts w:ascii="Arial" w:hAnsi="Arial" w:cs="Arial"/>
          <w:b/>
          <w:sz w:val="24"/>
        </w:rPr>
        <w:t>Data Model of TS 29.309</w:t>
      </w:r>
    </w:p>
    <w:p w14:paraId="4713DAD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29.309 v0.2.0</w:t>
      </w:r>
      <w:r>
        <w:rPr>
          <w:i/>
        </w:rPr>
        <w:br/>
      </w:r>
      <w:r>
        <w:rPr>
          <w:i/>
        </w:rPr>
        <w:tab/>
      </w:r>
      <w:r>
        <w:rPr>
          <w:i/>
        </w:rPr>
        <w:tab/>
      </w:r>
      <w:r>
        <w:rPr>
          <w:i/>
        </w:rPr>
        <w:tab/>
      </w:r>
      <w:r>
        <w:rPr>
          <w:i/>
        </w:rPr>
        <w:tab/>
      </w:r>
      <w:r>
        <w:rPr>
          <w:i/>
        </w:rPr>
        <w:tab/>
        <w:t>Source: Ericsson</w:t>
      </w:r>
    </w:p>
    <w:p w14:paraId="3D12884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B7630" w14:textId="7269F39D" w:rsidR="00C831F5" w:rsidRDefault="00C831F5" w:rsidP="00C831F5">
      <w:pPr>
        <w:rPr>
          <w:rFonts w:ascii="Arial" w:hAnsi="Arial" w:cs="Arial"/>
          <w:b/>
          <w:sz w:val="24"/>
        </w:rPr>
      </w:pPr>
      <w:r>
        <w:rPr>
          <w:rFonts w:ascii="Arial" w:hAnsi="Arial" w:cs="Arial"/>
          <w:b/>
          <w:color w:val="0000FF"/>
          <w:sz w:val="24"/>
        </w:rPr>
        <w:t>C4-214341</w:t>
      </w:r>
      <w:r>
        <w:rPr>
          <w:rFonts w:ascii="Arial" w:hAnsi="Arial" w:cs="Arial"/>
          <w:b/>
          <w:color w:val="0000FF"/>
          <w:sz w:val="24"/>
        </w:rPr>
        <w:tab/>
      </w:r>
      <w:r>
        <w:rPr>
          <w:rFonts w:ascii="Arial" w:hAnsi="Arial" w:cs="Arial"/>
          <w:b/>
          <w:sz w:val="24"/>
        </w:rPr>
        <w:t>OpenAPI of TS 29.309</w:t>
      </w:r>
    </w:p>
    <w:p w14:paraId="0B1188B0"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29.309 v0.2.0</w:t>
      </w:r>
      <w:r>
        <w:rPr>
          <w:i/>
        </w:rPr>
        <w:br/>
      </w:r>
      <w:r>
        <w:rPr>
          <w:i/>
        </w:rPr>
        <w:tab/>
      </w:r>
      <w:r>
        <w:rPr>
          <w:i/>
        </w:rPr>
        <w:tab/>
      </w:r>
      <w:r>
        <w:rPr>
          <w:i/>
        </w:rPr>
        <w:tab/>
      </w:r>
      <w:r>
        <w:rPr>
          <w:i/>
        </w:rPr>
        <w:tab/>
      </w:r>
      <w:r>
        <w:rPr>
          <w:i/>
        </w:rPr>
        <w:tab/>
        <w:t>Source: Ericsson</w:t>
      </w:r>
    </w:p>
    <w:p w14:paraId="2728E3D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3D2E2" w14:textId="04338E2A" w:rsidR="00C831F5" w:rsidRDefault="00C831F5" w:rsidP="00C831F5">
      <w:pPr>
        <w:rPr>
          <w:rFonts w:ascii="Arial" w:hAnsi="Arial" w:cs="Arial"/>
          <w:b/>
          <w:sz w:val="24"/>
        </w:rPr>
      </w:pPr>
      <w:r>
        <w:rPr>
          <w:rFonts w:ascii="Arial" w:hAnsi="Arial" w:cs="Arial"/>
          <w:b/>
          <w:color w:val="0000FF"/>
          <w:sz w:val="24"/>
        </w:rPr>
        <w:t>C4-214357</w:t>
      </w:r>
      <w:r>
        <w:rPr>
          <w:rFonts w:ascii="Arial" w:hAnsi="Arial" w:cs="Arial"/>
          <w:b/>
          <w:color w:val="0000FF"/>
          <w:sz w:val="24"/>
        </w:rPr>
        <w:tab/>
      </w:r>
      <w:r>
        <w:rPr>
          <w:rFonts w:ascii="Arial" w:hAnsi="Arial" w:cs="Arial"/>
          <w:b/>
          <w:sz w:val="24"/>
        </w:rPr>
        <w:t>GBA BSF NF Type and Service Name</w:t>
      </w:r>
    </w:p>
    <w:p w14:paraId="2D2B5AF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CR-0567  Cat: B (Rel-17)</w:t>
      </w:r>
      <w:r>
        <w:rPr>
          <w:i/>
        </w:rPr>
        <w:br/>
      </w:r>
      <w:r>
        <w:rPr>
          <w:i/>
        </w:rPr>
        <w:br/>
      </w:r>
      <w:r>
        <w:rPr>
          <w:i/>
        </w:rPr>
        <w:tab/>
      </w:r>
      <w:r>
        <w:rPr>
          <w:i/>
        </w:rPr>
        <w:tab/>
      </w:r>
      <w:r>
        <w:rPr>
          <w:i/>
        </w:rPr>
        <w:tab/>
      </w:r>
      <w:r>
        <w:rPr>
          <w:i/>
        </w:rPr>
        <w:tab/>
      </w:r>
      <w:r>
        <w:rPr>
          <w:i/>
        </w:rPr>
        <w:tab/>
        <w:t>Source: Ericsson</w:t>
      </w:r>
    </w:p>
    <w:p w14:paraId="582109EF"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18A65" w14:textId="2BF2C112" w:rsidR="00C831F5" w:rsidRDefault="00C831F5" w:rsidP="00C831F5">
      <w:pPr>
        <w:rPr>
          <w:rFonts w:ascii="Arial" w:hAnsi="Arial" w:cs="Arial"/>
          <w:b/>
          <w:sz w:val="24"/>
        </w:rPr>
      </w:pPr>
      <w:r>
        <w:rPr>
          <w:rFonts w:ascii="Arial" w:hAnsi="Arial" w:cs="Arial"/>
          <w:b/>
          <w:color w:val="0000FF"/>
          <w:sz w:val="24"/>
        </w:rPr>
        <w:t>C4-214751</w:t>
      </w:r>
      <w:r>
        <w:rPr>
          <w:rFonts w:ascii="Arial" w:hAnsi="Arial" w:cs="Arial"/>
          <w:b/>
          <w:color w:val="0000FF"/>
          <w:sz w:val="24"/>
        </w:rPr>
        <w:tab/>
      </w:r>
      <w:r>
        <w:rPr>
          <w:rFonts w:ascii="Arial" w:hAnsi="Arial" w:cs="Arial"/>
          <w:b/>
          <w:sz w:val="24"/>
        </w:rPr>
        <w:t>3GPP TS 29.309 v0.3.0</w:t>
      </w:r>
    </w:p>
    <w:p w14:paraId="2023176E" w14:textId="77777777" w:rsidR="00C831F5" w:rsidRDefault="00C831F5" w:rsidP="00C831F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29.309 v0.3.0</w:t>
      </w:r>
      <w:r>
        <w:rPr>
          <w:i/>
        </w:rPr>
        <w:br/>
      </w:r>
      <w:r>
        <w:rPr>
          <w:i/>
        </w:rPr>
        <w:tab/>
      </w:r>
      <w:r>
        <w:rPr>
          <w:i/>
        </w:rPr>
        <w:tab/>
      </w:r>
      <w:r>
        <w:rPr>
          <w:i/>
        </w:rPr>
        <w:tab/>
      </w:r>
      <w:r>
        <w:rPr>
          <w:i/>
        </w:rPr>
        <w:tab/>
      </w:r>
      <w:r>
        <w:rPr>
          <w:i/>
        </w:rPr>
        <w:tab/>
        <w:t>Source: Ericsson</w:t>
      </w:r>
    </w:p>
    <w:p w14:paraId="61F5207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760FD" w14:textId="77777777" w:rsidR="00C831F5" w:rsidRDefault="00C831F5" w:rsidP="00C831F5">
      <w:pPr>
        <w:pStyle w:val="Heading4"/>
      </w:pPr>
      <w:bookmarkStart w:id="30" w:name="_Toc81397613"/>
      <w:r>
        <w:t>6.1.8</w:t>
      </w:r>
      <w:r>
        <w:tab/>
        <w:t>Enhancement of Network Slicing Phase 2 [eNS_Ph2]</w:t>
      </w:r>
      <w:bookmarkEnd w:id="30"/>
    </w:p>
    <w:p w14:paraId="1AE59C0B" w14:textId="26C17963" w:rsidR="00C831F5" w:rsidRDefault="00C831F5" w:rsidP="00C831F5">
      <w:pPr>
        <w:rPr>
          <w:rFonts w:ascii="Arial" w:hAnsi="Arial" w:cs="Arial"/>
          <w:b/>
          <w:sz w:val="24"/>
        </w:rPr>
      </w:pPr>
      <w:r>
        <w:rPr>
          <w:rFonts w:ascii="Arial" w:hAnsi="Arial" w:cs="Arial"/>
          <w:b/>
          <w:color w:val="0000FF"/>
          <w:sz w:val="24"/>
        </w:rPr>
        <w:t>C4-214068</w:t>
      </w:r>
      <w:r>
        <w:rPr>
          <w:rFonts w:ascii="Arial" w:hAnsi="Arial" w:cs="Arial"/>
          <w:b/>
          <w:color w:val="0000FF"/>
          <w:sz w:val="24"/>
        </w:rPr>
        <w:tab/>
      </w:r>
      <w:r>
        <w:rPr>
          <w:rFonts w:ascii="Arial" w:hAnsi="Arial" w:cs="Arial"/>
          <w:b/>
          <w:sz w:val="24"/>
        </w:rPr>
        <w:t>Nnsacf_SliceEventExposure – data types definition</w:t>
      </w:r>
    </w:p>
    <w:p w14:paraId="337AF3FC"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Huawei</w:t>
      </w:r>
    </w:p>
    <w:p w14:paraId="31D11AD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C4-214645</w:t>
      </w:r>
      <w:r>
        <w:rPr>
          <w:color w:val="993300"/>
          <w:u w:val="single"/>
        </w:rPr>
        <w:t>.</w:t>
      </w:r>
    </w:p>
    <w:p w14:paraId="675A7FB6" w14:textId="2200E809" w:rsidR="00C831F5" w:rsidRDefault="00C831F5" w:rsidP="00C831F5">
      <w:pPr>
        <w:rPr>
          <w:rFonts w:ascii="Arial" w:hAnsi="Arial" w:cs="Arial"/>
          <w:b/>
          <w:sz w:val="24"/>
        </w:rPr>
      </w:pPr>
      <w:r>
        <w:rPr>
          <w:rFonts w:ascii="Arial" w:hAnsi="Arial" w:cs="Arial"/>
          <w:b/>
          <w:color w:val="0000FF"/>
          <w:sz w:val="24"/>
        </w:rPr>
        <w:t>C4-214069</w:t>
      </w:r>
      <w:r>
        <w:rPr>
          <w:rFonts w:ascii="Arial" w:hAnsi="Arial" w:cs="Arial"/>
          <w:b/>
          <w:color w:val="0000FF"/>
          <w:sz w:val="24"/>
        </w:rPr>
        <w:tab/>
      </w:r>
      <w:r>
        <w:rPr>
          <w:rFonts w:ascii="Arial" w:hAnsi="Arial" w:cs="Arial"/>
          <w:b/>
          <w:sz w:val="24"/>
        </w:rPr>
        <w:t>Nnsacf_SliceEventExposure – OpenAPI definition</w:t>
      </w:r>
    </w:p>
    <w:p w14:paraId="05944742"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Huawei</w:t>
      </w:r>
    </w:p>
    <w:p w14:paraId="6032640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C4-214646</w:t>
      </w:r>
      <w:r>
        <w:rPr>
          <w:color w:val="993300"/>
          <w:u w:val="single"/>
        </w:rPr>
        <w:t>.</w:t>
      </w:r>
    </w:p>
    <w:p w14:paraId="17D278B7" w14:textId="7E0A5F86" w:rsidR="00C831F5" w:rsidRDefault="00C831F5" w:rsidP="00C831F5">
      <w:pPr>
        <w:rPr>
          <w:rFonts w:ascii="Arial" w:hAnsi="Arial" w:cs="Arial"/>
          <w:b/>
          <w:sz w:val="24"/>
        </w:rPr>
      </w:pPr>
      <w:r>
        <w:rPr>
          <w:rFonts w:ascii="Arial" w:hAnsi="Arial" w:cs="Arial"/>
          <w:b/>
          <w:color w:val="0000FF"/>
          <w:sz w:val="24"/>
        </w:rPr>
        <w:t>C4-214070</w:t>
      </w:r>
      <w:r>
        <w:rPr>
          <w:rFonts w:ascii="Arial" w:hAnsi="Arial" w:cs="Arial"/>
          <w:b/>
          <w:color w:val="0000FF"/>
          <w:sz w:val="24"/>
        </w:rPr>
        <w:tab/>
      </w:r>
      <w:r>
        <w:rPr>
          <w:rFonts w:ascii="Arial" w:hAnsi="Arial" w:cs="Arial"/>
          <w:b/>
          <w:sz w:val="24"/>
        </w:rPr>
        <w:t>Nnsacf_SliceEventExposure – subscription modify</w:t>
      </w:r>
    </w:p>
    <w:p w14:paraId="7DF423A3"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Huawei</w:t>
      </w:r>
    </w:p>
    <w:p w14:paraId="6DE3038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C4-214647</w:t>
      </w:r>
      <w:r>
        <w:rPr>
          <w:color w:val="993300"/>
          <w:u w:val="single"/>
        </w:rPr>
        <w:t>.</w:t>
      </w:r>
    </w:p>
    <w:p w14:paraId="6EFF9DB9" w14:textId="72A41DBB" w:rsidR="00C831F5" w:rsidRDefault="00C831F5" w:rsidP="00C831F5">
      <w:pPr>
        <w:rPr>
          <w:rFonts w:ascii="Arial" w:hAnsi="Arial" w:cs="Arial"/>
          <w:b/>
          <w:sz w:val="24"/>
        </w:rPr>
      </w:pPr>
      <w:r>
        <w:rPr>
          <w:rFonts w:ascii="Arial" w:hAnsi="Arial" w:cs="Arial"/>
          <w:b/>
          <w:color w:val="0000FF"/>
          <w:sz w:val="24"/>
        </w:rPr>
        <w:t>C4-214071</w:t>
      </w:r>
      <w:r>
        <w:rPr>
          <w:rFonts w:ascii="Arial" w:hAnsi="Arial" w:cs="Arial"/>
          <w:b/>
          <w:color w:val="0000FF"/>
          <w:sz w:val="24"/>
        </w:rPr>
        <w:tab/>
      </w:r>
      <w:r>
        <w:rPr>
          <w:rFonts w:ascii="Arial" w:hAnsi="Arial" w:cs="Arial"/>
          <w:b/>
          <w:sz w:val="24"/>
        </w:rPr>
        <w:t>Introduction of Nnsacf_SliceStatus service</w:t>
      </w:r>
    </w:p>
    <w:p w14:paraId="26549A5C"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Huawei</w:t>
      </w:r>
    </w:p>
    <w:p w14:paraId="1A3E2B5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158C97" w14:textId="78A89848" w:rsidR="00C831F5" w:rsidRDefault="00C831F5" w:rsidP="00C831F5">
      <w:pPr>
        <w:rPr>
          <w:rFonts w:ascii="Arial" w:hAnsi="Arial" w:cs="Arial"/>
          <w:b/>
          <w:sz w:val="24"/>
        </w:rPr>
      </w:pPr>
      <w:r>
        <w:rPr>
          <w:rFonts w:ascii="Arial" w:hAnsi="Arial" w:cs="Arial"/>
          <w:b/>
          <w:color w:val="0000FF"/>
          <w:sz w:val="24"/>
        </w:rPr>
        <w:t>C4-214072</w:t>
      </w:r>
      <w:r>
        <w:rPr>
          <w:rFonts w:ascii="Arial" w:hAnsi="Arial" w:cs="Arial"/>
          <w:b/>
          <w:color w:val="0000FF"/>
          <w:sz w:val="24"/>
        </w:rPr>
        <w:tab/>
      </w:r>
      <w:r>
        <w:rPr>
          <w:rFonts w:ascii="Arial" w:hAnsi="Arial" w:cs="Arial"/>
          <w:b/>
          <w:sz w:val="24"/>
        </w:rPr>
        <w:t>Nnsacf_SliceStatus - Service and Procedure description</w:t>
      </w:r>
    </w:p>
    <w:p w14:paraId="4BB27191"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Huawei</w:t>
      </w:r>
    </w:p>
    <w:p w14:paraId="0D8870A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70115" w14:textId="431FE8D3" w:rsidR="00C831F5" w:rsidRDefault="00C831F5" w:rsidP="00C831F5">
      <w:pPr>
        <w:rPr>
          <w:rFonts w:ascii="Arial" w:hAnsi="Arial" w:cs="Arial"/>
          <w:b/>
          <w:sz w:val="24"/>
        </w:rPr>
      </w:pPr>
      <w:r>
        <w:rPr>
          <w:rFonts w:ascii="Arial" w:hAnsi="Arial" w:cs="Arial"/>
          <w:b/>
          <w:color w:val="0000FF"/>
          <w:sz w:val="24"/>
        </w:rPr>
        <w:t>C4-214092</w:t>
      </w:r>
      <w:r>
        <w:rPr>
          <w:rFonts w:ascii="Arial" w:hAnsi="Arial" w:cs="Arial"/>
          <w:b/>
          <w:color w:val="0000FF"/>
          <w:sz w:val="24"/>
        </w:rPr>
        <w:tab/>
      </w:r>
      <w:r>
        <w:rPr>
          <w:rFonts w:ascii="Arial" w:hAnsi="Arial" w:cs="Arial"/>
          <w:b/>
          <w:sz w:val="24"/>
        </w:rPr>
        <w:t>Work Plan for eNS_Ph2 in CT4#105e</w:t>
      </w:r>
    </w:p>
    <w:p w14:paraId="29855916"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3B14498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3C48A" w14:textId="0752EF67" w:rsidR="00C831F5" w:rsidRDefault="00C831F5" w:rsidP="00C831F5">
      <w:pPr>
        <w:rPr>
          <w:rFonts w:ascii="Arial" w:hAnsi="Arial" w:cs="Arial"/>
          <w:b/>
          <w:sz w:val="24"/>
        </w:rPr>
      </w:pPr>
      <w:r>
        <w:rPr>
          <w:rFonts w:ascii="Arial" w:hAnsi="Arial" w:cs="Arial"/>
          <w:b/>
          <w:color w:val="0000FF"/>
          <w:sz w:val="24"/>
        </w:rPr>
        <w:t>C4-214093</w:t>
      </w:r>
      <w:r>
        <w:rPr>
          <w:rFonts w:ascii="Arial" w:hAnsi="Arial" w:cs="Arial"/>
          <w:b/>
          <w:color w:val="0000FF"/>
          <w:sz w:val="24"/>
        </w:rPr>
        <w:tab/>
      </w:r>
      <w:r>
        <w:rPr>
          <w:rFonts w:ascii="Arial" w:hAnsi="Arial" w:cs="Arial"/>
          <w:b/>
          <w:sz w:val="24"/>
        </w:rPr>
        <w:t>Common Data Type - NsacfCapability</w:t>
      </w:r>
    </w:p>
    <w:p w14:paraId="22CE8DA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CR-0288  Cat: B (Rel-17)</w:t>
      </w:r>
      <w:r>
        <w:rPr>
          <w:i/>
        </w:rPr>
        <w:br/>
      </w:r>
      <w:r>
        <w:rPr>
          <w:i/>
        </w:rPr>
        <w:lastRenderedPageBreak/>
        <w:br/>
      </w:r>
      <w:r>
        <w:rPr>
          <w:i/>
        </w:rPr>
        <w:tab/>
      </w:r>
      <w:r>
        <w:rPr>
          <w:i/>
        </w:rPr>
        <w:tab/>
      </w:r>
      <w:r>
        <w:rPr>
          <w:i/>
        </w:rPr>
        <w:tab/>
      </w:r>
      <w:r>
        <w:rPr>
          <w:i/>
        </w:rPr>
        <w:tab/>
      </w:r>
      <w:r>
        <w:rPr>
          <w:i/>
        </w:rPr>
        <w:tab/>
        <w:t>Source: ZTE / Hannah</w:t>
      </w:r>
    </w:p>
    <w:p w14:paraId="7FF52D3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B6F54C" w14:textId="0E0D82E8" w:rsidR="00C831F5" w:rsidRDefault="00C831F5" w:rsidP="00C831F5">
      <w:pPr>
        <w:rPr>
          <w:rFonts w:ascii="Arial" w:hAnsi="Arial" w:cs="Arial"/>
          <w:b/>
          <w:sz w:val="24"/>
        </w:rPr>
      </w:pPr>
      <w:r>
        <w:rPr>
          <w:rFonts w:ascii="Arial" w:hAnsi="Arial" w:cs="Arial"/>
          <w:b/>
          <w:color w:val="0000FF"/>
          <w:sz w:val="24"/>
        </w:rPr>
        <w:t>C4-214094</w:t>
      </w:r>
      <w:r>
        <w:rPr>
          <w:rFonts w:ascii="Arial" w:hAnsi="Arial" w:cs="Arial"/>
          <w:b/>
          <w:color w:val="0000FF"/>
          <w:sz w:val="24"/>
        </w:rPr>
        <w:tab/>
      </w:r>
      <w:r>
        <w:rPr>
          <w:rFonts w:ascii="Arial" w:hAnsi="Arial" w:cs="Arial"/>
          <w:b/>
          <w:sz w:val="24"/>
        </w:rPr>
        <w:t>NSACF Profile</w:t>
      </w:r>
    </w:p>
    <w:p w14:paraId="638800E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CR-0541  Cat: B (Rel-17)</w:t>
      </w:r>
      <w:r>
        <w:rPr>
          <w:i/>
        </w:rPr>
        <w:br/>
      </w:r>
      <w:r>
        <w:rPr>
          <w:i/>
        </w:rPr>
        <w:br/>
      </w:r>
      <w:r>
        <w:rPr>
          <w:i/>
        </w:rPr>
        <w:tab/>
      </w:r>
      <w:r>
        <w:rPr>
          <w:i/>
        </w:rPr>
        <w:tab/>
      </w:r>
      <w:r>
        <w:rPr>
          <w:i/>
        </w:rPr>
        <w:tab/>
      </w:r>
      <w:r>
        <w:rPr>
          <w:i/>
        </w:rPr>
        <w:tab/>
      </w:r>
      <w:r>
        <w:rPr>
          <w:i/>
        </w:rPr>
        <w:tab/>
        <w:t>Source: ZTE / Hannah</w:t>
      </w:r>
    </w:p>
    <w:p w14:paraId="3AFF014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C4-214607</w:t>
      </w:r>
      <w:r>
        <w:rPr>
          <w:color w:val="993300"/>
          <w:u w:val="single"/>
        </w:rPr>
        <w:t>.</w:t>
      </w:r>
    </w:p>
    <w:p w14:paraId="3763C41E" w14:textId="07C42CA7" w:rsidR="00C831F5" w:rsidRDefault="00C831F5" w:rsidP="00C831F5">
      <w:pPr>
        <w:rPr>
          <w:rFonts w:ascii="Arial" w:hAnsi="Arial" w:cs="Arial"/>
          <w:b/>
          <w:sz w:val="24"/>
        </w:rPr>
      </w:pPr>
      <w:r>
        <w:rPr>
          <w:rFonts w:ascii="Arial" w:hAnsi="Arial" w:cs="Arial"/>
          <w:b/>
          <w:color w:val="0000FF"/>
          <w:sz w:val="24"/>
        </w:rPr>
        <w:t>C4-214095</w:t>
      </w:r>
      <w:r>
        <w:rPr>
          <w:rFonts w:ascii="Arial" w:hAnsi="Arial" w:cs="Arial"/>
          <w:b/>
          <w:color w:val="0000FF"/>
          <w:sz w:val="24"/>
        </w:rPr>
        <w:tab/>
      </w:r>
      <w:r>
        <w:rPr>
          <w:rFonts w:ascii="Arial" w:hAnsi="Arial" w:cs="Arial"/>
          <w:b/>
          <w:sz w:val="24"/>
        </w:rPr>
        <w:t>NSACF discovery</w:t>
      </w:r>
    </w:p>
    <w:p w14:paraId="2F527E0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CR-0542  Cat: B (Rel-17)</w:t>
      </w:r>
      <w:r>
        <w:rPr>
          <w:i/>
        </w:rPr>
        <w:br/>
      </w:r>
      <w:r>
        <w:rPr>
          <w:i/>
        </w:rPr>
        <w:br/>
      </w:r>
      <w:r>
        <w:rPr>
          <w:i/>
        </w:rPr>
        <w:tab/>
      </w:r>
      <w:r>
        <w:rPr>
          <w:i/>
        </w:rPr>
        <w:tab/>
      </w:r>
      <w:r>
        <w:rPr>
          <w:i/>
        </w:rPr>
        <w:tab/>
      </w:r>
      <w:r>
        <w:rPr>
          <w:i/>
        </w:rPr>
        <w:tab/>
      </w:r>
      <w:r>
        <w:rPr>
          <w:i/>
        </w:rPr>
        <w:tab/>
        <w:t>Source: ZTE / Hannah</w:t>
      </w:r>
    </w:p>
    <w:p w14:paraId="1C2C100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C4-214608</w:t>
      </w:r>
      <w:r>
        <w:rPr>
          <w:color w:val="993300"/>
          <w:u w:val="single"/>
        </w:rPr>
        <w:t>.</w:t>
      </w:r>
    </w:p>
    <w:p w14:paraId="0BF1B686" w14:textId="0585B3D3" w:rsidR="00C831F5" w:rsidRDefault="00C831F5" w:rsidP="00C831F5">
      <w:pPr>
        <w:rPr>
          <w:rFonts w:ascii="Arial" w:hAnsi="Arial" w:cs="Arial"/>
          <w:b/>
          <w:sz w:val="24"/>
        </w:rPr>
      </w:pPr>
      <w:r>
        <w:rPr>
          <w:rFonts w:ascii="Arial" w:hAnsi="Arial" w:cs="Arial"/>
          <w:b/>
          <w:color w:val="0000FF"/>
          <w:sz w:val="24"/>
        </w:rPr>
        <w:t>C4-214096</w:t>
      </w:r>
      <w:r>
        <w:rPr>
          <w:rFonts w:ascii="Arial" w:hAnsi="Arial" w:cs="Arial"/>
          <w:b/>
          <w:color w:val="0000FF"/>
          <w:sz w:val="24"/>
        </w:rPr>
        <w:tab/>
      </w:r>
      <w:r>
        <w:rPr>
          <w:rFonts w:ascii="Arial" w:hAnsi="Arial" w:cs="Arial"/>
          <w:b/>
          <w:sz w:val="24"/>
        </w:rPr>
        <w:t>Cause Mapping for NSAC</w:t>
      </w:r>
    </w:p>
    <w:p w14:paraId="0F10D9C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v17.1.0</w:t>
      </w:r>
      <w:r>
        <w:rPr>
          <w:i/>
        </w:rPr>
        <w:tab/>
        <w:t xml:space="preserve">  CR-0025  Cat: B (Rel-17)</w:t>
      </w:r>
      <w:r>
        <w:rPr>
          <w:i/>
        </w:rPr>
        <w:br/>
      </w:r>
      <w:r>
        <w:rPr>
          <w:i/>
        </w:rPr>
        <w:br/>
      </w:r>
      <w:r>
        <w:rPr>
          <w:i/>
        </w:rPr>
        <w:tab/>
      </w:r>
      <w:r>
        <w:rPr>
          <w:i/>
        </w:rPr>
        <w:tab/>
      </w:r>
      <w:r>
        <w:rPr>
          <w:i/>
        </w:rPr>
        <w:tab/>
      </w:r>
      <w:r>
        <w:rPr>
          <w:i/>
        </w:rPr>
        <w:tab/>
      </w:r>
      <w:r>
        <w:rPr>
          <w:i/>
        </w:rPr>
        <w:tab/>
        <w:t>Source: ZTE / Hannah</w:t>
      </w:r>
    </w:p>
    <w:p w14:paraId="5ED8334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C4-214609</w:t>
      </w:r>
      <w:r>
        <w:rPr>
          <w:color w:val="993300"/>
          <w:u w:val="single"/>
        </w:rPr>
        <w:t>.</w:t>
      </w:r>
    </w:p>
    <w:p w14:paraId="75505168" w14:textId="1F95B239" w:rsidR="00C831F5" w:rsidRDefault="00C831F5" w:rsidP="00C831F5">
      <w:pPr>
        <w:rPr>
          <w:rFonts w:ascii="Arial" w:hAnsi="Arial" w:cs="Arial"/>
          <w:b/>
          <w:sz w:val="24"/>
        </w:rPr>
      </w:pPr>
      <w:r>
        <w:rPr>
          <w:rFonts w:ascii="Arial" w:hAnsi="Arial" w:cs="Arial"/>
          <w:b/>
          <w:color w:val="0000FF"/>
          <w:sz w:val="24"/>
        </w:rPr>
        <w:t>C4-214097</w:t>
      </w:r>
      <w:r>
        <w:rPr>
          <w:rFonts w:ascii="Arial" w:hAnsi="Arial" w:cs="Arial"/>
          <w:b/>
          <w:color w:val="0000FF"/>
          <w:sz w:val="24"/>
        </w:rPr>
        <w:tab/>
      </w:r>
      <w:r>
        <w:rPr>
          <w:rFonts w:ascii="Arial" w:hAnsi="Arial" w:cs="Arial"/>
          <w:b/>
          <w:sz w:val="24"/>
        </w:rPr>
        <w:t>NSACF roaming with LBO PDU session</w:t>
      </w:r>
    </w:p>
    <w:p w14:paraId="38D3D050"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 / Hannah</w:t>
      </w:r>
    </w:p>
    <w:p w14:paraId="2747B43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E2FD3D" w14:textId="37A58BAA" w:rsidR="00C831F5" w:rsidRDefault="00C831F5" w:rsidP="00C831F5">
      <w:pPr>
        <w:rPr>
          <w:rFonts w:ascii="Arial" w:hAnsi="Arial" w:cs="Arial"/>
          <w:b/>
          <w:sz w:val="24"/>
        </w:rPr>
      </w:pPr>
      <w:r>
        <w:rPr>
          <w:rFonts w:ascii="Arial" w:hAnsi="Arial" w:cs="Arial"/>
          <w:b/>
          <w:color w:val="0000FF"/>
          <w:sz w:val="24"/>
        </w:rPr>
        <w:t>C4-214098</w:t>
      </w:r>
      <w:r>
        <w:rPr>
          <w:rFonts w:ascii="Arial" w:hAnsi="Arial" w:cs="Arial"/>
          <w:b/>
          <w:color w:val="0000FF"/>
          <w:sz w:val="24"/>
        </w:rPr>
        <w:tab/>
      </w:r>
      <w:r>
        <w:rPr>
          <w:rFonts w:ascii="Arial" w:hAnsi="Arial" w:cs="Arial"/>
          <w:b/>
          <w:sz w:val="24"/>
        </w:rPr>
        <w:t>Update NSAC for inter-AMF mobility case</w:t>
      </w:r>
    </w:p>
    <w:p w14:paraId="6A6E8B0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 / Hannah</w:t>
      </w:r>
    </w:p>
    <w:p w14:paraId="660AE29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BCEA0" w14:textId="1D4AA78F" w:rsidR="00C831F5" w:rsidRDefault="00C831F5" w:rsidP="00C831F5">
      <w:pPr>
        <w:rPr>
          <w:rFonts w:ascii="Arial" w:hAnsi="Arial" w:cs="Arial"/>
          <w:b/>
          <w:sz w:val="24"/>
        </w:rPr>
      </w:pPr>
      <w:r>
        <w:rPr>
          <w:rFonts w:ascii="Arial" w:hAnsi="Arial" w:cs="Arial"/>
          <w:b/>
          <w:color w:val="0000FF"/>
          <w:sz w:val="24"/>
        </w:rPr>
        <w:t>C4-214099</w:t>
      </w:r>
      <w:r>
        <w:rPr>
          <w:rFonts w:ascii="Arial" w:hAnsi="Arial" w:cs="Arial"/>
          <w:b/>
          <w:color w:val="0000FF"/>
          <w:sz w:val="24"/>
        </w:rPr>
        <w:tab/>
      </w:r>
      <w:r>
        <w:rPr>
          <w:rFonts w:ascii="Arial" w:hAnsi="Arial" w:cs="Arial"/>
          <w:b/>
          <w:sz w:val="24"/>
        </w:rPr>
        <w:t>Update of reference points</w:t>
      </w:r>
    </w:p>
    <w:p w14:paraId="79679215"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 / Hannah</w:t>
      </w:r>
    </w:p>
    <w:p w14:paraId="557E0F7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C4-214610</w:t>
      </w:r>
      <w:r>
        <w:rPr>
          <w:color w:val="993300"/>
          <w:u w:val="single"/>
        </w:rPr>
        <w:t>.</w:t>
      </w:r>
    </w:p>
    <w:p w14:paraId="540AC934" w14:textId="0E474057" w:rsidR="00C831F5" w:rsidRDefault="00C831F5" w:rsidP="00C831F5">
      <w:pPr>
        <w:rPr>
          <w:rFonts w:ascii="Arial" w:hAnsi="Arial" w:cs="Arial"/>
          <w:b/>
          <w:sz w:val="24"/>
        </w:rPr>
      </w:pPr>
      <w:r>
        <w:rPr>
          <w:rFonts w:ascii="Arial" w:hAnsi="Arial" w:cs="Arial"/>
          <w:b/>
          <w:color w:val="0000FF"/>
          <w:sz w:val="24"/>
        </w:rPr>
        <w:t>C4-214100</w:t>
      </w:r>
      <w:r>
        <w:rPr>
          <w:rFonts w:ascii="Arial" w:hAnsi="Arial" w:cs="Arial"/>
          <w:b/>
          <w:color w:val="0000FF"/>
          <w:sz w:val="24"/>
        </w:rPr>
        <w:tab/>
      </w:r>
      <w:r>
        <w:rPr>
          <w:rFonts w:ascii="Arial" w:hAnsi="Arial" w:cs="Arial"/>
          <w:b/>
          <w:sz w:val="24"/>
        </w:rPr>
        <w:t>Editorial clean-up</w:t>
      </w:r>
    </w:p>
    <w:p w14:paraId="40C5616F"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 / Hannah</w:t>
      </w:r>
    </w:p>
    <w:p w14:paraId="57DA364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C4-214611</w:t>
      </w:r>
      <w:r>
        <w:rPr>
          <w:color w:val="993300"/>
          <w:u w:val="single"/>
        </w:rPr>
        <w:t>.</w:t>
      </w:r>
    </w:p>
    <w:p w14:paraId="5E7BF630" w14:textId="5BB1E1AD" w:rsidR="00C831F5" w:rsidRDefault="00C831F5" w:rsidP="00C831F5">
      <w:pPr>
        <w:rPr>
          <w:rFonts w:ascii="Arial" w:hAnsi="Arial" w:cs="Arial"/>
          <w:b/>
          <w:sz w:val="24"/>
        </w:rPr>
      </w:pPr>
      <w:r>
        <w:rPr>
          <w:rFonts w:ascii="Arial" w:hAnsi="Arial" w:cs="Arial"/>
          <w:b/>
          <w:color w:val="0000FF"/>
          <w:sz w:val="24"/>
        </w:rPr>
        <w:t>C4-214102</w:t>
      </w:r>
      <w:r>
        <w:rPr>
          <w:rFonts w:ascii="Arial" w:hAnsi="Arial" w:cs="Arial"/>
          <w:b/>
          <w:color w:val="0000FF"/>
          <w:sz w:val="24"/>
        </w:rPr>
        <w:tab/>
      </w:r>
      <w:r>
        <w:rPr>
          <w:rFonts w:ascii="Arial" w:hAnsi="Arial" w:cs="Arial"/>
          <w:b/>
          <w:sz w:val="24"/>
        </w:rPr>
        <w:t>S-NSSAI subject to NSAC</w:t>
      </w:r>
    </w:p>
    <w:p w14:paraId="6E262653"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v17.3.0</w:t>
      </w:r>
      <w:r>
        <w:rPr>
          <w:i/>
        </w:rPr>
        <w:tab/>
        <w:t xml:space="preserve">  CR-0666  Cat: B (Rel-17)</w:t>
      </w:r>
      <w:r>
        <w:rPr>
          <w:i/>
        </w:rPr>
        <w:br/>
      </w:r>
      <w:r>
        <w:rPr>
          <w:i/>
        </w:rPr>
        <w:br/>
      </w:r>
      <w:r>
        <w:rPr>
          <w:i/>
        </w:rPr>
        <w:tab/>
      </w:r>
      <w:r>
        <w:rPr>
          <w:i/>
        </w:rPr>
        <w:tab/>
      </w:r>
      <w:r>
        <w:rPr>
          <w:i/>
        </w:rPr>
        <w:tab/>
      </w:r>
      <w:r>
        <w:rPr>
          <w:i/>
        </w:rPr>
        <w:tab/>
      </w:r>
      <w:r>
        <w:rPr>
          <w:i/>
        </w:rPr>
        <w:tab/>
        <w:t>Source: ZTE</w:t>
      </w:r>
    </w:p>
    <w:p w14:paraId="35CF8AB6" w14:textId="77777777" w:rsidR="00C831F5" w:rsidRDefault="00C831F5" w:rsidP="00C831F5">
      <w:pPr>
        <w:rPr>
          <w:rFonts w:ascii="Arial" w:hAnsi="Arial" w:cs="Arial"/>
          <w:b/>
        </w:rPr>
      </w:pPr>
      <w:r>
        <w:rPr>
          <w:rFonts w:ascii="Arial" w:hAnsi="Arial" w:cs="Arial"/>
          <w:b/>
        </w:rPr>
        <w:t xml:space="preserve">Abstract: </w:t>
      </w:r>
    </w:p>
    <w:p w14:paraId="5B4B5026" w14:textId="77777777" w:rsidR="00C831F5" w:rsidRDefault="00C831F5" w:rsidP="00C831F5">
      <w:r>
        <w:t>This CR proposes to indicate the S-NSSAI subject to NSAC in the UE subscription.</w:t>
      </w:r>
    </w:p>
    <w:p w14:paraId="4DAA940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B9751" w14:textId="1C97FBB9" w:rsidR="00C831F5" w:rsidRDefault="00C831F5" w:rsidP="00C831F5">
      <w:pPr>
        <w:rPr>
          <w:rFonts w:ascii="Arial" w:hAnsi="Arial" w:cs="Arial"/>
          <w:b/>
          <w:sz w:val="24"/>
        </w:rPr>
      </w:pPr>
      <w:r>
        <w:rPr>
          <w:rFonts w:ascii="Arial" w:hAnsi="Arial" w:cs="Arial"/>
          <w:b/>
          <w:color w:val="0000FF"/>
          <w:sz w:val="24"/>
        </w:rPr>
        <w:t>C4-214103</w:t>
      </w:r>
      <w:r>
        <w:rPr>
          <w:rFonts w:ascii="Arial" w:hAnsi="Arial" w:cs="Arial"/>
          <w:b/>
          <w:color w:val="0000FF"/>
          <w:sz w:val="24"/>
        </w:rPr>
        <w:tab/>
      </w:r>
      <w:r>
        <w:rPr>
          <w:rFonts w:ascii="Arial" w:hAnsi="Arial" w:cs="Arial"/>
          <w:b/>
          <w:sz w:val="24"/>
        </w:rPr>
        <w:t>Clarification to SACInfo</w:t>
      </w:r>
    </w:p>
    <w:p w14:paraId="7C62C2E2"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v17.2.0</w:t>
      </w:r>
      <w:r>
        <w:rPr>
          <w:i/>
        </w:rPr>
        <w:tab/>
        <w:t xml:space="preserve">  CR-0289  Cat: B (Rel-17)</w:t>
      </w:r>
      <w:r>
        <w:rPr>
          <w:i/>
        </w:rPr>
        <w:br/>
      </w:r>
      <w:r>
        <w:rPr>
          <w:i/>
        </w:rPr>
        <w:br/>
      </w:r>
      <w:r>
        <w:rPr>
          <w:i/>
        </w:rPr>
        <w:tab/>
      </w:r>
      <w:r>
        <w:rPr>
          <w:i/>
        </w:rPr>
        <w:tab/>
      </w:r>
      <w:r>
        <w:rPr>
          <w:i/>
        </w:rPr>
        <w:tab/>
      </w:r>
      <w:r>
        <w:rPr>
          <w:i/>
        </w:rPr>
        <w:tab/>
      </w:r>
      <w:r>
        <w:rPr>
          <w:i/>
        </w:rPr>
        <w:tab/>
        <w:t>Source: ZTE</w:t>
      </w:r>
    </w:p>
    <w:p w14:paraId="42082C60" w14:textId="77777777" w:rsidR="00C831F5" w:rsidRDefault="00C831F5" w:rsidP="00C831F5">
      <w:pPr>
        <w:rPr>
          <w:rFonts w:ascii="Arial" w:hAnsi="Arial" w:cs="Arial"/>
          <w:b/>
        </w:rPr>
      </w:pPr>
      <w:r>
        <w:rPr>
          <w:rFonts w:ascii="Arial" w:hAnsi="Arial" w:cs="Arial"/>
          <w:b/>
        </w:rPr>
        <w:t xml:space="preserve">Abstract: </w:t>
      </w:r>
    </w:p>
    <w:p w14:paraId="329F6461" w14:textId="77777777" w:rsidR="00C831F5" w:rsidRDefault="00C831F5" w:rsidP="00C831F5">
      <w:r>
        <w:t>This CR proposes to clarify the conditions of the inclusion of attributes in SACInfo.</w:t>
      </w:r>
    </w:p>
    <w:p w14:paraId="1CF016D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C4-214484</w:t>
      </w:r>
      <w:r>
        <w:rPr>
          <w:color w:val="993300"/>
          <w:u w:val="single"/>
        </w:rPr>
        <w:t>.</w:t>
      </w:r>
    </w:p>
    <w:p w14:paraId="0DA0A3A1" w14:textId="117B40BD" w:rsidR="00C831F5" w:rsidRDefault="00C831F5" w:rsidP="00C831F5">
      <w:pPr>
        <w:rPr>
          <w:rFonts w:ascii="Arial" w:hAnsi="Arial" w:cs="Arial"/>
          <w:b/>
          <w:sz w:val="24"/>
        </w:rPr>
      </w:pPr>
      <w:r>
        <w:rPr>
          <w:rFonts w:ascii="Arial" w:hAnsi="Arial" w:cs="Arial"/>
          <w:b/>
          <w:color w:val="0000FF"/>
          <w:sz w:val="24"/>
        </w:rPr>
        <w:t>C4-214104</w:t>
      </w:r>
      <w:r>
        <w:rPr>
          <w:rFonts w:ascii="Arial" w:hAnsi="Arial" w:cs="Arial"/>
          <w:b/>
          <w:color w:val="0000FF"/>
          <w:sz w:val="24"/>
        </w:rPr>
        <w:tab/>
      </w:r>
      <w:r>
        <w:rPr>
          <w:rFonts w:ascii="Arial" w:hAnsi="Arial" w:cs="Arial"/>
          <w:b/>
          <w:sz w:val="24"/>
        </w:rPr>
        <w:t>NSACF service name</w:t>
      </w:r>
    </w:p>
    <w:p w14:paraId="14E44A2A"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v17.2.0</w:t>
      </w:r>
      <w:r>
        <w:rPr>
          <w:i/>
        </w:rPr>
        <w:tab/>
        <w:t xml:space="preserve">  CR-0544  Cat: B (Rel-17)</w:t>
      </w:r>
      <w:r>
        <w:rPr>
          <w:i/>
        </w:rPr>
        <w:br/>
      </w:r>
      <w:r>
        <w:rPr>
          <w:i/>
        </w:rPr>
        <w:br/>
      </w:r>
      <w:r>
        <w:rPr>
          <w:i/>
        </w:rPr>
        <w:tab/>
      </w:r>
      <w:r>
        <w:rPr>
          <w:i/>
        </w:rPr>
        <w:tab/>
      </w:r>
      <w:r>
        <w:rPr>
          <w:i/>
        </w:rPr>
        <w:tab/>
      </w:r>
      <w:r>
        <w:rPr>
          <w:i/>
        </w:rPr>
        <w:tab/>
      </w:r>
      <w:r>
        <w:rPr>
          <w:i/>
        </w:rPr>
        <w:tab/>
        <w:t>Source: ZTE</w:t>
      </w:r>
    </w:p>
    <w:p w14:paraId="6E6EF241" w14:textId="77777777" w:rsidR="00C831F5" w:rsidRDefault="00C831F5" w:rsidP="00C831F5">
      <w:pPr>
        <w:rPr>
          <w:rFonts w:ascii="Arial" w:hAnsi="Arial" w:cs="Arial"/>
          <w:b/>
        </w:rPr>
      </w:pPr>
      <w:r>
        <w:rPr>
          <w:rFonts w:ascii="Arial" w:hAnsi="Arial" w:cs="Arial"/>
          <w:b/>
        </w:rPr>
        <w:t xml:space="preserve">Abstract: </w:t>
      </w:r>
    </w:p>
    <w:p w14:paraId="7C6B63E1" w14:textId="77777777" w:rsidR="00C831F5" w:rsidRDefault="00C831F5" w:rsidP="00C831F5">
      <w:r>
        <w:t>This CR proposes to register NSACF service names to the NRF.</w:t>
      </w:r>
    </w:p>
    <w:p w14:paraId="1D23180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C4-214591</w:t>
      </w:r>
      <w:r>
        <w:rPr>
          <w:color w:val="993300"/>
          <w:u w:val="single"/>
        </w:rPr>
        <w:t>.</w:t>
      </w:r>
    </w:p>
    <w:p w14:paraId="406F472F" w14:textId="4E31A3DF" w:rsidR="00C831F5" w:rsidRDefault="00C831F5" w:rsidP="00C831F5">
      <w:pPr>
        <w:rPr>
          <w:rFonts w:ascii="Arial" w:hAnsi="Arial" w:cs="Arial"/>
          <w:b/>
          <w:sz w:val="24"/>
        </w:rPr>
      </w:pPr>
      <w:r>
        <w:rPr>
          <w:rFonts w:ascii="Arial" w:hAnsi="Arial" w:cs="Arial"/>
          <w:b/>
          <w:color w:val="0000FF"/>
          <w:sz w:val="24"/>
        </w:rPr>
        <w:t>C4-214105</w:t>
      </w:r>
      <w:r>
        <w:rPr>
          <w:rFonts w:ascii="Arial" w:hAnsi="Arial" w:cs="Arial"/>
          <w:b/>
          <w:color w:val="0000FF"/>
          <w:sz w:val="24"/>
        </w:rPr>
        <w:tab/>
      </w:r>
      <w:r>
        <w:rPr>
          <w:rFonts w:ascii="Arial" w:hAnsi="Arial" w:cs="Arial"/>
          <w:b/>
          <w:sz w:val="24"/>
        </w:rPr>
        <w:t>Change Service Name from NumOfUEsPerSlice to UESAC</w:t>
      </w:r>
    </w:p>
    <w:p w14:paraId="6A2D72B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002D22AE" w14:textId="77777777" w:rsidR="00C831F5" w:rsidRDefault="00C831F5" w:rsidP="00C831F5">
      <w:pPr>
        <w:rPr>
          <w:rFonts w:ascii="Arial" w:hAnsi="Arial" w:cs="Arial"/>
          <w:b/>
        </w:rPr>
      </w:pPr>
      <w:r>
        <w:rPr>
          <w:rFonts w:ascii="Arial" w:hAnsi="Arial" w:cs="Arial"/>
          <w:b/>
        </w:rPr>
        <w:t xml:space="preserve">Abstract: </w:t>
      </w:r>
    </w:p>
    <w:p w14:paraId="0B0E69ED" w14:textId="77777777" w:rsidR="00C831F5" w:rsidRDefault="00C831F5" w:rsidP="00C831F5">
      <w:r>
        <w:t>This contribution proposes to change the service name from NumOfUEsPerSlice to UESAC</w:t>
      </w:r>
    </w:p>
    <w:p w14:paraId="43B05C5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C4-214694</w:t>
      </w:r>
      <w:r>
        <w:rPr>
          <w:color w:val="993300"/>
          <w:u w:val="single"/>
        </w:rPr>
        <w:t>.</w:t>
      </w:r>
    </w:p>
    <w:p w14:paraId="61689420" w14:textId="4486BF0D" w:rsidR="00C831F5" w:rsidRDefault="00C831F5" w:rsidP="00C831F5">
      <w:pPr>
        <w:rPr>
          <w:rFonts w:ascii="Arial" w:hAnsi="Arial" w:cs="Arial"/>
          <w:b/>
          <w:sz w:val="24"/>
        </w:rPr>
      </w:pPr>
      <w:r>
        <w:rPr>
          <w:rFonts w:ascii="Arial" w:hAnsi="Arial" w:cs="Arial"/>
          <w:b/>
          <w:color w:val="0000FF"/>
          <w:sz w:val="24"/>
        </w:rPr>
        <w:t>C4-214106</w:t>
      </w:r>
      <w:r>
        <w:rPr>
          <w:rFonts w:ascii="Arial" w:hAnsi="Arial" w:cs="Arial"/>
          <w:b/>
          <w:color w:val="0000FF"/>
          <w:sz w:val="24"/>
        </w:rPr>
        <w:tab/>
      </w:r>
      <w:r>
        <w:rPr>
          <w:rFonts w:ascii="Arial" w:hAnsi="Arial" w:cs="Arial"/>
          <w:b/>
          <w:sz w:val="24"/>
        </w:rPr>
        <w:t>Change Service Name from NumOfPDUsPerSlice to PDUSAC</w:t>
      </w:r>
    </w:p>
    <w:p w14:paraId="37C1B6FE"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1F8E548A" w14:textId="77777777" w:rsidR="00C831F5" w:rsidRDefault="00C831F5" w:rsidP="00C831F5">
      <w:pPr>
        <w:rPr>
          <w:rFonts w:ascii="Arial" w:hAnsi="Arial" w:cs="Arial"/>
          <w:b/>
        </w:rPr>
      </w:pPr>
      <w:r>
        <w:rPr>
          <w:rFonts w:ascii="Arial" w:hAnsi="Arial" w:cs="Arial"/>
          <w:b/>
        </w:rPr>
        <w:t xml:space="preserve">Abstract: </w:t>
      </w:r>
    </w:p>
    <w:p w14:paraId="70FB6884" w14:textId="77777777" w:rsidR="00C831F5" w:rsidRDefault="00C831F5" w:rsidP="00C831F5">
      <w:r>
        <w:t>This contribution proposes to change the service name from NumOfPDUsPerSlice to PDUSAC</w:t>
      </w:r>
    </w:p>
    <w:p w14:paraId="1DA949E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C4-214695</w:t>
      </w:r>
      <w:r>
        <w:rPr>
          <w:color w:val="993300"/>
          <w:u w:val="single"/>
        </w:rPr>
        <w:t>.</w:t>
      </w:r>
    </w:p>
    <w:p w14:paraId="005C406D" w14:textId="719460DB" w:rsidR="00C831F5" w:rsidRDefault="00C831F5" w:rsidP="00C831F5">
      <w:pPr>
        <w:rPr>
          <w:rFonts w:ascii="Arial" w:hAnsi="Arial" w:cs="Arial"/>
          <w:b/>
          <w:sz w:val="24"/>
        </w:rPr>
      </w:pPr>
      <w:r>
        <w:rPr>
          <w:rFonts w:ascii="Arial" w:hAnsi="Arial" w:cs="Arial"/>
          <w:b/>
          <w:color w:val="0000FF"/>
          <w:sz w:val="24"/>
        </w:rPr>
        <w:t>C4-214107</w:t>
      </w:r>
      <w:r>
        <w:rPr>
          <w:rFonts w:ascii="Arial" w:hAnsi="Arial" w:cs="Arial"/>
          <w:b/>
          <w:color w:val="0000FF"/>
          <w:sz w:val="24"/>
        </w:rPr>
        <w:tab/>
      </w:r>
      <w:r>
        <w:rPr>
          <w:rFonts w:ascii="Arial" w:hAnsi="Arial" w:cs="Arial"/>
          <w:b/>
          <w:sz w:val="24"/>
        </w:rPr>
        <w:t>NSACF in roaming scenario</w:t>
      </w:r>
    </w:p>
    <w:p w14:paraId="3B46C60E"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29195A80" w14:textId="77777777" w:rsidR="00C831F5" w:rsidRDefault="00C831F5" w:rsidP="00C831F5">
      <w:pPr>
        <w:rPr>
          <w:rFonts w:ascii="Arial" w:hAnsi="Arial" w:cs="Arial"/>
          <w:b/>
        </w:rPr>
      </w:pPr>
      <w:r>
        <w:rPr>
          <w:rFonts w:ascii="Arial" w:hAnsi="Arial" w:cs="Arial"/>
          <w:b/>
        </w:rPr>
        <w:lastRenderedPageBreak/>
        <w:t xml:space="preserve">Abstract: </w:t>
      </w:r>
    </w:p>
    <w:p w14:paraId="5660CEA4" w14:textId="77777777" w:rsidR="00C831F5" w:rsidRDefault="00C831F5" w:rsidP="00C831F5">
      <w:r>
        <w:t>This contribution clarifies the which NSACF takes control of NSAC procedure in roaming scenario.</w:t>
      </w:r>
    </w:p>
    <w:p w14:paraId="28DE42E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4A34C" w14:textId="2602E694" w:rsidR="00C831F5" w:rsidRDefault="00C831F5" w:rsidP="00C831F5">
      <w:pPr>
        <w:rPr>
          <w:rFonts w:ascii="Arial" w:hAnsi="Arial" w:cs="Arial"/>
          <w:b/>
          <w:sz w:val="24"/>
        </w:rPr>
      </w:pPr>
      <w:r>
        <w:rPr>
          <w:rFonts w:ascii="Arial" w:hAnsi="Arial" w:cs="Arial"/>
          <w:b/>
          <w:color w:val="0000FF"/>
          <w:sz w:val="24"/>
        </w:rPr>
        <w:t>C4-214108</w:t>
      </w:r>
      <w:r>
        <w:rPr>
          <w:rFonts w:ascii="Arial" w:hAnsi="Arial" w:cs="Arial"/>
          <w:b/>
          <w:color w:val="0000FF"/>
          <w:sz w:val="24"/>
        </w:rPr>
        <w:tab/>
      </w:r>
      <w:r>
        <w:rPr>
          <w:rFonts w:ascii="Arial" w:hAnsi="Arial" w:cs="Arial"/>
          <w:b/>
          <w:sz w:val="24"/>
        </w:rPr>
        <w:t>NumOfUEsPerSlice – Data Structure Update</w:t>
      </w:r>
    </w:p>
    <w:p w14:paraId="526164D7"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5CA6C37B" w14:textId="77777777" w:rsidR="00C831F5" w:rsidRDefault="00C831F5" w:rsidP="00C831F5">
      <w:pPr>
        <w:rPr>
          <w:rFonts w:ascii="Arial" w:hAnsi="Arial" w:cs="Arial"/>
          <w:b/>
        </w:rPr>
      </w:pPr>
      <w:r>
        <w:rPr>
          <w:rFonts w:ascii="Arial" w:hAnsi="Arial" w:cs="Arial"/>
          <w:b/>
        </w:rPr>
        <w:t xml:space="preserve">Abstract: </w:t>
      </w:r>
    </w:p>
    <w:p w14:paraId="76758DEE" w14:textId="77777777" w:rsidR="00C831F5" w:rsidRDefault="00C831F5" w:rsidP="00C831F5">
      <w:r>
        <w:t>This contribution proposes updates to the data structure of the service NumOfUEsPerSlice.</w:t>
      </w:r>
    </w:p>
    <w:p w14:paraId="67E7287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C4-214592</w:t>
      </w:r>
      <w:r>
        <w:rPr>
          <w:color w:val="993300"/>
          <w:u w:val="single"/>
        </w:rPr>
        <w:t>.</w:t>
      </w:r>
    </w:p>
    <w:p w14:paraId="585479CE" w14:textId="6CA73807" w:rsidR="00C831F5" w:rsidRDefault="00C831F5" w:rsidP="00C831F5">
      <w:pPr>
        <w:rPr>
          <w:rFonts w:ascii="Arial" w:hAnsi="Arial" w:cs="Arial"/>
          <w:b/>
          <w:sz w:val="24"/>
        </w:rPr>
      </w:pPr>
      <w:r>
        <w:rPr>
          <w:rFonts w:ascii="Arial" w:hAnsi="Arial" w:cs="Arial"/>
          <w:b/>
          <w:color w:val="0000FF"/>
          <w:sz w:val="24"/>
        </w:rPr>
        <w:t>C4-214109</w:t>
      </w:r>
      <w:r>
        <w:rPr>
          <w:rFonts w:ascii="Arial" w:hAnsi="Arial" w:cs="Arial"/>
          <w:b/>
          <w:color w:val="0000FF"/>
          <w:sz w:val="24"/>
        </w:rPr>
        <w:tab/>
      </w:r>
      <w:r>
        <w:rPr>
          <w:rFonts w:ascii="Arial" w:hAnsi="Arial" w:cs="Arial"/>
          <w:b/>
          <w:sz w:val="24"/>
        </w:rPr>
        <w:t>NumOfUEsPerSlice – OpenAPI Update</w:t>
      </w:r>
    </w:p>
    <w:p w14:paraId="321976AC"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5D73650D" w14:textId="77777777" w:rsidR="00C831F5" w:rsidRDefault="00C831F5" w:rsidP="00C831F5">
      <w:pPr>
        <w:rPr>
          <w:rFonts w:ascii="Arial" w:hAnsi="Arial" w:cs="Arial"/>
          <w:b/>
        </w:rPr>
      </w:pPr>
      <w:r>
        <w:rPr>
          <w:rFonts w:ascii="Arial" w:hAnsi="Arial" w:cs="Arial"/>
          <w:b/>
        </w:rPr>
        <w:t xml:space="preserve">Abstract: </w:t>
      </w:r>
    </w:p>
    <w:p w14:paraId="0F7CBD66" w14:textId="77777777" w:rsidR="00C831F5" w:rsidRDefault="00C831F5" w:rsidP="00C831F5">
      <w:r>
        <w:t>This contribution proposes updates to the OpenAPI of the service NumOfUEsPerSlice.</w:t>
      </w:r>
    </w:p>
    <w:p w14:paraId="1B6B878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C4-214593</w:t>
      </w:r>
      <w:r>
        <w:rPr>
          <w:color w:val="993300"/>
          <w:u w:val="single"/>
        </w:rPr>
        <w:t>.</w:t>
      </w:r>
    </w:p>
    <w:p w14:paraId="661D57B5" w14:textId="5DC77279" w:rsidR="00C831F5" w:rsidRDefault="00C831F5" w:rsidP="00C831F5">
      <w:pPr>
        <w:rPr>
          <w:rFonts w:ascii="Arial" w:hAnsi="Arial" w:cs="Arial"/>
          <w:b/>
          <w:sz w:val="24"/>
        </w:rPr>
      </w:pPr>
      <w:r>
        <w:rPr>
          <w:rFonts w:ascii="Arial" w:hAnsi="Arial" w:cs="Arial"/>
          <w:b/>
          <w:color w:val="0000FF"/>
          <w:sz w:val="24"/>
        </w:rPr>
        <w:t>C4-214110</w:t>
      </w:r>
      <w:r>
        <w:rPr>
          <w:rFonts w:ascii="Arial" w:hAnsi="Arial" w:cs="Arial"/>
          <w:b/>
          <w:color w:val="0000FF"/>
          <w:sz w:val="24"/>
        </w:rPr>
        <w:tab/>
      </w:r>
      <w:r>
        <w:rPr>
          <w:rFonts w:ascii="Arial" w:hAnsi="Arial" w:cs="Arial"/>
          <w:b/>
          <w:sz w:val="24"/>
        </w:rPr>
        <w:t>NumOfPDUsPerSlice – Data Structure Update</w:t>
      </w:r>
    </w:p>
    <w:p w14:paraId="0DFCF19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5131EDA0" w14:textId="77777777" w:rsidR="00C831F5" w:rsidRDefault="00C831F5" w:rsidP="00C831F5">
      <w:pPr>
        <w:rPr>
          <w:rFonts w:ascii="Arial" w:hAnsi="Arial" w:cs="Arial"/>
          <w:b/>
        </w:rPr>
      </w:pPr>
      <w:r>
        <w:rPr>
          <w:rFonts w:ascii="Arial" w:hAnsi="Arial" w:cs="Arial"/>
          <w:b/>
        </w:rPr>
        <w:t xml:space="preserve">Abstract: </w:t>
      </w:r>
    </w:p>
    <w:p w14:paraId="61D0A635" w14:textId="77777777" w:rsidR="00C831F5" w:rsidRDefault="00C831F5" w:rsidP="00C831F5">
      <w:r>
        <w:t>This contribution proposes updates to the data structure of the service NumOfPDUsPerSlice.</w:t>
      </w:r>
    </w:p>
    <w:p w14:paraId="7FB072F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C4-214594</w:t>
      </w:r>
      <w:r>
        <w:rPr>
          <w:color w:val="993300"/>
          <w:u w:val="single"/>
        </w:rPr>
        <w:t>.</w:t>
      </w:r>
    </w:p>
    <w:p w14:paraId="477F6220" w14:textId="2098F112" w:rsidR="00C831F5" w:rsidRDefault="00C831F5" w:rsidP="00C831F5">
      <w:pPr>
        <w:rPr>
          <w:rFonts w:ascii="Arial" w:hAnsi="Arial" w:cs="Arial"/>
          <w:b/>
          <w:sz w:val="24"/>
        </w:rPr>
      </w:pPr>
      <w:r>
        <w:rPr>
          <w:rFonts w:ascii="Arial" w:hAnsi="Arial" w:cs="Arial"/>
          <w:b/>
          <w:color w:val="0000FF"/>
          <w:sz w:val="24"/>
        </w:rPr>
        <w:t>C4-214111</w:t>
      </w:r>
      <w:r>
        <w:rPr>
          <w:rFonts w:ascii="Arial" w:hAnsi="Arial" w:cs="Arial"/>
          <w:b/>
          <w:color w:val="0000FF"/>
          <w:sz w:val="24"/>
        </w:rPr>
        <w:tab/>
      </w:r>
      <w:r>
        <w:rPr>
          <w:rFonts w:ascii="Arial" w:hAnsi="Arial" w:cs="Arial"/>
          <w:b/>
          <w:sz w:val="24"/>
        </w:rPr>
        <w:t>NumOfPDUsPerSlice – OpenAPI Update</w:t>
      </w:r>
    </w:p>
    <w:p w14:paraId="1DAB11D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7A598F56" w14:textId="77777777" w:rsidR="00C831F5" w:rsidRDefault="00C831F5" w:rsidP="00C831F5">
      <w:pPr>
        <w:rPr>
          <w:rFonts w:ascii="Arial" w:hAnsi="Arial" w:cs="Arial"/>
          <w:b/>
        </w:rPr>
      </w:pPr>
      <w:r>
        <w:rPr>
          <w:rFonts w:ascii="Arial" w:hAnsi="Arial" w:cs="Arial"/>
          <w:b/>
        </w:rPr>
        <w:t xml:space="preserve">Abstract: </w:t>
      </w:r>
    </w:p>
    <w:p w14:paraId="2B8BC032" w14:textId="77777777" w:rsidR="00C831F5" w:rsidRDefault="00C831F5" w:rsidP="00C831F5">
      <w:r>
        <w:t>This contribution proposes updates to the OpenAPI of the service NumOfPDUsPerSlice.</w:t>
      </w:r>
    </w:p>
    <w:p w14:paraId="2AC7CB1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C4-214595</w:t>
      </w:r>
      <w:r>
        <w:rPr>
          <w:color w:val="993300"/>
          <w:u w:val="single"/>
        </w:rPr>
        <w:t>.</w:t>
      </w:r>
    </w:p>
    <w:p w14:paraId="2664F9E9" w14:textId="00FF9DCA" w:rsidR="00C831F5" w:rsidRDefault="00C831F5" w:rsidP="00C831F5">
      <w:pPr>
        <w:rPr>
          <w:rFonts w:ascii="Arial" w:hAnsi="Arial" w:cs="Arial"/>
          <w:b/>
          <w:sz w:val="24"/>
        </w:rPr>
      </w:pPr>
      <w:r>
        <w:rPr>
          <w:rFonts w:ascii="Arial" w:hAnsi="Arial" w:cs="Arial"/>
          <w:b/>
          <w:color w:val="0000FF"/>
          <w:sz w:val="24"/>
        </w:rPr>
        <w:t>C4-214312</w:t>
      </w:r>
      <w:r>
        <w:rPr>
          <w:rFonts w:ascii="Arial" w:hAnsi="Arial" w:cs="Arial"/>
          <w:b/>
          <w:color w:val="0000FF"/>
          <w:sz w:val="24"/>
        </w:rPr>
        <w:tab/>
      </w:r>
      <w:r>
        <w:rPr>
          <w:rFonts w:ascii="Arial" w:hAnsi="Arial" w:cs="Arial"/>
          <w:b/>
          <w:sz w:val="24"/>
        </w:rPr>
        <w:t>NSSRG value</w:t>
      </w:r>
    </w:p>
    <w:p w14:paraId="385490C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CR-0683  Cat: B (Rel-17)</w:t>
      </w:r>
      <w:r>
        <w:rPr>
          <w:i/>
        </w:rPr>
        <w:br/>
      </w:r>
      <w:r>
        <w:rPr>
          <w:i/>
        </w:rPr>
        <w:br/>
      </w:r>
      <w:r>
        <w:rPr>
          <w:i/>
        </w:rPr>
        <w:tab/>
      </w:r>
      <w:r>
        <w:rPr>
          <w:i/>
        </w:rPr>
        <w:tab/>
      </w:r>
      <w:r>
        <w:rPr>
          <w:i/>
        </w:rPr>
        <w:tab/>
      </w:r>
      <w:r>
        <w:rPr>
          <w:i/>
        </w:rPr>
        <w:tab/>
      </w:r>
      <w:r>
        <w:rPr>
          <w:i/>
        </w:rPr>
        <w:tab/>
        <w:t>Source: Nokia, Nokia Shanghai Bell</w:t>
      </w:r>
    </w:p>
    <w:p w14:paraId="04D8BB5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C4-214622</w:t>
      </w:r>
      <w:r>
        <w:rPr>
          <w:color w:val="993300"/>
          <w:u w:val="single"/>
        </w:rPr>
        <w:t>.</w:t>
      </w:r>
    </w:p>
    <w:p w14:paraId="6954FD36" w14:textId="5CADB99C" w:rsidR="00C831F5" w:rsidRDefault="00C831F5" w:rsidP="00C831F5">
      <w:pPr>
        <w:rPr>
          <w:rFonts w:ascii="Arial" w:hAnsi="Arial" w:cs="Arial"/>
          <w:b/>
          <w:sz w:val="24"/>
        </w:rPr>
      </w:pPr>
      <w:r>
        <w:rPr>
          <w:rFonts w:ascii="Arial" w:hAnsi="Arial" w:cs="Arial"/>
          <w:b/>
          <w:color w:val="0000FF"/>
          <w:sz w:val="24"/>
        </w:rPr>
        <w:t>C4-214313</w:t>
      </w:r>
      <w:r>
        <w:rPr>
          <w:rFonts w:ascii="Arial" w:hAnsi="Arial" w:cs="Arial"/>
          <w:b/>
          <w:color w:val="0000FF"/>
          <w:sz w:val="24"/>
        </w:rPr>
        <w:tab/>
      </w:r>
      <w:r>
        <w:rPr>
          <w:rFonts w:ascii="Arial" w:hAnsi="Arial" w:cs="Arial"/>
          <w:b/>
          <w:sz w:val="24"/>
        </w:rPr>
        <w:t>NSSRG value</w:t>
      </w:r>
    </w:p>
    <w:p w14:paraId="7ECE0344"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CR-0102  Cat: B (Rel-17)</w:t>
      </w:r>
      <w:r>
        <w:rPr>
          <w:i/>
        </w:rPr>
        <w:br/>
      </w:r>
      <w:r>
        <w:rPr>
          <w:i/>
        </w:rPr>
        <w:br/>
      </w:r>
      <w:r>
        <w:rPr>
          <w:i/>
        </w:rPr>
        <w:tab/>
      </w:r>
      <w:r>
        <w:rPr>
          <w:i/>
        </w:rPr>
        <w:tab/>
      </w:r>
      <w:r>
        <w:rPr>
          <w:i/>
        </w:rPr>
        <w:tab/>
      </w:r>
      <w:r>
        <w:rPr>
          <w:i/>
        </w:rPr>
        <w:tab/>
      </w:r>
      <w:r>
        <w:rPr>
          <w:i/>
        </w:rPr>
        <w:tab/>
        <w:t>Source: Nokia, Nokia Shanghai Bell</w:t>
      </w:r>
    </w:p>
    <w:p w14:paraId="5EA0586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C4-214624</w:t>
      </w:r>
      <w:r>
        <w:rPr>
          <w:color w:val="993300"/>
          <w:u w:val="single"/>
        </w:rPr>
        <w:t>.</w:t>
      </w:r>
    </w:p>
    <w:p w14:paraId="0FB66D44" w14:textId="7D2801AE" w:rsidR="00C831F5" w:rsidRDefault="00C831F5" w:rsidP="00C831F5">
      <w:pPr>
        <w:rPr>
          <w:rFonts w:ascii="Arial" w:hAnsi="Arial" w:cs="Arial"/>
          <w:b/>
          <w:sz w:val="24"/>
        </w:rPr>
      </w:pPr>
      <w:r>
        <w:rPr>
          <w:rFonts w:ascii="Arial" w:hAnsi="Arial" w:cs="Arial"/>
          <w:b/>
          <w:color w:val="0000FF"/>
          <w:sz w:val="24"/>
        </w:rPr>
        <w:t>C4-214314</w:t>
      </w:r>
      <w:r>
        <w:rPr>
          <w:rFonts w:ascii="Arial" w:hAnsi="Arial" w:cs="Arial"/>
          <w:b/>
          <w:color w:val="0000FF"/>
          <w:sz w:val="24"/>
        </w:rPr>
        <w:tab/>
      </w:r>
      <w:r>
        <w:rPr>
          <w:rFonts w:ascii="Arial" w:hAnsi="Arial" w:cs="Arial"/>
          <w:b/>
          <w:sz w:val="24"/>
        </w:rPr>
        <w:t>NSSRG value</w:t>
      </w:r>
    </w:p>
    <w:p w14:paraId="6705821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CR-0292  Cat: B (Rel-17)</w:t>
      </w:r>
      <w:r>
        <w:rPr>
          <w:i/>
        </w:rPr>
        <w:br/>
      </w:r>
      <w:r>
        <w:rPr>
          <w:i/>
        </w:rPr>
        <w:br/>
      </w:r>
      <w:r>
        <w:rPr>
          <w:i/>
        </w:rPr>
        <w:tab/>
      </w:r>
      <w:r>
        <w:rPr>
          <w:i/>
        </w:rPr>
        <w:tab/>
      </w:r>
      <w:r>
        <w:rPr>
          <w:i/>
        </w:rPr>
        <w:tab/>
      </w:r>
      <w:r>
        <w:rPr>
          <w:i/>
        </w:rPr>
        <w:tab/>
      </w:r>
      <w:r>
        <w:rPr>
          <w:i/>
        </w:rPr>
        <w:tab/>
        <w:t>Source: Nokia, Nokia Shanghai Bell</w:t>
      </w:r>
    </w:p>
    <w:p w14:paraId="46CCBA0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C4-214625</w:t>
      </w:r>
      <w:r>
        <w:rPr>
          <w:color w:val="993300"/>
          <w:u w:val="single"/>
        </w:rPr>
        <w:t>.</w:t>
      </w:r>
    </w:p>
    <w:p w14:paraId="02D57B35" w14:textId="3270CFC0" w:rsidR="00C831F5" w:rsidRDefault="00C831F5" w:rsidP="00C831F5">
      <w:pPr>
        <w:rPr>
          <w:rFonts w:ascii="Arial" w:hAnsi="Arial" w:cs="Arial"/>
          <w:b/>
          <w:sz w:val="24"/>
        </w:rPr>
      </w:pPr>
      <w:r>
        <w:rPr>
          <w:rFonts w:ascii="Arial" w:hAnsi="Arial" w:cs="Arial"/>
          <w:b/>
          <w:color w:val="0000FF"/>
          <w:sz w:val="24"/>
        </w:rPr>
        <w:t>C4-214315</w:t>
      </w:r>
      <w:r>
        <w:rPr>
          <w:rFonts w:ascii="Arial" w:hAnsi="Arial" w:cs="Arial"/>
          <w:b/>
          <w:color w:val="0000FF"/>
          <w:sz w:val="24"/>
        </w:rPr>
        <w:tab/>
      </w:r>
      <w:r>
        <w:rPr>
          <w:rFonts w:ascii="Arial" w:hAnsi="Arial" w:cs="Arial"/>
          <w:b/>
          <w:sz w:val="24"/>
        </w:rPr>
        <w:t>Missing indication of UE support of NSSRG functionality in NSSF service</w:t>
      </w:r>
    </w:p>
    <w:p w14:paraId="69FDE76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CR-0103  Cat: B (Rel-17)</w:t>
      </w:r>
      <w:r>
        <w:rPr>
          <w:i/>
        </w:rPr>
        <w:br/>
      </w:r>
      <w:r>
        <w:rPr>
          <w:i/>
        </w:rPr>
        <w:br/>
      </w:r>
      <w:r>
        <w:rPr>
          <w:i/>
        </w:rPr>
        <w:tab/>
      </w:r>
      <w:r>
        <w:rPr>
          <w:i/>
        </w:rPr>
        <w:tab/>
      </w:r>
      <w:r>
        <w:rPr>
          <w:i/>
        </w:rPr>
        <w:tab/>
      </w:r>
      <w:r>
        <w:rPr>
          <w:i/>
        </w:rPr>
        <w:tab/>
      </w:r>
      <w:r>
        <w:rPr>
          <w:i/>
        </w:rPr>
        <w:tab/>
        <w:t>Source: Nokia, Nokia Shanghai Bell</w:t>
      </w:r>
    </w:p>
    <w:p w14:paraId="01CADC2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C4-214727</w:t>
      </w:r>
      <w:r>
        <w:rPr>
          <w:color w:val="993300"/>
          <w:u w:val="single"/>
        </w:rPr>
        <w:t>.</w:t>
      </w:r>
    </w:p>
    <w:p w14:paraId="2CDEBC56" w14:textId="7EEF31BF" w:rsidR="00C831F5" w:rsidRDefault="00C831F5" w:rsidP="00C831F5">
      <w:pPr>
        <w:rPr>
          <w:rFonts w:ascii="Arial" w:hAnsi="Arial" w:cs="Arial"/>
          <w:b/>
          <w:sz w:val="24"/>
        </w:rPr>
      </w:pPr>
      <w:r>
        <w:rPr>
          <w:rFonts w:ascii="Arial" w:hAnsi="Arial" w:cs="Arial"/>
          <w:b/>
          <w:color w:val="0000FF"/>
          <w:sz w:val="24"/>
        </w:rPr>
        <w:t>C4-214316</w:t>
      </w:r>
      <w:r>
        <w:rPr>
          <w:rFonts w:ascii="Arial" w:hAnsi="Arial" w:cs="Arial"/>
          <w:b/>
          <w:color w:val="0000FF"/>
          <w:sz w:val="24"/>
        </w:rPr>
        <w:tab/>
      </w:r>
      <w:r>
        <w:rPr>
          <w:rFonts w:ascii="Arial" w:hAnsi="Arial" w:cs="Arial"/>
          <w:b/>
          <w:sz w:val="24"/>
        </w:rPr>
        <w:t>Target NSSAI</w:t>
      </w:r>
    </w:p>
    <w:p w14:paraId="6B7E91E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CR-0104  Cat: B (Rel-17)</w:t>
      </w:r>
      <w:r>
        <w:rPr>
          <w:i/>
        </w:rPr>
        <w:br/>
      </w:r>
      <w:r>
        <w:rPr>
          <w:i/>
        </w:rPr>
        <w:br/>
      </w:r>
      <w:r>
        <w:rPr>
          <w:i/>
        </w:rPr>
        <w:tab/>
      </w:r>
      <w:r>
        <w:rPr>
          <w:i/>
        </w:rPr>
        <w:tab/>
      </w:r>
      <w:r>
        <w:rPr>
          <w:i/>
        </w:rPr>
        <w:tab/>
      </w:r>
      <w:r>
        <w:rPr>
          <w:i/>
        </w:rPr>
        <w:tab/>
      </w:r>
      <w:r>
        <w:rPr>
          <w:i/>
        </w:rPr>
        <w:tab/>
        <w:t>Source: Nokia, Nokia Shanghai Bell</w:t>
      </w:r>
    </w:p>
    <w:p w14:paraId="0F79E1C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C4-214623</w:t>
      </w:r>
      <w:r>
        <w:rPr>
          <w:color w:val="993300"/>
          <w:u w:val="single"/>
        </w:rPr>
        <w:t>.</w:t>
      </w:r>
    </w:p>
    <w:p w14:paraId="39547AAD" w14:textId="7264DC1D" w:rsidR="00C831F5" w:rsidRDefault="00C831F5" w:rsidP="00C831F5">
      <w:pPr>
        <w:rPr>
          <w:rFonts w:ascii="Arial" w:hAnsi="Arial" w:cs="Arial"/>
          <w:b/>
          <w:sz w:val="24"/>
        </w:rPr>
      </w:pPr>
      <w:r>
        <w:rPr>
          <w:rFonts w:ascii="Arial" w:hAnsi="Arial" w:cs="Arial"/>
          <w:b/>
          <w:color w:val="0000FF"/>
          <w:sz w:val="24"/>
        </w:rPr>
        <w:t>C4-214317</w:t>
      </w:r>
      <w:r>
        <w:rPr>
          <w:rFonts w:ascii="Arial" w:hAnsi="Arial" w:cs="Arial"/>
          <w:b/>
          <w:color w:val="0000FF"/>
          <w:sz w:val="24"/>
        </w:rPr>
        <w:tab/>
      </w:r>
      <w:r>
        <w:rPr>
          <w:rFonts w:ascii="Arial" w:hAnsi="Arial" w:cs="Arial"/>
          <w:b/>
          <w:sz w:val="24"/>
        </w:rPr>
        <w:t>3xx description correction for SCP</w:t>
      </w:r>
    </w:p>
    <w:p w14:paraId="05465473"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Nokia, Nokia Shanghai Bell</w:t>
      </w:r>
    </w:p>
    <w:p w14:paraId="28A4890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D2711" w14:textId="5D6BDBCF" w:rsidR="00C831F5" w:rsidRDefault="00C831F5" w:rsidP="00C831F5">
      <w:pPr>
        <w:rPr>
          <w:rFonts w:ascii="Arial" w:hAnsi="Arial" w:cs="Arial"/>
          <w:b/>
          <w:sz w:val="24"/>
        </w:rPr>
      </w:pPr>
      <w:r>
        <w:rPr>
          <w:rFonts w:ascii="Arial" w:hAnsi="Arial" w:cs="Arial"/>
          <w:b/>
          <w:color w:val="0000FF"/>
          <w:sz w:val="24"/>
        </w:rPr>
        <w:t>C4-214318</w:t>
      </w:r>
      <w:r>
        <w:rPr>
          <w:rFonts w:ascii="Arial" w:hAnsi="Arial" w:cs="Arial"/>
          <w:b/>
          <w:color w:val="0000FF"/>
          <w:sz w:val="24"/>
        </w:rPr>
        <w:tab/>
      </w:r>
      <w:r>
        <w:rPr>
          <w:rFonts w:ascii="Arial" w:hAnsi="Arial" w:cs="Arial"/>
          <w:b/>
          <w:sz w:val="24"/>
        </w:rPr>
        <w:t>AMF mobility alignment</w:t>
      </w:r>
    </w:p>
    <w:p w14:paraId="7EF28982"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Nokia, Nokia Shanghai Bell</w:t>
      </w:r>
    </w:p>
    <w:p w14:paraId="23517DA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C7EAD" w14:textId="03F06D0D" w:rsidR="00C831F5" w:rsidRDefault="00C831F5" w:rsidP="00C831F5">
      <w:pPr>
        <w:rPr>
          <w:rFonts w:ascii="Arial" w:hAnsi="Arial" w:cs="Arial"/>
          <w:b/>
          <w:sz w:val="24"/>
        </w:rPr>
      </w:pPr>
      <w:r>
        <w:rPr>
          <w:rFonts w:ascii="Arial" w:hAnsi="Arial" w:cs="Arial"/>
          <w:b/>
          <w:color w:val="0000FF"/>
          <w:sz w:val="24"/>
        </w:rPr>
        <w:t>C4-214319</w:t>
      </w:r>
      <w:r>
        <w:rPr>
          <w:rFonts w:ascii="Arial" w:hAnsi="Arial" w:cs="Arial"/>
          <w:b/>
          <w:color w:val="0000FF"/>
          <w:sz w:val="24"/>
        </w:rPr>
        <w:tab/>
      </w:r>
      <w:r>
        <w:rPr>
          <w:rFonts w:ascii="Arial" w:hAnsi="Arial" w:cs="Arial"/>
          <w:b/>
          <w:sz w:val="24"/>
        </w:rPr>
        <w:t>Roaming enhancement</w:t>
      </w:r>
    </w:p>
    <w:p w14:paraId="63AA46B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Nokia, Nokia Shanghai Bell</w:t>
      </w:r>
    </w:p>
    <w:p w14:paraId="2B38D3B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C4-214618</w:t>
      </w:r>
      <w:r>
        <w:rPr>
          <w:color w:val="993300"/>
          <w:u w:val="single"/>
        </w:rPr>
        <w:t>.</w:t>
      </w:r>
    </w:p>
    <w:p w14:paraId="399430E3" w14:textId="7D82062E" w:rsidR="00C831F5" w:rsidRDefault="00C831F5" w:rsidP="00C831F5">
      <w:pPr>
        <w:rPr>
          <w:rFonts w:ascii="Arial" w:hAnsi="Arial" w:cs="Arial"/>
          <w:b/>
          <w:sz w:val="24"/>
        </w:rPr>
      </w:pPr>
      <w:r>
        <w:rPr>
          <w:rFonts w:ascii="Arial" w:hAnsi="Arial" w:cs="Arial"/>
          <w:b/>
          <w:color w:val="0000FF"/>
          <w:sz w:val="24"/>
        </w:rPr>
        <w:t>C4-214320</w:t>
      </w:r>
      <w:r>
        <w:rPr>
          <w:rFonts w:ascii="Arial" w:hAnsi="Arial" w:cs="Arial"/>
          <w:b/>
          <w:color w:val="0000FF"/>
          <w:sz w:val="24"/>
        </w:rPr>
        <w:tab/>
      </w:r>
      <w:r>
        <w:rPr>
          <w:rFonts w:ascii="Arial" w:hAnsi="Arial" w:cs="Arial"/>
          <w:b/>
          <w:sz w:val="24"/>
        </w:rPr>
        <w:t>Interface number alignment</w:t>
      </w:r>
    </w:p>
    <w:p w14:paraId="3E906560"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Nokia, Nokia Shanghai Bell</w:t>
      </w:r>
    </w:p>
    <w:p w14:paraId="63A58FF0"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341038" w14:textId="346FF3F4" w:rsidR="00C831F5" w:rsidRDefault="00C831F5" w:rsidP="00C831F5">
      <w:pPr>
        <w:rPr>
          <w:rFonts w:ascii="Arial" w:hAnsi="Arial" w:cs="Arial"/>
          <w:b/>
          <w:sz w:val="24"/>
        </w:rPr>
      </w:pPr>
      <w:r>
        <w:rPr>
          <w:rFonts w:ascii="Arial" w:hAnsi="Arial" w:cs="Arial"/>
          <w:b/>
          <w:color w:val="0000FF"/>
          <w:sz w:val="24"/>
        </w:rPr>
        <w:t>C4-214321</w:t>
      </w:r>
      <w:r>
        <w:rPr>
          <w:rFonts w:ascii="Arial" w:hAnsi="Arial" w:cs="Arial"/>
          <w:b/>
          <w:color w:val="0000FF"/>
          <w:sz w:val="24"/>
        </w:rPr>
        <w:tab/>
      </w:r>
      <w:r>
        <w:rPr>
          <w:rFonts w:ascii="Arial" w:hAnsi="Arial" w:cs="Arial"/>
          <w:b/>
          <w:sz w:val="24"/>
        </w:rPr>
        <w:t>Exempting slices from NSAC</w:t>
      </w:r>
    </w:p>
    <w:p w14:paraId="719E2354"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Nokia, Nokia Shanghai Bell</w:t>
      </w:r>
    </w:p>
    <w:p w14:paraId="68E6D7D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C4-214619</w:t>
      </w:r>
      <w:r>
        <w:rPr>
          <w:color w:val="993300"/>
          <w:u w:val="single"/>
        </w:rPr>
        <w:t>.</w:t>
      </w:r>
    </w:p>
    <w:p w14:paraId="45EEB454" w14:textId="766CEF42" w:rsidR="00C831F5" w:rsidRDefault="00C831F5" w:rsidP="00C831F5">
      <w:pPr>
        <w:rPr>
          <w:rFonts w:ascii="Arial" w:hAnsi="Arial" w:cs="Arial"/>
          <w:b/>
          <w:sz w:val="24"/>
        </w:rPr>
      </w:pPr>
      <w:r>
        <w:rPr>
          <w:rFonts w:ascii="Arial" w:hAnsi="Arial" w:cs="Arial"/>
          <w:b/>
          <w:color w:val="0000FF"/>
          <w:sz w:val="24"/>
        </w:rPr>
        <w:t>C4-214337</w:t>
      </w:r>
      <w:r>
        <w:rPr>
          <w:rFonts w:ascii="Arial" w:hAnsi="Arial" w:cs="Arial"/>
          <w:b/>
          <w:color w:val="0000FF"/>
          <w:sz w:val="24"/>
        </w:rPr>
        <w:tab/>
      </w:r>
      <w:r>
        <w:rPr>
          <w:rFonts w:ascii="Arial" w:hAnsi="Arial" w:cs="Arial"/>
          <w:b/>
          <w:sz w:val="24"/>
        </w:rPr>
        <w:t>EAC mode correction</w:t>
      </w:r>
    </w:p>
    <w:p w14:paraId="7402E9D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Nokia Solutions &amp; Networks (I)</w:t>
      </w:r>
    </w:p>
    <w:p w14:paraId="3509F6A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3A3EC" w14:textId="280F74F1" w:rsidR="00C831F5" w:rsidRDefault="00C831F5" w:rsidP="00C831F5">
      <w:pPr>
        <w:rPr>
          <w:rFonts w:ascii="Arial" w:hAnsi="Arial" w:cs="Arial"/>
          <w:b/>
          <w:sz w:val="24"/>
        </w:rPr>
      </w:pPr>
      <w:r>
        <w:rPr>
          <w:rFonts w:ascii="Arial" w:hAnsi="Arial" w:cs="Arial"/>
          <w:b/>
          <w:color w:val="0000FF"/>
          <w:sz w:val="24"/>
        </w:rPr>
        <w:t>C4-214388</w:t>
      </w:r>
      <w:r>
        <w:rPr>
          <w:rFonts w:ascii="Arial" w:hAnsi="Arial" w:cs="Arial"/>
          <w:b/>
          <w:color w:val="0000FF"/>
          <w:sz w:val="24"/>
        </w:rPr>
        <w:tab/>
      </w:r>
      <w:r>
        <w:rPr>
          <w:rFonts w:ascii="Arial" w:hAnsi="Arial" w:cs="Arial"/>
          <w:b/>
          <w:sz w:val="24"/>
        </w:rPr>
        <w:t>Definition of NetworkSlicePolicyControl feature</w:t>
      </w:r>
    </w:p>
    <w:p w14:paraId="0772A572"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v17.3.0</w:t>
      </w:r>
      <w:r>
        <w:rPr>
          <w:i/>
        </w:rPr>
        <w:tab/>
        <w:t xml:space="preserve">  CR-0148  Cat: B (Rel-17)</w:t>
      </w:r>
      <w:r>
        <w:rPr>
          <w:i/>
        </w:rPr>
        <w:br/>
      </w:r>
      <w:r>
        <w:rPr>
          <w:i/>
        </w:rPr>
        <w:br/>
      </w:r>
      <w:r>
        <w:rPr>
          <w:i/>
        </w:rPr>
        <w:tab/>
      </w:r>
      <w:r>
        <w:rPr>
          <w:i/>
        </w:rPr>
        <w:tab/>
      </w:r>
      <w:r>
        <w:rPr>
          <w:i/>
        </w:rPr>
        <w:tab/>
      </w:r>
      <w:r>
        <w:rPr>
          <w:i/>
        </w:rPr>
        <w:tab/>
      </w:r>
      <w:r>
        <w:rPr>
          <w:i/>
        </w:rPr>
        <w:tab/>
        <w:t>Source: ZTE</w:t>
      </w:r>
    </w:p>
    <w:p w14:paraId="6AA3894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C4-214819</w:t>
      </w:r>
      <w:r>
        <w:rPr>
          <w:color w:val="993300"/>
          <w:u w:val="single"/>
        </w:rPr>
        <w:t>.</w:t>
      </w:r>
    </w:p>
    <w:p w14:paraId="7405FE64" w14:textId="6759FAB5" w:rsidR="00C831F5" w:rsidRDefault="00C831F5" w:rsidP="00C831F5">
      <w:pPr>
        <w:rPr>
          <w:rFonts w:ascii="Arial" w:hAnsi="Arial" w:cs="Arial"/>
          <w:b/>
          <w:sz w:val="24"/>
        </w:rPr>
      </w:pPr>
      <w:r>
        <w:rPr>
          <w:rFonts w:ascii="Arial" w:hAnsi="Arial" w:cs="Arial"/>
          <w:b/>
          <w:color w:val="0000FF"/>
          <w:sz w:val="24"/>
        </w:rPr>
        <w:t>C4-214484</w:t>
      </w:r>
      <w:r>
        <w:rPr>
          <w:rFonts w:ascii="Arial" w:hAnsi="Arial" w:cs="Arial"/>
          <w:b/>
          <w:color w:val="0000FF"/>
          <w:sz w:val="24"/>
        </w:rPr>
        <w:tab/>
      </w:r>
      <w:r>
        <w:rPr>
          <w:rFonts w:ascii="Arial" w:hAnsi="Arial" w:cs="Arial"/>
          <w:b/>
          <w:sz w:val="24"/>
        </w:rPr>
        <w:t>Clarification to SACInfo</w:t>
      </w:r>
    </w:p>
    <w:p w14:paraId="6C0E559B"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v17.2.0</w:t>
      </w:r>
      <w:r>
        <w:rPr>
          <w:i/>
        </w:rPr>
        <w:tab/>
        <w:t xml:space="preserve">  CR-0289  rev 1 Cat: B (Rel-17)</w:t>
      </w:r>
      <w:r>
        <w:rPr>
          <w:i/>
        </w:rPr>
        <w:br/>
      </w:r>
      <w:r>
        <w:rPr>
          <w:i/>
        </w:rPr>
        <w:br/>
      </w:r>
      <w:r>
        <w:rPr>
          <w:i/>
        </w:rPr>
        <w:tab/>
      </w:r>
      <w:r>
        <w:rPr>
          <w:i/>
        </w:rPr>
        <w:tab/>
      </w:r>
      <w:r>
        <w:rPr>
          <w:i/>
        </w:rPr>
        <w:tab/>
      </w:r>
      <w:r>
        <w:rPr>
          <w:i/>
        </w:rPr>
        <w:tab/>
      </w:r>
      <w:r>
        <w:rPr>
          <w:i/>
        </w:rPr>
        <w:tab/>
        <w:t>Source: ZTE, Huawei</w:t>
      </w:r>
    </w:p>
    <w:p w14:paraId="2E3ACA19" w14:textId="77777777" w:rsidR="00C831F5" w:rsidRDefault="00C831F5" w:rsidP="00C831F5">
      <w:pPr>
        <w:rPr>
          <w:color w:val="808080"/>
        </w:rPr>
      </w:pPr>
      <w:r>
        <w:rPr>
          <w:color w:val="808080"/>
        </w:rPr>
        <w:t>(Replaces C4-214103)</w:t>
      </w:r>
    </w:p>
    <w:p w14:paraId="4DDE9AC1" w14:textId="77777777" w:rsidR="00C831F5" w:rsidRDefault="00C831F5" w:rsidP="00C831F5">
      <w:pPr>
        <w:rPr>
          <w:rFonts w:ascii="Arial" w:hAnsi="Arial" w:cs="Arial"/>
          <w:b/>
        </w:rPr>
      </w:pPr>
      <w:r>
        <w:rPr>
          <w:rFonts w:ascii="Arial" w:hAnsi="Arial" w:cs="Arial"/>
          <w:b/>
        </w:rPr>
        <w:t xml:space="preserve">Abstract: </w:t>
      </w:r>
    </w:p>
    <w:p w14:paraId="0E541A78" w14:textId="77777777" w:rsidR="00C831F5" w:rsidRDefault="00C831F5" w:rsidP="00C831F5">
      <w:r>
        <w:t>This CR proposes to clarify the conditions of the inclusion of attributes in SACInfo.</w:t>
      </w:r>
    </w:p>
    <w:p w14:paraId="4EBB83B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C4-214590</w:t>
      </w:r>
      <w:r>
        <w:rPr>
          <w:color w:val="993300"/>
          <w:u w:val="single"/>
        </w:rPr>
        <w:t>.</w:t>
      </w:r>
    </w:p>
    <w:p w14:paraId="01F3D7A9" w14:textId="60742E4C" w:rsidR="00C831F5" w:rsidRDefault="00C831F5" w:rsidP="00C831F5">
      <w:pPr>
        <w:rPr>
          <w:rFonts w:ascii="Arial" w:hAnsi="Arial" w:cs="Arial"/>
          <w:b/>
          <w:sz w:val="24"/>
        </w:rPr>
      </w:pPr>
      <w:r>
        <w:rPr>
          <w:rFonts w:ascii="Arial" w:hAnsi="Arial" w:cs="Arial"/>
          <w:b/>
          <w:color w:val="0000FF"/>
          <w:sz w:val="24"/>
        </w:rPr>
        <w:t>C4-214495</w:t>
      </w:r>
      <w:r>
        <w:rPr>
          <w:rFonts w:ascii="Arial" w:hAnsi="Arial" w:cs="Arial"/>
          <w:b/>
          <w:color w:val="0000FF"/>
          <w:sz w:val="24"/>
        </w:rPr>
        <w:tab/>
      </w:r>
      <w:r>
        <w:rPr>
          <w:rFonts w:ascii="Arial" w:hAnsi="Arial" w:cs="Arial"/>
          <w:b/>
          <w:sz w:val="24"/>
        </w:rPr>
        <w:t>NSSAIAvailability Notify</w:t>
      </w:r>
    </w:p>
    <w:p w14:paraId="5980EBC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CR-0107  Cat: F (Rel-17)</w:t>
      </w:r>
      <w:r>
        <w:rPr>
          <w:i/>
        </w:rPr>
        <w:br/>
      </w:r>
      <w:r>
        <w:rPr>
          <w:i/>
        </w:rPr>
        <w:br/>
      </w:r>
      <w:r>
        <w:rPr>
          <w:i/>
        </w:rPr>
        <w:tab/>
      </w:r>
      <w:r>
        <w:rPr>
          <w:i/>
        </w:rPr>
        <w:tab/>
      </w:r>
      <w:r>
        <w:rPr>
          <w:i/>
        </w:rPr>
        <w:tab/>
      </w:r>
      <w:r>
        <w:rPr>
          <w:i/>
        </w:rPr>
        <w:tab/>
      </w:r>
      <w:r>
        <w:rPr>
          <w:i/>
        </w:rPr>
        <w:tab/>
        <w:t>Source: Huawei</w:t>
      </w:r>
    </w:p>
    <w:p w14:paraId="47384C7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C4-214650</w:t>
      </w:r>
      <w:r>
        <w:rPr>
          <w:color w:val="993300"/>
          <w:u w:val="single"/>
        </w:rPr>
        <w:t>.</w:t>
      </w:r>
    </w:p>
    <w:p w14:paraId="642108E0" w14:textId="748672D4" w:rsidR="00C831F5" w:rsidRDefault="00C831F5" w:rsidP="00C831F5">
      <w:pPr>
        <w:rPr>
          <w:rFonts w:ascii="Arial" w:hAnsi="Arial" w:cs="Arial"/>
          <w:b/>
          <w:sz w:val="24"/>
        </w:rPr>
      </w:pPr>
      <w:r>
        <w:rPr>
          <w:rFonts w:ascii="Arial" w:hAnsi="Arial" w:cs="Arial"/>
          <w:b/>
          <w:color w:val="0000FF"/>
          <w:sz w:val="24"/>
        </w:rPr>
        <w:t>C4-214513</w:t>
      </w:r>
      <w:r>
        <w:rPr>
          <w:rFonts w:ascii="Arial" w:hAnsi="Arial" w:cs="Arial"/>
          <w:b/>
          <w:color w:val="0000FF"/>
          <w:sz w:val="24"/>
        </w:rPr>
        <w:tab/>
      </w:r>
      <w:r>
        <w:rPr>
          <w:rFonts w:ascii="Arial" w:hAnsi="Arial" w:cs="Arial"/>
          <w:b/>
          <w:sz w:val="24"/>
        </w:rPr>
        <w:t>Corrections to the Nudm_SDM re-used Data Types table</w:t>
      </w:r>
    </w:p>
    <w:p w14:paraId="49525CE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CR-0719  Cat: F (Rel-17)</w:t>
      </w:r>
      <w:r>
        <w:rPr>
          <w:i/>
        </w:rPr>
        <w:br/>
      </w:r>
      <w:r>
        <w:rPr>
          <w:i/>
        </w:rPr>
        <w:br/>
      </w:r>
      <w:r>
        <w:rPr>
          <w:i/>
        </w:rPr>
        <w:tab/>
      </w:r>
      <w:r>
        <w:rPr>
          <w:i/>
        </w:rPr>
        <w:tab/>
      </w:r>
      <w:r>
        <w:rPr>
          <w:i/>
        </w:rPr>
        <w:tab/>
      </w:r>
      <w:r>
        <w:rPr>
          <w:i/>
        </w:rPr>
        <w:tab/>
      </w:r>
      <w:r>
        <w:rPr>
          <w:i/>
        </w:rPr>
        <w:tab/>
        <w:t>Source: Huawei</w:t>
      </w:r>
    </w:p>
    <w:p w14:paraId="635F340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021A7" w14:textId="72BE8797" w:rsidR="00C831F5" w:rsidRDefault="00C831F5" w:rsidP="00C831F5">
      <w:pPr>
        <w:rPr>
          <w:rFonts w:ascii="Arial" w:hAnsi="Arial" w:cs="Arial"/>
          <w:b/>
          <w:sz w:val="24"/>
        </w:rPr>
      </w:pPr>
      <w:r>
        <w:rPr>
          <w:rFonts w:ascii="Arial" w:hAnsi="Arial" w:cs="Arial"/>
          <w:b/>
          <w:color w:val="0000FF"/>
          <w:sz w:val="24"/>
        </w:rPr>
        <w:t>C4-214534</w:t>
      </w:r>
      <w:r>
        <w:rPr>
          <w:rFonts w:ascii="Arial" w:hAnsi="Arial" w:cs="Arial"/>
          <w:b/>
          <w:color w:val="0000FF"/>
          <w:sz w:val="24"/>
        </w:rPr>
        <w:tab/>
      </w:r>
      <w:r>
        <w:rPr>
          <w:rFonts w:ascii="Arial" w:hAnsi="Arial" w:cs="Arial"/>
          <w:b/>
          <w:sz w:val="24"/>
        </w:rPr>
        <w:t>Clarification on Nnsacf_SliceStatus service</w:t>
      </w:r>
    </w:p>
    <w:p w14:paraId="456E9D89"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139EEF71"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4A0F9" w14:textId="1C0E92AB" w:rsidR="00C831F5" w:rsidRDefault="00C831F5" w:rsidP="00C831F5">
      <w:pPr>
        <w:rPr>
          <w:rFonts w:ascii="Arial" w:hAnsi="Arial" w:cs="Arial"/>
          <w:b/>
          <w:sz w:val="24"/>
        </w:rPr>
      </w:pPr>
      <w:r>
        <w:rPr>
          <w:rFonts w:ascii="Arial" w:hAnsi="Arial" w:cs="Arial"/>
          <w:b/>
          <w:color w:val="0000FF"/>
          <w:sz w:val="24"/>
        </w:rPr>
        <w:t>C4-214570</w:t>
      </w:r>
      <w:r>
        <w:rPr>
          <w:rFonts w:ascii="Arial" w:hAnsi="Arial" w:cs="Arial"/>
          <w:b/>
          <w:color w:val="0000FF"/>
          <w:sz w:val="24"/>
        </w:rPr>
        <w:tab/>
      </w:r>
      <w:r>
        <w:rPr>
          <w:rFonts w:ascii="Arial" w:hAnsi="Arial" w:cs="Arial"/>
          <w:b/>
          <w:sz w:val="24"/>
        </w:rPr>
        <w:t>Clarification to SACInfo</w:t>
      </w:r>
    </w:p>
    <w:p w14:paraId="0C77B60C"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v17.2.0</w:t>
      </w:r>
      <w:r>
        <w:rPr>
          <w:i/>
        </w:rPr>
        <w:tab/>
        <w:t xml:space="preserve">  CR-0297  Cat: B (Rel-17)</w:t>
      </w:r>
      <w:r>
        <w:rPr>
          <w:i/>
        </w:rPr>
        <w:br/>
      </w:r>
      <w:r>
        <w:rPr>
          <w:i/>
        </w:rPr>
        <w:br/>
      </w:r>
      <w:r>
        <w:rPr>
          <w:i/>
        </w:rPr>
        <w:tab/>
      </w:r>
      <w:r>
        <w:rPr>
          <w:i/>
        </w:rPr>
        <w:tab/>
      </w:r>
      <w:r>
        <w:rPr>
          <w:i/>
        </w:rPr>
        <w:tab/>
      </w:r>
      <w:r>
        <w:rPr>
          <w:i/>
        </w:rPr>
        <w:tab/>
      </w:r>
      <w:r>
        <w:rPr>
          <w:i/>
        </w:rPr>
        <w:tab/>
        <w:t>Source: ZTE</w:t>
      </w:r>
    </w:p>
    <w:p w14:paraId="09D2617F" w14:textId="77777777" w:rsidR="00C831F5" w:rsidRDefault="00C831F5" w:rsidP="00C831F5">
      <w:pPr>
        <w:rPr>
          <w:rFonts w:ascii="Arial" w:hAnsi="Arial" w:cs="Arial"/>
          <w:b/>
        </w:rPr>
      </w:pPr>
      <w:r>
        <w:rPr>
          <w:rFonts w:ascii="Arial" w:hAnsi="Arial" w:cs="Arial"/>
          <w:b/>
        </w:rPr>
        <w:t xml:space="preserve">Abstract: </w:t>
      </w:r>
    </w:p>
    <w:p w14:paraId="15156FBB" w14:textId="77777777" w:rsidR="00C831F5" w:rsidRDefault="00C831F5" w:rsidP="00C831F5">
      <w:r>
        <w:t>This CR proposes to clarify the conditions of the inclusion of attributes in SACInfo.</w:t>
      </w:r>
    </w:p>
    <w:p w14:paraId="710FB0D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D647D" w14:textId="5034E179" w:rsidR="00C831F5" w:rsidRDefault="00C831F5" w:rsidP="00C831F5">
      <w:pPr>
        <w:rPr>
          <w:rFonts w:ascii="Arial" w:hAnsi="Arial" w:cs="Arial"/>
          <w:b/>
          <w:sz w:val="24"/>
        </w:rPr>
      </w:pPr>
      <w:r>
        <w:rPr>
          <w:rFonts w:ascii="Arial" w:hAnsi="Arial" w:cs="Arial"/>
          <w:b/>
          <w:color w:val="0000FF"/>
          <w:sz w:val="24"/>
        </w:rPr>
        <w:t>C4-214571</w:t>
      </w:r>
      <w:r>
        <w:rPr>
          <w:rFonts w:ascii="Arial" w:hAnsi="Arial" w:cs="Arial"/>
          <w:b/>
          <w:color w:val="0000FF"/>
          <w:sz w:val="24"/>
        </w:rPr>
        <w:tab/>
      </w:r>
      <w:r>
        <w:rPr>
          <w:rFonts w:ascii="Arial" w:hAnsi="Arial" w:cs="Arial"/>
          <w:b/>
          <w:sz w:val="24"/>
        </w:rPr>
        <w:t>NSACF service name</w:t>
      </w:r>
    </w:p>
    <w:p w14:paraId="4A5625EF"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v17.2.0</w:t>
      </w:r>
      <w:r>
        <w:rPr>
          <w:i/>
        </w:rPr>
        <w:tab/>
        <w:t xml:space="preserve">  CR-0574  Cat: B (Rel-17)</w:t>
      </w:r>
      <w:r>
        <w:rPr>
          <w:i/>
        </w:rPr>
        <w:br/>
      </w:r>
      <w:r>
        <w:rPr>
          <w:i/>
        </w:rPr>
        <w:br/>
      </w:r>
      <w:r>
        <w:rPr>
          <w:i/>
        </w:rPr>
        <w:tab/>
      </w:r>
      <w:r>
        <w:rPr>
          <w:i/>
        </w:rPr>
        <w:tab/>
      </w:r>
      <w:r>
        <w:rPr>
          <w:i/>
        </w:rPr>
        <w:tab/>
      </w:r>
      <w:r>
        <w:rPr>
          <w:i/>
        </w:rPr>
        <w:tab/>
      </w:r>
      <w:r>
        <w:rPr>
          <w:i/>
        </w:rPr>
        <w:tab/>
        <w:t>Source: ZTE</w:t>
      </w:r>
    </w:p>
    <w:p w14:paraId="47743563" w14:textId="77777777" w:rsidR="00C831F5" w:rsidRDefault="00C831F5" w:rsidP="00C831F5">
      <w:pPr>
        <w:rPr>
          <w:rFonts w:ascii="Arial" w:hAnsi="Arial" w:cs="Arial"/>
          <w:b/>
        </w:rPr>
      </w:pPr>
      <w:r>
        <w:rPr>
          <w:rFonts w:ascii="Arial" w:hAnsi="Arial" w:cs="Arial"/>
          <w:b/>
        </w:rPr>
        <w:t xml:space="preserve">Abstract: </w:t>
      </w:r>
    </w:p>
    <w:p w14:paraId="7F6ACDD3" w14:textId="77777777" w:rsidR="00C831F5" w:rsidRDefault="00C831F5" w:rsidP="00C831F5">
      <w:r>
        <w:t>This CR proposes to register NSACF service names to the NRF</w:t>
      </w:r>
    </w:p>
    <w:p w14:paraId="088CFCA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BACA08" w14:textId="4FA0738B" w:rsidR="00C831F5" w:rsidRDefault="00C831F5" w:rsidP="00C831F5">
      <w:pPr>
        <w:rPr>
          <w:rFonts w:ascii="Arial" w:hAnsi="Arial" w:cs="Arial"/>
          <w:b/>
          <w:sz w:val="24"/>
        </w:rPr>
      </w:pPr>
      <w:r>
        <w:rPr>
          <w:rFonts w:ascii="Arial" w:hAnsi="Arial" w:cs="Arial"/>
          <w:b/>
          <w:color w:val="0000FF"/>
          <w:sz w:val="24"/>
        </w:rPr>
        <w:t>C4-214572</w:t>
      </w:r>
      <w:r>
        <w:rPr>
          <w:rFonts w:ascii="Arial" w:hAnsi="Arial" w:cs="Arial"/>
          <w:b/>
          <w:color w:val="0000FF"/>
          <w:sz w:val="24"/>
        </w:rPr>
        <w:tab/>
      </w:r>
      <w:r>
        <w:rPr>
          <w:rFonts w:ascii="Arial" w:hAnsi="Arial" w:cs="Arial"/>
          <w:b/>
          <w:sz w:val="24"/>
        </w:rPr>
        <w:t>NumOfUEsPerSlice – Data Structure Update</w:t>
      </w:r>
    </w:p>
    <w:p w14:paraId="6A697545"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1990446F" w14:textId="77777777" w:rsidR="00C831F5" w:rsidRDefault="00C831F5" w:rsidP="00C831F5">
      <w:pPr>
        <w:rPr>
          <w:rFonts w:ascii="Arial" w:hAnsi="Arial" w:cs="Arial"/>
          <w:b/>
        </w:rPr>
      </w:pPr>
      <w:r>
        <w:rPr>
          <w:rFonts w:ascii="Arial" w:hAnsi="Arial" w:cs="Arial"/>
          <w:b/>
        </w:rPr>
        <w:t xml:space="preserve">Abstract: </w:t>
      </w:r>
    </w:p>
    <w:p w14:paraId="2393E4FC" w14:textId="77777777" w:rsidR="00C831F5" w:rsidRDefault="00C831F5" w:rsidP="00C831F5">
      <w:r>
        <w:t>This contribution proposes updates to the data structure of the service NumOfUEsPerSlice.</w:t>
      </w:r>
    </w:p>
    <w:p w14:paraId="4DB3136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D80B9" w14:textId="0C5CBE93" w:rsidR="00C831F5" w:rsidRDefault="00C831F5" w:rsidP="00C831F5">
      <w:pPr>
        <w:rPr>
          <w:rFonts w:ascii="Arial" w:hAnsi="Arial" w:cs="Arial"/>
          <w:b/>
          <w:sz w:val="24"/>
        </w:rPr>
      </w:pPr>
      <w:r>
        <w:rPr>
          <w:rFonts w:ascii="Arial" w:hAnsi="Arial" w:cs="Arial"/>
          <w:b/>
          <w:color w:val="0000FF"/>
          <w:sz w:val="24"/>
        </w:rPr>
        <w:t>C4-214573</w:t>
      </w:r>
      <w:r>
        <w:rPr>
          <w:rFonts w:ascii="Arial" w:hAnsi="Arial" w:cs="Arial"/>
          <w:b/>
          <w:color w:val="0000FF"/>
          <w:sz w:val="24"/>
        </w:rPr>
        <w:tab/>
      </w:r>
      <w:r>
        <w:rPr>
          <w:rFonts w:ascii="Arial" w:hAnsi="Arial" w:cs="Arial"/>
          <w:b/>
          <w:sz w:val="24"/>
        </w:rPr>
        <w:t>NumOfUEsPerSlice – OpenAPI Update</w:t>
      </w:r>
    </w:p>
    <w:p w14:paraId="57F7DE7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40742951" w14:textId="77777777" w:rsidR="00C831F5" w:rsidRDefault="00C831F5" w:rsidP="00C831F5">
      <w:pPr>
        <w:rPr>
          <w:rFonts w:ascii="Arial" w:hAnsi="Arial" w:cs="Arial"/>
          <w:b/>
        </w:rPr>
      </w:pPr>
      <w:r>
        <w:rPr>
          <w:rFonts w:ascii="Arial" w:hAnsi="Arial" w:cs="Arial"/>
          <w:b/>
        </w:rPr>
        <w:t xml:space="preserve">Abstract: </w:t>
      </w:r>
    </w:p>
    <w:p w14:paraId="1DA51734" w14:textId="77777777" w:rsidR="00C831F5" w:rsidRDefault="00C831F5" w:rsidP="00C831F5">
      <w:r>
        <w:t>This contribution proposes updates to the OpenAPI of the service NumOfUEsPerSlice.</w:t>
      </w:r>
    </w:p>
    <w:p w14:paraId="40CB671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07BF3A" w14:textId="4BCC8CC9" w:rsidR="00C831F5" w:rsidRDefault="00C831F5" w:rsidP="00C831F5">
      <w:pPr>
        <w:rPr>
          <w:rFonts w:ascii="Arial" w:hAnsi="Arial" w:cs="Arial"/>
          <w:b/>
          <w:sz w:val="24"/>
        </w:rPr>
      </w:pPr>
      <w:r>
        <w:rPr>
          <w:rFonts w:ascii="Arial" w:hAnsi="Arial" w:cs="Arial"/>
          <w:b/>
          <w:color w:val="0000FF"/>
          <w:sz w:val="24"/>
        </w:rPr>
        <w:t>C4-214574</w:t>
      </w:r>
      <w:r>
        <w:rPr>
          <w:rFonts w:ascii="Arial" w:hAnsi="Arial" w:cs="Arial"/>
          <w:b/>
          <w:color w:val="0000FF"/>
          <w:sz w:val="24"/>
        </w:rPr>
        <w:tab/>
      </w:r>
      <w:r>
        <w:rPr>
          <w:rFonts w:ascii="Arial" w:hAnsi="Arial" w:cs="Arial"/>
          <w:b/>
          <w:sz w:val="24"/>
        </w:rPr>
        <w:t>NumOfPDUsPerSlice – Data Structure Update</w:t>
      </w:r>
    </w:p>
    <w:p w14:paraId="051DB1C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4139333B" w14:textId="77777777" w:rsidR="00C831F5" w:rsidRDefault="00C831F5" w:rsidP="00C831F5">
      <w:pPr>
        <w:rPr>
          <w:rFonts w:ascii="Arial" w:hAnsi="Arial" w:cs="Arial"/>
          <w:b/>
        </w:rPr>
      </w:pPr>
      <w:r>
        <w:rPr>
          <w:rFonts w:ascii="Arial" w:hAnsi="Arial" w:cs="Arial"/>
          <w:b/>
        </w:rPr>
        <w:t xml:space="preserve">Abstract: </w:t>
      </w:r>
    </w:p>
    <w:p w14:paraId="2858A0E5" w14:textId="77777777" w:rsidR="00C831F5" w:rsidRDefault="00C831F5" w:rsidP="00C831F5">
      <w:r>
        <w:t>This contribution proposes updates to the data structure of the service NumOfPDUsPerSlice.</w:t>
      </w:r>
    </w:p>
    <w:p w14:paraId="66AD4E5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41DD2E" w14:textId="052F8D0C" w:rsidR="00C831F5" w:rsidRDefault="00C831F5" w:rsidP="00C831F5">
      <w:pPr>
        <w:rPr>
          <w:rFonts w:ascii="Arial" w:hAnsi="Arial" w:cs="Arial"/>
          <w:b/>
          <w:sz w:val="24"/>
        </w:rPr>
      </w:pPr>
      <w:r>
        <w:rPr>
          <w:rFonts w:ascii="Arial" w:hAnsi="Arial" w:cs="Arial"/>
          <w:b/>
          <w:color w:val="0000FF"/>
          <w:sz w:val="24"/>
        </w:rPr>
        <w:t>C4-214575</w:t>
      </w:r>
      <w:r>
        <w:rPr>
          <w:rFonts w:ascii="Arial" w:hAnsi="Arial" w:cs="Arial"/>
          <w:b/>
          <w:color w:val="0000FF"/>
          <w:sz w:val="24"/>
        </w:rPr>
        <w:tab/>
      </w:r>
      <w:r>
        <w:rPr>
          <w:rFonts w:ascii="Arial" w:hAnsi="Arial" w:cs="Arial"/>
          <w:b/>
          <w:sz w:val="24"/>
        </w:rPr>
        <w:t>NumOfPDUsPerSlice – OpenAPI Update</w:t>
      </w:r>
    </w:p>
    <w:p w14:paraId="15964DB5" w14:textId="77777777" w:rsidR="00C831F5" w:rsidRDefault="00C831F5" w:rsidP="00C831F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3E0E4CDE" w14:textId="77777777" w:rsidR="00C831F5" w:rsidRDefault="00C831F5" w:rsidP="00C831F5">
      <w:pPr>
        <w:rPr>
          <w:rFonts w:ascii="Arial" w:hAnsi="Arial" w:cs="Arial"/>
          <w:b/>
        </w:rPr>
      </w:pPr>
      <w:r>
        <w:rPr>
          <w:rFonts w:ascii="Arial" w:hAnsi="Arial" w:cs="Arial"/>
          <w:b/>
        </w:rPr>
        <w:t xml:space="preserve">Abstract: </w:t>
      </w:r>
    </w:p>
    <w:p w14:paraId="4B688496" w14:textId="77777777" w:rsidR="00C831F5" w:rsidRDefault="00C831F5" w:rsidP="00C831F5">
      <w:r>
        <w:t>This contribution proposes updates to the OpenAPI of the service NumOfPDUsPerSlice.</w:t>
      </w:r>
    </w:p>
    <w:p w14:paraId="522921A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2C4C1" w14:textId="6097C60E" w:rsidR="00C831F5" w:rsidRDefault="00C831F5" w:rsidP="00C831F5">
      <w:pPr>
        <w:rPr>
          <w:rFonts w:ascii="Arial" w:hAnsi="Arial" w:cs="Arial"/>
          <w:b/>
          <w:sz w:val="24"/>
        </w:rPr>
      </w:pPr>
      <w:r>
        <w:rPr>
          <w:rFonts w:ascii="Arial" w:hAnsi="Arial" w:cs="Arial"/>
          <w:b/>
          <w:color w:val="0000FF"/>
          <w:sz w:val="24"/>
        </w:rPr>
        <w:t>C4-214590</w:t>
      </w:r>
      <w:r>
        <w:rPr>
          <w:rFonts w:ascii="Arial" w:hAnsi="Arial" w:cs="Arial"/>
          <w:b/>
          <w:color w:val="0000FF"/>
          <w:sz w:val="24"/>
        </w:rPr>
        <w:tab/>
      </w:r>
      <w:r>
        <w:rPr>
          <w:rFonts w:ascii="Arial" w:hAnsi="Arial" w:cs="Arial"/>
          <w:b/>
          <w:sz w:val="24"/>
        </w:rPr>
        <w:t>Clarification to SACInfo</w:t>
      </w:r>
    </w:p>
    <w:p w14:paraId="2CADBA98"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v17.2.0</w:t>
      </w:r>
      <w:r>
        <w:rPr>
          <w:i/>
        </w:rPr>
        <w:tab/>
        <w:t xml:space="preserve">  CR-0289  rev 2 Cat: B (Rel-17)</w:t>
      </w:r>
      <w:r>
        <w:rPr>
          <w:i/>
        </w:rPr>
        <w:br/>
      </w:r>
      <w:r>
        <w:rPr>
          <w:i/>
        </w:rPr>
        <w:br/>
      </w:r>
      <w:r>
        <w:rPr>
          <w:i/>
        </w:rPr>
        <w:tab/>
      </w:r>
      <w:r>
        <w:rPr>
          <w:i/>
        </w:rPr>
        <w:tab/>
      </w:r>
      <w:r>
        <w:rPr>
          <w:i/>
        </w:rPr>
        <w:tab/>
      </w:r>
      <w:r>
        <w:rPr>
          <w:i/>
        </w:rPr>
        <w:tab/>
      </w:r>
      <w:r>
        <w:rPr>
          <w:i/>
        </w:rPr>
        <w:tab/>
        <w:t>Source: ZTE</w:t>
      </w:r>
    </w:p>
    <w:p w14:paraId="5DADF779" w14:textId="77777777" w:rsidR="00C831F5" w:rsidRDefault="00C831F5" w:rsidP="00C831F5">
      <w:pPr>
        <w:rPr>
          <w:color w:val="808080"/>
        </w:rPr>
      </w:pPr>
      <w:r>
        <w:rPr>
          <w:color w:val="808080"/>
        </w:rPr>
        <w:t>(Replaces C4-214484)</w:t>
      </w:r>
    </w:p>
    <w:p w14:paraId="573883E8" w14:textId="77777777" w:rsidR="00C831F5" w:rsidRDefault="00C831F5" w:rsidP="00C831F5">
      <w:pPr>
        <w:rPr>
          <w:rFonts w:ascii="Arial" w:hAnsi="Arial" w:cs="Arial"/>
          <w:b/>
        </w:rPr>
      </w:pPr>
      <w:r>
        <w:rPr>
          <w:rFonts w:ascii="Arial" w:hAnsi="Arial" w:cs="Arial"/>
          <w:b/>
        </w:rPr>
        <w:t xml:space="preserve">Abstract: </w:t>
      </w:r>
    </w:p>
    <w:p w14:paraId="7EEA6C4A" w14:textId="77777777" w:rsidR="00C831F5" w:rsidRDefault="00C831F5" w:rsidP="00C831F5">
      <w:r>
        <w:t>This CR proposes to clarify the conditions of the inclusion of attributes in SACInfo.</w:t>
      </w:r>
    </w:p>
    <w:p w14:paraId="4227BEA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5E499" w14:textId="3F999609" w:rsidR="00C831F5" w:rsidRDefault="00C831F5" w:rsidP="00C831F5">
      <w:pPr>
        <w:rPr>
          <w:rFonts w:ascii="Arial" w:hAnsi="Arial" w:cs="Arial"/>
          <w:b/>
          <w:sz w:val="24"/>
        </w:rPr>
      </w:pPr>
      <w:r>
        <w:rPr>
          <w:rFonts w:ascii="Arial" w:hAnsi="Arial" w:cs="Arial"/>
          <w:b/>
          <w:color w:val="0000FF"/>
          <w:sz w:val="24"/>
        </w:rPr>
        <w:t>C4-214591</w:t>
      </w:r>
      <w:r>
        <w:rPr>
          <w:rFonts w:ascii="Arial" w:hAnsi="Arial" w:cs="Arial"/>
          <w:b/>
          <w:color w:val="0000FF"/>
          <w:sz w:val="24"/>
        </w:rPr>
        <w:tab/>
      </w:r>
      <w:r>
        <w:rPr>
          <w:rFonts w:ascii="Arial" w:hAnsi="Arial" w:cs="Arial"/>
          <w:b/>
          <w:sz w:val="24"/>
        </w:rPr>
        <w:t>NSACF service name</w:t>
      </w:r>
    </w:p>
    <w:p w14:paraId="2D965B22"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v17.2.0</w:t>
      </w:r>
      <w:r>
        <w:rPr>
          <w:i/>
        </w:rPr>
        <w:tab/>
        <w:t xml:space="preserve">  CR-0544  rev 1 Cat: B (Rel-17)</w:t>
      </w:r>
      <w:r>
        <w:rPr>
          <w:i/>
        </w:rPr>
        <w:br/>
      </w:r>
      <w:r>
        <w:rPr>
          <w:i/>
        </w:rPr>
        <w:br/>
      </w:r>
      <w:r>
        <w:rPr>
          <w:i/>
        </w:rPr>
        <w:tab/>
      </w:r>
      <w:r>
        <w:rPr>
          <w:i/>
        </w:rPr>
        <w:tab/>
      </w:r>
      <w:r>
        <w:rPr>
          <w:i/>
        </w:rPr>
        <w:tab/>
      </w:r>
      <w:r>
        <w:rPr>
          <w:i/>
        </w:rPr>
        <w:tab/>
      </w:r>
      <w:r>
        <w:rPr>
          <w:i/>
        </w:rPr>
        <w:tab/>
        <w:t>Source: ZTE</w:t>
      </w:r>
    </w:p>
    <w:p w14:paraId="4B48CBE7" w14:textId="77777777" w:rsidR="00C831F5" w:rsidRDefault="00C831F5" w:rsidP="00C831F5">
      <w:pPr>
        <w:rPr>
          <w:color w:val="808080"/>
        </w:rPr>
      </w:pPr>
      <w:r>
        <w:rPr>
          <w:color w:val="808080"/>
        </w:rPr>
        <w:t>(Replaces C4-214104)</w:t>
      </w:r>
    </w:p>
    <w:p w14:paraId="58F8610A" w14:textId="77777777" w:rsidR="00C831F5" w:rsidRDefault="00C831F5" w:rsidP="00C831F5">
      <w:pPr>
        <w:rPr>
          <w:rFonts w:ascii="Arial" w:hAnsi="Arial" w:cs="Arial"/>
          <w:b/>
        </w:rPr>
      </w:pPr>
      <w:r>
        <w:rPr>
          <w:rFonts w:ascii="Arial" w:hAnsi="Arial" w:cs="Arial"/>
          <w:b/>
        </w:rPr>
        <w:t xml:space="preserve">Abstract: </w:t>
      </w:r>
    </w:p>
    <w:p w14:paraId="2CFB114D" w14:textId="77777777" w:rsidR="00C831F5" w:rsidRDefault="00C831F5" w:rsidP="00C831F5">
      <w:r>
        <w:t>This CR proposes to register NSACF service names to the NRF</w:t>
      </w:r>
    </w:p>
    <w:p w14:paraId="055BB0A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DB54F" w14:textId="2BCB549D" w:rsidR="00C831F5" w:rsidRDefault="00C831F5" w:rsidP="00C831F5">
      <w:pPr>
        <w:rPr>
          <w:rFonts w:ascii="Arial" w:hAnsi="Arial" w:cs="Arial"/>
          <w:b/>
          <w:sz w:val="24"/>
        </w:rPr>
      </w:pPr>
      <w:r>
        <w:rPr>
          <w:rFonts w:ascii="Arial" w:hAnsi="Arial" w:cs="Arial"/>
          <w:b/>
          <w:color w:val="0000FF"/>
          <w:sz w:val="24"/>
        </w:rPr>
        <w:t>C4-214592</w:t>
      </w:r>
      <w:r>
        <w:rPr>
          <w:rFonts w:ascii="Arial" w:hAnsi="Arial" w:cs="Arial"/>
          <w:b/>
          <w:color w:val="0000FF"/>
          <w:sz w:val="24"/>
        </w:rPr>
        <w:tab/>
      </w:r>
      <w:r>
        <w:rPr>
          <w:rFonts w:ascii="Arial" w:hAnsi="Arial" w:cs="Arial"/>
          <w:b/>
          <w:sz w:val="24"/>
        </w:rPr>
        <w:t>NumOfUEsPerSlice – Data Structure Update</w:t>
      </w:r>
    </w:p>
    <w:p w14:paraId="31E928A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50B2C882" w14:textId="77777777" w:rsidR="00C831F5" w:rsidRDefault="00C831F5" w:rsidP="00C831F5">
      <w:pPr>
        <w:rPr>
          <w:color w:val="808080"/>
        </w:rPr>
      </w:pPr>
      <w:r>
        <w:rPr>
          <w:color w:val="808080"/>
        </w:rPr>
        <w:t>(Replaces C4-214108)</w:t>
      </w:r>
    </w:p>
    <w:p w14:paraId="5345746D" w14:textId="77777777" w:rsidR="00C831F5" w:rsidRDefault="00C831F5" w:rsidP="00C831F5">
      <w:pPr>
        <w:rPr>
          <w:rFonts w:ascii="Arial" w:hAnsi="Arial" w:cs="Arial"/>
          <w:b/>
        </w:rPr>
      </w:pPr>
      <w:r>
        <w:rPr>
          <w:rFonts w:ascii="Arial" w:hAnsi="Arial" w:cs="Arial"/>
          <w:b/>
        </w:rPr>
        <w:t xml:space="preserve">Abstract: </w:t>
      </w:r>
    </w:p>
    <w:p w14:paraId="7F6A6F82" w14:textId="77777777" w:rsidR="00C831F5" w:rsidRDefault="00C831F5" w:rsidP="00C831F5">
      <w:r>
        <w:t>This contribution proposes updates to the data structure of the service NumOfUEsPerSlice.</w:t>
      </w:r>
    </w:p>
    <w:p w14:paraId="0D6213B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9C901" w14:textId="11828C21" w:rsidR="00C831F5" w:rsidRDefault="00C831F5" w:rsidP="00C831F5">
      <w:pPr>
        <w:rPr>
          <w:rFonts w:ascii="Arial" w:hAnsi="Arial" w:cs="Arial"/>
          <w:b/>
          <w:sz w:val="24"/>
        </w:rPr>
      </w:pPr>
      <w:r>
        <w:rPr>
          <w:rFonts w:ascii="Arial" w:hAnsi="Arial" w:cs="Arial"/>
          <w:b/>
          <w:color w:val="0000FF"/>
          <w:sz w:val="24"/>
        </w:rPr>
        <w:t>C4-214593</w:t>
      </w:r>
      <w:r>
        <w:rPr>
          <w:rFonts w:ascii="Arial" w:hAnsi="Arial" w:cs="Arial"/>
          <w:b/>
          <w:color w:val="0000FF"/>
          <w:sz w:val="24"/>
        </w:rPr>
        <w:tab/>
      </w:r>
      <w:r>
        <w:rPr>
          <w:rFonts w:ascii="Arial" w:hAnsi="Arial" w:cs="Arial"/>
          <w:b/>
          <w:sz w:val="24"/>
        </w:rPr>
        <w:t>NumOfUEsPerSlice – OpenAPI Update</w:t>
      </w:r>
    </w:p>
    <w:p w14:paraId="2A69B0B1"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71FBE43C" w14:textId="77777777" w:rsidR="00C831F5" w:rsidRDefault="00C831F5" w:rsidP="00C831F5">
      <w:pPr>
        <w:rPr>
          <w:color w:val="808080"/>
        </w:rPr>
      </w:pPr>
      <w:r>
        <w:rPr>
          <w:color w:val="808080"/>
        </w:rPr>
        <w:t>(Replaces C4-214109)</w:t>
      </w:r>
    </w:p>
    <w:p w14:paraId="44DB7E26" w14:textId="77777777" w:rsidR="00C831F5" w:rsidRDefault="00C831F5" w:rsidP="00C831F5">
      <w:pPr>
        <w:rPr>
          <w:rFonts w:ascii="Arial" w:hAnsi="Arial" w:cs="Arial"/>
          <w:b/>
        </w:rPr>
      </w:pPr>
      <w:r>
        <w:rPr>
          <w:rFonts w:ascii="Arial" w:hAnsi="Arial" w:cs="Arial"/>
          <w:b/>
        </w:rPr>
        <w:t xml:space="preserve">Abstract: </w:t>
      </w:r>
    </w:p>
    <w:p w14:paraId="4E67698E" w14:textId="77777777" w:rsidR="00C831F5" w:rsidRDefault="00C831F5" w:rsidP="00C831F5">
      <w:r>
        <w:t>This contribution proposes updates to the OpenAPI of the service NumOfUEsPerSlice.</w:t>
      </w:r>
    </w:p>
    <w:p w14:paraId="3F5D270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67B9E" w14:textId="377ACAF2" w:rsidR="00C831F5" w:rsidRDefault="00C831F5" w:rsidP="00C831F5">
      <w:pPr>
        <w:rPr>
          <w:rFonts w:ascii="Arial" w:hAnsi="Arial" w:cs="Arial"/>
          <w:b/>
          <w:sz w:val="24"/>
        </w:rPr>
      </w:pPr>
      <w:r>
        <w:rPr>
          <w:rFonts w:ascii="Arial" w:hAnsi="Arial" w:cs="Arial"/>
          <w:b/>
          <w:color w:val="0000FF"/>
          <w:sz w:val="24"/>
        </w:rPr>
        <w:lastRenderedPageBreak/>
        <w:t>C4-214594</w:t>
      </w:r>
      <w:r>
        <w:rPr>
          <w:rFonts w:ascii="Arial" w:hAnsi="Arial" w:cs="Arial"/>
          <w:b/>
          <w:color w:val="0000FF"/>
          <w:sz w:val="24"/>
        </w:rPr>
        <w:tab/>
      </w:r>
      <w:r>
        <w:rPr>
          <w:rFonts w:ascii="Arial" w:hAnsi="Arial" w:cs="Arial"/>
          <w:b/>
          <w:sz w:val="24"/>
        </w:rPr>
        <w:t>NumOfPDUsPerSlice – Data Structure Update</w:t>
      </w:r>
    </w:p>
    <w:p w14:paraId="3EABDF1D"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77CB9080" w14:textId="77777777" w:rsidR="00C831F5" w:rsidRDefault="00C831F5" w:rsidP="00C831F5">
      <w:pPr>
        <w:rPr>
          <w:color w:val="808080"/>
        </w:rPr>
      </w:pPr>
      <w:r>
        <w:rPr>
          <w:color w:val="808080"/>
        </w:rPr>
        <w:t>(Replaces C4-214110)</w:t>
      </w:r>
    </w:p>
    <w:p w14:paraId="03A87E63" w14:textId="77777777" w:rsidR="00C831F5" w:rsidRDefault="00C831F5" w:rsidP="00C831F5">
      <w:pPr>
        <w:rPr>
          <w:rFonts w:ascii="Arial" w:hAnsi="Arial" w:cs="Arial"/>
          <w:b/>
        </w:rPr>
      </w:pPr>
      <w:r>
        <w:rPr>
          <w:rFonts w:ascii="Arial" w:hAnsi="Arial" w:cs="Arial"/>
          <w:b/>
        </w:rPr>
        <w:t xml:space="preserve">Abstract: </w:t>
      </w:r>
    </w:p>
    <w:p w14:paraId="5113103B" w14:textId="77777777" w:rsidR="00C831F5" w:rsidRDefault="00C831F5" w:rsidP="00C831F5">
      <w:r>
        <w:t>This contribution proposes updates to the data structure of the service NumOfPDUsPerSlice.</w:t>
      </w:r>
    </w:p>
    <w:p w14:paraId="7269B5D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87ABB" w14:textId="3CBA749C" w:rsidR="00C831F5" w:rsidRDefault="00C831F5" w:rsidP="00C831F5">
      <w:pPr>
        <w:rPr>
          <w:rFonts w:ascii="Arial" w:hAnsi="Arial" w:cs="Arial"/>
          <w:b/>
          <w:sz w:val="24"/>
        </w:rPr>
      </w:pPr>
      <w:r>
        <w:rPr>
          <w:rFonts w:ascii="Arial" w:hAnsi="Arial" w:cs="Arial"/>
          <w:b/>
          <w:color w:val="0000FF"/>
          <w:sz w:val="24"/>
        </w:rPr>
        <w:t>C4-214595</w:t>
      </w:r>
      <w:r>
        <w:rPr>
          <w:rFonts w:ascii="Arial" w:hAnsi="Arial" w:cs="Arial"/>
          <w:b/>
          <w:color w:val="0000FF"/>
          <w:sz w:val="24"/>
        </w:rPr>
        <w:tab/>
      </w:r>
      <w:r>
        <w:rPr>
          <w:rFonts w:ascii="Arial" w:hAnsi="Arial" w:cs="Arial"/>
          <w:b/>
          <w:sz w:val="24"/>
        </w:rPr>
        <w:t>NumOfPDUsPerSlice – OpenAPI Update</w:t>
      </w:r>
    </w:p>
    <w:p w14:paraId="07F7DB00"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76C89AC5" w14:textId="77777777" w:rsidR="00C831F5" w:rsidRDefault="00C831F5" w:rsidP="00C831F5">
      <w:pPr>
        <w:rPr>
          <w:color w:val="808080"/>
        </w:rPr>
      </w:pPr>
      <w:r>
        <w:rPr>
          <w:color w:val="808080"/>
        </w:rPr>
        <w:t>(Replaces C4-214111)</w:t>
      </w:r>
    </w:p>
    <w:p w14:paraId="0CC9EF87" w14:textId="77777777" w:rsidR="00C831F5" w:rsidRDefault="00C831F5" w:rsidP="00C831F5">
      <w:pPr>
        <w:rPr>
          <w:rFonts w:ascii="Arial" w:hAnsi="Arial" w:cs="Arial"/>
          <w:b/>
        </w:rPr>
      </w:pPr>
      <w:r>
        <w:rPr>
          <w:rFonts w:ascii="Arial" w:hAnsi="Arial" w:cs="Arial"/>
          <w:b/>
        </w:rPr>
        <w:t xml:space="preserve">Abstract: </w:t>
      </w:r>
    </w:p>
    <w:p w14:paraId="48E10EB5" w14:textId="77777777" w:rsidR="00C831F5" w:rsidRDefault="00C831F5" w:rsidP="00C831F5">
      <w:r>
        <w:t>This contribution proposes updates to the OpenAPI of the service NumOfPDUsPerSlice.</w:t>
      </w:r>
    </w:p>
    <w:p w14:paraId="686C92F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86C4C" w14:textId="27BEA065" w:rsidR="00C831F5" w:rsidRDefault="00C831F5" w:rsidP="00C831F5">
      <w:pPr>
        <w:rPr>
          <w:rFonts w:ascii="Arial" w:hAnsi="Arial" w:cs="Arial"/>
          <w:b/>
          <w:sz w:val="24"/>
        </w:rPr>
      </w:pPr>
      <w:r>
        <w:rPr>
          <w:rFonts w:ascii="Arial" w:hAnsi="Arial" w:cs="Arial"/>
          <w:b/>
          <w:color w:val="0000FF"/>
          <w:sz w:val="24"/>
        </w:rPr>
        <w:t>C4-214607</w:t>
      </w:r>
      <w:r>
        <w:rPr>
          <w:rFonts w:ascii="Arial" w:hAnsi="Arial" w:cs="Arial"/>
          <w:b/>
          <w:color w:val="0000FF"/>
          <w:sz w:val="24"/>
        </w:rPr>
        <w:tab/>
      </w:r>
      <w:r>
        <w:rPr>
          <w:rFonts w:ascii="Arial" w:hAnsi="Arial" w:cs="Arial"/>
          <w:b/>
          <w:sz w:val="24"/>
        </w:rPr>
        <w:t>NSACF Profile</w:t>
      </w:r>
    </w:p>
    <w:p w14:paraId="38E5CFA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CR-0541  rev 1 Cat: B (Rel-17)</w:t>
      </w:r>
      <w:r>
        <w:rPr>
          <w:i/>
        </w:rPr>
        <w:br/>
      </w:r>
      <w:r>
        <w:rPr>
          <w:i/>
        </w:rPr>
        <w:br/>
      </w:r>
      <w:r>
        <w:rPr>
          <w:i/>
        </w:rPr>
        <w:tab/>
      </w:r>
      <w:r>
        <w:rPr>
          <w:i/>
        </w:rPr>
        <w:tab/>
      </w:r>
      <w:r>
        <w:rPr>
          <w:i/>
        </w:rPr>
        <w:tab/>
      </w:r>
      <w:r>
        <w:rPr>
          <w:i/>
        </w:rPr>
        <w:tab/>
      </w:r>
      <w:r>
        <w:rPr>
          <w:i/>
        </w:rPr>
        <w:tab/>
        <w:t>Source: ZTE / Hannah</w:t>
      </w:r>
    </w:p>
    <w:p w14:paraId="6AA546CD" w14:textId="77777777" w:rsidR="00C831F5" w:rsidRDefault="00C831F5" w:rsidP="00C831F5">
      <w:pPr>
        <w:rPr>
          <w:color w:val="808080"/>
        </w:rPr>
      </w:pPr>
      <w:r>
        <w:rPr>
          <w:color w:val="808080"/>
        </w:rPr>
        <w:t>(Replaces C4-214094)</w:t>
      </w:r>
    </w:p>
    <w:p w14:paraId="73A9384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C07D9" w14:textId="2A0B3482" w:rsidR="00C831F5" w:rsidRDefault="00C831F5" w:rsidP="00C831F5">
      <w:pPr>
        <w:rPr>
          <w:rFonts w:ascii="Arial" w:hAnsi="Arial" w:cs="Arial"/>
          <w:b/>
          <w:sz w:val="24"/>
        </w:rPr>
      </w:pPr>
      <w:r>
        <w:rPr>
          <w:rFonts w:ascii="Arial" w:hAnsi="Arial" w:cs="Arial"/>
          <w:b/>
          <w:color w:val="0000FF"/>
          <w:sz w:val="24"/>
        </w:rPr>
        <w:t>C4-214608</w:t>
      </w:r>
      <w:r>
        <w:rPr>
          <w:rFonts w:ascii="Arial" w:hAnsi="Arial" w:cs="Arial"/>
          <w:b/>
          <w:color w:val="0000FF"/>
          <w:sz w:val="24"/>
        </w:rPr>
        <w:tab/>
      </w:r>
      <w:r>
        <w:rPr>
          <w:rFonts w:ascii="Arial" w:hAnsi="Arial" w:cs="Arial"/>
          <w:b/>
          <w:sz w:val="24"/>
        </w:rPr>
        <w:t>NSACF discovery</w:t>
      </w:r>
    </w:p>
    <w:p w14:paraId="4453C24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CR-0542  rev 1 Cat: B (Rel-17)</w:t>
      </w:r>
      <w:r>
        <w:rPr>
          <w:i/>
        </w:rPr>
        <w:br/>
      </w:r>
      <w:r>
        <w:rPr>
          <w:i/>
        </w:rPr>
        <w:br/>
      </w:r>
      <w:r>
        <w:rPr>
          <w:i/>
        </w:rPr>
        <w:tab/>
      </w:r>
      <w:r>
        <w:rPr>
          <w:i/>
        </w:rPr>
        <w:tab/>
      </w:r>
      <w:r>
        <w:rPr>
          <w:i/>
        </w:rPr>
        <w:tab/>
      </w:r>
      <w:r>
        <w:rPr>
          <w:i/>
        </w:rPr>
        <w:tab/>
      </w:r>
      <w:r>
        <w:rPr>
          <w:i/>
        </w:rPr>
        <w:tab/>
        <w:t>Source: ZTE / Hannah</w:t>
      </w:r>
    </w:p>
    <w:p w14:paraId="358745C9" w14:textId="77777777" w:rsidR="00C831F5" w:rsidRDefault="00C831F5" w:rsidP="00C831F5">
      <w:pPr>
        <w:rPr>
          <w:color w:val="808080"/>
        </w:rPr>
      </w:pPr>
      <w:r>
        <w:rPr>
          <w:color w:val="808080"/>
        </w:rPr>
        <w:t>(Replaces C4-214095)</w:t>
      </w:r>
    </w:p>
    <w:p w14:paraId="28EF805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A33D3" w14:textId="4928D7D4" w:rsidR="00C831F5" w:rsidRDefault="00C831F5" w:rsidP="00C831F5">
      <w:pPr>
        <w:rPr>
          <w:rFonts w:ascii="Arial" w:hAnsi="Arial" w:cs="Arial"/>
          <w:b/>
          <w:sz w:val="24"/>
        </w:rPr>
      </w:pPr>
      <w:r>
        <w:rPr>
          <w:rFonts w:ascii="Arial" w:hAnsi="Arial" w:cs="Arial"/>
          <w:b/>
          <w:color w:val="0000FF"/>
          <w:sz w:val="24"/>
        </w:rPr>
        <w:t>C4-214609</w:t>
      </w:r>
      <w:r>
        <w:rPr>
          <w:rFonts w:ascii="Arial" w:hAnsi="Arial" w:cs="Arial"/>
          <w:b/>
          <w:color w:val="0000FF"/>
          <w:sz w:val="24"/>
        </w:rPr>
        <w:tab/>
      </w:r>
      <w:r>
        <w:rPr>
          <w:rFonts w:ascii="Arial" w:hAnsi="Arial" w:cs="Arial"/>
          <w:b/>
          <w:sz w:val="24"/>
        </w:rPr>
        <w:t>Cause Mapping for NSAC</w:t>
      </w:r>
    </w:p>
    <w:p w14:paraId="6C300CB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v17.1.0</w:t>
      </w:r>
      <w:r>
        <w:rPr>
          <w:i/>
        </w:rPr>
        <w:tab/>
        <w:t xml:space="preserve">  CR-0025  rev 1 Cat: B (Rel-17)</w:t>
      </w:r>
      <w:r>
        <w:rPr>
          <w:i/>
        </w:rPr>
        <w:br/>
      </w:r>
      <w:r>
        <w:rPr>
          <w:i/>
        </w:rPr>
        <w:br/>
      </w:r>
      <w:r>
        <w:rPr>
          <w:i/>
        </w:rPr>
        <w:tab/>
      </w:r>
      <w:r>
        <w:rPr>
          <w:i/>
        </w:rPr>
        <w:tab/>
      </w:r>
      <w:r>
        <w:rPr>
          <w:i/>
        </w:rPr>
        <w:tab/>
      </w:r>
      <w:r>
        <w:rPr>
          <w:i/>
        </w:rPr>
        <w:tab/>
      </w:r>
      <w:r>
        <w:rPr>
          <w:i/>
        </w:rPr>
        <w:tab/>
        <w:t>Source: ZTE / Hannah</w:t>
      </w:r>
    </w:p>
    <w:p w14:paraId="6C9E1F77" w14:textId="77777777" w:rsidR="00C831F5" w:rsidRDefault="00C831F5" w:rsidP="00C831F5">
      <w:pPr>
        <w:rPr>
          <w:color w:val="808080"/>
        </w:rPr>
      </w:pPr>
      <w:r>
        <w:rPr>
          <w:color w:val="808080"/>
        </w:rPr>
        <w:t>(Replaces C4-214096)</w:t>
      </w:r>
    </w:p>
    <w:p w14:paraId="180754E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CB103" w14:textId="31DB56BC" w:rsidR="00C831F5" w:rsidRDefault="00C831F5" w:rsidP="00C831F5">
      <w:pPr>
        <w:rPr>
          <w:rFonts w:ascii="Arial" w:hAnsi="Arial" w:cs="Arial"/>
          <w:b/>
          <w:sz w:val="24"/>
        </w:rPr>
      </w:pPr>
      <w:r>
        <w:rPr>
          <w:rFonts w:ascii="Arial" w:hAnsi="Arial" w:cs="Arial"/>
          <w:b/>
          <w:color w:val="0000FF"/>
          <w:sz w:val="24"/>
        </w:rPr>
        <w:t>C4-214610</w:t>
      </w:r>
      <w:r>
        <w:rPr>
          <w:rFonts w:ascii="Arial" w:hAnsi="Arial" w:cs="Arial"/>
          <w:b/>
          <w:color w:val="0000FF"/>
          <w:sz w:val="24"/>
        </w:rPr>
        <w:tab/>
      </w:r>
      <w:r>
        <w:rPr>
          <w:rFonts w:ascii="Arial" w:hAnsi="Arial" w:cs="Arial"/>
          <w:b/>
          <w:sz w:val="24"/>
        </w:rPr>
        <w:t>Update of reference points</w:t>
      </w:r>
    </w:p>
    <w:p w14:paraId="32C0F9F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 Nokia, Nokia Shanghai Bell</w:t>
      </w:r>
    </w:p>
    <w:p w14:paraId="0BD0FFA4" w14:textId="77777777" w:rsidR="00C831F5" w:rsidRDefault="00C831F5" w:rsidP="00C831F5">
      <w:pPr>
        <w:rPr>
          <w:color w:val="808080"/>
        </w:rPr>
      </w:pPr>
      <w:r>
        <w:rPr>
          <w:color w:val="808080"/>
        </w:rPr>
        <w:lastRenderedPageBreak/>
        <w:t>(Replaces C4-214099)</w:t>
      </w:r>
    </w:p>
    <w:p w14:paraId="484BEE1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B31DA" w14:textId="755B9AD3" w:rsidR="00C831F5" w:rsidRDefault="00C831F5" w:rsidP="00C831F5">
      <w:pPr>
        <w:rPr>
          <w:rFonts w:ascii="Arial" w:hAnsi="Arial" w:cs="Arial"/>
          <w:b/>
          <w:sz w:val="24"/>
        </w:rPr>
      </w:pPr>
      <w:r>
        <w:rPr>
          <w:rFonts w:ascii="Arial" w:hAnsi="Arial" w:cs="Arial"/>
          <w:b/>
          <w:color w:val="0000FF"/>
          <w:sz w:val="24"/>
        </w:rPr>
        <w:t>C4-214611</w:t>
      </w:r>
      <w:r>
        <w:rPr>
          <w:rFonts w:ascii="Arial" w:hAnsi="Arial" w:cs="Arial"/>
          <w:b/>
          <w:color w:val="0000FF"/>
          <w:sz w:val="24"/>
        </w:rPr>
        <w:tab/>
      </w:r>
      <w:r>
        <w:rPr>
          <w:rFonts w:ascii="Arial" w:hAnsi="Arial" w:cs="Arial"/>
          <w:b/>
          <w:sz w:val="24"/>
        </w:rPr>
        <w:t>Editorial clean-up</w:t>
      </w:r>
    </w:p>
    <w:p w14:paraId="0862DAAC"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 / Hannah</w:t>
      </w:r>
    </w:p>
    <w:p w14:paraId="66B636C2" w14:textId="77777777" w:rsidR="00C831F5" w:rsidRDefault="00C831F5" w:rsidP="00C831F5">
      <w:pPr>
        <w:rPr>
          <w:color w:val="808080"/>
        </w:rPr>
      </w:pPr>
      <w:r>
        <w:rPr>
          <w:color w:val="808080"/>
        </w:rPr>
        <w:t>(Replaces C4-214100)</w:t>
      </w:r>
    </w:p>
    <w:p w14:paraId="3673CF1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F8E02" w14:textId="3069215E" w:rsidR="00C831F5" w:rsidRDefault="00C831F5" w:rsidP="00C831F5">
      <w:pPr>
        <w:rPr>
          <w:rFonts w:ascii="Arial" w:hAnsi="Arial" w:cs="Arial"/>
          <w:b/>
          <w:sz w:val="24"/>
        </w:rPr>
      </w:pPr>
      <w:r>
        <w:rPr>
          <w:rFonts w:ascii="Arial" w:hAnsi="Arial" w:cs="Arial"/>
          <w:b/>
          <w:color w:val="0000FF"/>
          <w:sz w:val="24"/>
        </w:rPr>
        <w:t>C4-214618</w:t>
      </w:r>
      <w:r>
        <w:rPr>
          <w:rFonts w:ascii="Arial" w:hAnsi="Arial" w:cs="Arial"/>
          <w:b/>
          <w:color w:val="0000FF"/>
          <w:sz w:val="24"/>
        </w:rPr>
        <w:tab/>
      </w:r>
      <w:r>
        <w:rPr>
          <w:rFonts w:ascii="Arial" w:hAnsi="Arial" w:cs="Arial"/>
          <w:b/>
          <w:sz w:val="24"/>
        </w:rPr>
        <w:t>Roaming enhancement</w:t>
      </w:r>
    </w:p>
    <w:p w14:paraId="2D73C23D"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Nokia, Nokia Shanghai Bell, ZTE</w:t>
      </w:r>
    </w:p>
    <w:p w14:paraId="19ECA8E6" w14:textId="77777777" w:rsidR="00C831F5" w:rsidRDefault="00C831F5" w:rsidP="00C831F5">
      <w:pPr>
        <w:rPr>
          <w:color w:val="808080"/>
        </w:rPr>
      </w:pPr>
      <w:r>
        <w:rPr>
          <w:color w:val="808080"/>
        </w:rPr>
        <w:t>(Replaces C4-214319)</w:t>
      </w:r>
    </w:p>
    <w:p w14:paraId="51FB12F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C4-214729</w:t>
      </w:r>
      <w:r>
        <w:rPr>
          <w:color w:val="993300"/>
          <w:u w:val="single"/>
        </w:rPr>
        <w:t>.</w:t>
      </w:r>
    </w:p>
    <w:p w14:paraId="4C31E9FD" w14:textId="41846CA8" w:rsidR="00C831F5" w:rsidRDefault="00C831F5" w:rsidP="00C831F5">
      <w:pPr>
        <w:rPr>
          <w:rFonts w:ascii="Arial" w:hAnsi="Arial" w:cs="Arial"/>
          <w:b/>
          <w:sz w:val="24"/>
        </w:rPr>
      </w:pPr>
      <w:r>
        <w:rPr>
          <w:rFonts w:ascii="Arial" w:hAnsi="Arial" w:cs="Arial"/>
          <w:b/>
          <w:color w:val="0000FF"/>
          <w:sz w:val="24"/>
        </w:rPr>
        <w:t>C4-214619</w:t>
      </w:r>
      <w:r>
        <w:rPr>
          <w:rFonts w:ascii="Arial" w:hAnsi="Arial" w:cs="Arial"/>
          <w:b/>
          <w:color w:val="0000FF"/>
          <w:sz w:val="24"/>
        </w:rPr>
        <w:tab/>
      </w:r>
      <w:r>
        <w:rPr>
          <w:rFonts w:ascii="Arial" w:hAnsi="Arial" w:cs="Arial"/>
          <w:b/>
          <w:sz w:val="24"/>
        </w:rPr>
        <w:t>Exempting slices from NSAC</w:t>
      </w:r>
    </w:p>
    <w:p w14:paraId="7957F49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Nokia, Nokia Shanghai Bell</w:t>
      </w:r>
    </w:p>
    <w:p w14:paraId="11055640" w14:textId="77777777" w:rsidR="00C831F5" w:rsidRDefault="00C831F5" w:rsidP="00C831F5">
      <w:pPr>
        <w:rPr>
          <w:color w:val="808080"/>
        </w:rPr>
      </w:pPr>
      <w:r>
        <w:rPr>
          <w:color w:val="808080"/>
        </w:rPr>
        <w:t>(Replaces C4-214321)</w:t>
      </w:r>
    </w:p>
    <w:p w14:paraId="07A12F7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C4-214730</w:t>
      </w:r>
      <w:r>
        <w:rPr>
          <w:color w:val="993300"/>
          <w:u w:val="single"/>
        </w:rPr>
        <w:t>.</w:t>
      </w:r>
    </w:p>
    <w:p w14:paraId="104933BD" w14:textId="5373560A" w:rsidR="00C831F5" w:rsidRDefault="00C831F5" w:rsidP="00C831F5">
      <w:pPr>
        <w:rPr>
          <w:rFonts w:ascii="Arial" w:hAnsi="Arial" w:cs="Arial"/>
          <w:b/>
          <w:sz w:val="24"/>
        </w:rPr>
      </w:pPr>
      <w:r>
        <w:rPr>
          <w:rFonts w:ascii="Arial" w:hAnsi="Arial" w:cs="Arial"/>
          <w:b/>
          <w:color w:val="0000FF"/>
          <w:sz w:val="24"/>
        </w:rPr>
        <w:t>C4-214622</w:t>
      </w:r>
      <w:r>
        <w:rPr>
          <w:rFonts w:ascii="Arial" w:hAnsi="Arial" w:cs="Arial"/>
          <w:b/>
          <w:color w:val="0000FF"/>
          <w:sz w:val="24"/>
        </w:rPr>
        <w:tab/>
      </w:r>
      <w:r>
        <w:rPr>
          <w:rFonts w:ascii="Arial" w:hAnsi="Arial" w:cs="Arial"/>
          <w:b/>
          <w:sz w:val="24"/>
        </w:rPr>
        <w:t>NSSRG value</w:t>
      </w:r>
    </w:p>
    <w:p w14:paraId="16701F6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CR-0683  rev 1 Cat: B (Rel-17)</w:t>
      </w:r>
      <w:r>
        <w:rPr>
          <w:i/>
        </w:rPr>
        <w:br/>
      </w:r>
      <w:r>
        <w:rPr>
          <w:i/>
        </w:rPr>
        <w:br/>
      </w:r>
      <w:r>
        <w:rPr>
          <w:i/>
        </w:rPr>
        <w:tab/>
      </w:r>
      <w:r>
        <w:rPr>
          <w:i/>
        </w:rPr>
        <w:tab/>
      </w:r>
      <w:r>
        <w:rPr>
          <w:i/>
        </w:rPr>
        <w:tab/>
      </w:r>
      <w:r>
        <w:rPr>
          <w:i/>
        </w:rPr>
        <w:tab/>
      </w:r>
      <w:r>
        <w:rPr>
          <w:i/>
        </w:rPr>
        <w:tab/>
        <w:t>Source: Nokia, Nokia Shanghai Bell</w:t>
      </w:r>
    </w:p>
    <w:p w14:paraId="3EE4E4ED" w14:textId="77777777" w:rsidR="00C831F5" w:rsidRDefault="00C831F5" w:rsidP="00C831F5">
      <w:pPr>
        <w:rPr>
          <w:color w:val="808080"/>
        </w:rPr>
      </w:pPr>
      <w:r>
        <w:rPr>
          <w:color w:val="808080"/>
        </w:rPr>
        <w:t>(Replaces C4-214312)</w:t>
      </w:r>
    </w:p>
    <w:p w14:paraId="27C3A64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C4-214731</w:t>
      </w:r>
      <w:r>
        <w:rPr>
          <w:color w:val="993300"/>
          <w:u w:val="single"/>
        </w:rPr>
        <w:t>.</w:t>
      </w:r>
    </w:p>
    <w:p w14:paraId="0AB8B273" w14:textId="002098CA" w:rsidR="00C831F5" w:rsidRDefault="00C831F5" w:rsidP="00C831F5">
      <w:pPr>
        <w:rPr>
          <w:rFonts w:ascii="Arial" w:hAnsi="Arial" w:cs="Arial"/>
          <w:b/>
          <w:sz w:val="24"/>
        </w:rPr>
      </w:pPr>
      <w:r>
        <w:rPr>
          <w:rFonts w:ascii="Arial" w:hAnsi="Arial" w:cs="Arial"/>
          <w:b/>
          <w:color w:val="0000FF"/>
          <w:sz w:val="24"/>
        </w:rPr>
        <w:t>C4-214623</w:t>
      </w:r>
      <w:r>
        <w:rPr>
          <w:rFonts w:ascii="Arial" w:hAnsi="Arial" w:cs="Arial"/>
          <w:b/>
          <w:color w:val="0000FF"/>
          <w:sz w:val="24"/>
        </w:rPr>
        <w:tab/>
      </w:r>
      <w:r>
        <w:rPr>
          <w:rFonts w:ascii="Arial" w:hAnsi="Arial" w:cs="Arial"/>
          <w:b/>
          <w:sz w:val="24"/>
        </w:rPr>
        <w:t>Target NSSAI</w:t>
      </w:r>
    </w:p>
    <w:p w14:paraId="53DDDF8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CR-0104  rev 1 Cat: B (Rel-17)</w:t>
      </w:r>
      <w:r>
        <w:rPr>
          <w:i/>
        </w:rPr>
        <w:br/>
      </w:r>
      <w:r>
        <w:rPr>
          <w:i/>
        </w:rPr>
        <w:br/>
      </w:r>
      <w:r>
        <w:rPr>
          <w:i/>
        </w:rPr>
        <w:tab/>
      </w:r>
      <w:r>
        <w:rPr>
          <w:i/>
        </w:rPr>
        <w:tab/>
      </w:r>
      <w:r>
        <w:rPr>
          <w:i/>
        </w:rPr>
        <w:tab/>
      </w:r>
      <w:r>
        <w:rPr>
          <w:i/>
        </w:rPr>
        <w:tab/>
      </w:r>
      <w:r>
        <w:rPr>
          <w:i/>
        </w:rPr>
        <w:tab/>
        <w:t>Source: Nokia, Nokia Shanghai Bell</w:t>
      </w:r>
    </w:p>
    <w:p w14:paraId="759DC284" w14:textId="77777777" w:rsidR="00C831F5" w:rsidRDefault="00C831F5" w:rsidP="00C831F5">
      <w:pPr>
        <w:rPr>
          <w:color w:val="808080"/>
        </w:rPr>
      </w:pPr>
      <w:r>
        <w:rPr>
          <w:color w:val="808080"/>
        </w:rPr>
        <w:t>(Replaces C4-214316)</w:t>
      </w:r>
    </w:p>
    <w:p w14:paraId="55F6CB8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C4-214732</w:t>
      </w:r>
      <w:r>
        <w:rPr>
          <w:color w:val="993300"/>
          <w:u w:val="single"/>
        </w:rPr>
        <w:t>.</w:t>
      </w:r>
    </w:p>
    <w:p w14:paraId="7D92210C" w14:textId="13FB67BB" w:rsidR="00C831F5" w:rsidRDefault="00C831F5" w:rsidP="00C831F5">
      <w:pPr>
        <w:rPr>
          <w:rFonts w:ascii="Arial" w:hAnsi="Arial" w:cs="Arial"/>
          <w:b/>
          <w:sz w:val="24"/>
        </w:rPr>
      </w:pPr>
      <w:r>
        <w:rPr>
          <w:rFonts w:ascii="Arial" w:hAnsi="Arial" w:cs="Arial"/>
          <w:b/>
          <w:color w:val="0000FF"/>
          <w:sz w:val="24"/>
        </w:rPr>
        <w:t>C4-214624</w:t>
      </w:r>
      <w:r>
        <w:rPr>
          <w:rFonts w:ascii="Arial" w:hAnsi="Arial" w:cs="Arial"/>
          <w:b/>
          <w:color w:val="0000FF"/>
          <w:sz w:val="24"/>
        </w:rPr>
        <w:tab/>
      </w:r>
      <w:r>
        <w:rPr>
          <w:rFonts w:ascii="Arial" w:hAnsi="Arial" w:cs="Arial"/>
          <w:b/>
          <w:sz w:val="24"/>
        </w:rPr>
        <w:t>NSSRG value</w:t>
      </w:r>
    </w:p>
    <w:p w14:paraId="2EDA877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CR-0102  rev 1 Cat: B (Rel-17)</w:t>
      </w:r>
      <w:r>
        <w:rPr>
          <w:i/>
        </w:rPr>
        <w:br/>
      </w:r>
      <w:r>
        <w:rPr>
          <w:i/>
        </w:rPr>
        <w:br/>
      </w:r>
      <w:r>
        <w:rPr>
          <w:i/>
        </w:rPr>
        <w:tab/>
      </w:r>
      <w:r>
        <w:rPr>
          <w:i/>
        </w:rPr>
        <w:tab/>
      </w:r>
      <w:r>
        <w:rPr>
          <w:i/>
        </w:rPr>
        <w:tab/>
      </w:r>
      <w:r>
        <w:rPr>
          <w:i/>
        </w:rPr>
        <w:tab/>
      </w:r>
      <w:r>
        <w:rPr>
          <w:i/>
        </w:rPr>
        <w:tab/>
        <w:t>Source: Nokia, Nokia Shanghai Bell</w:t>
      </w:r>
    </w:p>
    <w:p w14:paraId="5158CA58" w14:textId="77777777" w:rsidR="00C831F5" w:rsidRDefault="00C831F5" w:rsidP="00C831F5">
      <w:pPr>
        <w:rPr>
          <w:color w:val="808080"/>
        </w:rPr>
      </w:pPr>
      <w:r>
        <w:rPr>
          <w:color w:val="808080"/>
        </w:rPr>
        <w:t>(Replaces C4-214313)</w:t>
      </w:r>
    </w:p>
    <w:p w14:paraId="601BD3D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C4-214733</w:t>
      </w:r>
      <w:r>
        <w:rPr>
          <w:color w:val="993300"/>
          <w:u w:val="single"/>
        </w:rPr>
        <w:t>.</w:t>
      </w:r>
    </w:p>
    <w:p w14:paraId="2EC738B7" w14:textId="6689BD9C" w:rsidR="00C831F5" w:rsidRDefault="00C831F5" w:rsidP="00C831F5">
      <w:pPr>
        <w:rPr>
          <w:rFonts w:ascii="Arial" w:hAnsi="Arial" w:cs="Arial"/>
          <w:b/>
          <w:sz w:val="24"/>
        </w:rPr>
      </w:pPr>
      <w:r>
        <w:rPr>
          <w:rFonts w:ascii="Arial" w:hAnsi="Arial" w:cs="Arial"/>
          <w:b/>
          <w:color w:val="0000FF"/>
          <w:sz w:val="24"/>
        </w:rPr>
        <w:lastRenderedPageBreak/>
        <w:t>C4-214625</w:t>
      </w:r>
      <w:r>
        <w:rPr>
          <w:rFonts w:ascii="Arial" w:hAnsi="Arial" w:cs="Arial"/>
          <w:b/>
          <w:color w:val="0000FF"/>
          <w:sz w:val="24"/>
        </w:rPr>
        <w:tab/>
      </w:r>
      <w:r>
        <w:rPr>
          <w:rFonts w:ascii="Arial" w:hAnsi="Arial" w:cs="Arial"/>
          <w:b/>
          <w:sz w:val="24"/>
        </w:rPr>
        <w:t>NSSRG value</w:t>
      </w:r>
    </w:p>
    <w:p w14:paraId="013B318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CR-0292  rev 1 Cat: B (Rel-17)</w:t>
      </w:r>
      <w:r>
        <w:rPr>
          <w:i/>
        </w:rPr>
        <w:br/>
      </w:r>
      <w:r>
        <w:rPr>
          <w:i/>
        </w:rPr>
        <w:br/>
      </w:r>
      <w:r>
        <w:rPr>
          <w:i/>
        </w:rPr>
        <w:tab/>
      </w:r>
      <w:r>
        <w:rPr>
          <w:i/>
        </w:rPr>
        <w:tab/>
      </w:r>
      <w:r>
        <w:rPr>
          <w:i/>
        </w:rPr>
        <w:tab/>
      </w:r>
      <w:r>
        <w:rPr>
          <w:i/>
        </w:rPr>
        <w:tab/>
      </w:r>
      <w:r>
        <w:rPr>
          <w:i/>
        </w:rPr>
        <w:tab/>
        <w:t>Source: Nokia, Nokia Shanghai Bell</w:t>
      </w:r>
    </w:p>
    <w:p w14:paraId="158172EE" w14:textId="77777777" w:rsidR="00C831F5" w:rsidRDefault="00C831F5" w:rsidP="00C831F5">
      <w:pPr>
        <w:rPr>
          <w:color w:val="808080"/>
        </w:rPr>
      </w:pPr>
      <w:r>
        <w:rPr>
          <w:color w:val="808080"/>
        </w:rPr>
        <w:t>(Replaces C4-214314)</w:t>
      </w:r>
    </w:p>
    <w:p w14:paraId="23A1013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BEF33" w14:textId="64FA0758" w:rsidR="00C831F5" w:rsidRDefault="00C831F5" w:rsidP="00C831F5">
      <w:pPr>
        <w:rPr>
          <w:rFonts w:ascii="Arial" w:hAnsi="Arial" w:cs="Arial"/>
          <w:b/>
          <w:sz w:val="24"/>
        </w:rPr>
      </w:pPr>
      <w:r>
        <w:rPr>
          <w:rFonts w:ascii="Arial" w:hAnsi="Arial" w:cs="Arial"/>
          <w:b/>
          <w:color w:val="0000FF"/>
          <w:sz w:val="24"/>
        </w:rPr>
        <w:t>C4-214645</w:t>
      </w:r>
      <w:r>
        <w:rPr>
          <w:rFonts w:ascii="Arial" w:hAnsi="Arial" w:cs="Arial"/>
          <w:b/>
          <w:color w:val="0000FF"/>
          <w:sz w:val="24"/>
        </w:rPr>
        <w:tab/>
      </w:r>
      <w:r>
        <w:rPr>
          <w:rFonts w:ascii="Arial" w:hAnsi="Arial" w:cs="Arial"/>
          <w:b/>
          <w:sz w:val="24"/>
        </w:rPr>
        <w:t>Nnsacf_SliceEventExposure – data types definition</w:t>
      </w:r>
    </w:p>
    <w:p w14:paraId="11F768F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Huawei</w:t>
      </w:r>
    </w:p>
    <w:p w14:paraId="3509CBF3" w14:textId="77777777" w:rsidR="00C831F5" w:rsidRDefault="00C831F5" w:rsidP="00C831F5">
      <w:pPr>
        <w:rPr>
          <w:color w:val="808080"/>
        </w:rPr>
      </w:pPr>
      <w:r>
        <w:rPr>
          <w:color w:val="808080"/>
        </w:rPr>
        <w:t>(Replaces C4-214068)</w:t>
      </w:r>
    </w:p>
    <w:p w14:paraId="1BA0D70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A3B7" w14:textId="55F815C8" w:rsidR="00C831F5" w:rsidRDefault="00C831F5" w:rsidP="00C831F5">
      <w:pPr>
        <w:rPr>
          <w:rFonts w:ascii="Arial" w:hAnsi="Arial" w:cs="Arial"/>
          <w:b/>
          <w:sz w:val="24"/>
        </w:rPr>
      </w:pPr>
      <w:r>
        <w:rPr>
          <w:rFonts w:ascii="Arial" w:hAnsi="Arial" w:cs="Arial"/>
          <w:b/>
          <w:color w:val="0000FF"/>
          <w:sz w:val="24"/>
        </w:rPr>
        <w:t>C4-214646</w:t>
      </w:r>
      <w:r>
        <w:rPr>
          <w:rFonts w:ascii="Arial" w:hAnsi="Arial" w:cs="Arial"/>
          <w:b/>
          <w:color w:val="0000FF"/>
          <w:sz w:val="24"/>
        </w:rPr>
        <w:tab/>
      </w:r>
      <w:r>
        <w:rPr>
          <w:rFonts w:ascii="Arial" w:hAnsi="Arial" w:cs="Arial"/>
          <w:b/>
          <w:sz w:val="24"/>
        </w:rPr>
        <w:t>Nnsacf_SliceEventExposure – OpenAPI definition</w:t>
      </w:r>
    </w:p>
    <w:p w14:paraId="4B59B805"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Huawei</w:t>
      </w:r>
    </w:p>
    <w:p w14:paraId="22F9217D" w14:textId="77777777" w:rsidR="00C831F5" w:rsidRDefault="00C831F5" w:rsidP="00C831F5">
      <w:pPr>
        <w:rPr>
          <w:color w:val="808080"/>
        </w:rPr>
      </w:pPr>
      <w:r>
        <w:rPr>
          <w:color w:val="808080"/>
        </w:rPr>
        <w:t>(Replaces C4-214069)</w:t>
      </w:r>
    </w:p>
    <w:p w14:paraId="6AD2EDD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88EC5" w14:textId="19818D23" w:rsidR="00C831F5" w:rsidRDefault="00C831F5" w:rsidP="00C831F5">
      <w:pPr>
        <w:rPr>
          <w:rFonts w:ascii="Arial" w:hAnsi="Arial" w:cs="Arial"/>
          <w:b/>
          <w:sz w:val="24"/>
        </w:rPr>
      </w:pPr>
      <w:r>
        <w:rPr>
          <w:rFonts w:ascii="Arial" w:hAnsi="Arial" w:cs="Arial"/>
          <w:b/>
          <w:color w:val="0000FF"/>
          <w:sz w:val="24"/>
        </w:rPr>
        <w:t>C4-214647</w:t>
      </w:r>
      <w:r>
        <w:rPr>
          <w:rFonts w:ascii="Arial" w:hAnsi="Arial" w:cs="Arial"/>
          <w:b/>
          <w:color w:val="0000FF"/>
          <w:sz w:val="24"/>
        </w:rPr>
        <w:tab/>
      </w:r>
      <w:r>
        <w:rPr>
          <w:rFonts w:ascii="Arial" w:hAnsi="Arial" w:cs="Arial"/>
          <w:b/>
          <w:sz w:val="24"/>
        </w:rPr>
        <w:t>Nnsacf_SliceEventExposure – subscription modify</w:t>
      </w:r>
    </w:p>
    <w:p w14:paraId="790E0F92"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Huawei</w:t>
      </w:r>
    </w:p>
    <w:p w14:paraId="3F67A12C" w14:textId="77777777" w:rsidR="00C831F5" w:rsidRDefault="00C831F5" w:rsidP="00C831F5">
      <w:pPr>
        <w:rPr>
          <w:color w:val="808080"/>
        </w:rPr>
      </w:pPr>
      <w:r>
        <w:rPr>
          <w:color w:val="808080"/>
        </w:rPr>
        <w:t>(Replaces C4-214070)</w:t>
      </w:r>
    </w:p>
    <w:p w14:paraId="41903AE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0421F" w14:textId="3D1D99B8" w:rsidR="00C831F5" w:rsidRDefault="00C831F5" w:rsidP="00C831F5">
      <w:pPr>
        <w:rPr>
          <w:rFonts w:ascii="Arial" w:hAnsi="Arial" w:cs="Arial"/>
          <w:b/>
          <w:sz w:val="24"/>
        </w:rPr>
      </w:pPr>
      <w:r>
        <w:rPr>
          <w:rFonts w:ascii="Arial" w:hAnsi="Arial" w:cs="Arial"/>
          <w:b/>
          <w:color w:val="0000FF"/>
          <w:sz w:val="24"/>
        </w:rPr>
        <w:t>C4-214694</w:t>
      </w:r>
      <w:r>
        <w:rPr>
          <w:rFonts w:ascii="Arial" w:hAnsi="Arial" w:cs="Arial"/>
          <w:b/>
          <w:color w:val="0000FF"/>
          <w:sz w:val="24"/>
        </w:rPr>
        <w:tab/>
      </w:r>
      <w:r>
        <w:rPr>
          <w:rFonts w:ascii="Arial" w:hAnsi="Arial" w:cs="Arial"/>
          <w:b/>
          <w:sz w:val="24"/>
        </w:rPr>
        <w:t>Merge Service Nnsacf_NumOfUEsPerSlice to Nnsacf_NSAC</w:t>
      </w:r>
    </w:p>
    <w:p w14:paraId="2D4FB2F0"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7267F1BD" w14:textId="77777777" w:rsidR="00C831F5" w:rsidRDefault="00C831F5" w:rsidP="00C831F5">
      <w:pPr>
        <w:rPr>
          <w:color w:val="808080"/>
        </w:rPr>
      </w:pPr>
      <w:r>
        <w:rPr>
          <w:color w:val="808080"/>
        </w:rPr>
        <w:t>(Replaces C4-214105)</w:t>
      </w:r>
    </w:p>
    <w:p w14:paraId="797323C9" w14:textId="77777777" w:rsidR="00C831F5" w:rsidRDefault="00C831F5" w:rsidP="00C831F5">
      <w:pPr>
        <w:rPr>
          <w:rFonts w:ascii="Arial" w:hAnsi="Arial" w:cs="Arial"/>
          <w:b/>
        </w:rPr>
      </w:pPr>
      <w:r>
        <w:rPr>
          <w:rFonts w:ascii="Arial" w:hAnsi="Arial" w:cs="Arial"/>
          <w:b/>
        </w:rPr>
        <w:t xml:space="preserve">Abstract: </w:t>
      </w:r>
    </w:p>
    <w:p w14:paraId="5ACAACB1" w14:textId="77777777" w:rsidR="00C831F5" w:rsidRDefault="00C831F5" w:rsidP="00C831F5">
      <w:r>
        <w:t>This contribution proposes to change the service name from NumOfUEsPerSlice to UESAC</w:t>
      </w:r>
    </w:p>
    <w:p w14:paraId="01BC1A2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F09B4" w14:textId="0FF41FFB" w:rsidR="00C831F5" w:rsidRDefault="00C831F5" w:rsidP="00C831F5">
      <w:pPr>
        <w:rPr>
          <w:rFonts w:ascii="Arial" w:hAnsi="Arial" w:cs="Arial"/>
          <w:b/>
          <w:sz w:val="24"/>
        </w:rPr>
      </w:pPr>
      <w:r>
        <w:rPr>
          <w:rFonts w:ascii="Arial" w:hAnsi="Arial" w:cs="Arial"/>
          <w:b/>
          <w:color w:val="0000FF"/>
          <w:sz w:val="24"/>
        </w:rPr>
        <w:t>C4-214695</w:t>
      </w:r>
      <w:r>
        <w:rPr>
          <w:rFonts w:ascii="Arial" w:hAnsi="Arial" w:cs="Arial"/>
          <w:b/>
          <w:color w:val="0000FF"/>
          <w:sz w:val="24"/>
        </w:rPr>
        <w:tab/>
      </w:r>
      <w:r>
        <w:rPr>
          <w:rFonts w:ascii="Arial" w:hAnsi="Arial" w:cs="Arial"/>
          <w:b/>
          <w:sz w:val="24"/>
        </w:rPr>
        <w:t>Merge Service Nnsacf_NumOfPDUsPerSlice to Nnsacf_NSAC</w:t>
      </w:r>
    </w:p>
    <w:p w14:paraId="632F2BF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ZTE</w:t>
      </w:r>
    </w:p>
    <w:p w14:paraId="2837FCD8" w14:textId="77777777" w:rsidR="00C831F5" w:rsidRDefault="00C831F5" w:rsidP="00C831F5">
      <w:pPr>
        <w:rPr>
          <w:color w:val="808080"/>
        </w:rPr>
      </w:pPr>
      <w:r>
        <w:rPr>
          <w:color w:val="808080"/>
        </w:rPr>
        <w:t>(Replaces C4-214106)</w:t>
      </w:r>
    </w:p>
    <w:p w14:paraId="1DF0BB36" w14:textId="77777777" w:rsidR="00C831F5" w:rsidRDefault="00C831F5" w:rsidP="00C831F5">
      <w:pPr>
        <w:rPr>
          <w:rFonts w:ascii="Arial" w:hAnsi="Arial" w:cs="Arial"/>
          <w:b/>
        </w:rPr>
      </w:pPr>
      <w:r>
        <w:rPr>
          <w:rFonts w:ascii="Arial" w:hAnsi="Arial" w:cs="Arial"/>
          <w:b/>
        </w:rPr>
        <w:t xml:space="preserve">Abstract: </w:t>
      </w:r>
    </w:p>
    <w:p w14:paraId="48F19AF8" w14:textId="77777777" w:rsidR="00C831F5" w:rsidRDefault="00C831F5" w:rsidP="00C831F5">
      <w:r>
        <w:t>This contribution proposes to change the service name from NumOfPDUsPerSlice to PDUSAC</w:t>
      </w:r>
    </w:p>
    <w:p w14:paraId="4FF8400D"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B881F" w14:textId="4E9A55E7" w:rsidR="00C831F5" w:rsidRDefault="00C831F5" w:rsidP="00C831F5">
      <w:pPr>
        <w:rPr>
          <w:rFonts w:ascii="Arial" w:hAnsi="Arial" w:cs="Arial"/>
          <w:b/>
          <w:sz w:val="24"/>
        </w:rPr>
      </w:pPr>
      <w:r>
        <w:rPr>
          <w:rFonts w:ascii="Arial" w:hAnsi="Arial" w:cs="Arial"/>
          <w:b/>
          <w:color w:val="0000FF"/>
          <w:sz w:val="24"/>
        </w:rPr>
        <w:t>C4-214727</w:t>
      </w:r>
      <w:r>
        <w:rPr>
          <w:rFonts w:ascii="Arial" w:hAnsi="Arial" w:cs="Arial"/>
          <w:b/>
          <w:color w:val="0000FF"/>
          <w:sz w:val="24"/>
        </w:rPr>
        <w:tab/>
      </w:r>
      <w:r>
        <w:rPr>
          <w:rFonts w:ascii="Arial" w:hAnsi="Arial" w:cs="Arial"/>
          <w:b/>
          <w:sz w:val="24"/>
        </w:rPr>
        <w:t>Missing indication of UE support of NSSRG functionality in NSSF service</w:t>
      </w:r>
    </w:p>
    <w:p w14:paraId="0508E60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CR-0103  rev 1 Cat: B (Rel-17)</w:t>
      </w:r>
      <w:r>
        <w:rPr>
          <w:i/>
        </w:rPr>
        <w:br/>
      </w:r>
      <w:r>
        <w:rPr>
          <w:i/>
        </w:rPr>
        <w:br/>
      </w:r>
      <w:r>
        <w:rPr>
          <w:i/>
        </w:rPr>
        <w:tab/>
      </w:r>
      <w:r>
        <w:rPr>
          <w:i/>
        </w:rPr>
        <w:tab/>
      </w:r>
      <w:r>
        <w:rPr>
          <w:i/>
        </w:rPr>
        <w:tab/>
      </w:r>
      <w:r>
        <w:rPr>
          <w:i/>
        </w:rPr>
        <w:tab/>
      </w:r>
      <w:r>
        <w:rPr>
          <w:i/>
        </w:rPr>
        <w:tab/>
        <w:t>Source: Nokia, Nokia Shanghai Bell</w:t>
      </w:r>
    </w:p>
    <w:p w14:paraId="7908FB8E" w14:textId="77777777" w:rsidR="00C831F5" w:rsidRDefault="00C831F5" w:rsidP="00C831F5">
      <w:pPr>
        <w:rPr>
          <w:color w:val="808080"/>
        </w:rPr>
      </w:pPr>
      <w:r>
        <w:rPr>
          <w:color w:val="808080"/>
        </w:rPr>
        <w:t>(Replaces C4-214315)</w:t>
      </w:r>
    </w:p>
    <w:p w14:paraId="0FDD96D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C4-214857</w:t>
      </w:r>
      <w:r>
        <w:rPr>
          <w:color w:val="993300"/>
          <w:u w:val="single"/>
        </w:rPr>
        <w:t>.</w:t>
      </w:r>
    </w:p>
    <w:p w14:paraId="11DE53D1" w14:textId="5E3C4907" w:rsidR="00C831F5" w:rsidRDefault="00C831F5" w:rsidP="00C831F5">
      <w:pPr>
        <w:rPr>
          <w:rFonts w:ascii="Arial" w:hAnsi="Arial" w:cs="Arial"/>
          <w:b/>
          <w:sz w:val="24"/>
        </w:rPr>
      </w:pPr>
      <w:r>
        <w:rPr>
          <w:rFonts w:ascii="Arial" w:hAnsi="Arial" w:cs="Arial"/>
          <w:b/>
          <w:color w:val="0000FF"/>
          <w:sz w:val="24"/>
        </w:rPr>
        <w:t>C4-214729</w:t>
      </w:r>
      <w:r>
        <w:rPr>
          <w:rFonts w:ascii="Arial" w:hAnsi="Arial" w:cs="Arial"/>
          <w:b/>
          <w:color w:val="0000FF"/>
          <w:sz w:val="24"/>
        </w:rPr>
        <w:tab/>
      </w:r>
      <w:r>
        <w:rPr>
          <w:rFonts w:ascii="Arial" w:hAnsi="Arial" w:cs="Arial"/>
          <w:b/>
          <w:sz w:val="24"/>
        </w:rPr>
        <w:t>Roaming enhancement</w:t>
      </w:r>
    </w:p>
    <w:p w14:paraId="682EA153"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Nokia, Nokia Shanghai Bell, ZTE</w:t>
      </w:r>
    </w:p>
    <w:p w14:paraId="0F161467" w14:textId="77777777" w:rsidR="00C831F5" w:rsidRDefault="00C831F5" w:rsidP="00C831F5">
      <w:pPr>
        <w:rPr>
          <w:color w:val="808080"/>
        </w:rPr>
      </w:pPr>
      <w:r>
        <w:rPr>
          <w:color w:val="808080"/>
        </w:rPr>
        <w:t>(Replaces C4-214618)</w:t>
      </w:r>
    </w:p>
    <w:p w14:paraId="0E25B7F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A8B9A" w14:textId="13A46FF7" w:rsidR="00C831F5" w:rsidRDefault="00C831F5" w:rsidP="00C831F5">
      <w:pPr>
        <w:rPr>
          <w:rFonts w:ascii="Arial" w:hAnsi="Arial" w:cs="Arial"/>
          <w:b/>
          <w:sz w:val="24"/>
        </w:rPr>
      </w:pPr>
      <w:r>
        <w:rPr>
          <w:rFonts w:ascii="Arial" w:hAnsi="Arial" w:cs="Arial"/>
          <w:b/>
          <w:color w:val="0000FF"/>
          <w:sz w:val="24"/>
        </w:rPr>
        <w:t>C4-214730</w:t>
      </w:r>
      <w:r>
        <w:rPr>
          <w:rFonts w:ascii="Arial" w:hAnsi="Arial" w:cs="Arial"/>
          <w:b/>
          <w:color w:val="0000FF"/>
          <w:sz w:val="24"/>
        </w:rPr>
        <w:tab/>
      </w:r>
      <w:r>
        <w:rPr>
          <w:rFonts w:ascii="Arial" w:hAnsi="Arial" w:cs="Arial"/>
          <w:b/>
          <w:sz w:val="24"/>
        </w:rPr>
        <w:t>Exempting slices from NSAC</w:t>
      </w:r>
    </w:p>
    <w:p w14:paraId="129B8F3D"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v0.2.0</w:t>
      </w:r>
      <w:r>
        <w:rPr>
          <w:i/>
        </w:rPr>
        <w:br/>
      </w:r>
      <w:r>
        <w:rPr>
          <w:i/>
        </w:rPr>
        <w:tab/>
      </w:r>
      <w:r>
        <w:rPr>
          <w:i/>
        </w:rPr>
        <w:tab/>
      </w:r>
      <w:r>
        <w:rPr>
          <w:i/>
        </w:rPr>
        <w:tab/>
      </w:r>
      <w:r>
        <w:rPr>
          <w:i/>
        </w:rPr>
        <w:tab/>
      </w:r>
      <w:r>
        <w:rPr>
          <w:i/>
        </w:rPr>
        <w:tab/>
        <w:t>Source: Nokia, Nokia Shanghai Bell</w:t>
      </w:r>
    </w:p>
    <w:p w14:paraId="59693635" w14:textId="77777777" w:rsidR="00C831F5" w:rsidRDefault="00C831F5" w:rsidP="00C831F5">
      <w:pPr>
        <w:rPr>
          <w:color w:val="808080"/>
        </w:rPr>
      </w:pPr>
      <w:r>
        <w:rPr>
          <w:color w:val="808080"/>
        </w:rPr>
        <w:t>(Replaces C4-214619)</w:t>
      </w:r>
    </w:p>
    <w:p w14:paraId="2C7BF52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81154" w14:textId="14F2A327" w:rsidR="00C831F5" w:rsidRDefault="00C831F5" w:rsidP="00C831F5">
      <w:pPr>
        <w:rPr>
          <w:rFonts w:ascii="Arial" w:hAnsi="Arial" w:cs="Arial"/>
          <w:b/>
          <w:sz w:val="24"/>
        </w:rPr>
      </w:pPr>
      <w:r>
        <w:rPr>
          <w:rFonts w:ascii="Arial" w:hAnsi="Arial" w:cs="Arial"/>
          <w:b/>
          <w:color w:val="0000FF"/>
          <w:sz w:val="24"/>
        </w:rPr>
        <w:t>C4-214731</w:t>
      </w:r>
      <w:r>
        <w:rPr>
          <w:rFonts w:ascii="Arial" w:hAnsi="Arial" w:cs="Arial"/>
          <w:b/>
          <w:color w:val="0000FF"/>
          <w:sz w:val="24"/>
        </w:rPr>
        <w:tab/>
      </w:r>
      <w:r>
        <w:rPr>
          <w:rFonts w:ascii="Arial" w:hAnsi="Arial" w:cs="Arial"/>
          <w:b/>
          <w:sz w:val="24"/>
        </w:rPr>
        <w:t>NSSRG value</w:t>
      </w:r>
    </w:p>
    <w:p w14:paraId="6D8BBDA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CR-0683  rev 2 Cat: B (Rel-17)</w:t>
      </w:r>
      <w:r>
        <w:rPr>
          <w:i/>
        </w:rPr>
        <w:br/>
      </w:r>
      <w:r>
        <w:rPr>
          <w:i/>
        </w:rPr>
        <w:br/>
      </w:r>
      <w:r>
        <w:rPr>
          <w:i/>
        </w:rPr>
        <w:tab/>
      </w:r>
      <w:r>
        <w:rPr>
          <w:i/>
        </w:rPr>
        <w:tab/>
      </w:r>
      <w:r>
        <w:rPr>
          <w:i/>
        </w:rPr>
        <w:tab/>
      </w:r>
      <w:r>
        <w:rPr>
          <w:i/>
        </w:rPr>
        <w:tab/>
      </w:r>
      <w:r>
        <w:rPr>
          <w:i/>
        </w:rPr>
        <w:tab/>
        <w:t>Source: Nokia, Nokia Shanghai Bell</w:t>
      </w:r>
    </w:p>
    <w:p w14:paraId="435B2054" w14:textId="77777777" w:rsidR="00C831F5" w:rsidRDefault="00C831F5" w:rsidP="00C831F5">
      <w:pPr>
        <w:rPr>
          <w:color w:val="808080"/>
        </w:rPr>
      </w:pPr>
      <w:r>
        <w:rPr>
          <w:color w:val="808080"/>
        </w:rPr>
        <w:t>(Replaces C4-214622)</w:t>
      </w:r>
    </w:p>
    <w:p w14:paraId="56299E7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9DCB8" w14:textId="677BEA7A" w:rsidR="00C831F5" w:rsidRDefault="00C831F5" w:rsidP="00C831F5">
      <w:pPr>
        <w:rPr>
          <w:rFonts w:ascii="Arial" w:hAnsi="Arial" w:cs="Arial"/>
          <w:b/>
          <w:sz w:val="24"/>
        </w:rPr>
      </w:pPr>
      <w:r>
        <w:rPr>
          <w:rFonts w:ascii="Arial" w:hAnsi="Arial" w:cs="Arial"/>
          <w:b/>
          <w:color w:val="0000FF"/>
          <w:sz w:val="24"/>
        </w:rPr>
        <w:t>C4-214732</w:t>
      </w:r>
      <w:r>
        <w:rPr>
          <w:rFonts w:ascii="Arial" w:hAnsi="Arial" w:cs="Arial"/>
          <w:b/>
          <w:color w:val="0000FF"/>
          <w:sz w:val="24"/>
        </w:rPr>
        <w:tab/>
      </w:r>
      <w:r>
        <w:rPr>
          <w:rFonts w:ascii="Arial" w:hAnsi="Arial" w:cs="Arial"/>
          <w:b/>
          <w:sz w:val="24"/>
        </w:rPr>
        <w:t>Target NSSAI</w:t>
      </w:r>
    </w:p>
    <w:p w14:paraId="3F8CDE5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CR-0104  rev 2 Cat: B (Rel-17)</w:t>
      </w:r>
      <w:r>
        <w:rPr>
          <w:i/>
        </w:rPr>
        <w:br/>
      </w:r>
      <w:r>
        <w:rPr>
          <w:i/>
        </w:rPr>
        <w:br/>
      </w:r>
      <w:r>
        <w:rPr>
          <w:i/>
        </w:rPr>
        <w:tab/>
      </w:r>
      <w:r>
        <w:rPr>
          <w:i/>
        </w:rPr>
        <w:tab/>
      </w:r>
      <w:r>
        <w:rPr>
          <w:i/>
        </w:rPr>
        <w:tab/>
      </w:r>
      <w:r>
        <w:rPr>
          <w:i/>
        </w:rPr>
        <w:tab/>
      </w:r>
      <w:r>
        <w:rPr>
          <w:i/>
        </w:rPr>
        <w:tab/>
        <w:t>Source: Nokia, Nokia Shanghai Bell</w:t>
      </w:r>
    </w:p>
    <w:p w14:paraId="64BA5CA5" w14:textId="77777777" w:rsidR="00C831F5" w:rsidRDefault="00C831F5" w:rsidP="00C831F5">
      <w:pPr>
        <w:rPr>
          <w:color w:val="808080"/>
        </w:rPr>
      </w:pPr>
      <w:r>
        <w:rPr>
          <w:color w:val="808080"/>
        </w:rPr>
        <w:t>(Replaces C4-214623)</w:t>
      </w:r>
    </w:p>
    <w:p w14:paraId="39750C2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F4608" w14:textId="4AE24BE6" w:rsidR="00C831F5" w:rsidRDefault="00C831F5" w:rsidP="00C831F5">
      <w:pPr>
        <w:rPr>
          <w:rFonts w:ascii="Arial" w:hAnsi="Arial" w:cs="Arial"/>
          <w:b/>
          <w:sz w:val="24"/>
        </w:rPr>
      </w:pPr>
      <w:r>
        <w:rPr>
          <w:rFonts w:ascii="Arial" w:hAnsi="Arial" w:cs="Arial"/>
          <w:b/>
          <w:color w:val="0000FF"/>
          <w:sz w:val="24"/>
        </w:rPr>
        <w:t>C4-214733</w:t>
      </w:r>
      <w:r>
        <w:rPr>
          <w:rFonts w:ascii="Arial" w:hAnsi="Arial" w:cs="Arial"/>
          <w:b/>
          <w:color w:val="0000FF"/>
          <w:sz w:val="24"/>
        </w:rPr>
        <w:tab/>
      </w:r>
      <w:r>
        <w:rPr>
          <w:rFonts w:ascii="Arial" w:hAnsi="Arial" w:cs="Arial"/>
          <w:b/>
          <w:sz w:val="24"/>
        </w:rPr>
        <w:t>NSSRG value</w:t>
      </w:r>
    </w:p>
    <w:p w14:paraId="3CBFFD4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CR-0102  rev 2 Cat: B (Rel-17)</w:t>
      </w:r>
      <w:r>
        <w:rPr>
          <w:i/>
        </w:rPr>
        <w:br/>
      </w:r>
      <w:r>
        <w:rPr>
          <w:i/>
        </w:rPr>
        <w:br/>
      </w:r>
      <w:r>
        <w:rPr>
          <w:i/>
        </w:rPr>
        <w:tab/>
      </w:r>
      <w:r>
        <w:rPr>
          <w:i/>
        </w:rPr>
        <w:tab/>
      </w:r>
      <w:r>
        <w:rPr>
          <w:i/>
        </w:rPr>
        <w:tab/>
      </w:r>
      <w:r>
        <w:rPr>
          <w:i/>
        </w:rPr>
        <w:tab/>
      </w:r>
      <w:r>
        <w:rPr>
          <w:i/>
        </w:rPr>
        <w:tab/>
        <w:t>Source: Nokia, Nokia Shanghai Bell</w:t>
      </w:r>
    </w:p>
    <w:p w14:paraId="41D9A06C" w14:textId="77777777" w:rsidR="00C831F5" w:rsidRDefault="00C831F5" w:rsidP="00C831F5">
      <w:pPr>
        <w:rPr>
          <w:color w:val="808080"/>
        </w:rPr>
      </w:pPr>
      <w:r>
        <w:rPr>
          <w:color w:val="808080"/>
        </w:rPr>
        <w:t>(Replaces C4-214624)</w:t>
      </w:r>
    </w:p>
    <w:p w14:paraId="238DE5F1"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C4-214861</w:t>
      </w:r>
      <w:r>
        <w:rPr>
          <w:color w:val="993300"/>
          <w:u w:val="single"/>
        </w:rPr>
        <w:t>.</w:t>
      </w:r>
    </w:p>
    <w:p w14:paraId="66868E72" w14:textId="18746A23" w:rsidR="00C831F5" w:rsidRDefault="00C831F5" w:rsidP="00C831F5">
      <w:pPr>
        <w:rPr>
          <w:rFonts w:ascii="Arial" w:hAnsi="Arial" w:cs="Arial"/>
          <w:b/>
          <w:sz w:val="24"/>
        </w:rPr>
      </w:pPr>
      <w:r>
        <w:rPr>
          <w:rFonts w:ascii="Arial" w:hAnsi="Arial" w:cs="Arial"/>
          <w:b/>
          <w:color w:val="0000FF"/>
          <w:sz w:val="24"/>
        </w:rPr>
        <w:t>C4-214752</w:t>
      </w:r>
      <w:r>
        <w:rPr>
          <w:rFonts w:ascii="Arial" w:hAnsi="Arial" w:cs="Arial"/>
          <w:b/>
          <w:color w:val="0000FF"/>
          <w:sz w:val="24"/>
        </w:rPr>
        <w:tab/>
      </w:r>
      <w:r>
        <w:rPr>
          <w:rFonts w:ascii="Arial" w:hAnsi="Arial" w:cs="Arial"/>
          <w:b/>
          <w:sz w:val="24"/>
        </w:rPr>
        <w:t>3GPP TS 29.536 v0.3.0</w:t>
      </w:r>
    </w:p>
    <w:p w14:paraId="5FB9C216" w14:textId="77777777" w:rsidR="00C831F5" w:rsidRDefault="00C831F5" w:rsidP="00C831F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29.536 v0.3.0</w:t>
      </w:r>
      <w:r>
        <w:rPr>
          <w:i/>
        </w:rPr>
        <w:br/>
      </w:r>
      <w:r>
        <w:rPr>
          <w:i/>
        </w:rPr>
        <w:tab/>
      </w:r>
      <w:r>
        <w:rPr>
          <w:i/>
        </w:rPr>
        <w:tab/>
      </w:r>
      <w:r>
        <w:rPr>
          <w:i/>
        </w:rPr>
        <w:tab/>
      </w:r>
      <w:r>
        <w:rPr>
          <w:i/>
        </w:rPr>
        <w:tab/>
      </w:r>
      <w:r>
        <w:rPr>
          <w:i/>
        </w:rPr>
        <w:tab/>
        <w:t>Source: ZTE</w:t>
      </w:r>
    </w:p>
    <w:p w14:paraId="760CFCE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88C51" w14:textId="5644F837" w:rsidR="00C831F5" w:rsidRDefault="00C831F5" w:rsidP="00C831F5">
      <w:pPr>
        <w:rPr>
          <w:rFonts w:ascii="Arial" w:hAnsi="Arial" w:cs="Arial"/>
          <w:b/>
          <w:sz w:val="24"/>
        </w:rPr>
      </w:pPr>
      <w:r>
        <w:rPr>
          <w:rFonts w:ascii="Arial" w:hAnsi="Arial" w:cs="Arial"/>
          <w:b/>
          <w:color w:val="0000FF"/>
          <w:sz w:val="24"/>
        </w:rPr>
        <w:t>C4-214819</w:t>
      </w:r>
      <w:r>
        <w:rPr>
          <w:rFonts w:ascii="Arial" w:hAnsi="Arial" w:cs="Arial"/>
          <w:b/>
          <w:color w:val="0000FF"/>
          <w:sz w:val="24"/>
        </w:rPr>
        <w:tab/>
      </w:r>
      <w:r>
        <w:rPr>
          <w:rFonts w:ascii="Arial" w:hAnsi="Arial" w:cs="Arial"/>
          <w:b/>
          <w:sz w:val="24"/>
        </w:rPr>
        <w:t>New feature for NSAC</w:t>
      </w:r>
    </w:p>
    <w:p w14:paraId="6ADB1008"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v17.3.0</w:t>
      </w:r>
      <w:r>
        <w:rPr>
          <w:i/>
        </w:rPr>
        <w:tab/>
        <w:t xml:space="preserve">  CR-0148  rev 1 Cat: B (Rel-17)</w:t>
      </w:r>
      <w:r>
        <w:rPr>
          <w:i/>
        </w:rPr>
        <w:br/>
      </w:r>
      <w:r>
        <w:rPr>
          <w:i/>
        </w:rPr>
        <w:br/>
      </w:r>
      <w:r>
        <w:rPr>
          <w:i/>
        </w:rPr>
        <w:tab/>
      </w:r>
      <w:r>
        <w:rPr>
          <w:i/>
        </w:rPr>
        <w:tab/>
      </w:r>
      <w:r>
        <w:rPr>
          <w:i/>
        </w:rPr>
        <w:tab/>
      </w:r>
      <w:r>
        <w:rPr>
          <w:i/>
        </w:rPr>
        <w:tab/>
      </w:r>
      <w:r>
        <w:rPr>
          <w:i/>
        </w:rPr>
        <w:tab/>
        <w:t>Source: ZTE</w:t>
      </w:r>
    </w:p>
    <w:p w14:paraId="1856A07B" w14:textId="77777777" w:rsidR="00C831F5" w:rsidRDefault="00C831F5" w:rsidP="00C831F5">
      <w:pPr>
        <w:rPr>
          <w:color w:val="808080"/>
        </w:rPr>
      </w:pPr>
      <w:r>
        <w:rPr>
          <w:color w:val="808080"/>
        </w:rPr>
        <w:t>(Replaces C4-214388)</w:t>
      </w:r>
    </w:p>
    <w:p w14:paraId="333B806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348FF" w14:textId="61D9B7ED" w:rsidR="00C831F5" w:rsidRDefault="00C831F5" w:rsidP="00C831F5">
      <w:pPr>
        <w:rPr>
          <w:rFonts w:ascii="Arial" w:hAnsi="Arial" w:cs="Arial"/>
          <w:b/>
          <w:sz w:val="24"/>
        </w:rPr>
      </w:pPr>
      <w:r>
        <w:rPr>
          <w:rFonts w:ascii="Arial" w:hAnsi="Arial" w:cs="Arial"/>
          <w:b/>
          <w:color w:val="0000FF"/>
          <w:sz w:val="24"/>
        </w:rPr>
        <w:t>C4-214857</w:t>
      </w:r>
      <w:r>
        <w:rPr>
          <w:rFonts w:ascii="Arial" w:hAnsi="Arial" w:cs="Arial"/>
          <w:b/>
          <w:color w:val="0000FF"/>
          <w:sz w:val="24"/>
        </w:rPr>
        <w:tab/>
      </w:r>
      <w:r>
        <w:rPr>
          <w:rFonts w:ascii="Arial" w:hAnsi="Arial" w:cs="Arial"/>
          <w:b/>
          <w:sz w:val="24"/>
        </w:rPr>
        <w:t>Missing indication of UE support of NSSRG functionality in NSSF service</w:t>
      </w:r>
    </w:p>
    <w:p w14:paraId="3C8E25A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CR-0103  rev 2 Cat: B (Rel-17)</w:t>
      </w:r>
      <w:r>
        <w:rPr>
          <w:i/>
        </w:rPr>
        <w:br/>
      </w:r>
      <w:r>
        <w:rPr>
          <w:i/>
        </w:rPr>
        <w:br/>
      </w:r>
      <w:r>
        <w:rPr>
          <w:i/>
        </w:rPr>
        <w:tab/>
      </w:r>
      <w:r>
        <w:rPr>
          <w:i/>
        </w:rPr>
        <w:tab/>
      </w:r>
      <w:r>
        <w:rPr>
          <w:i/>
        </w:rPr>
        <w:tab/>
      </w:r>
      <w:r>
        <w:rPr>
          <w:i/>
        </w:rPr>
        <w:tab/>
      </w:r>
      <w:r>
        <w:rPr>
          <w:i/>
        </w:rPr>
        <w:tab/>
        <w:t>Source: Nokia, Nokia Shanghai Bell</w:t>
      </w:r>
    </w:p>
    <w:p w14:paraId="40621259" w14:textId="77777777" w:rsidR="00C831F5" w:rsidRDefault="00C831F5" w:rsidP="00C831F5">
      <w:pPr>
        <w:rPr>
          <w:color w:val="808080"/>
        </w:rPr>
      </w:pPr>
      <w:r>
        <w:rPr>
          <w:color w:val="808080"/>
        </w:rPr>
        <w:t>(Replaces C4-214727)</w:t>
      </w:r>
    </w:p>
    <w:p w14:paraId="246C3F6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C4-214860</w:t>
      </w:r>
      <w:r>
        <w:rPr>
          <w:color w:val="993300"/>
          <w:u w:val="single"/>
        </w:rPr>
        <w:t>.</w:t>
      </w:r>
    </w:p>
    <w:p w14:paraId="7871DE54" w14:textId="19EF97A3" w:rsidR="00C831F5" w:rsidRDefault="00C831F5" w:rsidP="00C831F5">
      <w:pPr>
        <w:rPr>
          <w:rFonts w:ascii="Arial" w:hAnsi="Arial" w:cs="Arial"/>
          <w:b/>
          <w:sz w:val="24"/>
        </w:rPr>
      </w:pPr>
      <w:r>
        <w:rPr>
          <w:rFonts w:ascii="Arial" w:hAnsi="Arial" w:cs="Arial"/>
          <w:b/>
          <w:color w:val="0000FF"/>
          <w:sz w:val="24"/>
        </w:rPr>
        <w:t>C4-214860</w:t>
      </w:r>
      <w:r>
        <w:rPr>
          <w:rFonts w:ascii="Arial" w:hAnsi="Arial" w:cs="Arial"/>
          <w:b/>
          <w:color w:val="0000FF"/>
          <w:sz w:val="24"/>
        </w:rPr>
        <w:tab/>
      </w:r>
      <w:r>
        <w:rPr>
          <w:rFonts w:ascii="Arial" w:hAnsi="Arial" w:cs="Arial"/>
          <w:b/>
          <w:sz w:val="24"/>
        </w:rPr>
        <w:t>Missing indication of UE support of NSSRG functionality in NSSF service</w:t>
      </w:r>
    </w:p>
    <w:p w14:paraId="4C11963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CR-0103  rev 3 Cat: B (Rel-17)</w:t>
      </w:r>
      <w:r>
        <w:rPr>
          <w:i/>
        </w:rPr>
        <w:br/>
      </w:r>
      <w:r>
        <w:rPr>
          <w:i/>
        </w:rPr>
        <w:br/>
      </w:r>
      <w:r>
        <w:rPr>
          <w:i/>
        </w:rPr>
        <w:tab/>
      </w:r>
      <w:r>
        <w:rPr>
          <w:i/>
        </w:rPr>
        <w:tab/>
      </w:r>
      <w:r>
        <w:rPr>
          <w:i/>
        </w:rPr>
        <w:tab/>
      </w:r>
      <w:r>
        <w:rPr>
          <w:i/>
        </w:rPr>
        <w:tab/>
      </w:r>
      <w:r>
        <w:rPr>
          <w:i/>
        </w:rPr>
        <w:tab/>
        <w:t>Source: Nokia, Nokia Shanghai Bell</w:t>
      </w:r>
    </w:p>
    <w:p w14:paraId="211A36C8" w14:textId="77777777" w:rsidR="00C831F5" w:rsidRDefault="00C831F5" w:rsidP="00C831F5">
      <w:pPr>
        <w:rPr>
          <w:color w:val="808080"/>
        </w:rPr>
      </w:pPr>
      <w:r>
        <w:rPr>
          <w:color w:val="808080"/>
        </w:rPr>
        <w:t>(Replaces C4-214857)</w:t>
      </w:r>
    </w:p>
    <w:p w14:paraId="1F56363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901B0" w14:textId="4D2C3656" w:rsidR="00C831F5" w:rsidRDefault="00C831F5" w:rsidP="00C831F5">
      <w:pPr>
        <w:rPr>
          <w:rFonts w:ascii="Arial" w:hAnsi="Arial" w:cs="Arial"/>
          <w:b/>
          <w:sz w:val="24"/>
        </w:rPr>
      </w:pPr>
      <w:r>
        <w:rPr>
          <w:rFonts w:ascii="Arial" w:hAnsi="Arial" w:cs="Arial"/>
          <w:b/>
          <w:color w:val="0000FF"/>
          <w:sz w:val="24"/>
        </w:rPr>
        <w:t>C4-214861</w:t>
      </w:r>
      <w:r>
        <w:rPr>
          <w:rFonts w:ascii="Arial" w:hAnsi="Arial" w:cs="Arial"/>
          <w:b/>
          <w:color w:val="0000FF"/>
          <w:sz w:val="24"/>
        </w:rPr>
        <w:tab/>
      </w:r>
      <w:r>
        <w:rPr>
          <w:rFonts w:ascii="Arial" w:hAnsi="Arial" w:cs="Arial"/>
          <w:b/>
          <w:sz w:val="24"/>
        </w:rPr>
        <w:t>NSSRG value</w:t>
      </w:r>
    </w:p>
    <w:p w14:paraId="143E854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CR-0102  rev 3 Cat: B (Rel-17)</w:t>
      </w:r>
      <w:r>
        <w:rPr>
          <w:i/>
        </w:rPr>
        <w:br/>
      </w:r>
      <w:r>
        <w:rPr>
          <w:i/>
        </w:rPr>
        <w:br/>
      </w:r>
      <w:r>
        <w:rPr>
          <w:i/>
        </w:rPr>
        <w:tab/>
      </w:r>
      <w:r>
        <w:rPr>
          <w:i/>
        </w:rPr>
        <w:tab/>
      </w:r>
      <w:r>
        <w:rPr>
          <w:i/>
        </w:rPr>
        <w:tab/>
      </w:r>
      <w:r>
        <w:rPr>
          <w:i/>
        </w:rPr>
        <w:tab/>
      </w:r>
      <w:r>
        <w:rPr>
          <w:i/>
        </w:rPr>
        <w:tab/>
        <w:t>Source: Nokia, Nokia Shanghai Bell</w:t>
      </w:r>
    </w:p>
    <w:p w14:paraId="39D8D3A0" w14:textId="77777777" w:rsidR="00C831F5" w:rsidRDefault="00C831F5" w:rsidP="00C831F5">
      <w:pPr>
        <w:rPr>
          <w:color w:val="808080"/>
        </w:rPr>
      </w:pPr>
      <w:r>
        <w:rPr>
          <w:color w:val="808080"/>
        </w:rPr>
        <w:t>(Replaces C4-214733)</w:t>
      </w:r>
    </w:p>
    <w:p w14:paraId="3963F63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D1E41" w14:textId="77777777" w:rsidR="00C831F5" w:rsidRDefault="00C831F5" w:rsidP="00C831F5">
      <w:pPr>
        <w:pStyle w:val="Heading4"/>
      </w:pPr>
      <w:bookmarkStart w:id="31" w:name="_Toc81397614"/>
      <w:r>
        <w:t>6.1.9</w:t>
      </w:r>
      <w:r>
        <w:tab/>
        <w:t>CT Aspects of 5G eEDGE [eEDGE_5GC]</w:t>
      </w:r>
      <w:bookmarkEnd w:id="31"/>
    </w:p>
    <w:p w14:paraId="342D6533" w14:textId="34C5A8C2" w:rsidR="00C831F5" w:rsidRDefault="00C831F5" w:rsidP="00C831F5">
      <w:pPr>
        <w:rPr>
          <w:rFonts w:ascii="Arial" w:hAnsi="Arial" w:cs="Arial"/>
          <w:b/>
          <w:sz w:val="24"/>
        </w:rPr>
      </w:pPr>
      <w:r>
        <w:rPr>
          <w:rFonts w:ascii="Arial" w:hAnsi="Arial" w:cs="Arial"/>
          <w:b/>
          <w:color w:val="0000FF"/>
          <w:sz w:val="24"/>
        </w:rPr>
        <w:t>C4-214120</w:t>
      </w:r>
      <w:r>
        <w:rPr>
          <w:rFonts w:ascii="Arial" w:hAnsi="Arial" w:cs="Arial"/>
          <w:b/>
          <w:color w:val="0000FF"/>
          <w:sz w:val="24"/>
        </w:rPr>
        <w:tab/>
      </w:r>
      <w:r>
        <w:rPr>
          <w:rFonts w:ascii="Arial" w:hAnsi="Arial" w:cs="Arial"/>
          <w:b/>
          <w:sz w:val="24"/>
        </w:rPr>
        <w:t>eEDGE_5GC work plan</w:t>
      </w:r>
    </w:p>
    <w:p w14:paraId="3073E7EE" w14:textId="77777777" w:rsidR="00C831F5" w:rsidRDefault="00C831F5" w:rsidP="00C831F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6B58C8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7E808" w14:textId="208567EB" w:rsidR="00C831F5" w:rsidRDefault="00C831F5" w:rsidP="00C831F5">
      <w:pPr>
        <w:rPr>
          <w:rFonts w:ascii="Arial" w:hAnsi="Arial" w:cs="Arial"/>
          <w:b/>
          <w:sz w:val="24"/>
        </w:rPr>
      </w:pPr>
      <w:r>
        <w:rPr>
          <w:rFonts w:ascii="Arial" w:hAnsi="Arial" w:cs="Arial"/>
          <w:b/>
          <w:color w:val="0000FF"/>
          <w:sz w:val="24"/>
        </w:rPr>
        <w:lastRenderedPageBreak/>
        <w:t>C4-214121</w:t>
      </w:r>
      <w:r>
        <w:rPr>
          <w:rFonts w:ascii="Arial" w:hAnsi="Arial" w:cs="Arial"/>
          <w:b/>
          <w:color w:val="0000FF"/>
          <w:sz w:val="24"/>
        </w:rPr>
        <w:tab/>
      </w:r>
      <w:r>
        <w:rPr>
          <w:rFonts w:ascii="Arial" w:hAnsi="Arial" w:cs="Arial"/>
          <w:b/>
          <w:sz w:val="24"/>
        </w:rPr>
        <w:t>AF Coordination Information</w:t>
      </w:r>
    </w:p>
    <w:p w14:paraId="7DF5BE3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CR-0461  Cat: B (Rel-17)</w:t>
      </w:r>
      <w:r>
        <w:rPr>
          <w:i/>
        </w:rPr>
        <w:br/>
      </w:r>
      <w:r>
        <w:rPr>
          <w:i/>
        </w:rPr>
        <w:br/>
      </w:r>
      <w:r>
        <w:rPr>
          <w:i/>
        </w:rPr>
        <w:tab/>
      </w:r>
      <w:r>
        <w:rPr>
          <w:i/>
        </w:rPr>
        <w:tab/>
      </w:r>
      <w:r>
        <w:rPr>
          <w:i/>
        </w:rPr>
        <w:tab/>
      </w:r>
      <w:r>
        <w:rPr>
          <w:i/>
        </w:rPr>
        <w:tab/>
      </w:r>
      <w:r>
        <w:rPr>
          <w:i/>
        </w:rPr>
        <w:tab/>
        <w:t>Source: Huawei</w:t>
      </w:r>
    </w:p>
    <w:p w14:paraId="6BD6F5A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C4-214820</w:t>
      </w:r>
      <w:r>
        <w:rPr>
          <w:color w:val="993300"/>
          <w:u w:val="single"/>
        </w:rPr>
        <w:t>.</w:t>
      </w:r>
    </w:p>
    <w:p w14:paraId="38F06C67" w14:textId="604B76D3" w:rsidR="00C831F5" w:rsidRDefault="00C831F5" w:rsidP="00C831F5">
      <w:pPr>
        <w:rPr>
          <w:rFonts w:ascii="Arial" w:hAnsi="Arial" w:cs="Arial"/>
          <w:b/>
          <w:sz w:val="24"/>
        </w:rPr>
      </w:pPr>
      <w:r>
        <w:rPr>
          <w:rFonts w:ascii="Arial" w:hAnsi="Arial" w:cs="Arial"/>
          <w:b/>
          <w:color w:val="0000FF"/>
          <w:sz w:val="24"/>
        </w:rPr>
        <w:t>C4-214122</w:t>
      </w:r>
      <w:r>
        <w:rPr>
          <w:rFonts w:ascii="Arial" w:hAnsi="Arial" w:cs="Arial"/>
          <w:b/>
          <w:color w:val="0000FF"/>
          <w:sz w:val="24"/>
        </w:rPr>
        <w:tab/>
      </w:r>
      <w:r>
        <w:rPr>
          <w:rFonts w:ascii="Arial" w:hAnsi="Arial" w:cs="Arial"/>
          <w:b/>
          <w:sz w:val="24"/>
        </w:rPr>
        <w:t>Downlink Tunnel Info of NG-RAN in I-SMF selection per DNAI</w:t>
      </w:r>
    </w:p>
    <w:p w14:paraId="3369014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CR-0462  Cat: B (Rel-17)</w:t>
      </w:r>
      <w:r>
        <w:rPr>
          <w:i/>
        </w:rPr>
        <w:br/>
      </w:r>
      <w:r>
        <w:rPr>
          <w:i/>
        </w:rPr>
        <w:br/>
      </w:r>
      <w:r>
        <w:rPr>
          <w:i/>
        </w:rPr>
        <w:tab/>
      </w:r>
      <w:r>
        <w:rPr>
          <w:i/>
        </w:rPr>
        <w:tab/>
      </w:r>
      <w:r>
        <w:rPr>
          <w:i/>
        </w:rPr>
        <w:tab/>
      </w:r>
      <w:r>
        <w:rPr>
          <w:i/>
        </w:rPr>
        <w:tab/>
      </w:r>
      <w:r>
        <w:rPr>
          <w:i/>
        </w:rPr>
        <w:tab/>
        <w:t>Source: Huawei, Nokia, Nokia Shanghai Bell</w:t>
      </w:r>
    </w:p>
    <w:p w14:paraId="7B3572F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A6986" w14:textId="74B6127F" w:rsidR="00C831F5" w:rsidRDefault="00C831F5" w:rsidP="00C831F5">
      <w:pPr>
        <w:rPr>
          <w:rFonts w:ascii="Arial" w:hAnsi="Arial" w:cs="Arial"/>
          <w:b/>
          <w:sz w:val="24"/>
        </w:rPr>
      </w:pPr>
      <w:r>
        <w:rPr>
          <w:rFonts w:ascii="Arial" w:hAnsi="Arial" w:cs="Arial"/>
          <w:b/>
          <w:color w:val="0000FF"/>
          <w:sz w:val="24"/>
        </w:rPr>
        <w:t>C4-214123</w:t>
      </w:r>
      <w:r>
        <w:rPr>
          <w:rFonts w:ascii="Arial" w:hAnsi="Arial" w:cs="Arial"/>
          <w:b/>
          <w:color w:val="0000FF"/>
          <w:sz w:val="24"/>
        </w:rPr>
        <w:tab/>
      </w:r>
      <w:r>
        <w:rPr>
          <w:rFonts w:ascii="Arial" w:hAnsi="Arial" w:cs="Arial"/>
          <w:b/>
          <w:sz w:val="24"/>
        </w:rPr>
        <w:t>Spatial Validity Condition</w:t>
      </w:r>
    </w:p>
    <w:p w14:paraId="519665D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CR-0669  Cat: B (Rel-17)</w:t>
      </w:r>
      <w:r>
        <w:rPr>
          <w:i/>
        </w:rPr>
        <w:br/>
      </w:r>
      <w:r>
        <w:rPr>
          <w:i/>
        </w:rPr>
        <w:br/>
      </w:r>
      <w:r>
        <w:rPr>
          <w:i/>
        </w:rPr>
        <w:tab/>
      </w:r>
      <w:r>
        <w:rPr>
          <w:i/>
        </w:rPr>
        <w:tab/>
      </w:r>
      <w:r>
        <w:rPr>
          <w:i/>
        </w:rPr>
        <w:tab/>
      </w:r>
      <w:r>
        <w:rPr>
          <w:i/>
        </w:rPr>
        <w:tab/>
      </w:r>
      <w:r>
        <w:rPr>
          <w:i/>
        </w:rPr>
        <w:tab/>
        <w:t>Source: Huawei</w:t>
      </w:r>
    </w:p>
    <w:p w14:paraId="3450180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07DF6" w14:textId="75156332" w:rsidR="00C831F5" w:rsidRDefault="00C831F5" w:rsidP="00C831F5">
      <w:pPr>
        <w:rPr>
          <w:rFonts w:ascii="Arial" w:hAnsi="Arial" w:cs="Arial"/>
          <w:b/>
          <w:sz w:val="24"/>
        </w:rPr>
      </w:pPr>
      <w:r>
        <w:rPr>
          <w:rFonts w:ascii="Arial" w:hAnsi="Arial" w:cs="Arial"/>
          <w:b/>
          <w:color w:val="0000FF"/>
          <w:sz w:val="24"/>
        </w:rPr>
        <w:t>C4-214124</w:t>
      </w:r>
      <w:r>
        <w:rPr>
          <w:rFonts w:ascii="Arial" w:hAnsi="Arial" w:cs="Arial"/>
          <w:b/>
          <w:color w:val="0000FF"/>
          <w:sz w:val="24"/>
        </w:rPr>
        <w:tab/>
      </w:r>
      <w:r>
        <w:rPr>
          <w:rFonts w:ascii="Arial" w:hAnsi="Arial" w:cs="Arial"/>
          <w:b/>
          <w:sz w:val="24"/>
        </w:rPr>
        <w:t>Spatial Validity Condition</w:t>
      </w:r>
    </w:p>
    <w:p w14:paraId="08023CD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CR-0290  Cat: B (Rel-17)</w:t>
      </w:r>
      <w:r>
        <w:rPr>
          <w:i/>
        </w:rPr>
        <w:br/>
      </w:r>
      <w:r>
        <w:rPr>
          <w:i/>
        </w:rPr>
        <w:br/>
      </w:r>
      <w:r>
        <w:rPr>
          <w:i/>
        </w:rPr>
        <w:tab/>
      </w:r>
      <w:r>
        <w:rPr>
          <w:i/>
        </w:rPr>
        <w:tab/>
      </w:r>
      <w:r>
        <w:rPr>
          <w:i/>
        </w:rPr>
        <w:tab/>
      </w:r>
      <w:r>
        <w:rPr>
          <w:i/>
        </w:rPr>
        <w:tab/>
      </w:r>
      <w:r>
        <w:rPr>
          <w:i/>
        </w:rPr>
        <w:tab/>
        <w:t>Source: Huawei</w:t>
      </w:r>
    </w:p>
    <w:p w14:paraId="51246C2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B6029" w14:textId="7657D417" w:rsidR="00C831F5" w:rsidRDefault="00C831F5" w:rsidP="00C831F5">
      <w:pPr>
        <w:rPr>
          <w:rFonts w:ascii="Arial" w:hAnsi="Arial" w:cs="Arial"/>
          <w:b/>
          <w:sz w:val="24"/>
        </w:rPr>
      </w:pPr>
      <w:r>
        <w:rPr>
          <w:rFonts w:ascii="Arial" w:hAnsi="Arial" w:cs="Arial"/>
          <w:b/>
          <w:color w:val="0000FF"/>
          <w:sz w:val="24"/>
        </w:rPr>
        <w:t>C4-214125</w:t>
      </w:r>
      <w:r>
        <w:rPr>
          <w:rFonts w:ascii="Arial" w:hAnsi="Arial" w:cs="Arial"/>
          <w:b/>
          <w:color w:val="0000FF"/>
          <w:sz w:val="24"/>
        </w:rPr>
        <w:tab/>
      </w:r>
      <w:r>
        <w:rPr>
          <w:rFonts w:ascii="Arial" w:hAnsi="Arial" w:cs="Arial"/>
          <w:b/>
          <w:sz w:val="24"/>
        </w:rPr>
        <w:t>Local NEF discovery</w:t>
      </w:r>
    </w:p>
    <w:p w14:paraId="5C65A18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CR-0547  Cat: B (Rel-17)</w:t>
      </w:r>
      <w:r>
        <w:rPr>
          <w:i/>
        </w:rPr>
        <w:br/>
      </w:r>
      <w:r>
        <w:rPr>
          <w:i/>
        </w:rPr>
        <w:br/>
      </w:r>
      <w:r>
        <w:rPr>
          <w:i/>
        </w:rPr>
        <w:tab/>
      </w:r>
      <w:r>
        <w:rPr>
          <w:i/>
        </w:rPr>
        <w:tab/>
      </w:r>
      <w:r>
        <w:rPr>
          <w:i/>
        </w:rPr>
        <w:tab/>
      </w:r>
      <w:r>
        <w:rPr>
          <w:i/>
        </w:rPr>
        <w:tab/>
      </w:r>
      <w:r>
        <w:rPr>
          <w:i/>
        </w:rPr>
        <w:tab/>
        <w:t>Source: Huawei, Nokia, Nokia Shanghai Bell</w:t>
      </w:r>
    </w:p>
    <w:p w14:paraId="53FF524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06374" w14:textId="21686A59" w:rsidR="00C831F5" w:rsidRDefault="00C831F5" w:rsidP="00C831F5">
      <w:pPr>
        <w:rPr>
          <w:rFonts w:ascii="Arial" w:hAnsi="Arial" w:cs="Arial"/>
          <w:b/>
          <w:sz w:val="24"/>
        </w:rPr>
      </w:pPr>
      <w:r>
        <w:rPr>
          <w:rFonts w:ascii="Arial" w:hAnsi="Arial" w:cs="Arial"/>
          <w:b/>
          <w:color w:val="0000FF"/>
          <w:sz w:val="24"/>
        </w:rPr>
        <w:t>C4-214226</w:t>
      </w:r>
      <w:r>
        <w:rPr>
          <w:rFonts w:ascii="Arial" w:hAnsi="Arial" w:cs="Arial"/>
          <w:b/>
          <w:color w:val="0000FF"/>
          <w:sz w:val="24"/>
        </w:rPr>
        <w:tab/>
      </w:r>
      <w:r>
        <w:rPr>
          <w:rFonts w:ascii="Arial" w:hAnsi="Arial" w:cs="Arial"/>
          <w:b/>
          <w:sz w:val="24"/>
        </w:rPr>
        <w:t>Data Model of the DNSContext API</w:t>
      </w:r>
    </w:p>
    <w:p w14:paraId="4CE6A94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v0.2.0</w:t>
      </w:r>
      <w:r>
        <w:rPr>
          <w:i/>
        </w:rPr>
        <w:br/>
      </w:r>
      <w:r>
        <w:rPr>
          <w:i/>
        </w:rPr>
        <w:tab/>
      </w:r>
      <w:r>
        <w:rPr>
          <w:i/>
        </w:rPr>
        <w:tab/>
      </w:r>
      <w:r>
        <w:rPr>
          <w:i/>
        </w:rPr>
        <w:tab/>
      </w:r>
      <w:r>
        <w:rPr>
          <w:i/>
        </w:rPr>
        <w:tab/>
      </w:r>
      <w:r>
        <w:rPr>
          <w:i/>
        </w:rPr>
        <w:tab/>
        <w:t>Source: Nokia, Nokia Shanghai Bell, Huawei</w:t>
      </w:r>
    </w:p>
    <w:p w14:paraId="6E5D83D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C4-214676</w:t>
      </w:r>
      <w:r>
        <w:rPr>
          <w:color w:val="993300"/>
          <w:u w:val="single"/>
        </w:rPr>
        <w:t>.</w:t>
      </w:r>
    </w:p>
    <w:p w14:paraId="3DC4AFA0" w14:textId="0F2C36C5" w:rsidR="00C831F5" w:rsidRDefault="00C831F5" w:rsidP="00C831F5">
      <w:pPr>
        <w:rPr>
          <w:rFonts w:ascii="Arial" w:hAnsi="Arial" w:cs="Arial"/>
          <w:b/>
          <w:sz w:val="24"/>
        </w:rPr>
      </w:pPr>
      <w:r>
        <w:rPr>
          <w:rFonts w:ascii="Arial" w:hAnsi="Arial" w:cs="Arial"/>
          <w:b/>
          <w:color w:val="0000FF"/>
          <w:sz w:val="24"/>
        </w:rPr>
        <w:t>C4-214227</w:t>
      </w:r>
      <w:r>
        <w:rPr>
          <w:rFonts w:ascii="Arial" w:hAnsi="Arial" w:cs="Arial"/>
          <w:b/>
          <w:color w:val="0000FF"/>
          <w:sz w:val="24"/>
        </w:rPr>
        <w:tab/>
      </w:r>
      <w:r>
        <w:rPr>
          <w:rFonts w:ascii="Arial" w:hAnsi="Arial" w:cs="Arial"/>
          <w:b/>
          <w:sz w:val="24"/>
        </w:rPr>
        <w:t>Edge Relocation using EAS IP address Replacement</w:t>
      </w:r>
    </w:p>
    <w:p w14:paraId="21F3628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CR-0564  Cat: B (Rel-17)</w:t>
      </w:r>
      <w:r>
        <w:rPr>
          <w:i/>
        </w:rPr>
        <w:br/>
      </w:r>
      <w:r>
        <w:rPr>
          <w:i/>
        </w:rPr>
        <w:br/>
      </w:r>
      <w:r>
        <w:rPr>
          <w:i/>
        </w:rPr>
        <w:tab/>
      </w:r>
      <w:r>
        <w:rPr>
          <w:i/>
        </w:rPr>
        <w:tab/>
      </w:r>
      <w:r>
        <w:rPr>
          <w:i/>
        </w:rPr>
        <w:tab/>
      </w:r>
      <w:r>
        <w:rPr>
          <w:i/>
        </w:rPr>
        <w:tab/>
      </w:r>
      <w:r>
        <w:rPr>
          <w:i/>
        </w:rPr>
        <w:tab/>
        <w:t>Source: Nokia, Nokia Shanghai Bell, Huawei</w:t>
      </w:r>
    </w:p>
    <w:p w14:paraId="1D1F212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DDBB0" w14:textId="48F49048" w:rsidR="00C831F5" w:rsidRDefault="00C831F5" w:rsidP="00C831F5">
      <w:pPr>
        <w:rPr>
          <w:rFonts w:ascii="Arial" w:hAnsi="Arial" w:cs="Arial"/>
          <w:b/>
          <w:sz w:val="24"/>
        </w:rPr>
      </w:pPr>
      <w:r>
        <w:rPr>
          <w:rFonts w:ascii="Arial" w:hAnsi="Arial" w:cs="Arial"/>
          <w:b/>
          <w:color w:val="0000FF"/>
          <w:sz w:val="24"/>
        </w:rPr>
        <w:t>C4-214228</w:t>
      </w:r>
      <w:r>
        <w:rPr>
          <w:rFonts w:ascii="Arial" w:hAnsi="Arial" w:cs="Arial"/>
          <w:b/>
          <w:color w:val="0000FF"/>
          <w:sz w:val="24"/>
        </w:rPr>
        <w:tab/>
      </w:r>
      <w:r>
        <w:rPr>
          <w:rFonts w:ascii="Arial" w:hAnsi="Arial" w:cs="Arial"/>
          <w:b/>
          <w:sz w:val="24"/>
        </w:rPr>
        <w:t>EAS Discovery procedure with Local DNS Server/Resolver</w:t>
      </w:r>
    </w:p>
    <w:p w14:paraId="04D01F7D"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CR-0565  Cat: B (Rel-17)</w:t>
      </w:r>
      <w:r>
        <w:rPr>
          <w:i/>
        </w:rPr>
        <w:br/>
      </w:r>
      <w:r>
        <w:rPr>
          <w:i/>
        </w:rPr>
        <w:br/>
      </w:r>
      <w:r>
        <w:rPr>
          <w:i/>
        </w:rPr>
        <w:tab/>
      </w:r>
      <w:r>
        <w:rPr>
          <w:i/>
        </w:rPr>
        <w:tab/>
      </w:r>
      <w:r>
        <w:rPr>
          <w:i/>
        </w:rPr>
        <w:tab/>
      </w:r>
      <w:r>
        <w:rPr>
          <w:i/>
        </w:rPr>
        <w:tab/>
      </w:r>
      <w:r>
        <w:rPr>
          <w:i/>
        </w:rPr>
        <w:tab/>
        <w:t>Source: Nokia, Nokia Shanghai Bell, Huawei</w:t>
      </w:r>
    </w:p>
    <w:p w14:paraId="513D245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C4-214677</w:t>
      </w:r>
      <w:r>
        <w:rPr>
          <w:color w:val="993300"/>
          <w:u w:val="single"/>
        </w:rPr>
        <w:t>.</w:t>
      </w:r>
    </w:p>
    <w:p w14:paraId="694FE562" w14:textId="3E2353AD" w:rsidR="00C831F5" w:rsidRDefault="00C831F5" w:rsidP="00C831F5">
      <w:pPr>
        <w:rPr>
          <w:rFonts w:ascii="Arial" w:hAnsi="Arial" w:cs="Arial"/>
          <w:b/>
          <w:sz w:val="24"/>
        </w:rPr>
      </w:pPr>
      <w:r>
        <w:rPr>
          <w:rFonts w:ascii="Arial" w:hAnsi="Arial" w:cs="Arial"/>
          <w:b/>
          <w:color w:val="0000FF"/>
          <w:sz w:val="24"/>
        </w:rPr>
        <w:t>C4-214229</w:t>
      </w:r>
      <w:r>
        <w:rPr>
          <w:rFonts w:ascii="Arial" w:hAnsi="Arial" w:cs="Arial"/>
          <w:b/>
          <w:color w:val="0000FF"/>
          <w:sz w:val="24"/>
        </w:rPr>
        <w:tab/>
      </w:r>
      <w:r>
        <w:rPr>
          <w:rFonts w:ascii="Arial" w:hAnsi="Arial" w:cs="Arial"/>
          <w:b/>
          <w:sz w:val="24"/>
        </w:rPr>
        <w:t>Direct Reporting of QoS monitoring events to Local NEF or AF</w:t>
      </w:r>
    </w:p>
    <w:p w14:paraId="218416B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CR-0566  Cat: B (Rel-17)</w:t>
      </w:r>
      <w:r>
        <w:rPr>
          <w:i/>
        </w:rPr>
        <w:br/>
      </w:r>
      <w:r>
        <w:rPr>
          <w:i/>
        </w:rPr>
        <w:br/>
      </w:r>
      <w:r>
        <w:rPr>
          <w:i/>
        </w:rPr>
        <w:tab/>
      </w:r>
      <w:r>
        <w:rPr>
          <w:i/>
        </w:rPr>
        <w:tab/>
      </w:r>
      <w:r>
        <w:rPr>
          <w:i/>
        </w:rPr>
        <w:tab/>
      </w:r>
      <w:r>
        <w:rPr>
          <w:i/>
        </w:rPr>
        <w:tab/>
      </w:r>
      <w:r>
        <w:rPr>
          <w:i/>
        </w:rPr>
        <w:tab/>
        <w:t>Source: Nokia, Nokia Shanghai Bell, Huawei</w:t>
      </w:r>
    </w:p>
    <w:p w14:paraId="46EC472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DF986" w14:textId="545D2019" w:rsidR="00C831F5" w:rsidRDefault="00C831F5" w:rsidP="00C831F5">
      <w:pPr>
        <w:rPr>
          <w:rFonts w:ascii="Arial" w:hAnsi="Arial" w:cs="Arial"/>
          <w:b/>
          <w:sz w:val="24"/>
        </w:rPr>
      </w:pPr>
      <w:r>
        <w:rPr>
          <w:rFonts w:ascii="Arial" w:hAnsi="Arial" w:cs="Arial"/>
          <w:b/>
          <w:color w:val="0000FF"/>
          <w:sz w:val="24"/>
        </w:rPr>
        <w:t>C4-214258</w:t>
      </w:r>
      <w:r>
        <w:rPr>
          <w:rFonts w:ascii="Arial" w:hAnsi="Arial" w:cs="Arial"/>
          <w:b/>
          <w:color w:val="0000FF"/>
          <w:sz w:val="24"/>
        </w:rPr>
        <w:tab/>
      </w:r>
      <w:r>
        <w:rPr>
          <w:rFonts w:ascii="Arial" w:hAnsi="Arial" w:cs="Arial"/>
          <w:b/>
          <w:sz w:val="24"/>
        </w:rPr>
        <w:t>Cardinality of servedEasdfInfoList in NrfInfo</w:t>
      </w:r>
    </w:p>
    <w:p w14:paraId="0A92943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CR-0554  Cat: F (Rel-17)</w:t>
      </w:r>
      <w:r>
        <w:rPr>
          <w:i/>
        </w:rPr>
        <w:br/>
      </w:r>
      <w:r>
        <w:rPr>
          <w:i/>
        </w:rPr>
        <w:br/>
      </w:r>
      <w:r>
        <w:rPr>
          <w:i/>
        </w:rPr>
        <w:tab/>
      </w:r>
      <w:r>
        <w:rPr>
          <w:i/>
        </w:rPr>
        <w:tab/>
      </w:r>
      <w:r>
        <w:rPr>
          <w:i/>
        </w:rPr>
        <w:tab/>
      </w:r>
      <w:r>
        <w:rPr>
          <w:i/>
        </w:rPr>
        <w:tab/>
      </w:r>
      <w:r>
        <w:rPr>
          <w:i/>
        </w:rPr>
        <w:tab/>
        <w:t>Source: Nokia, Nokia Shanghai Bell</w:t>
      </w:r>
    </w:p>
    <w:p w14:paraId="431CE15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54B5B" w14:textId="13E90761" w:rsidR="00C831F5" w:rsidRDefault="00C831F5" w:rsidP="00C831F5">
      <w:pPr>
        <w:rPr>
          <w:rFonts w:ascii="Arial" w:hAnsi="Arial" w:cs="Arial"/>
          <w:b/>
          <w:sz w:val="24"/>
        </w:rPr>
      </w:pPr>
      <w:r>
        <w:rPr>
          <w:rFonts w:ascii="Arial" w:hAnsi="Arial" w:cs="Arial"/>
          <w:b/>
          <w:color w:val="0000FF"/>
          <w:sz w:val="24"/>
        </w:rPr>
        <w:t>C4-214464</w:t>
      </w:r>
      <w:r>
        <w:rPr>
          <w:rFonts w:ascii="Arial" w:hAnsi="Arial" w:cs="Arial"/>
          <w:b/>
          <w:color w:val="0000FF"/>
          <w:sz w:val="24"/>
        </w:rPr>
        <w:tab/>
      </w:r>
      <w:r>
        <w:rPr>
          <w:rFonts w:ascii="Arial" w:hAnsi="Arial" w:cs="Arial"/>
          <w:b/>
          <w:sz w:val="24"/>
        </w:rPr>
        <w:t>skeleton of new TS on UPF service</w:t>
      </w:r>
    </w:p>
    <w:p w14:paraId="295EC125" w14:textId="77777777" w:rsidR="00C831F5" w:rsidRDefault="00C831F5" w:rsidP="00C831F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2AF7F3C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CE1F0" w14:textId="029582D9" w:rsidR="00C831F5" w:rsidRDefault="00C831F5" w:rsidP="00C831F5">
      <w:pPr>
        <w:rPr>
          <w:rFonts w:ascii="Arial" w:hAnsi="Arial" w:cs="Arial"/>
          <w:b/>
          <w:sz w:val="24"/>
        </w:rPr>
      </w:pPr>
      <w:r>
        <w:rPr>
          <w:rFonts w:ascii="Arial" w:hAnsi="Arial" w:cs="Arial"/>
          <w:b/>
          <w:color w:val="0000FF"/>
          <w:sz w:val="24"/>
        </w:rPr>
        <w:t>C4-214465</w:t>
      </w:r>
      <w:r>
        <w:rPr>
          <w:rFonts w:ascii="Arial" w:hAnsi="Arial" w:cs="Arial"/>
          <w:b/>
          <w:color w:val="0000FF"/>
          <w:sz w:val="24"/>
        </w:rPr>
        <w:tab/>
      </w:r>
      <w:r>
        <w:rPr>
          <w:rFonts w:ascii="Arial" w:hAnsi="Arial" w:cs="Arial"/>
          <w:b/>
          <w:sz w:val="24"/>
        </w:rPr>
        <w:t>scope, references and Abbreviations of new TS on UPF service</w:t>
      </w:r>
    </w:p>
    <w:p w14:paraId="76F4C977" w14:textId="77777777" w:rsidR="00C831F5" w:rsidRDefault="00C831F5" w:rsidP="00C831F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0715E11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9730F" w14:textId="04B1B255" w:rsidR="00C831F5" w:rsidRDefault="00C831F5" w:rsidP="00C831F5">
      <w:pPr>
        <w:rPr>
          <w:rFonts w:ascii="Arial" w:hAnsi="Arial" w:cs="Arial"/>
          <w:b/>
          <w:sz w:val="24"/>
        </w:rPr>
      </w:pPr>
      <w:r>
        <w:rPr>
          <w:rFonts w:ascii="Arial" w:hAnsi="Arial" w:cs="Arial"/>
          <w:b/>
          <w:color w:val="0000FF"/>
          <w:sz w:val="24"/>
        </w:rPr>
        <w:t>C4-214466</w:t>
      </w:r>
      <w:r>
        <w:rPr>
          <w:rFonts w:ascii="Arial" w:hAnsi="Arial" w:cs="Arial"/>
          <w:b/>
          <w:color w:val="0000FF"/>
          <w:sz w:val="24"/>
        </w:rPr>
        <w:tab/>
      </w:r>
      <w:r>
        <w:rPr>
          <w:rFonts w:ascii="Arial" w:hAnsi="Arial" w:cs="Arial"/>
          <w:b/>
          <w:sz w:val="24"/>
        </w:rPr>
        <w:t>overview of new TS on UPF service</w:t>
      </w:r>
    </w:p>
    <w:p w14:paraId="1CCFF568" w14:textId="77777777" w:rsidR="00C831F5" w:rsidRDefault="00C831F5" w:rsidP="00C831F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7773DB3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C4-214559</w:t>
      </w:r>
      <w:r>
        <w:rPr>
          <w:color w:val="993300"/>
          <w:u w:val="single"/>
        </w:rPr>
        <w:t>.</w:t>
      </w:r>
    </w:p>
    <w:p w14:paraId="30132B5D" w14:textId="19FE3B8F" w:rsidR="00C831F5" w:rsidRDefault="00C831F5" w:rsidP="00C831F5">
      <w:pPr>
        <w:rPr>
          <w:rFonts w:ascii="Arial" w:hAnsi="Arial" w:cs="Arial"/>
          <w:b/>
          <w:sz w:val="24"/>
        </w:rPr>
      </w:pPr>
      <w:r>
        <w:rPr>
          <w:rFonts w:ascii="Arial" w:hAnsi="Arial" w:cs="Arial"/>
          <w:b/>
          <w:color w:val="0000FF"/>
          <w:sz w:val="24"/>
        </w:rPr>
        <w:t>C4-214559</w:t>
      </w:r>
      <w:r>
        <w:rPr>
          <w:rFonts w:ascii="Arial" w:hAnsi="Arial" w:cs="Arial"/>
          <w:b/>
          <w:color w:val="0000FF"/>
          <w:sz w:val="24"/>
        </w:rPr>
        <w:tab/>
      </w:r>
      <w:r>
        <w:rPr>
          <w:rFonts w:ascii="Arial" w:hAnsi="Arial" w:cs="Arial"/>
          <w:b/>
          <w:sz w:val="24"/>
        </w:rPr>
        <w:t>overview of new TS on UPF service</w:t>
      </w:r>
    </w:p>
    <w:p w14:paraId="77490BA0" w14:textId="77777777" w:rsidR="00C831F5" w:rsidRDefault="00C831F5" w:rsidP="00C831F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3D7EEFE3" w14:textId="77777777" w:rsidR="00C831F5" w:rsidRDefault="00C831F5" w:rsidP="00C831F5">
      <w:pPr>
        <w:rPr>
          <w:color w:val="808080"/>
        </w:rPr>
      </w:pPr>
      <w:r>
        <w:rPr>
          <w:color w:val="808080"/>
        </w:rPr>
        <w:t>(Replaces C4-214466)</w:t>
      </w:r>
    </w:p>
    <w:p w14:paraId="3B94CE1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F9884" w14:textId="4F8AD408" w:rsidR="00C831F5" w:rsidRDefault="00C831F5" w:rsidP="00C831F5">
      <w:pPr>
        <w:rPr>
          <w:rFonts w:ascii="Arial" w:hAnsi="Arial" w:cs="Arial"/>
          <w:b/>
          <w:sz w:val="24"/>
        </w:rPr>
      </w:pPr>
      <w:r>
        <w:rPr>
          <w:rFonts w:ascii="Arial" w:hAnsi="Arial" w:cs="Arial"/>
          <w:b/>
          <w:color w:val="0000FF"/>
          <w:sz w:val="24"/>
        </w:rPr>
        <w:t>C4-214676</w:t>
      </w:r>
      <w:r>
        <w:rPr>
          <w:rFonts w:ascii="Arial" w:hAnsi="Arial" w:cs="Arial"/>
          <w:b/>
          <w:color w:val="0000FF"/>
          <w:sz w:val="24"/>
        </w:rPr>
        <w:tab/>
      </w:r>
      <w:r>
        <w:rPr>
          <w:rFonts w:ascii="Arial" w:hAnsi="Arial" w:cs="Arial"/>
          <w:b/>
          <w:sz w:val="24"/>
        </w:rPr>
        <w:t>Data Model of the DNSContext API</w:t>
      </w:r>
    </w:p>
    <w:p w14:paraId="231D6E65"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v0.2.0</w:t>
      </w:r>
      <w:r>
        <w:rPr>
          <w:i/>
        </w:rPr>
        <w:br/>
      </w:r>
      <w:r>
        <w:rPr>
          <w:i/>
        </w:rPr>
        <w:tab/>
      </w:r>
      <w:r>
        <w:rPr>
          <w:i/>
        </w:rPr>
        <w:tab/>
      </w:r>
      <w:r>
        <w:rPr>
          <w:i/>
        </w:rPr>
        <w:tab/>
      </w:r>
      <w:r>
        <w:rPr>
          <w:i/>
        </w:rPr>
        <w:tab/>
      </w:r>
      <w:r>
        <w:rPr>
          <w:i/>
        </w:rPr>
        <w:tab/>
        <w:t>Source: Nokia, Nokia Shanghai Bell, Huawei</w:t>
      </w:r>
    </w:p>
    <w:p w14:paraId="76B5233A" w14:textId="77777777" w:rsidR="00C831F5" w:rsidRDefault="00C831F5" w:rsidP="00C831F5">
      <w:pPr>
        <w:rPr>
          <w:color w:val="808080"/>
        </w:rPr>
      </w:pPr>
      <w:r>
        <w:rPr>
          <w:color w:val="808080"/>
        </w:rPr>
        <w:t>(Replaces C4-214226)</w:t>
      </w:r>
    </w:p>
    <w:p w14:paraId="49706A5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505E2" w14:textId="5AEE614B" w:rsidR="00C831F5" w:rsidRDefault="00C831F5" w:rsidP="00C831F5">
      <w:pPr>
        <w:rPr>
          <w:rFonts w:ascii="Arial" w:hAnsi="Arial" w:cs="Arial"/>
          <w:b/>
          <w:sz w:val="24"/>
        </w:rPr>
      </w:pPr>
      <w:r>
        <w:rPr>
          <w:rFonts w:ascii="Arial" w:hAnsi="Arial" w:cs="Arial"/>
          <w:b/>
          <w:color w:val="0000FF"/>
          <w:sz w:val="24"/>
        </w:rPr>
        <w:lastRenderedPageBreak/>
        <w:t>C4-214677</w:t>
      </w:r>
      <w:r>
        <w:rPr>
          <w:rFonts w:ascii="Arial" w:hAnsi="Arial" w:cs="Arial"/>
          <w:b/>
          <w:color w:val="0000FF"/>
          <w:sz w:val="24"/>
        </w:rPr>
        <w:tab/>
      </w:r>
      <w:r>
        <w:rPr>
          <w:rFonts w:ascii="Arial" w:hAnsi="Arial" w:cs="Arial"/>
          <w:b/>
          <w:sz w:val="24"/>
        </w:rPr>
        <w:t>EAS Discovery procedure with Local DNS Server/Resolver</w:t>
      </w:r>
    </w:p>
    <w:p w14:paraId="25E595C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CR-0565  rev 1 Cat: B (Rel-17)</w:t>
      </w:r>
      <w:r>
        <w:rPr>
          <w:i/>
        </w:rPr>
        <w:br/>
      </w:r>
      <w:r>
        <w:rPr>
          <w:i/>
        </w:rPr>
        <w:br/>
      </w:r>
      <w:r>
        <w:rPr>
          <w:i/>
        </w:rPr>
        <w:tab/>
      </w:r>
      <w:r>
        <w:rPr>
          <w:i/>
        </w:rPr>
        <w:tab/>
      </w:r>
      <w:r>
        <w:rPr>
          <w:i/>
        </w:rPr>
        <w:tab/>
      </w:r>
      <w:r>
        <w:rPr>
          <w:i/>
        </w:rPr>
        <w:tab/>
      </w:r>
      <w:r>
        <w:rPr>
          <w:i/>
        </w:rPr>
        <w:tab/>
        <w:t>Source: Nokia, Nokia Shanghai Bell, Huawei</w:t>
      </w:r>
    </w:p>
    <w:p w14:paraId="0E61FD99" w14:textId="77777777" w:rsidR="00C831F5" w:rsidRDefault="00C831F5" w:rsidP="00C831F5">
      <w:pPr>
        <w:rPr>
          <w:color w:val="808080"/>
        </w:rPr>
      </w:pPr>
      <w:r>
        <w:rPr>
          <w:color w:val="808080"/>
        </w:rPr>
        <w:t>(Replaces C4-214228)</w:t>
      </w:r>
    </w:p>
    <w:p w14:paraId="43746AE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76566" w14:textId="69AFB904" w:rsidR="00C831F5" w:rsidRDefault="00C831F5" w:rsidP="00C831F5">
      <w:pPr>
        <w:rPr>
          <w:rFonts w:ascii="Arial" w:hAnsi="Arial" w:cs="Arial"/>
          <w:b/>
          <w:sz w:val="24"/>
        </w:rPr>
      </w:pPr>
      <w:r>
        <w:rPr>
          <w:rFonts w:ascii="Arial" w:hAnsi="Arial" w:cs="Arial"/>
          <w:b/>
          <w:color w:val="0000FF"/>
          <w:sz w:val="24"/>
        </w:rPr>
        <w:t>C4-214753</w:t>
      </w:r>
      <w:r>
        <w:rPr>
          <w:rFonts w:ascii="Arial" w:hAnsi="Arial" w:cs="Arial"/>
          <w:b/>
          <w:color w:val="0000FF"/>
          <w:sz w:val="24"/>
        </w:rPr>
        <w:tab/>
      </w:r>
      <w:r>
        <w:rPr>
          <w:rFonts w:ascii="Arial" w:hAnsi="Arial" w:cs="Arial"/>
          <w:b/>
          <w:sz w:val="24"/>
        </w:rPr>
        <w:t>3GPP TS 29.556 v0.3.0</w:t>
      </w:r>
    </w:p>
    <w:p w14:paraId="1D2B1CBD" w14:textId="77777777" w:rsidR="00C831F5" w:rsidRDefault="00C831F5" w:rsidP="00C831F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29.556 v0.3.0</w:t>
      </w:r>
      <w:r>
        <w:rPr>
          <w:i/>
        </w:rPr>
        <w:br/>
      </w:r>
      <w:r>
        <w:rPr>
          <w:i/>
        </w:rPr>
        <w:tab/>
      </w:r>
      <w:r>
        <w:rPr>
          <w:i/>
        </w:rPr>
        <w:tab/>
      </w:r>
      <w:r>
        <w:rPr>
          <w:i/>
        </w:rPr>
        <w:tab/>
      </w:r>
      <w:r>
        <w:rPr>
          <w:i/>
        </w:rPr>
        <w:tab/>
      </w:r>
      <w:r>
        <w:rPr>
          <w:i/>
        </w:rPr>
        <w:tab/>
        <w:t>Source: Huawei</w:t>
      </w:r>
    </w:p>
    <w:p w14:paraId="3F5C478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9BC87" w14:textId="70365EAB" w:rsidR="00C831F5" w:rsidRDefault="00C831F5" w:rsidP="00C831F5">
      <w:pPr>
        <w:rPr>
          <w:rFonts w:ascii="Arial" w:hAnsi="Arial" w:cs="Arial"/>
          <w:b/>
          <w:sz w:val="24"/>
        </w:rPr>
      </w:pPr>
      <w:r>
        <w:rPr>
          <w:rFonts w:ascii="Arial" w:hAnsi="Arial" w:cs="Arial"/>
          <w:b/>
          <w:color w:val="0000FF"/>
          <w:sz w:val="24"/>
        </w:rPr>
        <w:t>C4-214754</w:t>
      </w:r>
      <w:r>
        <w:rPr>
          <w:rFonts w:ascii="Arial" w:hAnsi="Arial" w:cs="Arial"/>
          <w:b/>
          <w:color w:val="0000FF"/>
          <w:sz w:val="24"/>
        </w:rPr>
        <w:tab/>
      </w:r>
      <w:r>
        <w:rPr>
          <w:rFonts w:ascii="Arial" w:hAnsi="Arial" w:cs="Arial"/>
          <w:b/>
          <w:sz w:val="24"/>
        </w:rPr>
        <w:t>3GPP TS 29.5ab</w:t>
      </w:r>
    </w:p>
    <w:p w14:paraId="5DD0EF31"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w:t>
      </w:r>
    </w:p>
    <w:p w14:paraId="4C49E97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AC13A" w14:textId="77570240" w:rsidR="00C831F5" w:rsidRDefault="00C831F5" w:rsidP="00C831F5">
      <w:pPr>
        <w:rPr>
          <w:rFonts w:ascii="Arial" w:hAnsi="Arial" w:cs="Arial"/>
          <w:b/>
          <w:sz w:val="24"/>
        </w:rPr>
      </w:pPr>
      <w:r>
        <w:rPr>
          <w:rFonts w:ascii="Arial" w:hAnsi="Arial" w:cs="Arial"/>
          <w:b/>
          <w:color w:val="0000FF"/>
          <w:sz w:val="24"/>
        </w:rPr>
        <w:t>C4-214820</w:t>
      </w:r>
      <w:r>
        <w:rPr>
          <w:rFonts w:ascii="Arial" w:hAnsi="Arial" w:cs="Arial"/>
          <w:b/>
          <w:color w:val="0000FF"/>
          <w:sz w:val="24"/>
        </w:rPr>
        <w:tab/>
      </w:r>
      <w:r>
        <w:rPr>
          <w:rFonts w:ascii="Arial" w:hAnsi="Arial" w:cs="Arial"/>
          <w:b/>
          <w:sz w:val="24"/>
        </w:rPr>
        <w:t>AF Coordination Information</w:t>
      </w:r>
    </w:p>
    <w:p w14:paraId="6980E20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CR-0461  rev 1 Cat: B (Rel-17)</w:t>
      </w:r>
      <w:r>
        <w:rPr>
          <w:i/>
        </w:rPr>
        <w:br/>
      </w:r>
      <w:r>
        <w:rPr>
          <w:i/>
        </w:rPr>
        <w:br/>
      </w:r>
      <w:r>
        <w:rPr>
          <w:i/>
        </w:rPr>
        <w:tab/>
      </w:r>
      <w:r>
        <w:rPr>
          <w:i/>
        </w:rPr>
        <w:tab/>
      </w:r>
      <w:r>
        <w:rPr>
          <w:i/>
        </w:rPr>
        <w:tab/>
      </w:r>
      <w:r>
        <w:rPr>
          <w:i/>
        </w:rPr>
        <w:tab/>
      </w:r>
      <w:r>
        <w:rPr>
          <w:i/>
        </w:rPr>
        <w:tab/>
        <w:t>Source: Huawei</w:t>
      </w:r>
    </w:p>
    <w:p w14:paraId="3C297BBF" w14:textId="77777777" w:rsidR="00C831F5" w:rsidRDefault="00C831F5" w:rsidP="00C831F5">
      <w:pPr>
        <w:rPr>
          <w:color w:val="808080"/>
        </w:rPr>
      </w:pPr>
      <w:r>
        <w:rPr>
          <w:color w:val="808080"/>
        </w:rPr>
        <w:t>(Replaces C4-214121)</w:t>
      </w:r>
    </w:p>
    <w:p w14:paraId="0E58FFD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C4-214846</w:t>
      </w:r>
      <w:r>
        <w:rPr>
          <w:color w:val="993300"/>
          <w:u w:val="single"/>
        </w:rPr>
        <w:t>.</w:t>
      </w:r>
    </w:p>
    <w:p w14:paraId="5FFE5319" w14:textId="1D9FAF88" w:rsidR="00C831F5" w:rsidRDefault="00C831F5" w:rsidP="00C831F5">
      <w:pPr>
        <w:rPr>
          <w:rFonts w:ascii="Arial" w:hAnsi="Arial" w:cs="Arial"/>
          <w:b/>
          <w:sz w:val="24"/>
        </w:rPr>
      </w:pPr>
      <w:r>
        <w:rPr>
          <w:rFonts w:ascii="Arial" w:hAnsi="Arial" w:cs="Arial"/>
          <w:b/>
          <w:color w:val="0000FF"/>
          <w:sz w:val="24"/>
        </w:rPr>
        <w:t>C4-214846</w:t>
      </w:r>
      <w:r>
        <w:rPr>
          <w:rFonts w:ascii="Arial" w:hAnsi="Arial" w:cs="Arial"/>
          <w:b/>
          <w:color w:val="0000FF"/>
          <w:sz w:val="24"/>
        </w:rPr>
        <w:tab/>
      </w:r>
      <w:r>
        <w:rPr>
          <w:rFonts w:ascii="Arial" w:hAnsi="Arial" w:cs="Arial"/>
          <w:b/>
          <w:sz w:val="24"/>
        </w:rPr>
        <w:t>AF Coordination Information</w:t>
      </w:r>
    </w:p>
    <w:p w14:paraId="07FCA81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CR-0461  rev 2 Cat: B (Rel-17)</w:t>
      </w:r>
      <w:r>
        <w:rPr>
          <w:i/>
        </w:rPr>
        <w:br/>
      </w:r>
      <w:r>
        <w:rPr>
          <w:i/>
        </w:rPr>
        <w:br/>
      </w:r>
      <w:r>
        <w:rPr>
          <w:i/>
        </w:rPr>
        <w:tab/>
      </w:r>
      <w:r>
        <w:rPr>
          <w:i/>
        </w:rPr>
        <w:tab/>
      </w:r>
      <w:r>
        <w:rPr>
          <w:i/>
        </w:rPr>
        <w:tab/>
      </w:r>
      <w:r>
        <w:rPr>
          <w:i/>
        </w:rPr>
        <w:tab/>
      </w:r>
      <w:r>
        <w:rPr>
          <w:i/>
        </w:rPr>
        <w:tab/>
        <w:t>Source: Huawei</w:t>
      </w:r>
    </w:p>
    <w:p w14:paraId="05391F98" w14:textId="77777777" w:rsidR="00C831F5" w:rsidRDefault="00C831F5" w:rsidP="00C831F5">
      <w:pPr>
        <w:rPr>
          <w:color w:val="808080"/>
        </w:rPr>
      </w:pPr>
      <w:r>
        <w:rPr>
          <w:color w:val="808080"/>
        </w:rPr>
        <w:t>(Replaces C4-214820)</w:t>
      </w:r>
    </w:p>
    <w:p w14:paraId="41A4C5E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988B6" w14:textId="77777777" w:rsidR="00C831F5" w:rsidRDefault="00C831F5" w:rsidP="00C831F5">
      <w:pPr>
        <w:pStyle w:val="Heading4"/>
      </w:pPr>
      <w:bookmarkStart w:id="32" w:name="_Toc81397615"/>
      <w:r>
        <w:t>6.1.10</w:t>
      </w:r>
      <w:r>
        <w:tab/>
        <w:t>CT aspects on Same PCF Selection For AMF and SMF [TEI17_SPSFAS]</w:t>
      </w:r>
      <w:bookmarkEnd w:id="32"/>
    </w:p>
    <w:p w14:paraId="121DC721" w14:textId="3A43AC0A" w:rsidR="00C831F5" w:rsidRDefault="00C831F5" w:rsidP="00C831F5">
      <w:pPr>
        <w:rPr>
          <w:rFonts w:ascii="Arial" w:hAnsi="Arial" w:cs="Arial"/>
          <w:b/>
          <w:sz w:val="24"/>
        </w:rPr>
      </w:pPr>
      <w:r>
        <w:rPr>
          <w:rFonts w:ascii="Arial" w:hAnsi="Arial" w:cs="Arial"/>
          <w:b/>
          <w:color w:val="0000FF"/>
          <w:sz w:val="24"/>
        </w:rPr>
        <w:t>C4-214503</w:t>
      </w:r>
      <w:r>
        <w:rPr>
          <w:rFonts w:ascii="Arial" w:hAnsi="Arial" w:cs="Arial"/>
          <w:b/>
          <w:color w:val="0000FF"/>
          <w:sz w:val="24"/>
        </w:rPr>
        <w:tab/>
      </w:r>
      <w:r>
        <w:rPr>
          <w:rFonts w:ascii="Arial" w:hAnsi="Arial" w:cs="Arial"/>
          <w:b/>
          <w:sz w:val="24"/>
        </w:rPr>
        <w:t>Selecting the same PCF for AMF and SMF in pure 5GS</w:t>
      </w:r>
    </w:p>
    <w:p w14:paraId="69893B6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CR-0478  Cat: F (Rel-17)</w:t>
      </w:r>
      <w:r>
        <w:rPr>
          <w:i/>
        </w:rPr>
        <w:br/>
      </w:r>
      <w:r>
        <w:rPr>
          <w:i/>
        </w:rPr>
        <w:br/>
      </w:r>
      <w:r>
        <w:rPr>
          <w:i/>
        </w:rPr>
        <w:tab/>
      </w:r>
      <w:r>
        <w:rPr>
          <w:i/>
        </w:rPr>
        <w:tab/>
      </w:r>
      <w:r>
        <w:rPr>
          <w:i/>
        </w:rPr>
        <w:tab/>
      </w:r>
      <w:r>
        <w:rPr>
          <w:i/>
        </w:rPr>
        <w:tab/>
      </w:r>
      <w:r>
        <w:rPr>
          <w:i/>
        </w:rPr>
        <w:tab/>
        <w:t>Source: China Telecommunications</w:t>
      </w:r>
    </w:p>
    <w:p w14:paraId="5B47AA4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C4-214701</w:t>
      </w:r>
      <w:r>
        <w:rPr>
          <w:color w:val="993300"/>
          <w:u w:val="single"/>
        </w:rPr>
        <w:t>.</w:t>
      </w:r>
    </w:p>
    <w:p w14:paraId="512BD792" w14:textId="299BEAAC" w:rsidR="00C831F5" w:rsidRDefault="00C831F5" w:rsidP="00C831F5">
      <w:pPr>
        <w:rPr>
          <w:rFonts w:ascii="Arial" w:hAnsi="Arial" w:cs="Arial"/>
          <w:b/>
          <w:sz w:val="24"/>
        </w:rPr>
      </w:pPr>
      <w:r>
        <w:rPr>
          <w:rFonts w:ascii="Arial" w:hAnsi="Arial" w:cs="Arial"/>
          <w:b/>
          <w:color w:val="0000FF"/>
          <w:sz w:val="24"/>
        </w:rPr>
        <w:t>C4-214504</w:t>
      </w:r>
      <w:r>
        <w:rPr>
          <w:rFonts w:ascii="Arial" w:hAnsi="Arial" w:cs="Arial"/>
          <w:b/>
          <w:color w:val="0000FF"/>
          <w:sz w:val="24"/>
        </w:rPr>
        <w:tab/>
      </w:r>
      <w:r>
        <w:rPr>
          <w:rFonts w:ascii="Arial" w:hAnsi="Arial" w:cs="Arial"/>
          <w:b/>
          <w:sz w:val="24"/>
        </w:rPr>
        <w:t>Selecting the same PCF for AMF and SMF in the EPS to 5GS mobility scenario</w:t>
      </w:r>
    </w:p>
    <w:p w14:paraId="2A5B74E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CR-0718  Cat: F (Rel-17)</w:t>
      </w:r>
      <w:r>
        <w:rPr>
          <w:i/>
        </w:rPr>
        <w:br/>
      </w:r>
      <w:r>
        <w:rPr>
          <w:i/>
        </w:rPr>
        <w:lastRenderedPageBreak/>
        <w:br/>
      </w:r>
      <w:r>
        <w:rPr>
          <w:i/>
        </w:rPr>
        <w:tab/>
      </w:r>
      <w:r>
        <w:rPr>
          <w:i/>
        </w:rPr>
        <w:tab/>
      </w:r>
      <w:r>
        <w:rPr>
          <w:i/>
        </w:rPr>
        <w:tab/>
      </w:r>
      <w:r>
        <w:rPr>
          <w:i/>
        </w:rPr>
        <w:tab/>
      </w:r>
      <w:r>
        <w:rPr>
          <w:i/>
        </w:rPr>
        <w:tab/>
        <w:t>Source: China Telecommunications</w:t>
      </w:r>
    </w:p>
    <w:p w14:paraId="6DAF293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C4-214702</w:t>
      </w:r>
      <w:r>
        <w:rPr>
          <w:color w:val="993300"/>
          <w:u w:val="single"/>
        </w:rPr>
        <w:t>.</w:t>
      </w:r>
    </w:p>
    <w:p w14:paraId="5D86A339" w14:textId="3CD05158" w:rsidR="00C831F5" w:rsidRDefault="00C831F5" w:rsidP="00C831F5">
      <w:pPr>
        <w:rPr>
          <w:rFonts w:ascii="Arial" w:hAnsi="Arial" w:cs="Arial"/>
          <w:b/>
          <w:sz w:val="24"/>
        </w:rPr>
      </w:pPr>
      <w:r>
        <w:rPr>
          <w:rFonts w:ascii="Arial" w:hAnsi="Arial" w:cs="Arial"/>
          <w:b/>
          <w:color w:val="0000FF"/>
          <w:sz w:val="24"/>
        </w:rPr>
        <w:t>C4-214701</w:t>
      </w:r>
      <w:r>
        <w:rPr>
          <w:rFonts w:ascii="Arial" w:hAnsi="Arial" w:cs="Arial"/>
          <w:b/>
          <w:color w:val="0000FF"/>
          <w:sz w:val="24"/>
        </w:rPr>
        <w:tab/>
      </w:r>
      <w:r>
        <w:rPr>
          <w:rFonts w:ascii="Arial" w:hAnsi="Arial" w:cs="Arial"/>
          <w:b/>
          <w:sz w:val="24"/>
        </w:rPr>
        <w:t>Selecting the same PCF for AMF and SMF in pure 5GS</w:t>
      </w:r>
    </w:p>
    <w:p w14:paraId="421F64E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CR-0478  rev 1 Cat: F (Rel-17)</w:t>
      </w:r>
      <w:r>
        <w:rPr>
          <w:i/>
        </w:rPr>
        <w:br/>
      </w:r>
      <w:r>
        <w:rPr>
          <w:i/>
        </w:rPr>
        <w:br/>
      </w:r>
      <w:r>
        <w:rPr>
          <w:i/>
        </w:rPr>
        <w:tab/>
      </w:r>
      <w:r>
        <w:rPr>
          <w:i/>
        </w:rPr>
        <w:tab/>
      </w:r>
      <w:r>
        <w:rPr>
          <w:i/>
        </w:rPr>
        <w:tab/>
      </w:r>
      <w:r>
        <w:rPr>
          <w:i/>
        </w:rPr>
        <w:tab/>
      </w:r>
      <w:r>
        <w:rPr>
          <w:i/>
        </w:rPr>
        <w:tab/>
        <w:t>Source: China Telecommunications</w:t>
      </w:r>
    </w:p>
    <w:p w14:paraId="5DE76BE6" w14:textId="77777777" w:rsidR="00C831F5" w:rsidRDefault="00C831F5" w:rsidP="00C831F5">
      <w:pPr>
        <w:rPr>
          <w:color w:val="808080"/>
        </w:rPr>
      </w:pPr>
      <w:r>
        <w:rPr>
          <w:color w:val="808080"/>
        </w:rPr>
        <w:t>(Replaces C4-214503)</w:t>
      </w:r>
    </w:p>
    <w:p w14:paraId="4F3C349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D81AD" w14:textId="2DBB3779" w:rsidR="00C831F5" w:rsidRDefault="00C831F5" w:rsidP="00C831F5">
      <w:pPr>
        <w:rPr>
          <w:rFonts w:ascii="Arial" w:hAnsi="Arial" w:cs="Arial"/>
          <w:b/>
          <w:sz w:val="24"/>
        </w:rPr>
      </w:pPr>
      <w:r>
        <w:rPr>
          <w:rFonts w:ascii="Arial" w:hAnsi="Arial" w:cs="Arial"/>
          <w:b/>
          <w:color w:val="0000FF"/>
          <w:sz w:val="24"/>
        </w:rPr>
        <w:t>C4-214702</w:t>
      </w:r>
      <w:r>
        <w:rPr>
          <w:rFonts w:ascii="Arial" w:hAnsi="Arial" w:cs="Arial"/>
          <w:b/>
          <w:color w:val="0000FF"/>
          <w:sz w:val="24"/>
        </w:rPr>
        <w:tab/>
      </w:r>
      <w:r>
        <w:rPr>
          <w:rFonts w:ascii="Arial" w:hAnsi="Arial" w:cs="Arial"/>
          <w:b/>
          <w:sz w:val="24"/>
        </w:rPr>
        <w:t>Selecting the same PCF for AMF and SMF in the EPS to 5GS mobility scenario</w:t>
      </w:r>
    </w:p>
    <w:p w14:paraId="05DF54F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CR-0718  rev 1 Cat: F (Rel-17)</w:t>
      </w:r>
      <w:r>
        <w:rPr>
          <w:i/>
        </w:rPr>
        <w:br/>
      </w:r>
      <w:r>
        <w:rPr>
          <w:i/>
        </w:rPr>
        <w:br/>
      </w:r>
      <w:r>
        <w:rPr>
          <w:i/>
        </w:rPr>
        <w:tab/>
      </w:r>
      <w:r>
        <w:rPr>
          <w:i/>
        </w:rPr>
        <w:tab/>
      </w:r>
      <w:r>
        <w:rPr>
          <w:i/>
        </w:rPr>
        <w:tab/>
      </w:r>
      <w:r>
        <w:rPr>
          <w:i/>
        </w:rPr>
        <w:tab/>
      </w:r>
      <w:r>
        <w:rPr>
          <w:i/>
        </w:rPr>
        <w:tab/>
        <w:t>Source: China Telecommunications</w:t>
      </w:r>
    </w:p>
    <w:p w14:paraId="07C4E541" w14:textId="77777777" w:rsidR="00C831F5" w:rsidRDefault="00C831F5" w:rsidP="00C831F5">
      <w:pPr>
        <w:rPr>
          <w:color w:val="808080"/>
        </w:rPr>
      </w:pPr>
      <w:r>
        <w:rPr>
          <w:color w:val="808080"/>
        </w:rPr>
        <w:t>(Replaces C4-214504)</w:t>
      </w:r>
    </w:p>
    <w:p w14:paraId="27416F8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CB0F1" w14:textId="77777777" w:rsidR="00C831F5" w:rsidRDefault="00C831F5" w:rsidP="00C831F5">
      <w:pPr>
        <w:pStyle w:val="Heading4"/>
      </w:pPr>
      <w:bookmarkStart w:id="33" w:name="_Toc81397616"/>
      <w:r>
        <w:t>6.1.11</w:t>
      </w:r>
      <w:r>
        <w:tab/>
        <w:t>Enhancement of Inter-PLMN Roaming [EoIPR]</w:t>
      </w:r>
      <w:bookmarkEnd w:id="33"/>
    </w:p>
    <w:p w14:paraId="024BDBC0" w14:textId="2337A21B" w:rsidR="00C831F5" w:rsidRDefault="00C831F5" w:rsidP="00C831F5">
      <w:pPr>
        <w:rPr>
          <w:rFonts w:ascii="Arial" w:hAnsi="Arial" w:cs="Arial"/>
          <w:b/>
          <w:sz w:val="24"/>
        </w:rPr>
      </w:pPr>
      <w:r>
        <w:rPr>
          <w:rFonts w:ascii="Arial" w:hAnsi="Arial" w:cs="Arial"/>
          <w:b/>
          <w:color w:val="0000FF"/>
          <w:sz w:val="24"/>
        </w:rPr>
        <w:t>C4-214130</w:t>
      </w:r>
      <w:r>
        <w:rPr>
          <w:rFonts w:ascii="Arial" w:hAnsi="Arial" w:cs="Arial"/>
          <w:b/>
          <w:color w:val="0000FF"/>
          <w:sz w:val="24"/>
        </w:rPr>
        <w:tab/>
      </w:r>
      <w:r>
        <w:rPr>
          <w:rFonts w:ascii="Arial" w:hAnsi="Arial" w:cs="Arial"/>
          <w:b/>
          <w:sz w:val="24"/>
        </w:rPr>
        <w:t>Subscription removal in a different PLMN</w:t>
      </w:r>
    </w:p>
    <w:p w14:paraId="4A030A4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CR-0550  Cat: B (Rel-17)</w:t>
      </w:r>
      <w:r>
        <w:rPr>
          <w:i/>
        </w:rPr>
        <w:br/>
      </w:r>
      <w:r>
        <w:rPr>
          <w:i/>
        </w:rPr>
        <w:br/>
      </w:r>
      <w:r>
        <w:rPr>
          <w:i/>
        </w:rPr>
        <w:tab/>
      </w:r>
      <w:r>
        <w:rPr>
          <w:i/>
        </w:rPr>
        <w:tab/>
      </w:r>
      <w:r>
        <w:rPr>
          <w:i/>
        </w:rPr>
        <w:tab/>
      </w:r>
      <w:r>
        <w:rPr>
          <w:i/>
        </w:rPr>
        <w:tab/>
      </w:r>
      <w:r>
        <w:rPr>
          <w:i/>
        </w:rPr>
        <w:tab/>
        <w:t>Source: Huawei</w:t>
      </w:r>
    </w:p>
    <w:p w14:paraId="6F5565F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52A8B9" w14:textId="00CD3842" w:rsidR="00C831F5" w:rsidRDefault="00C831F5" w:rsidP="00C831F5">
      <w:pPr>
        <w:rPr>
          <w:rFonts w:ascii="Arial" w:hAnsi="Arial" w:cs="Arial"/>
          <w:b/>
          <w:sz w:val="24"/>
        </w:rPr>
      </w:pPr>
      <w:r>
        <w:rPr>
          <w:rFonts w:ascii="Arial" w:hAnsi="Arial" w:cs="Arial"/>
          <w:b/>
          <w:color w:val="0000FF"/>
          <w:sz w:val="24"/>
        </w:rPr>
        <w:t>C4-214333</w:t>
      </w:r>
      <w:r>
        <w:rPr>
          <w:rFonts w:ascii="Arial" w:hAnsi="Arial" w:cs="Arial"/>
          <w:b/>
          <w:color w:val="0000FF"/>
          <w:sz w:val="24"/>
        </w:rPr>
        <w:tab/>
      </w:r>
      <w:r>
        <w:rPr>
          <w:rFonts w:ascii="Arial" w:hAnsi="Arial" w:cs="Arial"/>
          <w:b/>
          <w:sz w:val="24"/>
        </w:rPr>
        <w:t>SEPP capability negotation</w:t>
      </w:r>
    </w:p>
    <w:p w14:paraId="36D3AFE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v17.1.0</w:t>
      </w:r>
      <w:r>
        <w:rPr>
          <w:i/>
        </w:rPr>
        <w:tab/>
        <w:t xml:space="preserve">  CR-0079  Cat: B (Rel-17)</w:t>
      </w:r>
      <w:r>
        <w:rPr>
          <w:i/>
        </w:rPr>
        <w:br/>
      </w:r>
      <w:r>
        <w:rPr>
          <w:i/>
        </w:rPr>
        <w:br/>
      </w:r>
      <w:r>
        <w:rPr>
          <w:i/>
        </w:rPr>
        <w:tab/>
      </w:r>
      <w:r>
        <w:rPr>
          <w:i/>
        </w:rPr>
        <w:tab/>
      </w:r>
      <w:r>
        <w:rPr>
          <w:i/>
        </w:rPr>
        <w:tab/>
      </w:r>
      <w:r>
        <w:rPr>
          <w:i/>
        </w:rPr>
        <w:tab/>
      </w:r>
      <w:r>
        <w:rPr>
          <w:i/>
        </w:rPr>
        <w:tab/>
        <w:t>Source: Nokia, Nokia Shanghai Bell</w:t>
      </w:r>
    </w:p>
    <w:p w14:paraId="3ED0F9E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38DFD7" w14:textId="77777777" w:rsidR="00C831F5" w:rsidRDefault="00C831F5" w:rsidP="00C831F5">
      <w:pPr>
        <w:pStyle w:val="Heading4"/>
      </w:pPr>
      <w:bookmarkStart w:id="34" w:name="_Toc81397617"/>
      <w:r>
        <w:t>6.1.12</w:t>
      </w:r>
      <w:r>
        <w:tab/>
        <w:t>Restoration of PDN Connections in PGW-C/SMF S [RPCPSET]</w:t>
      </w:r>
      <w:bookmarkEnd w:id="34"/>
    </w:p>
    <w:p w14:paraId="5BF3FA8A" w14:textId="2C43D2B5" w:rsidR="00C831F5" w:rsidRDefault="00C831F5" w:rsidP="00C831F5">
      <w:pPr>
        <w:rPr>
          <w:rFonts w:ascii="Arial" w:hAnsi="Arial" w:cs="Arial"/>
          <w:b/>
          <w:sz w:val="24"/>
        </w:rPr>
      </w:pPr>
      <w:r>
        <w:rPr>
          <w:rFonts w:ascii="Arial" w:hAnsi="Arial" w:cs="Arial"/>
          <w:b/>
          <w:color w:val="0000FF"/>
          <w:sz w:val="24"/>
        </w:rPr>
        <w:t>C4-214256</w:t>
      </w:r>
      <w:r>
        <w:rPr>
          <w:rFonts w:ascii="Arial" w:hAnsi="Arial" w:cs="Arial"/>
          <w:b/>
          <w:color w:val="0000FF"/>
          <w:sz w:val="24"/>
        </w:rPr>
        <w:tab/>
      </w:r>
      <w:r>
        <w:rPr>
          <w:rFonts w:ascii="Arial" w:hAnsi="Arial" w:cs="Arial"/>
          <w:b/>
          <w:sz w:val="24"/>
        </w:rPr>
        <w:t>Restoration of PDN connections served by a combined SGW/PGW in a Set</w:t>
      </w:r>
    </w:p>
    <w:p w14:paraId="187F2E0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v17.1.0</w:t>
      </w:r>
      <w:r>
        <w:rPr>
          <w:i/>
        </w:rPr>
        <w:tab/>
        <w:t xml:space="preserve">  CR-0375  Cat: B (Rel-17)</w:t>
      </w:r>
      <w:r>
        <w:rPr>
          <w:i/>
        </w:rPr>
        <w:br/>
      </w:r>
      <w:r>
        <w:rPr>
          <w:i/>
        </w:rPr>
        <w:br/>
      </w:r>
      <w:r>
        <w:rPr>
          <w:i/>
        </w:rPr>
        <w:tab/>
      </w:r>
      <w:r>
        <w:rPr>
          <w:i/>
        </w:rPr>
        <w:tab/>
      </w:r>
      <w:r>
        <w:rPr>
          <w:i/>
        </w:rPr>
        <w:tab/>
      </w:r>
      <w:r>
        <w:rPr>
          <w:i/>
        </w:rPr>
        <w:tab/>
      </w:r>
      <w:r>
        <w:rPr>
          <w:i/>
        </w:rPr>
        <w:tab/>
        <w:t>Source: Ericsson</w:t>
      </w:r>
    </w:p>
    <w:p w14:paraId="08961A5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C4-214636</w:t>
      </w:r>
      <w:r>
        <w:rPr>
          <w:color w:val="993300"/>
          <w:u w:val="single"/>
        </w:rPr>
        <w:t>.</w:t>
      </w:r>
    </w:p>
    <w:p w14:paraId="40F72C4A" w14:textId="11AA9E85" w:rsidR="00C831F5" w:rsidRDefault="00C831F5" w:rsidP="00C831F5">
      <w:pPr>
        <w:rPr>
          <w:rFonts w:ascii="Arial" w:hAnsi="Arial" w:cs="Arial"/>
          <w:b/>
          <w:sz w:val="24"/>
        </w:rPr>
      </w:pPr>
      <w:r>
        <w:rPr>
          <w:rFonts w:ascii="Arial" w:hAnsi="Arial" w:cs="Arial"/>
          <w:b/>
          <w:color w:val="0000FF"/>
          <w:sz w:val="24"/>
        </w:rPr>
        <w:t>C4-214257</w:t>
      </w:r>
      <w:r>
        <w:rPr>
          <w:rFonts w:ascii="Arial" w:hAnsi="Arial" w:cs="Arial"/>
          <w:b/>
          <w:color w:val="0000FF"/>
          <w:sz w:val="24"/>
        </w:rPr>
        <w:tab/>
      </w:r>
      <w:r>
        <w:rPr>
          <w:rFonts w:ascii="Arial" w:hAnsi="Arial" w:cs="Arial"/>
          <w:b/>
          <w:sz w:val="24"/>
        </w:rPr>
        <w:t>Restoration of PDN connections served by a combined SGW/PGW in a Set</w:t>
      </w:r>
    </w:p>
    <w:p w14:paraId="63F335E6"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CR-2029  Cat: B (Rel-17)</w:t>
      </w:r>
      <w:r>
        <w:rPr>
          <w:i/>
        </w:rPr>
        <w:br/>
      </w:r>
      <w:r>
        <w:rPr>
          <w:i/>
        </w:rPr>
        <w:br/>
      </w:r>
      <w:r>
        <w:rPr>
          <w:i/>
        </w:rPr>
        <w:tab/>
      </w:r>
      <w:r>
        <w:rPr>
          <w:i/>
        </w:rPr>
        <w:tab/>
      </w:r>
      <w:r>
        <w:rPr>
          <w:i/>
        </w:rPr>
        <w:tab/>
      </w:r>
      <w:r>
        <w:rPr>
          <w:i/>
        </w:rPr>
        <w:tab/>
      </w:r>
      <w:r>
        <w:rPr>
          <w:i/>
        </w:rPr>
        <w:tab/>
        <w:t>Source: Ericsson</w:t>
      </w:r>
    </w:p>
    <w:p w14:paraId="3836D33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C4-214638</w:t>
      </w:r>
      <w:r>
        <w:rPr>
          <w:color w:val="993300"/>
          <w:u w:val="single"/>
        </w:rPr>
        <w:t>.</w:t>
      </w:r>
    </w:p>
    <w:p w14:paraId="59901AA3" w14:textId="0C01BE33" w:rsidR="00C831F5" w:rsidRDefault="00C831F5" w:rsidP="00C831F5">
      <w:pPr>
        <w:rPr>
          <w:rFonts w:ascii="Arial" w:hAnsi="Arial" w:cs="Arial"/>
          <w:b/>
          <w:sz w:val="24"/>
        </w:rPr>
      </w:pPr>
      <w:r>
        <w:rPr>
          <w:rFonts w:ascii="Arial" w:hAnsi="Arial" w:cs="Arial"/>
          <w:b/>
          <w:color w:val="0000FF"/>
          <w:sz w:val="24"/>
        </w:rPr>
        <w:t>C4-214509</w:t>
      </w:r>
      <w:r>
        <w:rPr>
          <w:rFonts w:ascii="Arial" w:hAnsi="Arial" w:cs="Arial"/>
          <w:b/>
          <w:color w:val="0000FF"/>
          <w:sz w:val="24"/>
        </w:rPr>
        <w:tab/>
      </w:r>
      <w:r>
        <w:rPr>
          <w:rFonts w:ascii="Arial" w:hAnsi="Arial" w:cs="Arial"/>
          <w:b/>
          <w:sz w:val="24"/>
        </w:rPr>
        <w:t>Restoration of SM contexts affected by a partial or complete failure</w:t>
      </w:r>
    </w:p>
    <w:p w14:paraId="2AE0BD3B"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v17.1.0</w:t>
      </w:r>
      <w:r>
        <w:rPr>
          <w:i/>
        </w:rPr>
        <w:tab/>
        <w:t xml:space="preserve">  CR-0034  Cat: B (Rel-17)</w:t>
      </w:r>
      <w:r>
        <w:rPr>
          <w:i/>
        </w:rPr>
        <w:br/>
      </w:r>
      <w:r>
        <w:rPr>
          <w:i/>
        </w:rPr>
        <w:br/>
      </w:r>
      <w:r>
        <w:rPr>
          <w:i/>
        </w:rPr>
        <w:tab/>
      </w:r>
      <w:r>
        <w:rPr>
          <w:i/>
        </w:rPr>
        <w:tab/>
      </w:r>
      <w:r>
        <w:rPr>
          <w:i/>
        </w:rPr>
        <w:tab/>
      </w:r>
      <w:r>
        <w:rPr>
          <w:i/>
        </w:rPr>
        <w:tab/>
      </w:r>
      <w:r>
        <w:rPr>
          <w:i/>
        </w:rPr>
        <w:tab/>
        <w:t>Source: Samsung</w:t>
      </w:r>
    </w:p>
    <w:p w14:paraId="0633592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A5802" w14:textId="0238BB3C" w:rsidR="00C831F5" w:rsidRDefault="00C831F5" w:rsidP="00C831F5">
      <w:pPr>
        <w:rPr>
          <w:rFonts w:ascii="Arial" w:hAnsi="Arial" w:cs="Arial"/>
          <w:b/>
          <w:sz w:val="24"/>
        </w:rPr>
      </w:pPr>
      <w:r>
        <w:rPr>
          <w:rFonts w:ascii="Arial" w:hAnsi="Arial" w:cs="Arial"/>
          <w:b/>
          <w:color w:val="0000FF"/>
          <w:sz w:val="24"/>
        </w:rPr>
        <w:t>C4-214510</w:t>
      </w:r>
      <w:r>
        <w:rPr>
          <w:rFonts w:ascii="Arial" w:hAnsi="Arial" w:cs="Arial"/>
          <w:b/>
          <w:color w:val="0000FF"/>
          <w:sz w:val="24"/>
        </w:rPr>
        <w:tab/>
      </w:r>
      <w:r>
        <w:rPr>
          <w:rFonts w:ascii="Arial" w:hAnsi="Arial" w:cs="Arial"/>
          <w:b/>
          <w:sz w:val="24"/>
        </w:rPr>
        <w:t>Restoration of PFCP sessions with corresponding SM contexts</w:t>
      </w:r>
    </w:p>
    <w:p w14:paraId="0E0DE8F1"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v17.1.0</w:t>
      </w:r>
      <w:r>
        <w:rPr>
          <w:i/>
        </w:rPr>
        <w:tab/>
        <w:t xml:space="preserve">  CR-0576  Cat: B (Rel-17)</w:t>
      </w:r>
      <w:r>
        <w:rPr>
          <w:i/>
        </w:rPr>
        <w:br/>
      </w:r>
      <w:r>
        <w:rPr>
          <w:i/>
        </w:rPr>
        <w:br/>
      </w:r>
      <w:r>
        <w:rPr>
          <w:i/>
        </w:rPr>
        <w:tab/>
      </w:r>
      <w:r>
        <w:rPr>
          <w:i/>
        </w:rPr>
        <w:tab/>
      </w:r>
      <w:r>
        <w:rPr>
          <w:i/>
        </w:rPr>
        <w:tab/>
      </w:r>
      <w:r>
        <w:rPr>
          <w:i/>
        </w:rPr>
        <w:tab/>
      </w:r>
      <w:r>
        <w:rPr>
          <w:i/>
        </w:rPr>
        <w:tab/>
        <w:t>Source: Samsung</w:t>
      </w:r>
    </w:p>
    <w:p w14:paraId="360A352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7398DB" w14:textId="3CE468E8" w:rsidR="00C831F5" w:rsidRDefault="00C831F5" w:rsidP="00C831F5">
      <w:pPr>
        <w:rPr>
          <w:rFonts w:ascii="Arial" w:hAnsi="Arial" w:cs="Arial"/>
          <w:b/>
          <w:sz w:val="24"/>
        </w:rPr>
      </w:pPr>
      <w:r>
        <w:rPr>
          <w:rFonts w:ascii="Arial" w:hAnsi="Arial" w:cs="Arial"/>
          <w:b/>
          <w:color w:val="0000FF"/>
          <w:sz w:val="24"/>
        </w:rPr>
        <w:t>C4-214511</w:t>
      </w:r>
      <w:r>
        <w:rPr>
          <w:rFonts w:ascii="Arial" w:hAnsi="Arial" w:cs="Arial"/>
          <w:b/>
          <w:color w:val="0000FF"/>
          <w:sz w:val="24"/>
        </w:rPr>
        <w:tab/>
      </w:r>
      <w:r>
        <w:rPr>
          <w:rFonts w:ascii="Arial" w:hAnsi="Arial" w:cs="Arial"/>
          <w:b/>
          <w:sz w:val="24"/>
        </w:rPr>
        <w:t>Update SM context with Group ID of PFCP sessions</w:t>
      </w:r>
    </w:p>
    <w:p w14:paraId="6AE6E9F6"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v17.1.0</w:t>
      </w:r>
      <w:r>
        <w:rPr>
          <w:i/>
        </w:rPr>
        <w:tab/>
        <w:t xml:space="preserve">  CR-0479  Cat: B (Rel-17)</w:t>
      </w:r>
      <w:r>
        <w:rPr>
          <w:i/>
        </w:rPr>
        <w:br/>
      </w:r>
      <w:r>
        <w:rPr>
          <w:i/>
        </w:rPr>
        <w:br/>
      </w:r>
      <w:r>
        <w:rPr>
          <w:i/>
        </w:rPr>
        <w:tab/>
      </w:r>
      <w:r>
        <w:rPr>
          <w:i/>
        </w:rPr>
        <w:tab/>
      </w:r>
      <w:r>
        <w:rPr>
          <w:i/>
        </w:rPr>
        <w:tab/>
      </w:r>
      <w:r>
        <w:rPr>
          <w:i/>
        </w:rPr>
        <w:tab/>
      </w:r>
      <w:r>
        <w:rPr>
          <w:i/>
        </w:rPr>
        <w:tab/>
        <w:t>Source: Samsung</w:t>
      </w:r>
    </w:p>
    <w:p w14:paraId="36C6DDF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951BE" w14:textId="2EC9D1FE" w:rsidR="00C831F5" w:rsidRDefault="00C831F5" w:rsidP="00C831F5">
      <w:pPr>
        <w:rPr>
          <w:rFonts w:ascii="Arial" w:hAnsi="Arial" w:cs="Arial"/>
          <w:b/>
          <w:sz w:val="24"/>
        </w:rPr>
      </w:pPr>
      <w:r>
        <w:rPr>
          <w:rFonts w:ascii="Arial" w:hAnsi="Arial" w:cs="Arial"/>
          <w:b/>
          <w:color w:val="0000FF"/>
          <w:sz w:val="24"/>
        </w:rPr>
        <w:t>C4-214636</w:t>
      </w:r>
      <w:r>
        <w:rPr>
          <w:rFonts w:ascii="Arial" w:hAnsi="Arial" w:cs="Arial"/>
          <w:b/>
          <w:color w:val="0000FF"/>
          <w:sz w:val="24"/>
        </w:rPr>
        <w:tab/>
      </w:r>
      <w:r>
        <w:rPr>
          <w:rFonts w:ascii="Arial" w:hAnsi="Arial" w:cs="Arial"/>
          <w:b/>
          <w:sz w:val="24"/>
        </w:rPr>
        <w:t>Restoration of PDN connections served by a combined SGW/PGW in a Set</w:t>
      </w:r>
    </w:p>
    <w:p w14:paraId="66AC8BC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v17.1.0</w:t>
      </w:r>
      <w:r>
        <w:rPr>
          <w:i/>
        </w:rPr>
        <w:tab/>
        <w:t xml:space="preserve">  CR-0375  rev 1 Cat: B (Rel-17)</w:t>
      </w:r>
      <w:r>
        <w:rPr>
          <w:i/>
        </w:rPr>
        <w:br/>
      </w:r>
      <w:r>
        <w:rPr>
          <w:i/>
        </w:rPr>
        <w:br/>
      </w:r>
      <w:r>
        <w:rPr>
          <w:i/>
        </w:rPr>
        <w:tab/>
      </w:r>
      <w:r>
        <w:rPr>
          <w:i/>
        </w:rPr>
        <w:tab/>
      </w:r>
      <w:r>
        <w:rPr>
          <w:i/>
        </w:rPr>
        <w:tab/>
      </w:r>
      <w:r>
        <w:rPr>
          <w:i/>
        </w:rPr>
        <w:tab/>
      </w:r>
      <w:r>
        <w:rPr>
          <w:i/>
        </w:rPr>
        <w:tab/>
        <w:t>Source: Ericsson</w:t>
      </w:r>
    </w:p>
    <w:p w14:paraId="2549ABE7" w14:textId="77777777" w:rsidR="00C831F5" w:rsidRDefault="00C831F5" w:rsidP="00C831F5">
      <w:pPr>
        <w:rPr>
          <w:color w:val="808080"/>
        </w:rPr>
      </w:pPr>
      <w:r>
        <w:rPr>
          <w:color w:val="808080"/>
        </w:rPr>
        <w:t>(Replaces C4-214256)</w:t>
      </w:r>
    </w:p>
    <w:p w14:paraId="0F6FE5C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9D94A" w14:textId="11177151" w:rsidR="00C831F5" w:rsidRDefault="00C831F5" w:rsidP="00C831F5">
      <w:pPr>
        <w:rPr>
          <w:rFonts w:ascii="Arial" w:hAnsi="Arial" w:cs="Arial"/>
          <w:b/>
          <w:sz w:val="24"/>
        </w:rPr>
      </w:pPr>
      <w:r>
        <w:rPr>
          <w:rFonts w:ascii="Arial" w:hAnsi="Arial" w:cs="Arial"/>
          <w:b/>
          <w:color w:val="0000FF"/>
          <w:sz w:val="24"/>
        </w:rPr>
        <w:t>C4-214638</w:t>
      </w:r>
      <w:r>
        <w:rPr>
          <w:rFonts w:ascii="Arial" w:hAnsi="Arial" w:cs="Arial"/>
          <w:b/>
          <w:color w:val="0000FF"/>
          <w:sz w:val="24"/>
        </w:rPr>
        <w:tab/>
      </w:r>
      <w:r>
        <w:rPr>
          <w:rFonts w:ascii="Arial" w:hAnsi="Arial" w:cs="Arial"/>
          <w:b/>
          <w:sz w:val="24"/>
        </w:rPr>
        <w:t>Restoration of PDN connections served by a combined SGW/PGW in a Set</w:t>
      </w:r>
    </w:p>
    <w:p w14:paraId="563EBE2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CR-2029  rev 1 Cat: B (Rel-17)</w:t>
      </w:r>
      <w:r>
        <w:rPr>
          <w:i/>
        </w:rPr>
        <w:br/>
      </w:r>
      <w:r>
        <w:rPr>
          <w:i/>
        </w:rPr>
        <w:br/>
      </w:r>
      <w:r>
        <w:rPr>
          <w:i/>
        </w:rPr>
        <w:tab/>
      </w:r>
      <w:r>
        <w:rPr>
          <w:i/>
        </w:rPr>
        <w:tab/>
      </w:r>
      <w:r>
        <w:rPr>
          <w:i/>
        </w:rPr>
        <w:tab/>
      </w:r>
      <w:r>
        <w:rPr>
          <w:i/>
        </w:rPr>
        <w:tab/>
      </w:r>
      <w:r>
        <w:rPr>
          <w:i/>
        </w:rPr>
        <w:tab/>
        <w:t>Source: Ericsson</w:t>
      </w:r>
    </w:p>
    <w:p w14:paraId="1E77B7BE" w14:textId="77777777" w:rsidR="00C831F5" w:rsidRDefault="00C831F5" w:rsidP="00C831F5">
      <w:pPr>
        <w:rPr>
          <w:color w:val="808080"/>
        </w:rPr>
      </w:pPr>
      <w:r>
        <w:rPr>
          <w:color w:val="808080"/>
        </w:rPr>
        <w:t>(Replaces C4-214257)</w:t>
      </w:r>
    </w:p>
    <w:p w14:paraId="2BD5FCE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34BBC" w14:textId="77777777" w:rsidR="00C831F5" w:rsidRDefault="00C831F5" w:rsidP="00C831F5">
      <w:pPr>
        <w:pStyle w:val="Heading4"/>
      </w:pPr>
      <w:bookmarkStart w:id="35" w:name="_Toc81397618"/>
      <w:r>
        <w:t>6.1.13</w:t>
      </w:r>
      <w:r>
        <w:tab/>
        <w:t>Start of Pause of Charging via User Plane [SPOCUP]</w:t>
      </w:r>
      <w:bookmarkEnd w:id="35"/>
    </w:p>
    <w:p w14:paraId="3B609BB2" w14:textId="77777777" w:rsidR="00C831F5" w:rsidRDefault="00C831F5" w:rsidP="00C831F5">
      <w:pPr>
        <w:pStyle w:val="Heading4"/>
      </w:pPr>
      <w:bookmarkStart w:id="36" w:name="_Toc81397619"/>
      <w:r>
        <w:t>6.1.14</w:t>
      </w:r>
      <w:r>
        <w:tab/>
        <w:t>Enhancement to the 5GC LoCation Services-Phase 2 [5G_eLCS_ph2]</w:t>
      </w:r>
      <w:bookmarkEnd w:id="36"/>
    </w:p>
    <w:p w14:paraId="4B62DEE2" w14:textId="54B251CE" w:rsidR="00C831F5" w:rsidRDefault="00C831F5" w:rsidP="00C831F5">
      <w:pPr>
        <w:rPr>
          <w:rFonts w:ascii="Arial" w:hAnsi="Arial" w:cs="Arial"/>
          <w:b/>
          <w:sz w:val="24"/>
        </w:rPr>
      </w:pPr>
      <w:r>
        <w:rPr>
          <w:rFonts w:ascii="Arial" w:hAnsi="Arial" w:cs="Arial"/>
          <w:b/>
          <w:color w:val="0000FF"/>
          <w:sz w:val="24"/>
        </w:rPr>
        <w:t>C4-214260</w:t>
      </w:r>
      <w:r>
        <w:rPr>
          <w:rFonts w:ascii="Arial" w:hAnsi="Arial" w:cs="Arial"/>
          <w:b/>
          <w:color w:val="0000FF"/>
          <w:sz w:val="24"/>
        </w:rPr>
        <w:tab/>
      </w:r>
      <w:r>
        <w:rPr>
          <w:rFonts w:ascii="Arial" w:hAnsi="Arial" w:cs="Arial"/>
          <w:b/>
          <w:sz w:val="24"/>
        </w:rPr>
        <w:t>Add UE Positioning Capabilities</w:t>
      </w:r>
    </w:p>
    <w:p w14:paraId="341039C2"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v17.2.0</w:t>
      </w:r>
      <w:r>
        <w:rPr>
          <w:i/>
        </w:rPr>
        <w:tab/>
        <w:t xml:space="preserve">  CR-0580  Cat: B (Rel-17)</w:t>
      </w:r>
      <w:r>
        <w:rPr>
          <w:i/>
        </w:rPr>
        <w:br/>
      </w:r>
      <w:r>
        <w:rPr>
          <w:i/>
        </w:rPr>
        <w:br/>
      </w:r>
      <w:r>
        <w:rPr>
          <w:i/>
        </w:rPr>
        <w:tab/>
      </w:r>
      <w:r>
        <w:rPr>
          <w:i/>
        </w:rPr>
        <w:tab/>
      </w:r>
      <w:r>
        <w:rPr>
          <w:i/>
        </w:rPr>
        <w:tab/>
      </w:r>
      <w:r>
        <w:rPr>
          <w:i/>
        </w:rPr>
        <w:tab/>
      </w:r>
      <w:r>
        <w:rPr>
          <w:i/>
        </w:rPr>
        <w:tab/>
        <w:t>Source: CATT</w:t>
      </w:r>
    </w:p>
    <w:p w14:paraId="5B77213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C4-214562</w:t>
      </w:r>
      <w:r>
        <w:rPr>
          <w:color w:val="993300"/>
          <w:u w:val="single"/>
        </w:rPr>
        <w:t>.</w:t>
      </w:r>
    </w:p>
    <w:p w14:paraId="57F926DF" w14:textId="45E9065C" w:rsidR="00C831F5" w:rsidRDefault="00C831F5" w:rsidP="00C831F5">
      <w:pPr>
        <w:rPr>
          <w:rFonts w:ascii="Arial" w:hAnsi="Arial" w:cs="Arial"/>
          <w:b/>
          <w:sz w:val="24"/>
        </w:rPr>
      </w:pPr>
      <w:r>
        <w:rPr>
          <w:rFonts w:ascii="Arial" w:hAnsi="Arial" w:cs="Arial"/>
          <w:b/>
          <w:color w:val="0000FF"/>
          <w:sz w:val="24"/>
        </w:rPr>
        <w:t>C4-214261</w:t>
      </w:r>
      <w:r>
        <w:rPr>
          <w:rFonts w:ascii="Arial" w:hAnsi="Arial" w:cs="Arial"/>
          <w:b/>
          <w:color w:val="0000FF"/>
          <w:sz w:val="24"/>
        </w:rPr>
        <w:tab/>
      </w:r>
      <w:r>
        <w:rPr>
          <w:rFonts w:ascii="Arial" w:hAnsi="Arial" w:cs="Arial"/>
          <w:b/>
          <w:sz w:val="24"/>
        </w:rPr>
        <w:t>Add UE Positioning Capabilities</w:t>
      </w:r>
    </w:p>
    <w:p w14:paraId="2AA7859F"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v17.1.0</w:t>
      </w:r>
      <w:r>
        <w:rPr>
          <w:i/>
        </w:rPr>
        <w:tab/>
        <w:t xml:space="preserve">  CR-0105  Cat: B (Rel-17)</w:t>
      </w:r>
      <w:r>
        <w:rPr>
          <w:i/>
        </w:rPr>
        <w:br/>
      </w:r>
      <w:r>
        <w:rPr>
          <w:i/>
        </w:rPr>
        <w:br/>
      </w:r>
      <w:r>
        <w:rPr>
          <w:i/>
        </w:rPr>
        <w:tab/>
      </w:r>
      <w:r>
        <w:rPr>
          <w:i/>
        </w:rPr>
        <w:tab/>
      </w:r>
      <w:r>
        <w:rPr>
          <w:i/>
        </w:rPr>
        <w:tab/>
      </w:r>
      <w:r>
        <w:rPr>
          <w:i/>
        </w:rPr>
        <w:tab/>
      </w:r>
      <w:r>
        <w:rPr>
          <w:i/>
        </w:rPr>
        <w:tab/>
        <w:t>Source: CATT</w:t>
      </w:r>
    </w:p>
    <w:p w14:paraId="740E895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C4-214563</w:t>
      </w:r>
      <w:r>
        <w:rPr>
          <w:color w:val="993300"/>
          <w:u w:val="single"/>
        </w:rPr>
        <w:t>.</w:t>
      </w:r>
    </w:p>
    <w:p w14:paraId="17A5DB3B" w14:textId="6EFA0438" w:rsidR="00C831F5" w:rsidRDefault="00C831F5" w:rsidP="00C831F5">
      <w:pPr>
        <w:rPr>
          <w:rFonts w:ascii="Arial" w:hAnsi="Arial" w:cs="Arial"/>
          <w:b/>
          <w:sz w:val="24"/>
        </w:rPr>
      </w:pPr>
      <w:r>
        <w:rPr>
          <w:rFonts w:ascii="Arial" w:hAnsi="Arial" w:cs="Arial"/>
          <w:b/>
          <w:color w:val="0000FF"/>
          <w:sz w:val="24"/>
        </w:rPr>
        <w:t>C4-214262</w:t>
      </w:r>
      <w:r>
        <w:rPr>
          <w:rFonts w:ascii="Arial" w:hAnsi="Arial" w:cs="Arial"/>
          <w:b/>
          <w:color w:val="0000FF"/>
          <w:sz w:val="24"/>
        </w:rPr>
        <w:tab/>
      </w:r>
      <w:r>
        <w:rPr>
          <w:rFonts w:ascii="Arial" w:hAnsi="Arial" w:cs="Arial"/>
          <w:b/>
          <w:sz w:val="24"/>
        </w:rPr>
        <w:t>Add indication of country for satelite access</w:t>
      </w:r>
    </w:p>
    <w:p w14:paraId="52B8B84F"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v17.1.0</w:t>
      </w:r>
      <w:r>
        <w:rPr>
          <w:i/>
        </w:rPr>
        <w:tab/>
        <w:t xml:space="preserve">  CR-0106  Cat: B (Rel-17)</w:t>
      </w:r>
      <w:r>
        <w:rPr>
          <w:i/>
        </w:rPr>
        <w:br/>
      </w:r>
      <w:r>
        <w:rPr>
          <w:i/>
        </w:rPr>
        <w:br/>
      </w:r>
      <w:r>
        <w:rPr>
          <w:i/>
        </w:rPr>
        <w:tab/>
      </w:r>
      <w:r>
        <w:rPr>
          <w:i/>
        </w:rPr>
        <w:tab/>
      </w:r>
      <w:r>
        <w:rPr>
          <w:i/>
        </w:rPr>
        <w:tab/>
      </w:r>
      <w:r>
        <w:rPr>
          <w:i/>
        </w:rPr>
        <w:tab/>
      </w:r>
      <w:r>
        <w:rPr>
          <w:i/>
        </w:rPr>
        <w:tab/>
        <w:t>Source: CATT</w:t>
      </w:r>
    </w:p>
    <w:p w14:paraId="3E657DF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80CAEA" w14:textId="7A799EB9" w:rsidR="00C831F5" w:rsidRDefault="00C831F5" w:rsidP="00C831F5">
      <w:pPr>
        <w:rPr>
          <w:rFonts w:ascii="Arial" w:hAnsi="Arial" w:cs="Arial"/>
          <w:b/>
          <w:sz w:val="24"/>
        </w:rPr>
      </w:pPr>
      <w:r>
        <w:rPr>
          <w:rFonts w:ascii="Arial" w:hAnsi="Arial" w:cs="Arial"/>
          <w:b/>
          <w:color w:val="0000FF"/>
          <w:sz w:val="24"/>
        </w:rPr>
        <w:t>C4-214263</w:t>
      </w:r>
      <w:r>
        <w:rPr>
          <w:rFonts w:ascii="Arial" w:hAnsi="Arial" w:cs="Arial"/>
          <w:b/>
          <w:color w:val="0000FF"/>
          <w:sz w:val="24"/>
        </w:rPr>
        <w:tab/>
      </w:r>
      <w:r>
        <w:rPr>
          <w:rFonts w:ascii="Arial" w:hAnsi="Arial" w:cs="Arial"/>
          <w:b/>
          <w:sz w:val="24"/>
        </w:rPr>
        <w:t>Add TnapId and TwapId for non-3GPP access</w:t>
      </w:r>
    </w:p>
    <w:p w14:paraId="78E520F0"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v17.1.0</w:t>
      </w:r>
      <w:r>
        <w:rPr>
          <w:i/>
        </w:rPr>
        <w:tab/>
        <w:t xml:space="preserve">  CR-0107  Cat: B (Rel-17)</w:t>
      </w:r>
      <w:r>
        <w:rPr>
          <w:i/>
        </w:rPr>
        <w:br/>
      </w:r>
      <w:r>
        <w:rPr>
          <w:i/>
        </w:rPr>
        <w:br/>
      </w:r>
      <w:r>
        <w:rPr>
          <w:i/>
        </w:rPr>
        <w:tab/>
      </w:r>
      <w:r>
        <w:rPr>
          <w:i/>
        </w:rPr>
        <w:tab/>
      </w:r>
      <w:r>
        <w:rPr>
          <w:i/>
        </w:rPr>
        <w:tab/>
      </w:r>
      <w:r>
        <w:rPr>
          <w:i/>
        </w:rPr>
        <w:tab/>
      </w:r>
      <w:r>
        <w:rPr>
          <w:i/>
        </w:rPr>
        <w:tab/>
        <w:t>Source: CATT</w:t>
      </w:r>
    </w:p>
    <w:p w14:paraId="67907F9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CB111A" w14:textId="325A6186" w:rsidR="00C831F5" w:rsidRDefault="00C831F5" w:rsidP="00C831F5">
      <w:pPr>
        <w:rPr>
          <w:rFonts w:ascii="Arial" w:hAnsi="Arial" w:cs="Arial"/>
          <w:b/>
          <w:sz w:val="24"/>
        </w:rPr>
      </w:pPr>
      <w:r>
        <w:rPr>
          <w:rFonts w:ascii="Arial" w:hAnsi="Arial" w:cs="Arial"/>
          <w:b/>
          <w:color w:val="0000FF"/>
          <w:sz w:val="24"/>
        </w:rPr>
        <w:t>C4-214335</w:t>
      </w:r>
      <w:r>
        <w:rPr>
          <w:rFonts w:ascii="Arial" w:hAnsi="Arial" w:cs="Arial"/>
          <w:b/>
          <w:color w:val="0000FF"/>
          <w:sz w:val="24"/>
        </w:rPr>
        <w:tab/>
      </w:r>
      <w:r>
        <w:rPr>
          <w:rFonts w:ascii="Arial" w:hAnsi="Arial" w:cs="Arial"/>
          <w:b/>
          <w:sz w:val="24"/>
        </w:rPr>
        <w:t>Support for Area Decision of Satellite Access</w:t>
      </w:r>
    </w:p>
    <w:p w14:paraId="40703C8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w:t>
      </w:r>
      <w:r>
        <w:rPr>
          <w:i/>
        </w:rPr>
        <w:tab/>
        <w:t xml:space="preserve">  CR-0108  Cat: B (Rel-17)</w:t>
      </w:r>
      <w:r>
        <w:rPr>
          <w:i/>
        </w:rPr>
        <w:br/>
      </w:r>
      <w:r>
        <w:rPr>
          <w:i/>
        </w:rPr>
        <w:br/>
      </w:r>
      <w:r>
        <w:rPr>
          <w:i/>
        </w:rPr>
        <w:tab/>
      </w:r>
      <w:r>
        <w:rPr>
          <w:i/>
        </w:rPr>
        <w:tab/>
      </w:r>
      <w:r>
        <w:rPr>
          <w:i/>
        </w:rPr>
        <w:tab/>
      </w:r>
      <w:r>
        <w:rPr>
          <w:i/>
        </w:rPr>
        <w:tab/>
      </w:r>
      <w:r>
        <w:rPr>
          <w:i/>
        </w:rPr>
        <w:tab/>
        <w:t>Source: Nokia, Nokia Shanghai Bell</w:t>
      </w:r>
    </w:p>
    <w:p w14:paraId="1296734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C4-214615</w:t>
      </w:r>
      <w:r>
        <w:rPr>
          <w:color w:val="993300"/>
          <w:u w:val="single"/>
        </w:rPr>
        <w:t>.</w:t>
      </w:r>
    </w:p>
    <w:p w14:paraId="505C2F44" w14:textId="5044CF55" w:rsidR="00C831F5" w:rsidRDefault="00C831F5" w:rsidP="00C831F5">
      <w:pPr>
        <w:rPr>
          <w:rFonts w:ascii="Arial" w:hAnsi="Arial" w:cs="Arial"/>
          <w:b/>
          <w:sz w:val="24"/>
        </w:rPr>
      </w:pPr>
      <w:r>
        <w:rPr>
          <w:rFonts w:ascii="Arial" w:hAnsi="Arial" w:cs="Arial"/>
          <w:b/>
          <w:color w:val="0000FF"/>
          <w:sz w:val="24"/>
        </w:rPr>
        <w:t>C4-214336</w:t>
      </w:r>
      <w:r>
        <w:rPr>
          <w:rFonts w:ascii="Arial" w:hAnsi="Arial" w:cs="Arial"/>
          <w:b/>
          <w:color w:val="0000FF"/>
          <w:sz w:val="24"/>
        </w:rPr>
        <w:tab/>
      </w:r>
      <w:r>
        <w:rPr>
          <w:rFonts w:ascii="Arial" w:hAnsi="Arial" w:cs="Arial"/>
          <w:b/>
          <w:sz w:val="24"/>
        </w:rPr>
        <w:t>LMF Parameters Support for non-3GPP Access</w:t>
      </w:r>
    </w:p>
    <w:p w14:paraId="6FE71F7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w:t>
      </w:r>
      <w:r>
        <w:rPr>
          <w:i/>
        </w:rPr>
        <w:tab/>
        <w:t xml:space="preserve">  CR-0109  Cat: B (Rel-17)</w:t>
      </w:r>
      <w:r>
        <w:rPr>
          <w:i/>
        </w:rPr>
        <w:br/>
      </w:r>
      <w:r>
        <w:rPr>
          <w:i/>
        </w:rPr>
        <w:br/>
      </w:r>
      <w:r>
        <w:rPr>
          <w:i/>
        </w:rPr>
        <w:tab/>
      </w:r>
      <w:r>
        <w:rPr>
          <w:i/>
        </w:rPr>
        <w:tab/>
      </w:r>
      <w:r>
        <w:rPr>
          <w:i/>
        </w:rPr>
        <w:tab/>
      </w:r>
      <w:r>
        <w:rPr>
          <w:i/>
        </w:rPr>
        <w:tab/>
      </w:r>
      <w:r>
        <w:rPr>
          <w:i/>
        </w:rPr>
        <w:tab/>
        <w:t>Source: Nokia, Nokia Shanghai Bell</w:t>
      </w:r>
    </w:p>
    <w:p w14:paraId="6B98422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C4-214616</w:t>
      </w:r>
      <w:r>
        <w:rPr>
          <w:color w:val="993300"/>
          <w:u w:val="single"/>
        </w:rPr>
        <w:t>.</w:t>
      </w:r>
    </w:p>
    <w:p w14:paraId="7AD2DBB3" w14:textId="6E1365C6" w:rsidR="00C831F5" w:rsidRDefault="00C831F5" w:rsidP="00C831F5">
      <w:pPr>
        <w:rPr>
          <w:rFonts w:ascii="Arial" w:hAnsi="Arial" w:cs="Arial"/>
          <w:b/>
          <w:sz w:val="24"/>
        </w:rPr>
      </w:pPr>
      <w:r>
        <w:rPr>
          <w:rFonts w:ascii="Arial" w:hAnsi="Arial" w:cs="Arial"/>
          <w:b/>
          <w:color w:val="0000FF"/>
          <w:sz w:val="24"/>
        </w:rPr>
        <w:t>C4-214389</w:t>
      </w:r>
      <w:r>
        <w:rPr>
          <w:rFonts w:ascii="Arial" w:hAnsi="Arial" w:cs="Arial"/>
          <w:b/>
          <w:color w:val="0000FF"/>
          <w:sz w:val="24"/>
        </w:rPr>
        <w:tab/>
      </w:r>
      <w:r>
        <w:rPr>
          <w:rFonts w:ascii="Arial" w:hAnsi="Arial" w:cs="Arial"/>
          <w:b/>
          <w:sz w:val="24"/>
        </w:rPr>
        <w:t>Multiple QoS Class</w:t>
      </w:r>
    </w:p>
    <w:p w14:paraId="082D1C9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w:t>
      </w:r>
      <w:r>
        <w:rPr>
          <w:i/>
        </w:rPr>
        <w:tab/>
        <w:t xml:space="preserve">  CR-0114  Cat: B (Rel-17)</w:t>
      </w:r>
      <w:r>
        <w:rPr>
          <w:i/>
        </w:rPr>
        <w:br/>
      </w:r>
      <w:r>
        <w:rPr>
          <w:i/>
        </w:rPr>
        <w:br/>
      </w:r>
      <w:r>
        <w:rPr>
          <w:i/>
        </w:rPr>
        <w:tab/>
      </w:r>
      <w:r>
        <w:rPr>
          <w:i/>
        </w:rPr>
        <w:tab/>
      </w:r>
      <w:r>
        <w:rPr>
          <w:i/>
        </w:rPr>
        <w:tab/>
      </w:r>
      <w:r>
        <w:rPr>
          <w:i/>
        </w:rPr>
        <w:tab/>
      </w:r>
      <w:r>
        <w:rPr>
          <w:i/>
        </w:rPr>
        <w:tab/>
        <w:t>Source: Huawei</w:t>
      </w:r>
    </w:p>
    <w:p w14:paraId="0054A32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C4-214824</w:t>
      </w:r>
      <w:r>
        <w:rPr>
          <w:color w:val="993300"/>
          <w:u w:val="single"/>
        </w:rPr>
        <w:t>.</w:t>
      </w:r>
    </w:p>
    <w:p w14:paraId="79343CE9" w14:textId="74D60317" w:rsidR="00C831F5" w:rsidRDefault="00C831F5" w:rsidP="00C831F5">
      <w:pPr>
        <w:rPr>
          <w:rFonts w:ascii="Arial" w:hAnsi="Arial" w:cs="Arial"/>
          <w:b/>
          <w:sz w:val="24"/>
        </w:rPr>
      </w:pPr>
      <w:r>
        <w:rPr>
          <w:rFonts w:ascii="Arial" w:hAnsi="Arial" w:cs="Arial"/>
          <w:b/>
          <w:color w:val="0000FF"/>
          <w:sz w:val="24"/>
        </w:rPr>
        <w:t>C4-214390</w:t>
      </w:r>
      <w:r>
        <w:rPr>
          <w:rFonts w:ascii="Arial" w:hAnsi="Arial" w:cs="Arial"/>
          <w:b/>
          <w:color w:val="0000FF"/>
          <w:sz w:val="24"/>
        </w:rPr>
        <w:tab/>
      </w:r>
      <w:r>
        <w:rPr>
          <w:rFonts w:ascii="Arial" w:hAnsi="Arial" w:cs="Arial"/>
          <w:b/>
          <w:sz w:val="24"/>
        </w:rPr>
        <w:t>Multiple QoS Class</w:t>
      </w:r>
    </w:p>
    <w:p w14:paraId="2ECB7FD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CR-0585  Cat: B (Rel-17)</w:t>
      </w:r>
      <w:r>
        <w:rPr>
          <w:i/>
        </w:rPr>
        <w:br/>
      </w:r>
      <w:r>
        <w:rPr>
          <w:i/>
        </w:rPr>
        <w:lastRenderedPageBreak/>
        <w:br/>
      </w:r>
      <w:r>
        <w:rPr>
          <w:i/>
        </w:rPr>
        <w:tab/>
      </w:r>
      <w:r>
        <w:rPr>
          <w:i/>
        </w:rPr>
        <w:tab/>
      </w:r>
      <w:r>
        <w:rPr>
          <w:i/>
        </w:rPr>
        <w:tab/>
      </w:r>
      <w:r>
        <w:rPr>
          <w:i/>
        </w:rPr>
        <w:tab/>
      </w:r>
      <w:r>
        <w:rPr>
          <w:i/>
        </w:rPr>
        <w:tab/>
        <w:t>Source: Huawei</w:t>
      </w:r>
    </w:p>
    <w:p w14:paraId="457EF83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C4-214825</w:t>
      </w:r>
      <w:r>
        <w:rPr>
          <w:color w:val="993300"/>
          <w:u w:val="single"/>
        </w:rPr>
        <w:t>.</w:t>
      </w:r>
    </w:p>
    <w:p w14:paraId="514183F0" w14:textId="3216665F" w:rsidR="00C831F5" w:rsidRDefault="00C831F5" w:rsidP="00C831F5">
      <w:pPr>
        <w:rPr>
          <w:rFonts w:ascii="Arial" w:hAnsi="Arial" w:cs="Arial"/>
          <w:b/>
          <w:sz w:val="24"/>
        </w:rPr>
      </w:pPr>
      <w:r>
        <w:rPr>
          <w:rFonts w:ascii="Arial" w:hAnsi="Arial" w:cs="Arial"/>
          <w:b/>
          <w:color w:val="0000FF"/>
          <w:sz w:val="24"/>
        </w:rPr>
        <w:t>C4-214391</w:t>
      </w:r>
      <w:r>
        <w:rPr>
          <w:rFonts w:ascii="Arial" w:hAnsi="Arial" w:cs="Arial"/>
          <w:b/>
          <w:color w:val="0000FF"/>
          <w:sz w:val="24"/>
        </w:rPr>
        <w:tab/>
      </w:r>
      <w:r>
        <w:rPr>
          <w:rFonts w:ascii="Arial" w:hAnsi="Arial" w:cs="Arial"/>
          <w:b/>
          <w:sz w:val="24"/>
        </w:rPr>
        <w:t>Multiple QoS Class</w:t>
      </w:r>
    </w:p>
    <w:p w14:paraId="545AABD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v17.1.0</w:t>
      </w:r>
      <w:r>
        <w:rPr>
          <w:i/>
        </w:rPr>
        <w:tab/>
        <w:t xml:space="preserve">  CR-0054  Cat: B (Rel-17)</w:t>
      </w:r>
      <w:r>
        <w:rPr>
          <w:i/>
        </w:rPr>
        <w:br/>
      </w:r>
      <w:r>
        <w:rPr>
          <w:i/>
        </w:rPr>
        <w:br/>
      </w:r>
      <w:r>
        <w:rPr>
          <w:i/>
        </w:rPr>
        <w:tab/>
      </w:r>
      <w:r>
        <w:rPr>
          <w:i/>
        </w:rPr>
        <w:tab/>
      </w:r>
      <w:r>
        <w:rPr>
          <w:i/>
        </w:rPr>
        <w:tab/>
      </w:r>
      <w:r>
        <w:rPr>
          <w:i/>
        </w:rPr>
        <w:tab/>
      </w:r>
      <w:r>
        <w:rPr>
          <w:i/>
        </w:rPr>
        <w:tab/>
        <w:t>Source: Huawei</w:t>
      </w:r>
    </w:p>
    <w:p w14:paraId="5402DC4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C4-214826</w:t>
      </w:r>
      <w:r>
        <w:rPr>
          <w:color w:val="993300"/>
          <w:u w:val="single"/>
        </w:rPr>
        <w:t>.</w:t>
      </w:r>
    </w:p>
    <w:p w14:paraId="20622434" w14:textId="5822C92B" w:rsidR="00C831F5" w:rsidRDefault="00C831F5" w:rsidP="00C831F5">
      <w:pPr>
        <w:rPr>
          <w:rFonts w:ascii="Arial" w:hAnsi="Arial" w:cs="Arial"/>
          <w:b/>
          <w:sz w:val="24"/>
        </w:rPr>
      </w:pPr>
      <w:r>
        <w:rPr>
          <w:rFonts w:ascii="Arial" w:hAnsi="Arial" w:cs="Arial"/>
          <w:b/>
          <w:color w:val="0000FF"/>
          <w:sz w:val="24"/>
        </w:rPr>
        <w:t>C4-214562</w:t>
      </w:r>
      <w:r>
        <w:rPr>
          <w:rFonts w:ascii="Arial" w:hAnsi="Arial" w:cs="Arial"/>
          <w:b/>
          <w:color w:val="0000FF"/>
          <w:sz w:val="24"/>
        </w:rPr>
        <w:tab/>
      </w:r>
      <w:r>
        <w:rPr>
          <w:rFonts w:ascii="Arial" w:hAnsi="Arial" w:cs="Arial"/>
          <w:b/>
          <w:sz w:val="24"/>
        </w:rPr>
        <w:t>Add UE Positioning Capabilities</w:t>
      </w:r>
    </w:p>
    <w:p w14:paraId="59E8C819"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v17.2.0</w:t>
      </w:r>
      <w:r>
        <w:rPr>
          <w:i/>
        </w:rPr>
        <w:tab/>
        <w:t xml:space="preserve">  CR-0580  rev 1 Cat: B (Rel-17)</w:t>
      </w:r>
      <w:r>
        <w:rPr>
          <w:i/>
        </w:rPr>
        <w:br/>
      </w:r>
      <w:r>
        <w:rPr>
          <w:i/>
        </w:rPr>
        <w:br/>
      </w:r>
      <w:r>
        <w:rPr>
          <w:i/>
        </w:rPr>
        <w:tab/>
      </w:r>
      <w:r>
        <w:rPr>
          <w:i/>
        </w:rPr>
        <w:tab/>
      </w:r>
      <w:r>
        <w:rPr>
          <w:i/>
        </w:rPr>
        <w:tab/>
      </w:r>
      <w:r>
        <w:rPr>
          <w:i/>
        </w:rPr>
        <w:tab/>
      </w:r>
      <w:r>
        <w:rPr>
          <w:i/>
        </w:rPr>
        <w:tab/>
        <w:t>Source: CATT</w:t>
      </w:r>
    </w:p>
    <w:p w14:paraId="15A9C794" w14:textId="77777777" w:rsidR="00C831F5" w:rsidRDefault="00C831F5" w:rsidP="00C831F5">
      <w:pPr>
        <w:rPr>
          <w:color w:val="808080"/>
        </w:rPr>
      </w:pPr>
      <w:r>
        <w:rPr>
          <w:color w:val="808080"/>
        </w:rPr>
        <w:t>(Replaces C4-214260)</w:t>
      </w:r>
    </w:p>
    <w:p w14:paraId="1A182EB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C57A7" w14:textId="508E01B4" w:rsidR="00C831F5" w:rsidRDefault="00C831F5" w:rsidP="00C831F5">
      <w:pPr>
        <w:rPr>
          <w:rFonts w:ascii="Arial" w:hAnsi="Arial" w:cs="Arial"/>
          <w:b/>
          <w:sz w:val="24"/>
        </w:rPr>
      </w:pPr>
      <w:r>
        <w:rPr>
          <w:rFonts w:ascii="Arial" w:hAnsi="Arial" w:cs="Arial"/>
          <w:b/>
          <w:color w:val="0000FF"/>
          <w:sz w:val="24"/>
        </w:rPr>
        <w:t>C4-214563</w:t>
      </w:r>
      <w:r>
        <w:rPr>
          <w:rFonts w:ascii="Arial" w:hAnsi="Arial" w:cs="Arial"/>
          <w:b/>
          <w:color w:val="0000FF"/>
          <w:sz w:val="24"/>
        </w:rPr>
        <w:tab/>
      </w:r>
      <w:r>
        <w:rPr>
          <w:rFonts w:ascii="Arial" w:hAnsi="Arial" w:cs="Arial"/>
          <w:b/>
          <w:sz w:val="24"/>
        </w:rPr>
        <w:t>Add UE Positioning Capabilities</w:t>
      </w:r>
    </w:p>
    <w:p w14:paraId="777D9704"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v17.1.0</w:t>
      </w:r>
      <w:r>
        <w:rPr>
          <w:i/>
        </w:rPr>
        <w:tab/>
        <w:t xml:space="preserve">  CR-0105  rev 1 Cat: B (Rel-17)</w:t>
      </w:r>
      <w:r>
        <w:rPr>
          <w:i/>
        </w:rPr>
        <w:br/>
      </w:r>
      <w:r>
        <w:rPr>
          <w:i/>
        </w:rPr>
        <w:br/>
      </w:r>
      <w:r>
        <w:rPr>
          <w:i/>
        </w:rPr>
        <w:tab/>
      </w:r>
      <w:r>
        <w:rPr>
          <w:i/>
        </w:rPr>
        <w:tab/>
      </w:r>
      <w:r>
        <w:rPr>
          <w:i/>
        </w:rPr>
        <w:tab/>
      </w:r>
      <w:r>
        <w:rPr>
          <w:i/>
        </w:rPr>
        <w:tab/>
      </w:r>
      <w:r>
        <w:rPr>
          <w:i/>
        </w:rPr>
        <w:tab/>
        <w:t>Source: CATT</w:t>
      </w:r>
    </w:p>
    <w:p w14:paraId="27B7D936" w14:textId="77777777" w:rsidR="00C831F5" w:rsidRDefault="00C831F5" w:rsidP="00C831F5">
      <w:pPr>
        <w:rPr>
          <w:color w:val="808080"/>
        </w:rPr>
      </w:pPr>
      <w:r>
        <w:rPr>
          <w:color w:val="808080"/>
        </w:rPr>
        <w:t>(Replaces C4-214261)</w:t>
      </w:r>
    </w:p>
    <w:p w14:paraId="7C93BAF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4486E" w14:textId="0DF6EB8F" w:rsidR="00C831F5" w:rsidRDefault="00C831F5" w:rsidP="00C831F5">
      <w:pPr>
        <w:rPr>
          <w:rFonts w:ascii="Arial" w:hAnsi="Arial" w:cs="Arial"/>
          <w:b/>
          <w:sz w:val="24"/>
        </w:rPr>
      </w:pPr>
      <w:r>
        <w:rPr>
          <w:rFonts w:ascii="Arial" w:hAnsi="Arial" w:cs="Arial"/>
          <w:b/>
          <w:color w:val="0000FF"/>
          <w:sz w:val="24"/>
        </w:rPr>
        <w:t>C4-214615</w:t>
      </w:r>
      <w:r>
        <w:rPr>
          <w:rFonts w:ascii="Arial" w:hAnsi="Arial" w:cs="Arial"/>
          <w:b/>
          <w:color w:val="0000FF"/>
          <w:sz w:val="24"/>
        </w:rPr>
        <w:tab/>
      </w:r>
      <w:r>
        <w:rPr>
          <w:rFonts w:ascii="Arial" w:hAnsi="Arial" w:cs="Arial"/>
          <w:b/>
          <w:sz w:val="24"/>
        </w:rPr>
        <w:t>Support for Area Decision of Satellite Access</w:t>
      </w:r>
    </w:p>
    <w:p w14:paraId="487739D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w:t>
      </w:r>
      <w:r>
        <w:rPr>
          <w:i/>
        </w:rPr>
        <w:tab/>
        <w:t xml:space="preserve">  CR-0108  rev 1 Cat: B (Rel-17)</w:t>
      </w:r>
      <w:r>
        <w:rPr>
          <w:i/>
        </w:rPr>
        <w:br/>
      </w:r>
      <w:r>
        <w:rPr>
          <w:i/>
        </w:rPr>
        <w:br/>
      </w:r>
      <w:r>
        <w:rPr>
          <w:i/>
        </w:rPr>
        <w:tab/>
      </w:r>
      <w:r>
        <w:rPr>
          <w:i/>
        </w:rPr>
        <w:tab/>
      </w:r>
      <w:r>
        <w:rPr>
          <w:i/>
        </w:rPr>
        <w:tab/>
      </w:r>
      <w:r>
        <w:rPr>
          <w:i/>
        </w:rPr>
        <w:tab/>
      </w:r>
      <w:r>
        <w:rPr>
          <w:i/>
        </w:rPr>
        <w:tab/>
        <w:t>Source: Nokia, Nokia Shanghai Bell, CATT</w:t>
      </w:r>
    </w:p>
    <w:p w14:paraId="16550DD2" w14:textId="77777777" w:rsidR="00C831F5" w:rsidRDefault="00C831F5" w:rsidP="00C831F5">
      <w:pPr>
        <w:rPr>
          <w:color w:val="808080"/>
        </w:rPr>
      </w:pPr>
      <w:r>
        <w:rPr>
          <w:color w:val="808080"/>
        </w:rPr>
        <w:t>(Replaces C4-214335)</w:t>
      </w:r>
    </w:p>
    <w:p w14:paraId="6719737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C4-214728</w:t>
      </w:r>
      <w:r>
        <w:rPr>
          <w:color w:val="993300"/>
          <w:u w:val="single"/>
        </w:rPr>
        <w:t>.</w:t>
      </w:r>
    </w:p>
    <w:p w14:paraId="54B78C90" w14:textId="0EE958C6" w:rsidR="00C831F5" w:rsidRDefault="00C831F5" w:rsidP="00C831F5">
      <w:pPr>
        <w:rPr>
          <w:rFonts w:ascii="Arial" w:hAnsi="Arial" w:cs="Arial"/>
          <w:b/>
          <w:sz w:val="24"/>
        </w:rPr>
      </w:pPr>
      <w:r>
        <w:rPr>
          <w:rFonts w:ascii="Arial" w:hAnsi="Arial" w:cs="Arial"/>
          <w:b/>
          <w:color w:val="0000FF"/>
          <w:sz w:val="24"/>
        </w:rPr>
        <w:t>C4-214616</w:t>
      </w:r>
      <w:r>
        <w:rPr>
          <w:rFonts w:ascii="Arial" w:hAnsi="Arial" w:cs="Arial"/>
          <w:b/>
          <w:color w:val="0000FF"/>
          <w:sz w:val="24"/>
        </w:rPr>
        <w:tab/>
      </w:r>
      <w:r>
        <w:rPr>
          <w:rFonts w:ascii="Arial" w:hAnsi="Arial" w:cs="Arial"/>
          <w:b/>
          <w:sz w:val="24"/>
        </w:rPr>
        <w:t>LMF Parameters Support for non-3GPP Access</w:t>
      </w:r>
    </w:p>
    <w:p w14:paraId="1E74C65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w:t>
      </w:r>
      <w:r>
        <w:rPr>
          <w:i/>
        </w:rPr>
        <w:tab/>
        <w:t xml:space="preserve">  CR-0109  rev 1 Cat: B (Rel-17)</w:t>
      </w:r>
      <w:r>
        <w:rPr>
          <w:i/>
        </w:rPr>
        <w:br/>
      </w:r>
      <w:r>
        <w:rPr>
          <w:i/>
        </w:rPr>
        <w:br/>
      </w:r>
      <w:r>
        <w:rPr>
          <w:i/>
        </w:rPr>
        <w:tab/>
      </w:r>
      <w:r>
        <w:rPr>
          <w:i/>
        </w:rPr>
        <w:tab/>
      </w:r>
      <w:r>
        <w:rPr>
          <w:i/>
        </w:rPr>
        <w:tab/>
      </w:r>
      <w:r>
        <w:rPr>
          <w:i/>
        </w:rPr>
        <w:tab/>
      </w:r>
      <w:r>
        <w:rPr>
          <w:i/>
        </w:rPr>
        <w:tab/>
        <w:t>Source: Nokia, Nokia Shanghai Bell, CATT</w:t>
      </w:r>
    </w:p>
    <w:p w14:paraId="7A3321FA" w14:textId="77777777" w:rsidR="00C831F5" w:rsidRDefault="00C831F5" w:rsidP="00C831F5">
      <w:pPr>
        <w:rPr>
          <w:color w:val="808080"/>
        </w:rPr>
      </w:pPr>
      <w:r>
        <w:rPr>
          <w:color w:val="808080"/>
        </w:rPr>
        <w:t>(Replaces C4-214336)</w:t>
      </w:r>
    </w:p>
    <w:p w14:paraId="4268CDB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F6D96" w14:textId="0A05FDD6" w:rsidR="00C831F5" w:rsidRDefault="00C831F5" w:rsidP="00C831F5">
      <w:pPr>
        <w:rPr>
          <w:rFonts w:ascii="Arial" w:hAnsi="Arial" w:cs="Arial"/>
          <w:b/>
          <w:sz w:val="24"/>
        </w:rPr>
      </w:pPr>
      <w:r>
        <w:rPr>
          <w:rFonts w:ascii="Arial" w:hAnsi="Arial" w:cs="Arial"/>
          <w:b/>
          <w:color w:val="0000FF"/>
          <w:sz w:val="24"/>
        </w:rPr>
        <w:t>C4-214728</w:t>
      </w:r>
      <w:r>
        <w:rPr>
          <w:rFonts w:ascii="Arial" w:hAnsi="Arial" w:cs="Arial"/>
          <w:b/>
          <w:color w:val="0000FF"/>
          <w:sz w:val="24"/>
        </w:rPr>
        <w:tab/>
      </w:r>
      <w:r>
        <w:rPr>
          <w:rFonts w:ascii="Arial" w:hAnsi="Arial" w:cs="Arial"/>
          <w:b/>
          <w:sz w:val="24"/>
        </w:rPr>
        <w:t>Support for Area Decision of Satellite Access</w:t>
      </w:r>
    </w:p>
    <w:p w14:paraId="4994959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w:t>
      </w:r>
      <w:r>
        <w:rPr>
          <w:i/>
        </w:rPr>
        <w:tab/>
        <w:t xml:space="preserve">  CR-0108  rev 2 Cat: B (Rel-17)</w:t>
      </w:r>
      <w:r>
        <w:rPr>
          <w:i/>
        </w:rPr>
        <w:br/>
      </w:r>
      <w:r>
        <w:rPr>
          <w:i/>
        </w:rPr>
        <w:br/>
      </w:r>
      <w:r>
        <w:rPr>
          <w:i/>
        </w:rPr>
        <w:tab/>
      </w:r>
      <w:r>
        <w:rPr>
          <w:i/>
        </w:rPr>
        <w:tab/>
      </w:r>
      <w:r>
        <w:rPr>
          <w:i/>
        </w:rPr>
        <w:tab/>
      </w:r>
      <w:r>
        <w:rPr>
          <w:i/>
        </w:rPr>
        <w:tab/>
      </w:r>
      <w:r>
        <w:rPr>
          <w:i/>
        </w:rPr>
        <w:tab/>
        <w:t>Source: Nokia, Nokia Shanghai Bell, CATT</w:t>
      </w:r>
    </w:p>
    <w:p w14:paraId="75E977CD" w14:textId="77777777" w:rsidR="00C831F5" w:rsidRDefault="00C831F5" w:rsidP="00C831F5">
      <w:pPr>
        <w:rPr>
          <w:color w:val="808080"/>
        </w:rPr>
      </w:pPr>
      <w:r>
        <w:rPr>
          <w:color w:val="808080"/>
        </w:rPr>
        <w:lastRenderedPageBreak/>
        <w:t>(Replaces C4-214615)</w:t>
      </w:r>
    </w:p>
    <w:p w14:paraId="66DEF84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7A0BC" w14:textId="643D49FB" w:rsidR="00C831F5" w:rsidRDefault="00C831F5" w:rsidP="00C831F5">
      <w:pPr>
        <w:rPr>
          <w:rFonts w:ascii="Arial" w:hAnsi="Arial" w:cs="Arial"/>
          <w:b/>
          <w:sz w:val="24"/>
        </w:rPr>
      </w:pPr>
      <w:r>
        <w:rPr>
          <w:rFonts w:ascii="Arial" w:hAnsi="Arial" w:cs="Arial"/>
          <w:b/>
          <w:color w:val="0000FF"/>
          <w:sz w:val="24"/>
        </w:rPr>
        <w:t>C4-214824</w:t>
      </w:r>
      <w:r>
        <w:rPr>
          <w:rFonts w:ascii="Arial" w:hAnsi="Arial" w:cs="Arial"/>
          <w:b/>
          <w:color w:val="0000FF"/>
          <w:sz w:val="24"/>
        </w:rPr>
        <w:tab/>
      </w:r>
      <w:r>
        <w:rPr>
          <w:rFonts w:ascii="Arial" w:hAnsi="Arial" w:cs="Arial"/>
          <w:b/>
          <w:sz w:val="24"/>
        </w:rPr>
        <w:t>Multiple QoS Class</w:t>
      </w:r>
    </w:p>
    <w:p w14:paraId="091B573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w:t>
      </w:r>
      <w:r>
        <w:rPr>
          <w:i/>
        </w:rPr>
        <w:tab/>
        <w:t xml:space="preserve">  CR-0114  rev 1 Cat: B (Rel-17)</w:t>
      </w:r>
      <w:r>
        <w:rPr>
          <w:i/>
        </w:rPr>
        <w:br/>
      </w:r>
      <w:r>
        <w:rPr>
          <w:i/>
        </w:rPr>
        <w:br/>
      </w:r>
      <w:r>
        <w:rPr>
          <w:i/>
        </w:rPr>
        <w:tab/>
      </w:r>
      <w:r>
        <w:rPr>
          <w:i/>
        </w:rPr>
        <w:tab/>
      </w:r>
      <w:r>
        <w:rPr>
          <w:i/>
        </w:rPr>
        <w:tab/>
      </w:r>
      <w:r>
        <w:rPr>
          <w:i/>
        </w:rPr>
        <w:tab/>
      </w:r>
      <w:r>
        <w:rPr>
          <w:i/>
        </w:rPr>
        <w:tab/>
        <w:t>Source: Huawei, Ericsson</w:t>
      </w:r>
    </w:p>
    <w:p w14:paraId="770E2889" w14:textId="77777777" w:rsidR="00C831F5" w:rsidRDefault="00C831F5" w:rsidP="00C831F5">
      <w:pPr>
        <w:rPr>
          <w:color w:val="808080"/>
        </w:rPr>
      </w:pPr>
      <w:r>
        <w:rPr>
          <w:color w:val="808080"/>
        </w:rPr>
        <w:t>(Replaces C4-214389)</w:t>
      </w:r>
    </w:p>
    <w:p w14:paraId="52866ED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C0FF5" w14:textId="4580185C" w:rsidR="00C831F5" w:rsidRDefault="00C831F5" w:rsidP="00C831F5">
      <w:pPr>
        <w:rPr>
          <w:rFonts w:ascii="Arial" w:hAnsi="Arial" w:cs="Arial"/>
          <w:b/>
          <w:sz w:val="24"/>
        </w:rPr>
      </w:pPr>
      <w:r>
        <w:rPr>
          <w:rFonts w:ascii="Arial" w:hAnsi="Arial" w:cs="Arial"/>
          <w:b/>
          <w:color w:val="0000FF"/>
          <w:sz w:val="24"/>
        </w:rPr>
        <w:t>C4-214825</w:t>
      </w:r>
      <w:r>
        <w:rPr>
          <w:rFonts w:ascii="Arial" w:hAnsi="Arial" w:cs="Arial"/>
          <w:b/>
          <w:color w:val="0000FF"/>
          <w:sz w:val="24"/>
        </w:rPr>
        <w:tab/>
      </w:r>
      <w:r>
        <w:rPr>
          <w:rFonts w:ascii="Arial" w:hAnsi="Arial" w:cs="Arial"/>
          <w:b/>
          <w:sz w:val="24"/>
        </w:rPr>
        <w:t>Multiple QoS Class</w:t>
      </w:r>
    </w:p>
    <w:p w14:paraId="7582043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CR-0585  rev 1 Cat: B (Rel-17)</w:t>
      </w:r>
      <w:r>
        <w:rPr>
          <w:i/>
        </w:rPr>
        <w:br/>
      </w:r>
      <w:r>
        <w:rPr>
          <w:i/>
        </w:rPr>
        <w:br/>
      </w:r>
      <w:r>
        <w:rPr>
          <w:i/>
        </w:rPr>
        <w:tab/>
      </w:r>
      <w:r>
        <w:rPr>
          <w:i/>
        </w:rPr>
        <w:tab/>
      </w:r>
      <w:r>
        <w:rPr>
          <w:i/>
        </w:rPr>
        <w:tab/>
      </w:r>
      <w:r>
        <w:rPr>
          <w:i/>
        </w:rPr>
        <w:tab/>
      </w:r>
      <w:r>
        <w:rPr>
          <w:i/>
        </w:rPr>
        <w:tab/>
        <w:t>Source: Huawei, Ericsson</w:t>
      </w:r>
    </w:p>
    <w:p w14:paraId="3EE1260E" w14:textId="77777777" w:rsidR="00C831F5" w:rsidRDefault="00C831F5" w:rsidP="00C831F5">
      <w:pPr>
        <w:rPr>
          <w:color w:val="808080"/>
        </w:rPr>
      </w:pPr>
      <w:r>
        <w:rPr>
          <w:color w:val="808080"/>
        </w:rPr>
        <w:t>(Replaces C4-214390)</w:t>
      </w:r>
    </w:p>
    <w:p w14:paraId="129D33F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3514B" w14:textId="0C1BDD55" w:rsidR="00C831F5" w:rsidRDefault="00C831F5" w:rsidP="00C831F5">
      <w:pPr>
        <w:rPr>
          <w:rFonts w:ascii="Arial" w:hAnsi="Arial" w:cs="Arial"/>
          <w:b/>
          <w:sz w:val="24"/>
        </w:rPr>
      </w:pPr>
      <w:r>
        <w:rPr>
          <w:rFonts w:ascii="Arial" w:hAnsi="Arial" w:cs="Arial"/>
          <w:b/>
          <w:color w:val="0000FF"/>
          <w:sz w:val="24"/>
        </w:rPr>
        <w:t>C4-214826</w:t>
      </w:r>
      <w:r>
        <w:rPr>
          <w:rFonts w:ascii="Arial" w:hAnsi="Arial" w:cs="Arial"/>
          <w:b/>
          <w:color w:val="0000FF"/>
          <w:sz w:val="24"/>
        </w:rPr>
        <w:tab/>
      </w:r>
      <w:r>
        <w:rPr>
          <w:rFonts w:ascii="Arial" w:hAnsi="Arial" w:cs="Arial"/>
          <w:b/>
          <w:sz w:val="24"/>
        </w:rPr>
        <w:t>Multiple QoS Class</w:t>
      </w:r>
    </w:p>
    <w:p w14:paraId="77E2577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v17.1.0</w:t>
      </w:r>
      <w:r>
        <w:rPr>
          <w:i/>
        </w:rPr>
        <w:tab/>
        <w:t xml:space="preserve">  CR-0054  rev 1 Cat: B (Rel-17)</w:t>
      </w:r>
      <w:r>
        <w:rPr>
          <w:i/>
        </w:rPr>
        <w:br/>
      </w:r>
      <w:r>
        <w:rPr>
          <w:i/>
        </w:rPr>
        <w:br/>
      </w:r>
      <w:r>
        <w:rPr>
          <w:i/>
        </w:rPr>
        <w:tab/>
      </w:r>
      <w:r>
        <w:rPr>
          <w:i/>
        </w:rPr>
        <w:tab/>
      </w:r>
      <w:r>
        <w:rPr>
          <w:i/>
        </w:rPr>
        <w:tab/>
      </w:r>
      <w:r>
        <w:rPr>
          <w:i/>
        </w:rPr>
        <w:tab/>
      </w:r>
      <w:r>
        <w:rPr>
          <w:i/>
        </w:rPr>
        <w:tab/>
        <w:t>Source: Huawei, Ericsson</w:t>
      </w:r>
    </w:p>
    <w:p w14:paraId="09B25954" w14:textId="77777777" w:rsidR="00C831F5" w:rsidRDefault="00C831F5" w:rsidP="00C831F5">
      <w:pPr>
        <w:rPr>
          <w:color w:val="808080"/>
        </w:rPr>
      </w:pPr>
      <w:r>
        <w:rPr>
          <w:color w:val="808080"/>
        </w:rPr>
        <w:t>(Replaces C4-214391)</w:t>
      </w:r>
    </w:p>
    <w:p w14:paraId="282E14F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F277A" w14:textId="77777777" w:rsidR="00C831F5" w:rsidRDefault="00C831F5" w:rsidP="00C831F5">
      <w:pPr>
        <w:pStyle w:val="Heading4"/>
      </w:pPr>
      <w:bookmarkStart w:id="37" w:name="_Toc81397620"/>
      <w:r>
        <w:t>6.1.15</w:t>
      </w:r>
      <w:r>
        <w:tab/>
        <w:t>CT aspects of Support of different slices over different Non 3GPP access [TEI17_N3SLICE]</w:t>
      </w:r>
      <w:bookmarkEnd w:id="37"/>
    </w:p>
    <w:p w14:paraId="54D41626" w14:textId="77777777" w:rsidR="00C831F5" w:rsidRDefault="00C831F5" w:rsidP="00C831F5">
      <w:pPr>
        <w:pStyle w:val="Heading4"/>
      </w:pPr>
      <w:bookmarkStart w:id="38" w:name="_Toc81397621"/>
      <w:r>
        <w:t>6.1.16</w:t>
      </w:r>
      <w:r>
        <w:tab/>
        <w:t>CT aspects of the architectural enhancements for 5G multicast-broadcast services [5MBS]</w:t>
      </w:r>
      <w:bookmarkEnd w:id="38"/>
    </w:p>
    <w:p w14:paraId="2406C485" w14:textId="0F8B47B9" w:rsidR="00C831F5" w:rsidRDefault="00C831F5" w:rsidP="00C831F5">
      <w:pPr>
        <w:rPr>
          <w:rFonts w:ascii="Arial" w:hAnsi="Arial" w:cs="Arial"/>
          <w:b/>
          <w:sz w:val="24"/>
        </w:rPr>
      </w:pPr>
      <w:r>
        <w:rPr>
          <w:rFonts w:ascii="Arial" w:hAnsi="Arial" w:cs="Arial"/>
          <w:b/>
          <w:color w:val="0000FF"/>
          <w:sz w:val="24"/>
        </w:rPr>
        <w:t>C4-214011</w:t>
      </w:r>
      <w:r>
        <w:rPr>
          <w:rFonts w:ascii="Arial" w:hAnsi="Arial" w:cs="Arial"/>
          <w:b/>
          <w:color w:val="0000FF"/>
          <w:sz w:val="24"/>
        </w:rPr>
        <w:tab/>
      </w:r>
      <w:r>
        <w:rPr>
          <w:rFonts w:ascii="Arial" w:hAnsi="Arial" w:cs="Arial"/>
          <w:b/>
          <w:sz w:val="24"/>
        </w:rPr>
        <w:t>TS 29.532 skeleton for 5MBS</w:t>
      </w:r>
    </w:p>
    <w:p w14:paraId="36655C97"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36FD22B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C4-214058</w:t>
      </w:r>
      <w:r>
        <w:rPr>
          <w:color w:val="993300"/>
          <w:u w:val="single"/>
        </w:rPr>
        <w:t>.</w:t>
      </w:r>
    </w:p>
    <w:p w14:paraId="6D4B3296" w14:textId="2DEB88E2" w:rsidR="00C831F5" w:rsidRDefault="00C831F5" w:rsidP="00C831F5">
      <w:pPr>
        <w:rPr>
          <w:rFonts w:ascii="Arial" w:hAnsi="Arial" w:cs="Arial"/>
          <w:b/>
          <w:sz w:val="24"/>
        </w:rPr>
      </w:pPr>
      <w:r>
        <w:rPr>
          <w:rFonts w:ascii="Arial" w:hAnsi="Arial" w:cs="Arial"/>
          <w:b/>
          <w:color w:val="0000FF"/>
          <w:sz w:val="24"/>
        </w:rPr>
        <w:t>C4-214012</w:t>
      </w:r>
      <w:r>
        <w:rPr>
          <w:rFonts w:ascii="Arial" w:hAnsi="Arial" w:cs="Arial"/>
          <w:b/>
          <w:color w:val="0000FF"/>
          <w:sz w:val="24"/>
        </w:rPr>
        <w:tab/>
      </w:r>
      <w:r>
        <w:rPr>
          <w:rFonts w:ascii="Arial" w:hAnsi="Arial" w:cs="Arial"/>
          <w:b/>
          <w:sz w:val="24"/>
        </w:rPr>
        <w:t>5MBS – Clause 1 Scope</w:t>
      </w:r>
    </w:p>
    <w:p w14:paraId="2081F83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5B755EB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EF0198" w14:textId="4938FB5D" w:rsidR="00C831F5" w:rsidRDefault="00C831F5" w:rsidP="00C831F5">
      <w:pPr>
        <w:rPr>
          <w:rFonts w:ascii="Arial" w:hAnsi="Arial" w:cs="Arial"/>
          <w:b/>
          <w:sz w:val="24"/>
        </w:rPr>
      </w:pPr>
      <w:r>
        <w:rPr>
          <w:rFonts w:ascii="Arial" w:hAnsi="Arial" w:cs="Arial"/>
          <w:b/>
          <w:color w:val="0000FF"/>
          <w:sz w:val="24"/>
        </w:rPr>
        <w:t>C4-214013</w:t>
      </w:r>
      <w:r>
        <w:rPr>
          <w:rFonts w:ascii="Arial" w:hAnsi="Arial" w:cs="Arial"/>
          <w:b/>
          <w:color w:val="0000FF"/>
          <w:sz w:val="24"/>
        </w:rPr>
        <w:tab/>
      </w:r>
      <w:r>
        <w:rPr>
          <w:rFonts w:ascii="Arial" w:hAnsi="Arial" w:cs="Arial"/>
          <w:b/>
          <w:sz w:val="24"/>
        </w:rPr>
        <w:t>5MBS – Clause 4.1</w:t>
      </w:r>
    </w:p>
    <w:p w14:paraId="759A3373"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2C490F37"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C4-214074</w:t>
      </w:r>
      <w:r>
        <w:rPr>
          <w:color w:val="993300"/>
          <w:u w:val="single"/>
        </w:rPr>
        <w:t>.</w:t>
      </w:r>
    </w:p>
    <w:p w14:paraId="2A0FEAD7" w14:textId="4221193E" w:rsidR="00C831F5" w:rsidRDefault="00C831F5" w:rsidP="00C831F5">
      <w:pPr>
        <w:rPr>
          <w:rFonts w:ascii="Arial" w:hAnsi="Arial" w:cs="Arial"/>
          <w:b/>
          <w:sz w:val="24"/>
        </w:rPr>
      </w:pPr>
      <w:r>
        <w:rPr>
          <w:rFonts w:ascii="Arial" w:hAnsi="Arial" w:cs="Arial"/>
          <w:b/>
          <w:color w:val="0000FF"/>
          <w:sz w:val="24"/>
        </w:rPr>
        <w:t>C4-214014</w:t>
      </w:r>
      <w:r>
        <w:rPr>
          <w:rFonts w:ascii="Arial" w:hAnsi="Arial" w:cs="Arial"/>
          <w:b/>
          <w:color w:val="0000FF"/>
          <w:sz w:val="24"/>
        </w:rPr>
        <w:tab/>
      </w:r>
      <w:r>
        <w:rPr>
          <w:rFonts w:ascii="Arial" w:hAnsi="Arial" w:cs="Arial"/>
          <w:b/>
          <w:sz w:val="24"/>
        </w:rPr>
        <w:t>5MBS – Clause 5.1</w:t>
      </w:r>
    </w:p>
    <w:p w14:paraId="37092C2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06C205B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C4-214075</w:t>
      </w:r>
      <w:r>
        <w:rPr>
          <w:color w:val="993300"/>
          <w:u w:val="single"/>
        </w:rPr>
        <w:t>.</w:t>
      </w:r>
    </w:p>
    <w:p w14:paraId="0AD2365E" w14:textId="0677C0CA" w:rsidR="00C831F5" w:rsidRDefault="00C831F5" w:rsidP="00C831F5">
      <w:pPr>
        <w:rPr>
          <w:rFonts w:ascii="Arial" w:hAnsi="Arial" w:cs="Arial"/>
          <w:b/>
          <w:sz w:val="24"/>
        </w:rPr>
      </w:pPr>
      <w:r>
        <w:rPr>
          <w:rFonts w:ascii="Arial" w:hAnsi="Arial" w:cs="Arial"/>
          <w:b/>
          <w:color w:val="0000FF"/>
          <w:sz w:val="24"/>
        </w:rPr>
        <w:t>C4-214015</w:t>
      </w:r>
      <w:r>
        <w:rPr>
          <w:rFonts w:ascii="Arial" w:hAnsi="Arial" w:cs="Arial"/>
          <w:b/>
          <w:color w:val="0000FF"/>
          <w:sz w:val="24"/>
        </w:rPr>
        <w:tab/>
      </w:r>
      <w:r>
        <w:rPr>
          <w:rFonts w:ascii="Arial" w:hAnsi="Arial" w:cs="Arial"/>
          <w:b/>
          <w:sz w:val="24"/>
        </w:rPr>
        <w:t>5MBS – Clause 5.2.1</w:t>
      </w:r>
    </w:p>
    <w:p w14:paraId="496DC9FE"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2BD941F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C4-214186</w:t>
      </w:r>
      <w:r>
        <w:rPr>
          <w:color w:val="993300"/>
          <w:u w:val="single"/>
        </w:rPr>
        <w:t>.</w:t>
      </w:r>
    </w:p>
    <w:p w14:paraId="3B2BB32A" w14:textId="61B7DD84" w:rsidR="00C831F5" w:rsidRDefault="00C831F5" w:rsidP="00C831F5">
      <w:pPr>
        <w:rPr>
          <w:rFonts w:ascii="Arial" w:hAnsi="Arial" w:cs="Arial"/>
          <w:b/>
          <w:sz w:val="24"/>
        </w:rPr>
      </w:pPr>
      <w:r>
        <w:rPr>
          <w:rFonts w:ascii="Arial" w:hAnsi="Arial" w:cs="Arial"/>
          <w:b/>
          <w:color w:val="0000FF"/>
          <w:sz w:val="24"/>
        </w:rPr>
        <w:t>C4-214016</w:t>
      </w:r>
      <w:r>
        <w:rPr>
          <w:rFonts w:ascii="Arial" w:hAnsi="Arial" w:cs="Arial"/>
          <w:b/>
          <w:color w:val="0000FF"/>
          <w:sz w:val="24"/>
        </w:rPr>
        <w:tab/>
      </w:r>
      <w:r>
        <w:rPr>
          <w:rFonts w:ascii="Arial" w:hAnsi="Arial" w:cs="Arial"/>
          <w:b/>
          <w:sz w:val="24"/>
        </w:rPr>
        <w:t>5MBS – Clause 5.2.2</w:t>
      </w:r>
    </w:p>
    <w:p w14:paraId="782FADA3"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5552496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C4-214187</w:t>
      </w:r>
      <w:r>
        <w:rPr>
          <w:color w:val="993300"/>
          <w:u w:val="single"/>
        </w:rPr>
        <w:t>.</w:t>
      </w:r>
    </w:p>
    <w:p w14:paraId="65B9EE76" w14:textId="6DF0CF1B" w:rsidR="00C831F5" w:rsidRDefault="00C831F5" w:rsidP="00C831F5">
      <w:pPr>
        <w:rPr>
          <w:rFonts w:ascii="Arial" w:hAnsi="Arial" w:cs="Arial"/>
          <w:b/>
          <w:sz w:val="24"/>
        </w:rPr>
      </w:pPr>
      <w:r>
        <w:rPr>
          <w:rFonts w:ascii="Arial" w:hAnsi="Arial" w:cs="Arial"/>
          <w:b/>
          <w:color w:val="0000FF"/>
          <w:sz w:val="24"/>
        </w:rPr>
        <w:t>C4-214017</w:t>
      </w:r>
      <w:r>
        <w:rPr>
          <w:rFonts w:ascii="Arial" w:hAnsi="Arial" w:cs="Arial"/>
          <w:b/>
          <w:color w:val="0000FF"/>
          <w:sz w:val="24"/>
        </w:rPr>
        <w:tab/>
      </w:r>
      <w:r>
        <w:rPr>
          <w:rFonts w:ascii="Arial" w:hAnsi="Arial" w:cs="Arial"/>
          <w:b/>
          <w:sz w:val="24"/>
        </w:rPr>
        <w:t>5MBS – Clause 5.3.1</w:t>
      </w:r>
    </w:p>
    <w:p w14:paraId="25C42993"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0EF6A54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C4-214188</w:t>
      </w:r>
      <w:r>
        <w:rPr>
          <w:color w:val="993300"/>
          <w:u w:val="single"/>
        </w:rPr>
        <w:t>.</w:t>
      </w:r>
    </w:p>
    <w:p w14:paraId="4A46368C" w14:textId="6000454E" w:rsidR="00C831F5" w:rsidRDefault="00C831F5" w:rsidP="00C831F5">
      <w:pPr>
        <w:rPr>
          <w:rFonts w:ascii="Arial" w:hAnsi="Arial" w:cs="Arial"/>
          <w:b/>
          <w:sz w:val="24"/>
        </w:rPr>
      </w:pPr>
      <w:r>
        <w:rPr>
          <w:rFonts w:ascii="Arial" w:hAnsi="Arial" w:cs="Arial"/>
          <w:b/>
          <w:color w:val="0000FF"/>
          <w:sz w:val="24"/>
        </w:rPr>
        <w:t>C4-214018</w:t>
      </w:r>
      <w:r>
        <w:rPr>
          <w:rFonts w:ascii="Arial" w:hAnsi="Arial" w:cs="Arial"/>
          <w:b/>
          <w:color w:val="0000FF"/>
          <w:sz w:val="24"/>
        </w:rPr>
        <w:tab/>
      </w:r>
      <w:r>
        <w:rPr>
          <w:rFonts w:ascii="Arial" w:hAnsi="Arial" w:cs="Arial"/>
          <w:b/>
          <w:sz w:val="24"/>
        </w:rPr>
        <w:t>5MBS – Clause 5.3.2</w:t>
      </w:r>
    </w:p>
    <w:p w14:paraId="316AB941"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398C833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FB721" w14:textId="345CA031" w:rsidR="00C831F5" w:rsidRDefault="00C831F5" w:rsidP="00C831F5">
      <w:pPr>
        <w:rPr>
          <w:rFonts w:ascii="Arial" w:hAnsi="Arial" w:cs="Arial"/>
          <w:b/>
          <w:sz w:val="24"/>
        </w:rPr>
      </w:pPr>
      <w:r>
        <w:rPr>
          <w:rFonts w:ascii="Arial" w:hAnsi="Arial" w:cs="Arial"/>
          <w:b/>
          <w:color w:val="0000FF"/>
          <w:sz w:val="24"/>
        </w:rPr>
        <w:t>C4-214019</w:t>
      </w:r>
      <w:r>
        <w:rPr>
          <w:rFonts w:ascii="Arial" w:hAnsi="Arial" w:cs="Arial"/>
          <w:b/>
          <w:color w:val="0000FF"/>
          <w:sz w:val="24"/>
        </w:rPr>
        <w:tab/>
      </w:r>
      <w:r>
        <w:rPr>
          <w:rFonts w:ascii="Arial" w:hAnsi="Arial" w:cs="Arial"/>
          <w:b/>
          <w:sz w:val="24"/>
        </w:rPr>
        <w:t>5MBS – Clause 5.4.1</w:t>
      </w:r>
    </w:p>
    <w:p w14:paraId="2F4AD9C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7EBFDC3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C4-214189</w:t>
      </w:r>
      <w:r>
        <w:rPr>
          <w:color w:val="993300"/>
          <w:u w:val="single"/>
        </w:rPr>
        <w:t>.</w:t>
      </w:r>
    </w:p>
    <w:p w14:paraId="607A58C2" w14:textId="4E0CCFB7" w:rsidR="00C831F5" w:rsidRDefault="00C831F5" w:rsidP="00C831F5">
      <w:pPr>
        <w:rPr>
          <w:rFonts w:ascii="Arial" w:hAnsi="Arial" w:cs="Arial"/>
          <w:b/>
          <w:sz w:val="24"/>
        </w:rPr>
      </w:pPr>
      <w:r>
        <w:rPr>
          <w:rFonts w:ascii="Arial" w:hAnsi="Arial" w:cs="Arial"/>
          <w:b/>
          <w:color w:val="0000FF"/>
          <w:sz w:val="24"/>
        </w:rPr>
        <w:t>C4-214020</w:t>
      </w:r>
      <w:r>
        <w:rPr>
          <w:rFonts w:ascii="Arial" w:hAnsi="Arial" w:cs="Arial"/>
          <w:b/>
          <w:color w:val="0000FF"/>
          <w:sz w:val="24"/>
        </w:rPr>
        <w:tab/>
      </w:r>
      <w:r>
        <w:rPr>
          <w:rFonts w:ascii="Arial" w:hAnsi="Arial" w:cs="Arial"/>
          <w:b/>
          <w:sz w:val="24"/>
        </w:rPr>
        <w:t>5MBS – Clause 5.4.2</w:t>
      </w:r>
    </w:p>
    <w:p w14:paraId="0BDBEF08"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34A856D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9707A" w14:textId="1A1E5ECE" w:rsidR="00C831F5" w:rsidRDefault="00C831F5" w:rsidP="00C831F5">
      <w:pPr>
        <w:rPr>
          <w:rFonts w:ascii="Arial" w:hAnsi="Arial" w:cs="Arial"/>
          <w:b/>
          <w:sz w:val="24"/>
        </w:rPr>
      </w:pPr>
      <w:r>
        <w:rPr>
          <w:rFonts w:ascii="Arial" w:hAnsi="Arial" w:cs="Arial"/>
          <w:b/>
          <w:color w:val="0000FF"/>
          <w:sz w:val="24"/>
        </w:rPr>
        <w:t>C4-214021</w:t>
      </w:r>
      <w:r>
        <w:rPr>
          <w:rFonts w:ascii="Arial" w:hAnsi="Arial" w:cs="Arial"/>
          <w:b/>
          <w:color w:val="0000FF"/>
          <w:sz w:val="24"/>
        </w:rPr>
        <w:tab/>
      </w:r>
      <w:r>
        <w:rPr>
          <w:rFonts w:ascii="Arial" w:hAnsi="Arial" w:cs="Arial"/>
          <w:b/>
          <w:sz w:val="24"/>
        </w:rPr>
        <w:t>5MBS – Clause 6.1.1 (TMGI service API)</w:t>
      </w:r>
    </w:p>
    <w:p w14:paraId="362918E2"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7E6959E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C4-214547</w:t>
      </w:r>
      <w:r>
        <w:rPr>
          <w:color w:val="993300"/>
          <w:u w:val="single"/>
        </w:rPr>
        <w:t>.</w:t>
      </w:r>
    </w:p>
    <w:p w14:paraId="1A27C234" w14:textId="0CBE7613" w:rsidR="00C831F5" w:rsidRDefault="00C831F5" w:rsidP="00C831F5">
      <w:pPr>
        <w:rPr>
          <w:rFonts w:ascii="Arial" w:hAnsi="Arial" w:cs="Arial"/>
          <w:b/>
          <w:sz w:val="24"/>
        </w:rPr>
      </w:pPr>
      <w:r>
        <w:rPr>
          <w:rFonts w:ascii="Arial" w:hAnsi="Arial" w:cs="Arial"/>
          <w:b/>
          <w:color w:val="0000FF"/>
          <w:sz w:val="24"/>
        </w:rPr>
        <w:lastRenderedPageBreak/>
        <w:t>C4-214022</w:t>
      </w:r>
      <w:r>
        <w:rPr>
          <w:rFonts w:ascii="Arial" w:hAnsi="Arial" w:cs="Arial"/>
          <w:b/>
          <w:color w:val="0000FF"/>
          <w:sz w:val="24"/>
        </w:rPr>
        <w:tab/>
      </w:r>
      <w:r>
        <w:rPr>
          <w:rFonts w:ascii="Arial" w:hAnsi="Arial" w:cs="Arial"/>
          <w:b/>
          <w:sz w:val="24"/>
        </w:rPr>
        <w:t>5MBS – Clause 6.1.2 (Usage of HTTP for TMGI)</w:t>
      </w:r>
    </w:p>
    <w:p w14:paraId="06671100"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4EA597D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C45E65" w14:textId="01777743" w:rsidR="00C831F5" w:rsidRDefault="00C831F5" w:rsidP="00C831F5">
      <w:pPr>
        <w:rPr>
          <w:rFonts w:ascii="Arial" w:hAnsi="Arial" w:cs="Arial"/>
          <w:b/>
          <w:sz w:val="24"/>
        </w:rPr>
      </w:pPr>
      <w:r>
        <w:rPr>
          <w:rFonts w:ascii="Arial" w:hAnsi="Arial" w:cs="Arial"/>
          <w:b/>
          <w:color w:val="0000FF"/>
          <w:sz w:val="24"/>
        </w:rPr>
        <w:t>C4-214023</w:t>
      </w:r>
      <w:r>
        <w:rPr>
          <w:rFonts w:ascii="Arial" w:hAnsi="Arial" w:cs="Arial"/>
          <w:b/>
          <w:color w:val="0000FF"/>
          <w:sz w:val="24"/>
        </w:rPr>
        <w:tab/>
      </w:r>
      <w:r>
        <w:rPr>
          <w:rFonts w:ascii="Arial" w:hAnsi="Arial" w:cs="Arial"/>
          <w:b/>
          <w:sz w:val="24"/>
        </w:rPr>
        <w:t>5MBS – Clause 6.1.3</w:t>
      </w:r>
    </w:p>
    <w:p w14:paraId="40796965"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397819C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C4-214190</w:t>
      </w:r>
      <w:r>
        <w:rPr>
          <w:color w:val="993300"/>
          <w:u w:val="single"/>
        </w:rPr>
        <w:t>.</w:t>
      </w:r>
    </w:p>
    <w:p w14:paraId="5F26FF42" w14:textId="76D08D1E" w:rsidR="00C831F5" w:rsidRDefault="00C831F5" w:rsidP="00C831F5">
      <w:pPr>
        <w:rPr>
          <w:rFonts w:ascii="Arial" w:hAnsi="Arial" w:cs="Arial"/>
          <w:b/>
          <w:sz w:val="24"/>
        </w:rPr>
      </w:pPr>
      <w:r>
        <w:rPr>
          <w:rFonts w:ascii="Arial" w:hAnsi="Arial" w:cs="Arial"/>
          <w:b/>
          <w:color w:val="0000FF"/>
          <w:sz w:val="24"/>
        </w:rPr>
        <w:t>C4-214024</w:t>
      </w:r>
      <w:r>
        <w:rPr>
          <w:rFonts w:ascii="Arial" w:hAnsi="Arial" w:cs="Arial"/>
          <w:b/>
          <w:color w:val="0000FF"/>
          <w:sz w:val="24"/>
        </w:rPr>
        <w:tab/>
      </w:r>
      <w:r>
        <w:rPr>
          <w:rFonts w:ascii="Arial" w:hAnsi="Arial" w:cs="Arial"/>
          <w:b/>
          <w:sz w:val="24"/>
        </w:rPr>
        <w:t>5MBS – Clause 6.1.4 (TMGI custom operations w/o resources)</w:t>
      </w:r>
    </w:p>
    <w:p w14:paraId="14DEF1A8"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1CAF28F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C2B76D" w14:textId="14B28C00" w:rsidR="00C831F5" w:rsidRDefault="00C831F5" w:rsidP="00C831F5">
      <w:pPr>
        <w:rPr>
          <w:rFonts w:ascii="Arial" w:hAnsi="Arial" w:cs="Arial"/>
          <w:b/>
          <w:sz w:val="24"/>
        </w:rPr>
      </w:pPr>
      <w:r>
        <w:rPr>
          <w:rFonts w:ascii="Arial" w:hAnsi="Arial" w:cs="Arial"/>
          <w:b/>
          <w:color w:val="0000FF"/>
          <w:sz w:val="24"/>
        </w:rPr>
        <w:t>C4-214025</w:t>
      </w:r>
      <w:r>
        <w:rPr>
          <w:rFonts w:ascii="Arial" w:hAnsi="Arial" w:cs="Arial"/>
          <w:b/>
          <w:color w:val="0000FF"/>
          <w:sz w:val="24"/>
        </w:rPr>
        <w:tab/>
      </w:r>
      <w:r>
        <w:rPr>
          <w:rFonts w:ascii="Arial" w:hAnsi="Arial" w:cs="Arial"/>
          <w:b/>
          <w:sz w:val="24"/>
        </w:rPr>
        <w:t>5MBS – Clause 6.1.5 (TMGI service notifications)</w:t>
      </w:r>
    </w:p>
    <w:p w14:paraId="334138C1"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18D0F1E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B19612" w14:textId="4C1FE043" w:rsidR="00C831F5" w:rsidRDefault="00C831F5" w:rsidP="00C831F5">
      <w:pPr>
        <w:rPr>
          <w:rFonts w:ascii="Arial" w:hAnsi="Arial" w:cs="Arial"/>
          <w:b/>
          <w:sz w:val="24"/>
        </w:rPr>
      </w:pPr>
      <w:r>
        <w:rPr>
          <w:rFonts w:ascii="Arial" w:hAnsi="Arial" w:cs="Arial"/>
          <w:b/>
          <w:color w:val="0000FF"/>
          <w:sz w:val="24"/>
        </w:rPr>
        <w:t>C4-214026</w:t>
      </w:r>
      <w:r>
        <w:rPr>
          <w:rFonts w:ascii="Arial" w:hAnsi="Arial" w:cs="Arial"/>
          <w:b/>
          <w:color w:val="0000FF"/>
          <w:sz w:val="24"/>
        </w:rPr>
        <w:tab/>
      </w:r>
      <w:r>
        <w:rPr>
          <w:rFonts w:ascii="Arial" w:hAnsi="Arial" w:cs="Arial"/>
          <w:b/>
          <w:sz w:val="24"/>
        </w:rPr>
        <w:t>5MBS – Clause 6.1.6 (Data model of TMGI API)</w:t>
      </w:r>
    </w:p>
    <w:p w14:paraId="6F2F8E4F"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463498A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B37AA" w14:textId="4E22CC67" w:rsidR="00C831F5" w:rsidRDefault="00C831F5" w:rsidP="00C831F5">
      <w:pPr>
        <w:rPr>
          <w:rFonts w:ascii="Arial" w:hAnsi="Arial" w:cs="Arial"/>
          <w:b/>
          <w:sz w:val="24"/>
        </w:rPr>
      </w:pPr>
      <w:r>
        <w:rPr>
          <w:rFonts w:ascii="Arial" w:hAnsi="Arial" w:cs="Arial"/>
          <w:b/>
          <w:color w:val="0000FF"/>
          <w:sz w:val="24"/>
        </w:rPr>
        <w:t>C4-214027</w:t>
      </w:r>
      <w:r>
        <w:rPr>
          <w:rFonts w:ascii="Arial" w:hAnsi="Arial" w:cs="Arial"/>
          <w:b/>
          <w:color w:val="0000FF"/>
          <w:sz w:val="24"/>
        </w:rPr>
        <w:tab/>
      </w:r>
      <w:r>
        <w:rPr>
          <w:rFonts w:ascii="Arial" w:hAnsi="Arial" w:cs="Arial"/>
          <w:b/>
          <w:sz w:val="24"/>
        </w:rPr>
        <w:t>5MBS – Clause 6.1.7 (TMGI error handling)</w:t>
      </w:r>
    </w:p>
    <w:p w14:paraId="775D7C72"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5F46FCA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085DFE" w14:textId="39D788E9" w:rsidR="00C831F5" w:rsidRDefault="00C831F5" w:rsidP="00C831F5">
      <w:pPr>
        <w:rPr>
          <w:rFonts w:ascii="Arial" w:hAnsi="Arial" w:cs="Arial"/>
          <w:b/>
          <w:sz w:val="24"/>
        </w:rPr>
      </w:pPr>
      <w:r>
        <w:rPr>
          <w:rFonts w:ascii="Arial" w:hAnsi="Arial" w:cs="Arial"/>
          <w:b/>
          <w:color w:val="0000FF"/>
          <w:sz w:val="24"/>
        </w:rPr>
        <w:t>C4-214028</w:t>
      </w:r>
      <w:r>
        <w:rPr>
          <w:rFonts w:ascii="Arial" w:hAnsi="Arial" w:cs="Arial"/>
          <w:b/>
          <w:color w:val="0000FF"/>
          <w:sz w:val="24"/>
        </w:rPr>
        <w:tab/>
      </w:r>
      <w:r>
        <w:rPr>
          <w:rFonts w:ascii="Arial" w:hAnsi="Arial" w:cs="Arial"/>
          <w:b/>
          <w:sz w:val="24"/>
        </w:rPr>
        <w:t>5MBS – Clause 6.1.8 (TMGI feature negotiation)</w:t>
      </w:r>
    </w:p>
    <w:p w14:paraId="746BF68B"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5F46EC1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AC1855" w14:textId="27BD876E" w:rsidR="00C831F5" w:rsidRDefault="00C831F5" w:rsidP="00C831F5">
      <w:pPr>
        <w:rPr>
          <w:rFonts w:ascii="Arial" w:hAnsi="Arial" w:cs="Arial"/>
          <w:b/>
          <w:sz w:val="24"/>
        </w:rPr>
      </w:pPr>
      <w:r>
        <w:rPr>
          <w:rFonts w:ascii="Arial" w:hAnsi="Arial" w:cs="Arial"/>
          <w:b/>
          <w:color w:val="0000FF"/>
          <w:sz w:val="24"/>
        </w:rPr>
        <w:t>C4-214029</w:t>
      </w:r>
      <w:r>
        <w:rPr>
          <w:rFonts w:ascii="Arial" w:hAnsi="Arial" w:cs="Arial"/>
          <w:b/>
          <w:color w:val="0000FF"/>
          <w:sz w:val="24"/>
        </w:rPr>
        <w:tab/>
      </w:r>
      <w:r>
        <w:rPr>
          <w:rFonts w:ascii="Arial" w:hAnsi="Arial" w:cs="Arial"/>
          <w:b/>
          <w:sz w:val="24"/>
        </w:rPr>
        <w:t>5MBS – Clause 6.1.9 (TMGI security)</w:t>
      </w:r>
    </w:p>
    <w:p w14:paraId="2389B97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008CC83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01483A" w14:textId="41EAD435" w:rsidR="00C831F5" w:rsidRDefault="00C831F5" w:rsidP="00C831F5">
      <w:pPr>
        <w:rPr>
          <w:rFonts w:ascii="Arial" w:hAnsi="Arial" w:cs="Arial"/>
          <w:b/>
          <w:sz w:val="24"/>
        </w:rPr>
      </w:pPr>
      <w:r>
        <w:rPr>
          <w:rFonts w:ascii="Arial" w:hAnsi="Arial" w:cs="Arial"/>
          <w:b/>
          <w:color w:val="0000FF"/>
          <w:sz w:val="24"/>
        </w:rPr>
        <w:t>C4-214030</w:t>
      </w:r>
      <w:r>
        <w:rPr>
          <w:rFonts w:ascii="Arial" w:hAnsi="Arial" w:cs="Arial"/>
          <w:b/>
          <w:color w:val="0000FF"/>
          <w:sz w:val="24"/>
        </w:rPr>
        <w:tab/>
      </w:r>
      <w:r>
        <w:rPr>
          <w:rFonts w:ascii="Arial" w:hAnsi="Arial" w:cs="Arial"/>
          <w:b/>
          <w:sz w:val="24"/>
        </w:rPr>
        <w:t>5MBS – Clause 6.1.10 (TMGI HTTP redirection)</w:t>
      </w:r>
    </w:p>
    <w:p w14:paraId="63945CA8" w14:textId="77777777" w:rsidR="00C831F5" w:rsidRDefault="00C831F5" w:rsidP="00C831F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7E86DE3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DBBC79" w14:textId="30E210B9" w:rsidR="00C831F5" w:rsidRDefault="00C831F5" w:rsidP="00C831F5">
      <w:pPr>
        <w:rPr>
          <w:rFonts w:ascii="Arial" w:hAnsi="Arial" w:cs="Arial"/>
          <w:b/>
          <w:sz w:val="24"/>
        </w:rPr>
      </w:pPr>
      <w:r>
        <w:rPr>
          <w:rFonts w:ascii="Arial" w:hAnsi="Arial" w:cs="Arial"/>
          <w:b/>
          <w:color w:val="0000FF"/>
          <w:sz w:val="24"/>
        </w:rPr>
        <w:t>C4-214031</w:t>
      </w:r>
      <w:r>
        <w:rPr>
          <w:rFonts w:ascii="Arial" w:hAnsi="Arial" w:cs="Arial"/>
          <w:b/>
          <w:color w:val="0000FF"/>
          <w:sz w:val="24"/>
        </w:rPr>
        <w:tab/>
      </w:r>
      <w:r>
        <w:rPr>
          <w:rFonts w:ascii="Arial" w:hAnsi="Arial" w:cs="Arial"/>
          <w:b/>
          <w:sz w:val="24"/>
        </w:rPr>
        <w:t>5MBS – Annex A.1</w:t>
      </w:r>
    </w:p>
    <w:p w14:paraId="03CBD3B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33E7EC0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A84D9D" w14:textId="0C023CF4" w:rsidR="00C831F5" w:rsidRDefault="00C831F5" w:rsidP="00C831F5">
      <w:pPr>
        <w:rPr>
          <w:rFonts w:ascii="Arial" w:hAnsi="Arial" w:cs="Arial"/>
          <w:b/>
          <w:sz w:val="24"/>
        </w:rPr>
      </w:pPr>
      <w:r>
        <w:rPr>
          <w:rFonts w:ascii="Arial" w:hAnsi="Arial" w:cs="Arial"/>
          <w:b/>
          <w:color w:val="0000FF"/>
          <w:sz w:val="24"/>
        </w:rPr>
        <w:t>C4-214032</w:t>
      </w:r>
      <w:r>
        <w:rPr>
          <w:rFonts w:ascii="Arial" w:hAnsi="Arial" w:cs="Arial"/>
          <w:b/>
          <w:color w:val="0000FF"/>
          <w:sz w:val="24"/>
        </w:rPr>
        <w:tab/>
      </w:r>
      <w:r>
        <w:rPr>
          <w:rFonts w:ascii="Arial" w:hAnsi="Arial" w:cs="Arial"/>
          <w:b/>
          <w:sz w:val="24"/>
        </w:rPr>
        <w:t>5MBS – A.2 (TMGI API)</w:t>
      </w:r>
    </w:p>
    <w:p w14:paraId="403C13E4"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0BB1548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91C1B" w14:textId="04C85353" w:rsidR="00C831F5" w:rsidRDefault="00C831F5" w:rsidP="00C831F5">
      <w:pPr>
        <w:rPr>
          <w:rFonts w:ascii="Arial" w:hAnsi="Arial" w:cs="Arial"/>
          <w:b/>
          <w:sz w:val="24"/>
        </w:rPr>
      </w:pPr>
      <w:r>
        <w:rPr>
          <w:rFonts w:ascii="Arial" w:hAnsi="Arial" w:cs="Arial"/>
          <w:b/>
          <w:color w:val="0000FF"/>
          <w:sz w:val="24"/>
        </w:rPr>
        <w:t>C4-214033</w:t>
      </w:r>
      <w:r>
        <w:rPr>
          <w:rFonts w:ascii="Arial" w:hAnsi="Arial" w:cs="Arial"/>
          <w:b/>
          <w:color w:val="0000FF"/>
          <w:sz w:val="24"/>
        </w:rPr>
        <w:tab/>
      </w:r>
      <w:r>
        <w:rPr>
          <w:rFonts w:ascii="Arial" w:hAnsi="Arial" w:cs="Arial"/>
          <w:b/>
          <w:sz w:val="24"/>
        </w:rPr>
        <w:t>5MBS – Annex A.3</w:t>
      </w:r>
    </w:p>
    <w:p w14:paraId="6A60A4BF"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4EEC4AE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C4-214548</w:t>
      </w:r>
      <w:r>
        <w:rPr>
          <w:color w:val="993300"/>
          <w:u w:val="single"/>
        </w:rPr>
        <w:t>.</w:t>
      </w:r>
    </w:p>
    <w:p w14:paraId="14314BFB" w14:textId="5AE77FA1" w:rsidR="00C831F5" w:rsidRDefault="00C831F5" w:rsidP="00C831F5">
      <w:pPr>
        <w:rPr>
          <w:rFonts w:ascii="Arial" w:hAnsi="Arial" w:cs="Arial"/>
          <w:b/>
          <w:sz w:val="24"/>
        </w:rPr>
      </w:pPr>
      <w:r>
        <w:rPr>
          <w:rFonts w:ascii="Arial" w:hAnsi="Arial" w:cs="Arial"/>
          <w:b/>
          <w:color w:val="0000FF"/>
          <w:sz w:val="24"/>
        </w:rPr>
        <w:t>C4-214034</w:t>
      </w:r>
      <w:r>
        <w:rPr>
          <w:rFonts w:ascii="Arial" w:hAnsi="Arial" w:cs="Arial"/>
          <w:b/>
          <w:color w:val="0000FF"/>
          <w:sz w:val="24"/>
        </w:rPr>
        <w:tab/>
      </w:r>
      <w:r>
        <w:rPr>
          <w:rFonts w:ascii="Arial" w:hAnsi="Arial" w:cs="Arial"/>
          <w:b/>
          <w:sz w:val="24"/>
        </w:rPr>
        <w:t>5MBS – Annex A.4</w:t>
      </w:r>
    </w:p>
    <w:p w14:paraId="7AA1E33D"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1219764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C4-214549</w:t>
      </w:r>
      <w:r>
        <w:rPr>
          <w:color w:val="993300"/>
          <w:u w:val="single"/>
        </w:rPr>
        <w:t>.</w:t>
      </w:r>
    </w:p>
    <w:p w14:paraId="7E183C6B" w14:textId="54A5092A" w:rsidR="00C831F5" w:rsidRDefault="00C831F5" w:rsidP="00C831F5">
      <w:pPr>
        <w:rPr>
          <w:rFonts w:ascii="Arial" w:hAnsi="Arial" w:cs="Arial"/>
          <w:b/>
          <w:sz w:val="24"/>
        </w:rPr>
      </w:pPr>
      <w:r>
        <w:rPr>
          <w:rFonts w:ascii="Arial" w:hAnsi="Arial" w:cs="Arial"/>
          <w:b/>
          <w:color w:val="0000FF"/>
          <w:sz w:val="24"/>
        </w:rPr>
        <w:t>C4-214050</w:t>
      </w:r>
      <w:r>
        <w:rPr>
          <w:rFonts w:ascii="Arial" w:hAnsi="Arial" w:cs="Arial"/>
          <w:b/>
          <w:color w:val="0000FF"/>
          <w:sz w:val="24"/>
        </w:rPr>
        <w:tab/>
      </w:r>
      <w:r>
        <w:rPr>
          <w:rFonts w:ascii="Arial" w:hAnsi="Arial" w:cs="Arial"/>
          <w:b/>
          <w:sz w:val="24"/>
        </w:rPr>
        <w:t>TS 29.532 Workplan</w:t>
      </w:r>
    </w:p>
    <w:p w14:paraId="5A4727F3"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0E0E84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D769C" w14:textId="3F8B82DB" w:rsidR="00C831F5" w:rsidRDefault="00C831F5" w:rsidP="00C831F5">
      <w:pPr>
        <w:rPr>
          <w:rFonts w:ascii="Arial" w:hAnsi="Arial" w:cs="Arial"/>
          <w:b/>
          <w:sz w:val="24"/>
        </w:rPr>
      </w:pPr>
      <w:r>
        <w:rPr>
          <w:rFonts w:ascii="Arial" w:hAnsi="Arial" w:cs="Arial"/>
          <w:b/>
          <w:color w:val="0000FF"/>
          <w:sz w:val="24"/>
        </w:rPr>
        <w:t>C4-214058</w:t>
      </w:r>
      <w:r>
        <w:rPr>
          <w:rFonts w:ascii="Arial" w:hAnsi="Arial" w:cs="Arial"/>
          <w:b/>
          <w:color w:val="0000FF"/>
          <w:sz w:val="24"/>
        </w:rPr>
        <w:tab/>
      </w:r>
      <w:r>
        <w:rPr>
          <w:rFonts w:ascii="Arial" w:hAnsi="Arial" w:cs="Arial"/>
          <w:b/>
          <w:sz w:val="24"/>
        </w:rPr>
        <w:t>TS 29.532 skeleton for 5MBS</w:t>
      </w:r>
    </w:p>
    <w:p w14:paraId="2CCE35E1"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55A2E2BA" w14:textId="77777777" w:rsidR="00C831F5" w:rsidRDefault="00C831F5" w:rsidP="00C831F5">
      <w:pPr>
        <w:rPr>
          <w:color w:val="808080"/>
        </w:rPr>
      </w:pPr>
      <w:r>
        <w:rPr>
          <w:color w:val="808080"/>
        </w:rPr>
        <w:t>(Replaces C4-214011)</w:t>
      </w:r>
    </w:p>
    <w:p w14:paraId="6D5C259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C4-214118</w:t>
      </w:r>
      <w:r>
        <w:rPr>
          <w:color w:val="993300"/>
          <w:u w:val="single"/>
        </w:rPr>
        <w:t>.</w:t>
      </w:r>
    </w:p>
    <w:p w14:paraId="6627D91B" w14:textId="770D158F" w:rsidR="00C831F5" w:rsidRDefault="00C831F5" w:rsidP="00C831F5">
      <w:pPr>
        <w:rPr>
          <w:rFonts w:ascii="Arial" w:hAnsi="Arial" w:cs="Arial"/>
          <w:b/>
          <w:sz w:val="24"/>
        </w:rPr>
      </w:pPr>
      <w:r>
        <w:rPr>
          <w:rFonts w:ascii="Arial" w:hAnsi="Arial" w:cs="Arial"/>
          <w:b/>
          <w:color w:val="0000FF"/>
          <w:sz w:val="24"/>
        </w:rPr>
        <w:t>C4-214062</w:t>
      </w:r>
      <w:r>
        <w:rPr>
          <w:rFonts w:ascii="Arial" w:hAnsi="Arial" w:cs="Arial"/>
          <w:b/>
          <w:color w:val="0000FF"/>
          <w:sz w:val="24"/>
        </w:rPr>
        <w:tab/>
      </w:r>
      <w:r>
        <w:rPr>
          <w:rFonts w:ascii="Arial" w:hAnsi="Arial" w:cs="Arial"/>
          <w:b/>
          <w:sz w:val="24"/>
        </w:rPr>
        <w:t>5MBS – Clause 5.5.1</w:t>
      </w:r>
    </w:p>
    <w:p w14:paraId="31B700CD"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03C9BA8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C4-214191</w:t>
      </w:r>
      <w:r>
        <w:rPr>
          <w:color w:val="993300"/>
          <w:u w:val="single"/>
        </w:rPr>
        <w:t>.</w:t>
      </w:r>
    </w:p>
    <w:p w14:paraId="4C0115D2" w14:textId="563DABAC" w:rsidR="00C831F5" w:rsidRDefault="00C831F5" w:rsidP="00C831F5">
      <w:pPr>
        <w:rPr>
          <w:rFonts w:ascii="Arial" w:hAnsi="Arial" w:cs="Arial"/>
          <w:b/>
          <w:sz w:val="24"/>
        </w:rPr>
      </w:pPr>
      <w:r>
        <w:rPr>
          <w:rFonts w:ascii="Arial" w:hAnsi="Arial" w:cs="Arial"/>
          <w:b/>
          <w:color w:val="0000FF"/>
          <w:sz w:val="24"/>
        </w:rPr>
        <w:t>C4-214063</w:t>
      </w:r>
      <w:r>
        <w:rPr>
          <w:rFonts w:ascii="Arial" w:hAnsi="Arial" w:cs="Arial"/>
          <w:b/>
          <w:color w:val="0000FF"/>
          <w:sz w:val="24"/>
        </w:rPr>
        <w:tab/>
      </w:r>
      <w:r>
        <w:rPr>
          <w:rFonts w:ascii="Arial" w:hAnsi="Arial" w:cs="Arial"/>
          <w:b/>
          <w:sz w:val="24"/>
        </w:rPr>
        <w:t>5MBS – Clause 5.5.2 (Information service operations)</w:t>
      </w:r>
    </w:p>
    <w:p w14:paraId="5D4A4A91" w14:textId="77777777" w:rsidR="00C831F5" w:rsidRDefault="00C831F5" w:rsidP="00C831F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15141A0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C4-214812</w:t>
      </w:r>
      <w:r>
        <w:rPr>
          <w:color w:val="993300"/>
          <w:u w:val="single"/>
        </w:rPr>
        <w:t>.</w:t>
      </w:r>
    </w:p>
    <w:p w14:paraId="16EFD069" w14:textId="6F07EF4B" w:rsidR="00C831F5" w:rsidRDefault="00C831F5" w:rsidP="00C831F5">
      <w:pPr>
        <w:rPr>
          <w:rFonts w:ascii="Arial" w:hAnsi="Arial" w:cs="Arial"/>
          <w:b/>
          <w:sz w:val="24"/>
        </w:rPr>
      </w:pPr>
      <w:r>
        <w:rPr>
          <w:rFonts w:ascii="Arial" w:hAnsi="Arial" w:cs="Arial"/>
          <w:b/>
          <w:color w:val="0000FF"/>
          <w:sz w:val="24"/>
        </w:rPr>
        <w:t>C4-214064</w:t>
      </w:r>
      <w:r>
        <w:rPr>
          <w:rFonts w:ascii="Arial" w:hAnsi="Arial" w:cs="Arial"/>
          <w:b/>
          <w:color w:val="0000FF"/>
          <w:sz w:val="24"/>
        </w:rPr>
        <w:tab/>
      </w:r>
      <w:r>
        <w:rPr>
          <w:rFonts w:ascii="Arial" w:hAnsi="Arial" w:cs="Arial"/>
          <w:b/>
          <w:sz w:val="24"/>
        </w:rPr>
        <w:t>5MBS – Annex A.5</w:t>
      </w:r>
    </w:p>
    <w:p w14:paraId="2593971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3007227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C4-214550</w:t>
      </w:r>
      <w:r>
        <w:rPr>
          <w:color w:val="993300"/>
          <w:u w:val="single"/>
        </w:rPr>
        <w:t>.</w:t>
      </w:r>
    </w:p>
    <w:p w14:paraId="1E73F327" w14:textId="17BBAF3E" w:rsidR="00C831F5" w:rsidRDefault="00C831F5" w:rsidP="00C831F5">
      <w:pPr>
        <w:rPr>
          <w:rFonts w:ascii="Arial" w:hAnsi="Arial" w:cs="Arial"/>
          <w:b/>
          <w:sz w:val="24"/>
        </w:rPr>
      </w:pPr>
      <w:r>
        <w:rPr>
          <w:rFonts w:ascii="Arial" w:hAnsi="Arial" w:cs="Arial"/>
          <w:b/>
          <w:color w:val="0000FF"/>
          <w:sz w:val="24"/>
        </w:rPr>
        <w:t>C4-214074</w:t>
      </w:r>
      <w:r>
        <w:rPr>
          <w:rFonts w:ascii="Arial" w:hAnsi="Arial" w:cs="Arial"/>
          <w:b/>
          <w:color w:val="0000FF"/>
          <w:sz w:val="24"/>
        </w:rPr>
        <w:tab/>
      </w:r>
      <w:r>
        <w:rPr>
          <w:rFonts w:ascii="Arial" w:hAnsi="Arial" w:cs="Arial"/>
          <w:b/>
          <w:sz w:val="24"/>
        </w:rPr>
        <w:t>5MBS – Clause 4.1</w:t>
      </w:r>
    </w:p>
    <w:p w14:paraId="2402D054"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414AD0EC" w14:textId="77777777" w:rsidR="00C831F5" w:rsidRDefault="00C831F5" w:rsidP="00C831F5">
      <w:pPr>
        <w:rPr>
          <w:color w:val="808080"/>
        </w:rPr>
      </w:pPr>
      <w:r>
        <w:rPr>
          <w:color w:val="808080"/>
        </w:rPr>
        <w:t>(Replaces C4-214013)</w:t>
      </w:r>
    </w:p>
    <w:p w14:paraId="1DB6A90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C4-214192</w:t>
      </w:r>
      <w:r>
        <w:rPr>
          <w:color w:val="993300"/>
          <w:u w:val="single"/>
        </w:rPr>
        <w:t>.</w:t>
      </w:r>
    </w:p>
    <w:p w14:paraId="163E9858" w14:textId="54088621" w:rsidR="00C831F5" w:rsidRDefault="00C831F5" w:rsidP="00C831F5">
      <w:pPr>
        <w:rPr>
          <w:rFonts w:ascii="Arial" w:hAnsi="Arial" w:cs="Arial"/>
          <w:b/>
          <w:sz w:val="24"/>
        </w:rPr>
      </w:pPr>
      <w:r>
        <w:rPr>
          <w:rFonts w:ascii="Arial" w:hAnsi="Arial" w:cs="Arial"/>
          <w:b/>
          <w:color w:val="0000FF"/>
          <w:sz w:val="24"/>
        </w:rPr>
        <w:t>C4-214075</w:t>
      </w:r>
      <w:r>
        <w:rPr>
          <w:rFonts w:ascii="Arial" w:hAnsi="Arial" w:cs="Arial"/>
          <w:b/>
          <w:color w:val="0000FF"/>
          <w:sz w:val="24"/>
        </w:rPr>
        <w:tab/>
      </w:r>
      <w:r>
        <w:rPr>
          <w:rFonts w:ascii="Arial" w:hAnsi="Arial" w:cs="Arial"/>
          <w:b/>
          <w:sz w:val="24"/>
        </w:rPr>
        <w:t>5MBS – Clause 5.1</w:t>
      </w:r>
    </w:p>
    <w:p w14:paraId="6C3913C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2B8C2F4C" w14:textId="77777777" w:rsidR="00C831F5" w:rsidRDefault="00C831F5" w:rsidP="00C831F5">
      <w:pPr>
        <w:rPr>
          <w:color w:val="808080"/>
        </w:rPr>
      </w:pPr>
      <w:r>
        <w:rPr>
          <w:color w:val="808080"/>
        </w:rPr>
        <w:t>(Replaces C4-214014)</w:t>
      </w:r>
    </w:p>
    <w:p w14:paraId="017CC0F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C4-214193</w:t>
      </w:r>
      <w:r>
        <w:rPr>
          <w:color w:val="993300"/>
          <w:u w:val="single"/>
        </w:rPr>
        <w:t>.</w:t>
      </w:r>
    </w:p>
    <w:p w14:paraId="660E8C2F" w14:textId="10E2A5DB" w:rsidR="00C831F5" w:rsidRDefault="00C831F5" w:rsidP="00C831F5">
      <w:pPr>
        <w:rPr>
          <w:rFonts w:ascii="Arial" w:hAnsi="Arial" w:cs="Arial"/>
          <w:b/>
          <w:sz w:val="24"/>
        </w:rPr>
      </w:pPr>
      <w:r>
        <w:rPr>
          <w:rFonts w:ascii="Arial" w:hAnsi="Arial" w:cs="Arial"/>
          <w:b/>
          <w:color w:val="0000FF"/>
          <w:sz w:val="24"/>
        </w:rPr>
        <w:t>C4-214118</w:t>
      </w:r>
      <w:r>
        <w:rPr>
          <w:rFonts w:ascii="Arial" w:hAnsi="Arial" w:cs="Arial"/>
          <w:b/>
          <w:color w:val="0000FF"/>
          <w:sz w:val="24"/>
        </w:rPr>
        <w:tab/>
      </w:r>
      <w:r>
        <w:rPr>
          <w:rFonts w:ascii="Arial" w:hAnsi="Arial" w:cs="Arial"/>
          <w:b/>
          <w:sz w:val="24"/>
        </w:rPr>
        <w:t>TS 29.532 skeleton for 5MBS</w:t>
      </w:r>
    </w:p>
    <w:p w14:paraId="174F9FB1"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053F6802" w14:textId="77777777" w:rsidR="00C831F5" w:rsidRDefault="00C831F5" w:rsidP="00C831F5">
      <w:pPr>
        <w:rPr>
          <w:color w:val="808080"/>
        </w:rPr>
      </w:pPr>
      <w:r>
        <w:rPr>
          <w:color w:val="808080"/>
        </w:rPr>
        <w:t>(Replaces C4-214058)</w:t>
      </w:r>
    </w:p>
    <w:p w14:paraId="43E7C14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17150" w14:textId="76A9FBA6" w:rsidR="00C831F5" w:rsidRDefault="00C831F5" w:rsidP="00C831F5">
      <w:pPr>
        <w:rPr>
          <w:rFonts w:ascii="Arial" w:hAnsi="Arial" w:cs="Arial"/>
          <w:b/>
          <w:sz w:val="24"/>
        </w:rPr>
      </w:pPr>
      <w:r>
        <w:rPr>
          <w:rFonts w:ascii="Arial" w:hAnsi="Arial" w:cs="Arial"/>
          <w:b/>
          <w:color w:val="0000FF"/>
          <w:sz w:val="24"/>
        </w:rPr>
        <w:t>C4-214148</w:t>
      </w:r>
      <w:r>
        <w:rPr>
          <w:rFonts w:ascii="Arial" w:hAnsi="Arial" w:cs="Arial"/>
          <w:b/>
          <w:color w:val="0000FF"/>
          <w:sz w:val="24"/>
        </w:rPr>
        <w:tab/>
      </w:r>
      <w:r>
        <w:rPr>
          <w:rFonts w:ascii="Arial" w:hAnsi="Arial" w:cs="Arial"/>
          <w:b/>
          <w:sz w:val="24"/>
        </w:rPr>
        <w:t>Reply LS on work split for MBSF and MBSTF definition</w:t>
      </w:r>
    </w:p>
    <w:p w14:paraId="3AF75951"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S2-2104962, to SA4, cc SA6, CT4</w:t>
      </w:r>
      <w:r>
        <w:rPr>
          <w:i/>
        </w:rPr>
        <w:br/>
      </w:r>
      <w:r>
        <w:rPr>
          <w:i/>
        </w:rPr>
        <w:tab/>
      </w:r>
      <w:r>
        <w:rPr>
          <w:i/>
        </w:rPr>
        <w:tab/>
      </w:r>
      <w:r>
        <w:rPr>
          <w:i/>
        </w:rPr>
        <w:tab/>
      </w:r>
      <w:r>
        <w:rPr>
          <w:i/>
        </w:rPr>
        <w:tab/>
      </w:r>
      <w:r>
        <w:rPr>
          <w:i/>
        </w:rPr>
        <w:tab/>
        <w:t>Source: SA2</w:t>
      </w:r>
    </w:p>
    <w:p w14:paraId="4CDA3CA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80C82" w14:textId="1B1EE371" w:rsidR="00C831F5" w:rsidRDefault="00C831F5" w:rsidP="00C831F5">
      <w:pPr>
        <w:rPr>
          <w:rFonts w:ascii="Arial" w:hAnsi="Arial" w:cs="Arial"/>
          <w:b/>
          <w:sz w:val="24"/>
        </w:rPr>
      </w:pPr>
      <w:r>
        <w:rPr>
          <w:rFonts w:ascii="Arial" w:hAnsi="Arial" w:cs="Arial"/>
          <w:b/>
          <w:color w:val="0000FF"/>
          <w:sz w:val="24"/>
        </w:rPr>
        <w:t>C4-214176</w:t>
      </w:r>
      <w:r>
        <w:rPr>
          <w:rFonts w:ascii="Arial" w:hAnsi="Arial" w:cs="Arial"/>
          <w:b/>
          <w:color w:val="0000FF"/>
          <w:sz w:val="24"/>
        </w:rPr>
        <w:tab/>
      </w:r>
      <w:r>
        <w:rPr>
          <w:rFonts w:ascii="Arial" w:hAnsi="Arial" w:cs="Arial"/>
          <w:b/>
          <w:sz w:val="24"/>
        </w:rPr>
        <w:t>Discussion paper on the N4mb signaling interaction</w:t>
      </w:r>
    </w:p>
    <w:p w14:paraId="21DD616A"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157A62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818DB" w14:textId="77C0391D" w:rsidR="00C831F5" w:rsidRDefault="00C831F5" w:rsidP="00C831F5">
      <w:pPr>
        <w:rPr>
          <w:rFonts w:ascii="Arial" w:hAnsi="Arial" w:cs="Arial"/>
          <w:b/>
          <w:sz w:val="24"/>
        </w:rPr>
      </w:pPr>
      <w:r>
        <w:rPr>
          <w:rFonts w:ascii="Arial" w:hAnsi="Arial" w:cs="Arial"/>
          <w:b/>
          <w:color w:val="0000FF"/>
          <w:sz w:val="24"/>
        </w:rPr>
        <w:t>C4-214177</w:t>
      </w:r>
      <w:r>
        <w:rPr>
          <w:rFonts w:ascii="Arial" w:hAnsi="Arial" w:cs="Arial"/>
          <w:b/>
          <w:color w:val="0000FF"/>
          <w:sz w:val="24"/>
        </w:rPr>
        <w:tab/>
      </w:r>
      <w:r>
        <w:rPr>
          <w:rFonts w:ascii="Arial" w:hAnsi="Arial" w:cs="Arial"/>
          <w:b/>
          <w:sz w:val="24"/>
        </w:rPr>
        <w:t>Discussion paper on the N4 signaling interaction</w:t>
      </w:r>
    </w:p>
    <w:p w14:paraId="715BC7AC"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CB59B2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C15AF" w14:textId="21FFF753" w:rsidR="00C831F5" w:rsidRDefault="00C831F5" w:rsidP="00C831F5">
      <w:pPr>
        <w:rPr>
          <w:rFonts w:ascii="Arial" w:hAnsi="Arial" w:cs="Arial"/>
          <w:b/>
          <w:sz w:val="24"/>
        </w:rPr>
      </w:pPr>
      <w:r>
        <w:rPr>
          <w:rFonts w:ascii="Arial" w:hAnsi="Arial" w:cs="Arial"/>
          <w:b/>
          <w:color w:val="0000FF"/>
          <w:sz w:val="24"/>
        </w:rPr>
        <w:lastRenderedPageBreak/>
        <w:t>C4-214178</w:t>
      </w:r>
      <w:r>
        <w:rPr>
          <w:rFonts w:ascii="Arial" w:hAnsi="Arial" w:cs="Arial"/>
          <w:b/>
          <w:color w:val="0000FF"/>
          <w:sz w:val="24"/>
        </w:rPr>
        <w:tab/>
      </w:r>
      <w:r>
        <w:rPr>
          <w:rFonts w:ascii="Arial" w:hAnsi="Arial" w:cs="Arial"/>
          <w:b/>
          <w:sz w:val="24"/>
        </w:rPr>
        <w:t>Protocol impact on N4mb for 5G MBS</w:t>
      </w:r>
    </w:p>
    <w:p w14:paraId="55039AB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CR-0559  Cat: B (Rel-17)</w:t>
      </w:r>
      <w:r>
        <w:rPr>
          <w:i/>
        </w:rPr>
        <w:br/>
      </w:r>
      <w:r>
        <w:rPr>
          <w:i/>
        </w:rPr>
        <w:br/>
      </w:r>
      <w:r>
        <w:rPr>
          <w:i/>
        </w:rPr>
        <w:tab/>
      </w:r>
      <w:r>
        <w:rPr>
          <w:i/>
        </w:rPr>
        <w:tab/>
      </w:r>
      <w:r>
        <w:rPr>
          <w:i/>
        </w:rPr>
        <w:tab/>
      </w:r>
      <w:r>
        <w:rPr>
          <w:i/>
        </w:rPr>
        <w:tab/>
      </w:r>
      <w:r>
        <w:rPr>
          <w:i/>
        </w:rPr>
        <w:tab/>
        <w:t>Source: Ericsson</w:t>
      </w:r>
    </w:p>
    <w:p w14:paraId="7E00A6B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C4-214631</w:t>
      </w:r>
      <w:r>
        <w:rPr>
          <w:color w:val="993300"/>
          <w:u w:val="single"/>
        </w:rPr>
        <w:t>.</w:t>
      </w:r>
    </w:p>
    <w:p w14:paraId="73BFEF1D" w14:textId="4BF8C1F2" w:rsidR="00C831F5" w:rsidRDefault="00C831F5" w:rsidP="00C831F5">
      <w:pPr>
        <w:rPr>
          <w:rFonts w:ascii="Arial" w:hAnsi="Arial" w:cs="Arial"/>
          <w:b/>
          <w:sz w:val="24"/>
        </w:rPr>
      </w:pPr>
      <w:r>
        <w:rPr>
          <w:rFonts w:ascii="Arial" w:hAnsi="Arial" w:cs="Arial"/>
          <w:b/>
          <w:color w:val="0000FF"/>
          <w:sz w:val="24"/>
        </w:rPr>
        <w:t>C4-214179</w:t>
      </w:r>
      <w:r>
        <w:rPr>
          <w:rFonts w:ascii="Arial" w:hAnsi="Arial" w:cs="Arial"/>
          <w:b/>
          <w:color w:val="0000FF"/>
          <w:sz w:val="24"/>
        </w:rPr>
        <w:tab/>
      </w:r>
      <w:r>
        <w:rPr>
          <w:rFonts w:ascii="Arial" w:hAnsi="Arial" w:cs="Arial"/>
          <w:b/>
          <w:sz w:val="24"/>
        </w:rPr>
        <w:t>Protocol impact on N4 for 5G MBS</w:t>
      </w:r>
    </w:p>
    <w:p w14:paraId="7D97615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CR-0560  Cat: B (Rel-17)</w:t>
      </w:r>
      <w:r>
        <w:rPr>
          <w:i/>
        </w:rPr>
        <w:br/>
      </w:r>
      <w:r>
        <w:rPr>
          <w:i/>
        </w:rPr>
        <w:br/>
      </w:r>
      <w:r>
        <w:rPr>
          <w:i/>
        </w:rPr>
        <w:tab/>
      </w:r>
      <w:r>
        <w:rPr>
          <w:i/>
        </w:rPr>
        <w:tab/>
      </w:r>
      <w:r>
        <w:rPr>
          <w:i/>
        </w:rPr>
        <w:tab/>
      </w:r>
      <w:r>
        <w:rPr>
          <w:i/>
        </w:rPr>
        <w:tab/>
      </w:r>
      <w:r>
        <w:rPr>
          <w:i/>
        </w:rPr>
        <w:tab/>
        <w:t>Source: Ericsson</w:t>
      </w:r>
    </w:p>
    <w:p w14:paraId="39E7772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354E9C" w14:textId="28AD9322" w:rsidR="00C831F5" w:rsidRDefault="00C831F5" w:rsidP="00C831F5">
      <w:pPr>
        <w:rPr>
          <w:rFonts w:ascii="Arial" w:hAnsi="Arial" w:cs="Arial"/>
          <w:b/>
          <w:sz w:val="24"/>
        </w:rPr>
      </w:pPr>
      <w:r>
        <w:rPr>
          <w:rFonts w:ascii="Arial" w:hAnsi="Arial" w:cs="Arial"/>
          <w:b/>
          <w:color w:val="0000FF"/>
          <w:sz w:val="24"/>
        </w:rPr>
        <w:t>C4-214186</w:t>
      </w:r>
      <w:r>
        <w:rPr>
          <w:rFonts w:ascii="Arial" w:hAnsi="Arial" w:cs="Arial"/>
          <w:b/>
          <w:color w:val="0000FF"/>
          <w:sz w:val="24"/>
        </w:rPr>
        <w:tab/>
      </w:r>
      <w:r>
        <w:rPr>
          <w:rFonts w:ascii="Arial" w:hAnsi="Arial" w:cs="Arial"/>
          <w:b/>
          <w:sz w:val="24"/>
        </w:rPr>
        <w:t>5MBS – Clause 5.2.1 (TMGI service)</w:t>
      </w:r>
    </w:p>
    <w:p w14:paraId="7E2DAB4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4E193BCE" w14:textId="77777777" w:rsidR="00C831F5" w:rsidRDefault="00C831F5" w:rsidP="00C831F5">
      <w:pPr>
        <w:rPr>
          <w:color w:val="808080"/>
        </w:rPr>
      </w:pPr>
      <w:r>
        <w:rPr>
          <w:color w:val="808080"/>
        </w:rPr>
        <w:t>(Replaces C4-214015)</w:t>
      </w:r>
    </w:p>
    <w:p w14:paraId="2FC9417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F24855" w14:textId="4D7035E7" w:rsidR="00C831F5" w:rsidRDefault="00C831F5" w:rsidP="00C831F5">
      <w:pPr>
        <w:rPr>
          <w:rFonts w:ascii="Arial" w:hAnsi="Arial" w:cs="Arial"/>
          <w:b/>
          <w:sz w:val="24"/>
        </w:rPr>
      </w:pPr>
      <w:r>
        <w:rPr>
          <w:rFonts w:ascii="Arial" w:hAnsi="Arial" w:cs="Arial"/>
          <w:b/>
          <w:color w:val="0000FF"/>
          <w:sz w:val="24"/>
        </w:rPr>
        <w:t>C4-214187</w:t>
      </w:r>
      <w:r>
        <w:rPr>
          <w:rFonts w:ascii="Arial" w:hAnsi="Arial" w:cs="Arial"/>
          <w:b/>
          <w:color w:val="0000FF"/>
          <w:sz w:val="24"/>
        </w:rPr>
        <w:tab/>
      </w:r>
      <w:r>
        <w:rPr>
          <w:rFonts w:ascii="Arial" w:hAnsi="Arial" w:cs="Arial"/>
          <w:b/>
          <w:sz w:val="24"/>
        </w:rPr>
        <w:t>5MBS – Clause 5.2.2 (TMGI service operations)</w:t>
      </w:r>
    </w:p>
    <w:p w14:paraId="4823027B"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1691846C" w14:textId="77777777" w:rsidR="00C831F5" w:rsidRDefault="00C831F5" w:rsidP="00C831F5">
      <w:pPr>
        <w:rPr>
          <w:color w:val="808080"/>
        </w:rPr>
      </w:pPr>
      <w:r>
        <w:rPr>
          <w:color w:val="808080"/>
        </w:rPr>
        <w:t>(Replaces C4-214016)</w:t>
      </w:r>
    </w:p>
    <w:p w14:paraId="38EF76F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D0C02C" w14:textId="344F1637" w:rsidR="00C831F5" w:rsidRDefault="00C831F5" w:rsidP="00C831F5">
      <w:pPr>
        <w:rPr>
          <w:rFonts w:ascii="Arial" w:hAnsi="Arial" w:cs="Arial"/>
          <w:b/>
          <w:sz w:val="24"/>
        </w:rPr>
      </w:pPr>
      <w:r>
        <w:rPr>
          <w:rFonts w:ascii="Arial" w:hAnsi="Arial" w:cs="Arial"/>
          <w:b/>
          <w:color w:val="0000FF"/>
          <w:sz w:val="24"/>
        </w:rPr>
        <w:t>C4-214188</w:t>
      </w:r>
      <w:r>
        <w:rPr>
          <w:rFonts w:ascii="Arial" w:hAnsi="Arial" w:cs="Arial"/>
          <w:b/>
          <w:color w:val="0000FF"/>
          <w:sz w:val="24"/>
        </w:rPr>
        <w:tab/>
      </w:r>
      <w:r>
        <w:rPr>
          <w:rFonts w:ascii="Arial" w:hAnsi="Arial" w:cs="Arial"/>
          <w:b/>
          <w:sz w:val="24"/>
        </w:rPr>
        <w:t>5MBS – Clause 5.3.1 (MBSSession Service)</w:t>
      </w:r>
    </w:p>
    <w:p w14:paraId="5F00FA1F"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6209082E" w14:textId="77777777" w:rsidR="00C831F5" w:rsidRDefault="00C831F5" w:rsidP="00C831F5">
      <w:pPr>
        <w:rPr>
          <w:color w:val="808080"/>
        </w:rPr>
      </w:pPr>
      <w:r>
        <w:rPr>
          <w:color w:val="808080"/>
        </w:rPr>
        <w:t>(Replaces C4-214017)</w:t>
      </w:r>
    </w:p>
    <w:p w14:paraId="3A0C430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3FE84" w14:textId="550DDA92" w:rsidR="00C831F5" w:rsidRDefault="00C831F5" w:rsidP="00C831F5">
      <w:pPr>
        <w:rPr>
          <w:rFonts w:ascii="Arial" w:hAnsi="Arial" w:cs="Arial"/>
          <w:b/>
          <w:sz w:val="24"/>
        </w:rPr>
      </w:pPr>
      <w:r>
        <w:rPr>
          <w:rFonts w:ascii="Arial" w:hAnsi="Arial" w:cs="Arial"/>
          <w:b/>
          <w:color w:val="0000FF"/>
          <w:sz w:val="24"/>
        </w:rPr>
        <w:t>C4-214189</w:t>
      </w:r>
      <w:r>
        <w:rPr>
          <w:rFonts w:ascii="Arial" w:hAnsi="Arial" w:cs="Arial"/>
          <w:b/>
          <w:color w:val="0000FF"/>
          <w:sz w:val="24"/>
        </w:rPr>
        <w:tab/>
      </w:r>
      <w:r>
        <w:rPr>
          <w:rFonts w:ascii="Arial" w:hAnsi="Arial" w:cs="Arial"/>
          <w:b/>
          <w:sz w:val="24"/>
        </w:rPr>
        <w:t>5MBS – Clause 5.4.1 (Reception Service)</w:t>
      </w:r>
    </w:p>
    <w:p w14:paraId="3AC16374"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37310092" w14:textId="77777777" w:rsidR="00C831F5" w:rsidRDefault="00C831F5" w:rsidP="00C831F5">
      <w:pPr>
        <w:rPr>
          <w:color w:val="808080"/>
        </w:rPr>
      </w:pPr>
      <w:r>
        <w:rPr>
          <w:color w:val="808080"/>
        </w:rPr>
        <w:t>(Replaces C4-214019)</w:t>
      </w:r>
    </w:p>
    <w:p w14:paraId="395ADFC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C4-214551</w:t>
      </w:r>
      <w:r>
        <w:rPr>
          <w:color w:val="993300"/>
          <w:u w:val="single"/>
        </w:rPr>
        <w:t>.</w:t>
      </w:r>
    </w:p>
    <w:p w14:paraId="0F86F919" w14:textId="26753F2A" w:rsidR="00C831F5" w:rsidRDefault="00C831F5" w:rsidP="00C831F5">
      <w:pPr>
        <w:rPr>
          <w:rFonts w:ascii="Arial" w:hAnsi="Arial" w:cs="Arial"/>
          <w:b/>
          <w:sz w:val="24"/>
        </w:rPr>
      </w:pPr>
      <w:r>
        <w:rPr>
          <w:rFonts w:ascii="Arial" w:hAnsi="Arial" w:cs="Arial"/>
          <w:b/>
          <w:color w:val="0000FF"/>
          <w:sz w:val="24"/>
        </w:rPr>
        <w:t>C4-214190</w:t>
      </w:r>
      <w:r>
        <w:rPr>
          <w:rFonts w:ascii="Arial" w:hAnsi="Arial" w:cs="Arial"/>
          <w:b/>
          <w:color w:val="0000FF"/>
          <w:sz w:val="24"/>
        </w:rPr>
        <w:tab/>
      </w:r>
      <w:r>
        <w:rPr>
          <w:rFonts w:ascii="Arial" w:hAnsi="Arial" w:cs="Arial"/>
          <w:b/>
          <w:sz w:val="24"/>
        </w:rPr>
        <w:t>5MBS – Clause 6.1.3 (TMGI resources)</w:t>
      </w:r>
    </w:p>
    <w:p w14:paraId="198E87E8"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0C292CB1" w14:textId="77777777" w:rsidR="00C831F5" w:rsidRDefault="00C831F5" w:rsidP="00C831F5">
      <w:pPr>
        <w:rPr>
          <w:color w:val="808080"/>
        </w:rPr>
      </w:pPr>
      <w:r>
        <w:rPr>
          <w:color w:val="808080"/>
        </w:rPr>
        <w:t>(Replaces C4-214023)</w:t>
      </w:r>
    </w:p>
    <w:p w14:paraId="30D8C20B"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4E46D" w14:textId="22C03196" w:rsidR="00C831F5" w:rsidRDefault="00C831F5" w:rsidP="00C831F5">
      <w:pPr>
        <w:rPr>
          <w:rFonts w:ascii="Arial" w:hAnsi="Arial" w:cs="Arial"/>
          <w:b/>
          <w:sz w:val="24"/>
        </w:rPr>
      </w:pPr>
      <w:r>
        <w:rPr>
          <w:rFonts w:ascii="Arial" w:hAnsi="Arial" w:cs="Arial"/>
          <w:b/>
          <w:color w:val="0000FF"/>
          <w:sz w:val="24"/>
        </w:rPr>
        <w:t>C4-214191</w:t>
      </w:r>
      <w:r>
        <w:rPr>
          <w:rFonts w:ascii="Arial" w:hAnsi="Arial" w:cs="Arial"/>
          <w:b/>
          <w:color w:val="0000FF"/>
          <w:sz w:val="24"/>
        </w:rPr>
        <w:tab/>
      </w:r>
      <w:r>
        <w:rPr>
          <w:rFonts w:ascii="Arial" w:hAnsi="Arial" w:cs="Arial"/>
          <w:b/>
          <w:sz w:val="24"/>
        </w:rPr>
        <w:t>5MBS – Clause 5.5.1 (Information service)</w:t>
      </w:r>
    </w:p>
    <w:p w14:paraId="3BD23998"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73B412FF" w14:textId="77777777" w:rsidR="00C831F5" w:rsidRDefault="00C831F5" w:rsidP="00C831F5">
      <w:pPr>
        <w:rPr>
          <w:color w:val="808080"/>
        </w:rPr>
      </w:pPr>
      <w:r>
        <w:rPr>
          <w:color w:val="808080"/>
        </w:rPr>
        <w:t>(Replaces C4-214062)</w:t>
      </w:r>
    </w:p>
    <w:p w14:paraId="44A86B4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B023C" w14:textId="58B10BE4" w:rsidR="00C831F5" w:rsidRDefault="00C831F5" w:rsidP="00C831F5">
      <w:pPr>
        <w:rPr>
          <w:rFonts w:ascii="Arial" w:hAnsi="Arial" w:cs="Arial"/>
          <w:b/>
          <w:sz w:val="24"/>
        </w:rPr>
      </w:pPr>
      <w:r>
        <w:rPr>
          <w:rFonts w:ascii="Arial" w:hAnsi="Arial" w:cs="Arial"/>
          <w:b/>
          <w:color w:val="0000FF"/>
          <w:sz w:val="24"/>
        </w:rPr>
        <w:t>C4-214192</w:t>
      </w:r>
      <w:r>
        <w:rPr>
          <w:rFonts w:ascii="Arial" w:hAnsi="Arial" w:cs="Arial"/>
          <w:b/>
          <w:color w:val="0000FF"/>
          <w:sz w:val="24"/>
        </w:rPr>
        <w:tab/>
      </w:r>
      <w:r>
        <w:rPr>
          <w:rFonts w:ascii="Arial" w:hAnsi="Arial" w:cs="Arial"/>
          <w:b/>
          <w:sz w:val="24"/>
        </w:rPr>
        <w:t>5MBS – Clause 4.1 (Overview)</w:t>
      </w:r>
    </w:p>
    <w:p w14:paraId="44423311"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3C313239" w14:textId="77777777" w:rsidR="00C831F5" w:rsidRDefault="00C831F5" w:rsidP="00C831F5">
      <w:pPr>
        <w:rPr>
          <w:color w:val="808080"/>
        </w:rPr>
      </w:pPr>
      <w:r>
        <w:rPr>
          <w:color w:val="808080"/>
        </w:rPr>
        <w:t>(Replaces C4-214074)</w:t>
      </w:r>
    </w:p>
    <w:p w14:paraId="22A65C8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2212BB" w14:textId="389D0E8C" w:rsidR="00C831F5" w:rsidRDefault="00C831F5" w:rsidP="00C831F5">
      <w:pPr>
        <w:rPr>
          <w:rFonts w:ascii="Arial" w:hAnsi="Arial" w:cs="Arial"/>
          <w:b/>
          <w:sz w:val="24"/>
        </w:rPr>
      </w:pPr>
      <w:r>
        <w:rPr>
          <w:rFonts w:ascii="Arial" w:hAnsi="Arial" w:cs="Arial"/>
          <w:b/>
          <w:color w:val="0000FF"/>
          <w:sz w:val="24"/>
        </w:rPr>
        <w:t>C4-214193</w:t>
      </w:r>
      <w:r>
        <w:rPr>
          <w:rFonts w:ascii="Arial" w:hAnsi="Arial" w:cs="Arial"/>
          <w:b/>
          <w:color w:val="0000FF"/>
          <w:sz w:val="24"/>
        </w:rPr>
        <w:tab/>
      </w:r>
      <w:r>
        <w:rPr>
          <w:rFonts w:ascii="Arial" w:hAnsi="Arial" w:cs="Arial"/>
          <w:b/>
          <w:sz w:val="24"/>
        </w:rPr>
        <w:t>5MBS – Clause 5.1 (MB-SMF services)</w:t>
      </w:r>
    </w:p>
    <w:p w14:paraId="56EF811E"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593F2944" w14:textId="77777777" w:rsidR="00C831F5" w:rsidRDefault="00C831F5" w:rsidP="00C831F5">
      <w:pPr>
        <w:rPr>
          <w:color w:val="808080"/>
        </w:rPr>
      </w:pPr>
      <w:r>
        <w:rPr>
          <w:color w:val="808080"/>
        </w:rPr>
        <w:t>(Replaces C4-214075)</w:t>
      </w:r>
    </w:p>
    <w:p w14:paraId="4B007D5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C4-214546</w:t>
      </w:r>
      <w:r>
        <w:rPr>
          <w:color w:val="993300"/>
          <w:u w:val="single"/>
        </w:rPr>
        <w:t>.</w:t>
      </w:r>
    </w:p>
    <w:p w14:paraId="7C43ED9E" w14:textId="79BA3922" w:rsidR="00C831F5" w:rsidRDefault="00C831F5" w:rsidP="00C831F5">
      <w:pPr>
        <w:rPr>
          <w:rFonts w:ascii="Arial" w:hAnsi="Arial" w:cs="Arial"/>
          <w:b/>
          <w:sz w:val="24"/>
        </w:rPr>
      </w:pPr>
      <w:r>
        <w:rPr>
          <w:rFonts w:ascii="Arial" w:hAnsi="Arial" w:cs="Arial"/>
          <w:b/>
          <w:color w:val="0000FF"/>
          <w:sz w:val="24"/>
        </w:rPr>
        <w:t>C4-214230</w:t>
      </w:r>
      <w:r>
        <w:rPr>
          <w:rFonts w:ascii="Arial" w:hAnsi="Arial" w:cs="Arial"/>
          <w:b/>
          <w:color w:val="0000FF"/>
          <w:sz w:val="24"/>
        </w:rPr>
        <w:tab/>
      </w:r>
      <w:r>
        <w:rPr>
          <w:rFonts w:ascii="Arial" w:hAnsi="Arial" w:cs="Arial"/>
          <w:b/>
          <w:sz w:val="24"/>
        </w:rPr>
        <w:t>Definition of TMGI for MBS in 5GS</w:t>
      </w:r>
    </w:p>
    <w:p w14:paraId="7A8CB1B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v17.2.0</w:t>
      </w:r>
      <w:r>
        <w:rPr>
          <w:i/>
        </w:rPr>
        <w:tab/>
        <w:t xml:space="preserve">  CR-0617  Cat: B (Rel-17)</w:t>
      </w:r>
      <w:r>
        <w:rPr>
          <w:i/>
        </w:rPr>
        <w:br/>
      </w:r>
      <w:r>
        <w:rPr>
          <w:i/>
        </w:rPr>
        <w:br/>
      </w:r>
      <w:r>
        <w:rPr>
          <w:i/>
        </w:rPr>
        <w:tab/>
      </w:r>
      <w:r>
        <w:rPr>
          <w:i/>
        </w:rPr>
        <w:tab/>
      </w:r>
      <w:r>
        <w:rPr>
          <w:i/>
        </w:rPr>
        <w:tab/>
      </w:r>
      <w:r>
        <w:rPr>
          <w:i/>
        </w:rPr>
        <w:tab/>
      </w:r>
      <w:r>
        <w:rPr>
          <w:i/>
        </w:rPr>
        <w:tab/>
        <w:t>Source: Nokia, Nokia Shanghai Bell, Huawei</w:t>
      </w:r>
    </w:p>
    <w:p w14:paraId="35D7C5B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EBB45" w14:textId="1D8C017A" w:rsidR="00C831F5" w:rsidRDefault="00C831F5" w:rsidP="00C831F5">
      <w:pPr>
        <w:rPr>
          <w:rFonts w:ascii="Arial" w:hAnsi="Arial" w:cs="Arial"/>
          <w:b/>
          <w:sz w:val="24"/>
        </w:rPr>
      </w:pPr>
      <w:r>
        <w:rPr>
          <w:rFonts w:ascii="Arial" w:hAnsi="Arial" w:cs="Arial"/>
          <w:b/>
          <w:color w:val="0000FF"/>
          <w:sz w:val="24"/>
        </w:rPr>
        <w:t>C4-214231</w:t>
      </w:r>
      <w:r>
        <w:rPr>
          <w:rFonts w:ascii="Arial" w:hAnsi="Arial" w:cs="Arial"/>
          <w:b/>
          <w:color w:val="0000FF"/>
          <w:sz w:val="24"/>
        </w:rPr>
        <w:tab/>
      </w:r>
      <w:r>
        <w:rPr>
          <w:rFonts w:ascii="Arial" w:hAnsi="Arial" w:cs="Arial"/>
          <w:b/>
          <w:sz w:val="24"/>
        </w:rPr>
        <w:t>Definition of Area Session ID</w:t>
      </w:r>
    </w:p>
    <w:p w14:paraId="375696F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v17.2.0</w:t>
      </w:r>
      <w:r>
        <w:rPr>
          <w:i/>
        </w:rPr>
        <w:tab/>
        <w:t xml:space="preserve">  CR-0618  Cat: B (Rel-17)</w:t>
      </w:r>
      <w:r>
        <w:rPr>
          <w:i/>
        </w:rPr>
        <w:br/>
      </w:r>
      <w:r>
        <w:rPr>
          <w:i/>
        </w:rPr>
        <w:br/>
      </w:r>
      <w:r>
        <w:rPr>
          <w:i/>
        </w:rPr>
        <w:tab/>
      </w:r>
      <w:r>
        <w:rPr>
          <w:i/>
        </w:rPr>
        <w:tab/>
      </w:r>
      <w:r>
        <w:rPr>
          <w:i/>
        </w:rPr>
        <w:tab/>
      </w:r>
      <w:r>
        <w:rPr>
          <w:i/>
        </w:rPr>
        <w:tab/>
      </w:r>
      <w:r>
        <w:rPr>
          <w:i/>
        </w:rPr>
        <w:tab/>
        <w:t>Source: Nokia, Nokia Shanghai Bell, Huawei</w:t>
      </w:r>
    </w:p>
    <w:p w14:paraId="7EEC8E2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177F8" w14:textId="24D56E55" w:rsidR="00C831F5" w:rsidRDefault="00C831F5" w:rsidP="00C831F5">
      <w:pPr>
        <w:rPr>
          <w:rFonts w:ascii="Arial" w:hAnsi="Arial" w:cs="Arial"/>
          <w:b/>
          <w:sz w:val="24"/>
        </w:rPr>
      </w:pPr>
      <w:r>
        <w:rPr>
          <w:rFonts w:ascii="Arial" w:hAnsi="Arial" w:cs="Arial"/>
          <w:b/>
          <w:color w:val="0000FF"/>
          <w:sz w:val="24"/>
        </w:rPr>
        <w:t>C4-214232</w:t>
      </w:r>
      <w:r>
        <w:rPr>
          <w:rFonts w:ascii="Arial" w:hAnsi="Arial" w:cs="Arial"/>
          <w:b/>
          <w:color w:val="0000FF"/>
          <w:sz w:val="24"/>
        </w:rPr>
        <w:tab/>
      </w:r>
      <w:r>
        <w:rPr>
          <w:rFonts w:ascii="Arial" w:hAnsi="Arial" w:cs="Arial"/>
          <w:b/>
          <w:sz w:val="24"/>
        </w:rPr>
        <w:t>Common Data Types for MBS</w:t>
      </w:r>
    </w:p>
    <w:p w14:paraId="60A0B5A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CR-0291  Cat: B (Rel-17)</w:t>
      </w:r>
      <w:r>
        <w:rPr>
          <w:i/>
        </w:rPr>
        <w:br/>
      </w:r>
      <w:r>
        <w:rPr>
          <w:i/>
        </w:rPr>
        <w:br/>
      </w:r>
      <w:r>
        <w:rPr>
          <w:i/>
        </w:rPr>
        <w:tab/>
      </w:r>
      <w:r>
        <w:rPr>
          <w:i/>
        </w:rPr>
        <w:tab/>
      </w:r>
      <w:r>
        <w:rPr>
          <w:i/>
        </w:rPr>
        <w:tab/>
      </w:r>
      <w:r>
        <w:rPr>
          <w:i/>
        </w:rPr>
        <w:tab/>
      </w:r>
      <w:r>
        <w:rPr>
          <w:i/>
        </w:rPr>
        <w:tab/>
        <w:t>Source: Nokia, Nokia Shanghai Bell, Huawei</w:t>
      </w:r>
    </w:p>
    <w:p w14:paraId="7AE8CA3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C4-214678</w:t>
      </w:r>
      <w:r>
        <w:rPr>
          <w:color w:val="993300"/>
          <w:u w:val="single"/>
        </w:rPr>
        <w:t>.</w:t>
      </w:r>
    </w:p>
    <w:p w14:paraId="2AF673FE" w14:textId="41BBEAB8" w:rsidR="00C831F5" w:rsidRDefault="00C831F5" w:rsidP="00C831F5">
      <w:pPr>
        <w:rPr>
          <w:rFonts w:ascii="Arial" w:hAnsi="Arial" w:cs="Arial"/>
          <w:b/>
          <w:sz w:val="24"/>
        </w:rPr>
      </w:pPr>
      <w:r>
        <w:rPr>
          <w:rFonts w:ascii="Arial" w:hAnsi="Arial" w:cs="Arial"/>
          <w:b/>
          <w:color w:val="0000FF"/>
          <w:sz w:val="24"/>
        </w:rPr>
        <w:t>C4-214233</w:t>
      </w:r>
      <w:r>
        <w:rPr>
          <w:rFonts w:ascii="Arial" w:hAnsi="Arial" w:cs="Arial"/>
          <w:b/>
          <w:color w:val="0000FF"/>
          <w:sz w:val="24"/>
        </w:rPr>
        <w:tab/>
      </w:r>
      <w:r>
        <w:rPr>
          <w:rFonts w:ascii="Arial" w:hAnsi="Arial" w:cs="Arial"/>
          <w:b/>
          <w:sz w:val="24"/>
        </w:rPr>
        <w:t>MB-SMF registration and discovery</w:t>
      </w:r>
    </w:p>
    <w:p w14:paraId="2DAC64D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CR-0552  Cat: B (Rel-17)</w:t>
      </w:r>
      <w:r>
        <w:rPr>
          <w:i/>
        </w:rPr>
        <w:br/>
      </w:r>
      <w:r>
        <w:rPr>
          <w:i/>
        </w:rPr>
        <w:br/>
      </w:r>
      <w:r>
        <w:rPr>
          <w:i/>
        </w:rPr>
        <w:tab/>
      </w:r>
      <w:r>
        <w:rPr>
          <w:i/>
        </w:rPr>
        <w:tab/>
      </w:r>
      <w:r>
        <w:rPr>
          <w:i/>
        </w:rPr>
        <w:tab/>
      </w:r>
      <w:r>
        <w:rPr>
          <w:i/>
        </w:rPr>
        <w:tab/>
      </w:r>
      <w:r>
        <w:rPr>
          <w:i/>
        </w:rPr>
        <w:tab/>
        <w:t>Source: Nokia, Nokia Shanghai Bell, Huawei</w:t>
      </w:r>
    </w:p>
    <w:p w14:paraId="6034E1A8"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C4-214679</w:t>
      </w:r>
      <w:r>
        <w:rPr>
          <w:color w:val="993300"/>
          <w:u w:val="single"/>
        </w:rPr>
        <w:t>.</w:t>
      </w:r>
    </w:p>
    <w:p w14:paraId="61287B1F" w14:textId="77B173AF" w:rsidR="00C831F5" w:rsidRDefault="00C831F5" w:rsidP="00C831F5">
      <w:pPr>
        <w:rPr>
          <w:rFonts w:ascii="Arial" w:hAnsi="Arial" w:cs="Arial"/>
          <w:b/>
          <w:sz w:val="24"/>
        </w:rPr>
      </w:pPr>
      <w:r>
        <w:rPr>
          <w:rFonts w:ascii="Arial" w:hAnsi="Arial" w:cs="Arial"/>
          <w:b/>
          <w:color w:val="0000FF"/>
          <w:sz w:val="24"/>
        </w:rPr>
        <w:t>C4-214234</w:t>
      </w:r>
      <w:r>
        <w:rPr>
          <w:rFonts w:ascii="Arial" w:hAnsi="Arial" w:cs="Arial"/>
          <w:b/>
          <w:color w:val="0000FF"/>
          <w:sz w:val="24"/>
        </w:rPr>
        <w:tab/>
      </w:r>
      <w:r>
        <w:rPr>
          <w:rFonts w:ascii="Arial" w:hAnsi="Arial" w:cs="Arial"/>
          <w:b/>
          <w:sz w:val="24"/>
        </w:rPr>
        <w:t>GTP-U tunneling for N3mb and N19mb</w:t>
      </w:r>
    </w:p>
    <w:p w14:paraId="13A5B90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v17.0.0</w:t>
      </w:r>
      <w:r>
        <w:rPr>
          <w:i/>
        </w:rPr>
        <w:tab/>
        <w:t xml:space="preserve">  CR-0115  Cat: B (Rel-17)</w:t>
      </w:r>
      <w:r>
        <w:rPr>
          <w:i/>
        </w:rPr>
        <w:br/>
      </w:r>
      <w:r>
        <w:rPr>
          <w:i/>
        </w:rPr>
        <w:br/>
      </w:r>
      <w:r>
        <w:rPr>
          <w:i/>
        </w:rPr>
        <w:tab/>
      </w:r>
      <w:r>
        <w:rPr>
          <w:i/>
        </w:rPr>
        <w:tab/>
      </w:r>
      <w:r>
        <w:rPr>
          <w:i/>
        </w:rPr>
        <w:tab/>
      </w:r>
      <w:r>
        <w:rPr>
          <w:i/>
        </w:rPr>
        <w:tab/>
      </w:r>
      <w:r>
        <w:rPr>
          <w:i/>
        </w:rPr>
        <w:tab/>
        <w:t>Source: Nokia, Nokia Shanghai Bell, Huawei</w:t>
      </w:r>
    </w:p>
    <w:p w14:paraId="515872D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007BE" w14:textId="169268C3" w:rsidR="00C831F5" w:rsidRDefault="00C831F5" w:rsidP="00C831F5">
      <w:pPr>
        <w:rPr>
          <w:rFonts w:ascii="Arial" w:hAnsi="Arial" w:cs="Arial"/>
          <w:b/>
          <w:sz w:val="24"/>
        </w:rPr>
      </w:pPr>
      <w:r>
        <w:rPr>
          <w:rFonts w:ascii="Arial" w:hAnsi="Arial" w:cs="Arial"/>
          <w:b/>
          <w:color w:val="0000FF"/>
          <w:sz w:val="24"/>
        </w:rPr>
        <w:t>C4-214235</w:t>
      </w:r>
      <w:r>
        <w:rPr>
          <w:rFonts w:ascii="Arial" w:hAnsi="Arial" w:cs="Arial"/>
          <w:b/>
          <w:color w:val="0000FF"/>
          <w:sz w:val="24"/>
        </w:rPr>
        <w:tab/>
      </w:r>
      <w:r>
        <w:rPr>
          <w:rFonts w:ascii="Arial" w:hAnsi="Arial" w:cs="Arial"/>
          <w:b/>
          <w:sz w:val="24"/>
        </w:rPr>
        <w:t>MBSSession service operations</w:t>
      </w:r>
    </w:p>
    <w:p w14:paraId="296F74C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Nokia, Nokia Shanghai Bell, Huawei</w:t>
      </w:r>
    </w:p>
    <w:p w14:paraId="3A30322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C4-214684</w:t>
      </w:r>
      <w:r>
        <w:rPr>
          <w:color w:val="993300"/>
          <w:u w:val="single"/>
        </w:rPr>
        <w:t>.</w:t>
      </w:r>
    </w:p>
    <w:p w14:paraId="09C9B49E" w14:textId="62276CB0" w:rsidR="00C831F5" w:rsidRDefault="00C831F5" w:rsidP="00C831F5">
      <w:pPr>
        <w:rPr>
          <w:rFonts w:ascii="Arial" w:hAnsi="Arial" w:cs="Arial"/>
          <w:b/>
          <w:sz w:val="24"/>
        </w:rPr>
      </w:pPr>
      <w:r>
        <w:rPr>
          <w:rFonts w:ascii="Arial" w:hAnsi="Arial" w:cs="Arial"/>
          <w:b/>
          <w:color w:val="0000FF"/>
          <w:sz w:val="24"/>
        </w:rPr>
        <w:t>C4-214236</w:t>
      </w:r>
      <w:r>
        <w:rPr>
          <w:rFonts w:ascii="Arial" w:hAnsi="Arial" w:cs="Arial"/>
          <w:b/>
          <w:color w:val="0000FF"/>
          <w:sz w:val="24"/>
        </w:rPr>
        <w:tab/>
      </w:r>
      <w:r>
        <w:rPr>
          <w:rFonts w:ascii="Arial" w:hAnsi="Arial" w:cs="Arial"/>
          <w:b/>
          <w:sz w:val="24"/>
        </w:rPr>
        <w:t>MBSSession service – Resources and methods Overview</w:t>
      </w:r>
    </w:p>
    <w:p w14:paraId="3E4B7715"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Nokia, Nokia Shanghai Bell, Huawei</w:t>
      </w:r>
    </w:p>
    <w:p w14:paraId="71DFEC2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1940D" w14:textId="2488B389" w:rsidR="00C831F5" w:rsidRDefault="00C831F5" w:rsidP="00C831F5">
      <w:pPr>
        <w:rPr>
          <w:rFonts w:ascii="Arial" w:hAnsi="Arial" w:cs="Arial"/>
          <w:b/>
          <w:sz w:val="24"/>
        </w:rPr>
      </w:pPr>
      <w:r>
        <w:rPr>
          <w:rFonts w:ascii="Arial" w:hAnsi="Arial" w:cs="Arial"/>
          <w:b/>
          <w:color w:val="0000FF"/>
          <w:sz w:val="24"/>
        </w:rPr>
        <w:t>C4-214237</w:t>
      </w:r>
      <w:r>
        <w:rPr>
          <w:rFonts w:ascii="Arial" w:hAnsi="Arial" w:cs="Arial"/>
          <w:b/>
          <w:color w:val="0000FF"/>
          <w:sz w:val="24"/>
        </w:rPr>
        <w:tab/>
      </w:r>
      <w:r>
        <w:rPr>
          <w:rFonts w:ascii="Arial" w:hAnsi="Arial" w:cs="Arial"/>
          <w:b/>
          <w:sz w:val="24"/>
        </w:rPr>
        <w:t>MBSSession service – Resources definition</w:t>
      </w:r>
    </w:p>
    <w:p w14:paraId="386252B0"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Nokia, Nokia Shanghai Bell, Huawei</w:t>
      </w:r>
    </w:p>
    <w:p w14:paraId="0A8927E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C52E2" w14:textId="62776A09" w:rsidR="00C831F5" w:rsidRDefault="00C831F5" w:rsidP="00C831F5">
      <w:pPr>
        <w:rPr>
          <w:rFonts w:ascii="Arial" w:hAnsi="Arial" w:cs="Arial"/>
          <w:b/>
          <w:sz w:val="24"/>
        </w:rPr>
      </w:pPr>
      <w:r>
        <w:rPr>
          <w:rFonts w:ascii="Arial" w:hAnsi="Arial" w:cs="Arial"/>
          <w:b/>
          <w:color w:val="0000FF"/>
          <w:sz w:val="24"/>
        </w:rPr>
        <w:t>C4-214238</w:t>
      </w:r>
      <w:r>
        <w:rPr>
          <w:rFonts w:ascii="Arial" w:hAnsi="Arial" w:cs="Arial"/>
          <w:b/>
          <w:color w:val="0000FF"/>
          <w:sz w:val="24"/>
        </w:rPr>
        <w:tab/>
      </w:r>
      <w:r>
        <w:rPr>
          <w:rFonts w:ascii="Arial" w:hAnsi="Arial" w:cs="Arial"/>
          <w:b/>
          <w:sz w:val="24"/>
        </w:rPr>
        <w:t>Reception service operations</w:t>
      </w:r>
    </w:p>
    <w:p w14:paraId="4A211F3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Nokia, Nokia Shanghai Bell, Huawei</w:t>
      </w:r>
    </w:p>
    <w:p w14:paraId="4DC3E9D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BCA04" w14:textId="27BCAF8D" w:rsidR="00C831F5" w:rsidRDefault="00C831F5" w:rsidP="00C831F5">
      <w:pPr>
        <w:rPr>
          <w:rFonts w:ascii="Arial" w:hAnsi="Arial" w:cs="Arial"/>
          <w:b/>
          <w:sz w:val="24"/>
        </w:rPr>
      </w:pPr>
      <w:r>
        <w:rPr>
          <w:rFonts w:ascii="Arial" w:hAnsi="Arial" w:cs="Arial"/>
          <w:b/>
          <w:color w:val="0000FF"/>
          <w:sz w:val="24"/>
        </w:rPr>
        <w:t>C4-214239</w:t>
      </w:r>
      <w:r>
        <w:rPr>
          <w:rFonts w:ascii="Arial" w:hAnsi="Arial" w:cs="Arial"/>
          <w:b/>
          <w:color w:val="0000FF"/>
          <w:sz w:val="24"/>
        </w:rPr>
        <w:tab/>
      </w:r>
      <w:r>
        <w:rPr>
          <w:rFonts w:ascii="Arial" w:hAnsi="Arial" w:cs="Arial"/>
          <w:b/>
          <w:sz w:val="24"/>
        </w:rPr>
        <w:t>Reception service Resources and methods Overview</w:t>
      </w:r>
    </w:p>
    <w:p w14:paraId="0025FC6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Nokia, Nokia Shanghai Bell, Huawei</w:t>
      </w:r>
    </w:p>
    <w:p w14:paraId="3717748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77903" w14:textId="0C4852F3" w:rsidR="00C831F5" w:rsidRDefault="00C831F5" w:rsidP="00C831F5">
      <w:pPr>
        <w:rPr>
          <w:rFonts w:ascii="Arial" w:hAnsi="Arial" w:cs="Arial"/>
          <w:b/>
          <w:sz w:val="24"/>
        </w:rPr>
      </w:pPr>
      <w:r>
        <w:rPr>
          <w:rFonts w:ascii="Arial" w:hAnsi="Arial" w:cs="Arial"/>
          <w:b/>
          <w:color w:val="0000FF"/>
          <w:sz w:val="24"/>
        </w:rPr>
        <w:t>C4-214240</w:t>
      </w:r>
      <w:r>
        <w:rPr>
          <w:rFonts w:ascii="Arial" w:hAnsi="Arial" w:cs="Arial"/>
          <w:b/>
          <w:color w:val="0000FF"/>
          <w:sz w:val="24"/>
        </w:rPr>
        <w:tab/>
      </w:r>
      <w:r>
        <w:rPr>
          <w:rFonts w:ascii="Arial" w:hAnsi="Arial" w:cs="Arial"/>
          <w:b/>
          <w:sz w:val="24"/>
        </w:rPr>
        <w:t>Reception service Resources Definition</w:t>
      </w:r>
    </w:p>
    <w:p w14:paraId="4B29FAB5"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Nokia, Nokia Shanghai Bell, Huawei</w:t>
      </w:r>
    </w:p>
    <w:p w14:paraId="0117D9E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C4-214683</w:t>
      </w:r>
      <w:r>
        <w:rPr>
          <w:color w:val="993300"/>
          <w:u w:val="single"/>
        </w:rPr>
        <w:t>.</w:t>
      </w:r>
    </w:p>
    <w:p w14:paraId="4DA2E20F" w14:textId="400D3963" w:rsidR="00C831F5" w:rsidRDefault="00C831F5" w:rsidP="00C831F5">
      <w:pPr>
        <w:rPr>
          <w:rFonts w:ascii="Arial" w:hAnsi="Arial" w:cs="Arial"/>
          <w:b/>
          <w:sz w:val="24"/>
        </w:rPr>
      </w:pPr>
      <w:r>
        <w:rPr>
          <w:rFonts w:ascii="Arial" w:hAnsi="Arial" w:cs="Arial"/>
          <w:b/>
          <w:color w:val="0000FF"/>
          <w:sz w:val="24"/>
        </w:rPr>
        <w:t>C4-214430</w:t>
      </w:r>
      <w:r>
        <w:rPr>
          <w:rFonts w:ascii="Arial" w:hAnsi="Arial" w:cs="Arial"/>
          <w:b/>
          <w:color w:val="0000FF"/>
          <w:sz w:val="24"/>
        </w:rPr>
        <w:tab/>
      </w:r>
      <w:r>
        <w:rPr>
          <w:rFonts w:ascii="Arial" w:hAnsi="Arial" w:cs="Arial"/>
          <w:b/>
          <w:sz w:val="24"/>
        </w:rPr>
        <w:t>5MBMS Service &amp; Operations</w:t>
      </w:r>
    </w:p>
    <w:p w14:paraId="4C00CC1A"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09CD96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F5C1C" w14:textId="3048F653" w:rsidR="00C831F5" w:rsidRDefault="00C831F5" w:rsidP="00C831F5">
      <w:pPr>
        <w:rPr>
          <w:rFonts w:ascii="Arial" w:hAnsi="Arial" w:cs="Arial"/>
          <w:b/>
          <w:sz w:val="24"/>
        </w:rPr>
      </w:pPr>
      <w:r>
        <w:rPr>
          <w:rFonts w:ascii="Arial" w:hAnsi="Arial" w:cs="Arial"/>
          <w:b/>
          <w:color w:val="0000FF"/>
          <w:sz w:val="24"/>
        </w:rPr>
        <w:lastRenderedPageBreak/>
        <w:t>C4-214546</w:t>
      </w:r>
      <w:r>
        <w:rPr>
          <w:rFonts w:ascii="Arial" w:hAnsi="Arial" w:cs="Arial"/>
          <w:b/>
          <w:color w:val="0000FF"/>
          <w:sz w:val="24"/>
        </w:rPr>
        <w:tab/>
      </w:r>
      <w:r>
        <w:rPr>
          <w:rFonts w:ascii="Arial" w:hAnsi="Arial" w:cs="Arial"/>
          <w:b/>
          <w:sz w:val="24"/>
        </w:rPr>
        <w:t>5MBS – Services offered by the MB-SMF</w:t>
      </w:r>
    </w:p>
    <w:p w14:paraId="06BDBEB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1B3B33F5" w14:textId="77777777" w:rsidR="00C831F5" w:rsidRDefault="00C831F5" w:rsidP="00C831F5">
      <w:pPr>
        <w:rPr>
          <w:color w:val="808080"/>
        </w:rPr>
      </w:pPr>
      <w:r>
        <w:rPr>
          <w:color w:val="808080"/>
        </w:rPr>
        <w:t>(Replaces C4-214193)</w:t>
      </w:r>
    </w:p>
    <w:p w14:paraId="2CD2C1E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C4-214554</w:t>
      </w:r>
      <w:r>
        <w:rPr>
          <w:color w:val="993300"/>
          <w:u w:val="single"/>
        </w:rPr>
        <w:t>.</w:t>
      </w:r>
    </w:p>
    <w:p w14:paraId="7A1E8838" w14:textId="216A86B9" w:rsidR="00C831F5" w:rsidRDefault="00C831F5" w:rsidP="00C831F5">
      <w:pPr>
        <w:rPr>
          <w:rFonts w:ascii="Arial" w:hAnsi="Arial" w:cs="Arial"/>
          <w:b/>
          <w:sz w:val="24"/>
        </w:rPr>
      </w:pPr>
      <w:r>
        <w:rPr>
          <w:rFonts w:ascii="Arial" w:hAnsi="Arial" w:cs="Arial"/>
          <w:b/>
          <w:color w:val="0000FF"/>
          <w:sz w:val="24"/>
        </w:rPr>
        <w:t>C4-214547</w:t>
      </w:r>
      <w:r>
        <w:rPr>
          <w:rFonts w:ascii="Arial" w:hAnsi="Arial" w:cs="Arial"/>
          <w:b/>
          <w:color w:val="0000FF"/>
          <w:sz w:val="24"/>
        </w:rPr>
        <w:tab/>
      </w:r>
      <w:r>
        <w:rPr>
          <w:rFonts w:ascii="Arial" w:hAnsi="Arial" w:cs="Arial"/>
          <w:b/>
          <w:sz w:val="24"/>
        </w:rPr>
        <w:t>5MBS – TMGI service API</w:t>
      </w:r>
    </w:p>
    <w:p w14:paraId="43F13AE2"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2257DF88" w14:textId="77777777" w:rsidR="00C831F5" w:rsidRDefault="00C831F5" w:rsidP="00C831F5">
      <w:pPr>
        <w:rPr>
          <w:color w:val="808080"/>
        </w:rPr>
      </w:pPr>
      <w:r>
        <w:rPr>
          <w:color w:val="808080"/>
        </w:rPr>
        <w:t>(Replaces C4-214021)</w:t>
      </w:r>
    </w:p>
    <w:p w14:paraId="55B3A97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F31CD" w14:textId="679ED36A" w:rsidR="00C831F5" w:rsidRDefault="00C831F5" w:rsidP="00C831F5">
      <w:pPr>
        <w:rPr>
          <w:rFonts w:ascii="Arial" w:hAnsi="Arial" w:cs="Arial"/>
          <w:b/>
          <w:sz w:val="24"/>
        </w:rPr>
      </w:pPr>
      <w:r>
        <w:rPr>
          <w:rFonts w:ascii="Arial" w:hAnsi="Arial" w:cs="Arial"/>
          <w:b/>
          <w:color w:val="0000FF"/>
          <w:sz w:val="24"/>
        </w:rPr>
        <w:t>C4-214548</w:t>
      </w:r>
      <w:r>
        <w:rPr>
          <w:rFonts w:ascii="Arial" w:hAnsi="Arial" w:cs="Arial"/>
          <w:b/>
          <w:color w:val="0000FF"/>
          <w:sz w:val="24"/>
        </w:rPr>
        <w:tab/>
      </w:r>
      <w:r>
        <w:rPr>
          <w:rFonts w:ascii="Arial" w:hAnsi="Arial" w:cs="Arial"/>
          <w:b/>
          <w:sz w:val="24"/>
        </w:rPr>
        <w:t>5MBS – Annex A.3</w:t>
      </w:r>
    </w:p>
    <w:p w14:paraId="6BEFAC5E"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7DC9DF2A" w14:textId="77777777" w:rsidR="00C831F5" w:rsidRDefault="00C831F5" w:rsidP="00C831F5">
      <w:pPr>
        <w:rPr>
          <w:color w:val="808080"/>
        </w:rPr>
      </w:pPr>
      <w:r>
        <w:rPr>
          <w:color w:val="808080"/>
        </w:rPr>
        <w:t>(Replaces C4-214033)</w:t>
      </w:r>
    </w:p>
    <w:p w14:paraId="129E177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C4-214685</w:t>
      </w:r>
      <w:r>
        <w:rPr>
          <w:color w:val="993300"/>
          <w:u w:val="single"/>
        </w:rPr>
        <w:t>.</w:t>
      </w:r>
    </w:p>
    <w:p w14:paraId="532182AA" w14:textId="21685791" w:rsidR="00C831F5" w:rsidRDefault="00C831F5" w:rsidP="00C831F5">
      <w:pPr>
        <w:rPr>
          <w:rFonts w:ascii="Arial" w:hAnsi="Arial" w:cs="Arial"/>
          <w:b/>
          <w:sz w:val="24"/>
        </w:rPr>
      </w:pPr>
      <w:r>
        <w:rPr>
          <w:rFonts w:ascii="Arial" w:hAnsi="Arial" w:cs="Arial"/>
          <w:b/>
          <w:color w:val="0000FF"/>
          <w:sz w:val="24"/>
        </w:rPr>
        <w:t>C4-214549</w:t>
      </w:r>
      <w:r>
        <w:rPr>
          <w:rFonts w:ascii="Arial" w:hAnsi="Arial" w:cs="Arial"/>
          <w:b/>
          <w:color w:val="0000FF"/>
          <w:sz w:val="24"/>
        </w:rPr>
        <w:tab/>
      </w:r>
      <w:r>
        <w:rPr>
          <w:rFonts w:ascii="Arial" w:hAnsi="Arial" w:cs="Arial"/>
          <w:b/>
          <w:sz w:val="24"/>
        </w:rPr>
        <w:t>5MBS – Annex A.4</w:t>
      </w:r>
    </w:p>
    <w:p w14:paraId="64BBBE6A"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2DF5586F" w14:textId="77777777" w:rsidR="00C831F5" w:rsidRDefault="00C831F5" w:rsidP="00C831F5">
      <w:pPr>
        <w:rPr>
          <w:color w:val="808080"/>
        </w:rPr>
      </w:pPr>
      <w:r>
        <w:rPr>
          <w:color w:val="808080"/>
        </w:rPr>
        <w:t>(Replaces C4-214034)</w:t>
      </w:r>
    </w:p>
    <w:p w14:paraId="37EEDE5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428EC" w14:textId="5A722D50" w:rsidR="00C831F5" w:rsidRDefault="00C831F5" w:rsidP="00C831F5">
      <w:pPr>
        <w:rPr>
          <w:rFonts w:ascii="Arial" w:hAnsi="Arial" w:cs="Arial"/>
          <w:b/>
          <w:sz w:val="24"/>
        </w:rPr>
      </w:pPr>
      <w:r>
        <w:rPr>
          <w:rFonts w:ascii="Arial" w:hAnsi="Arial" w:cs="Arial"/>
          <w:b/>
          <w:color w:val="0000FF"/>
          <w:sz w:val="24"/>
        </w:rPr>
        <w:t>C4-214550</w:t>
      </w:r>
      <w:r>
        <w:rPr>
          <w:rFonts w:ascii="Arial" w:hAnsi="Arial" w:cs="Arial"/>
          <w:b/>
          <w:color w:val="0000FF"/>
          <w:sz w:val="24"/>
        </w:rPr>
        <w:tab/>
      </w:r>
      <w:r>
        <w:rPr>
          <w:rFonts w:ascii="Arial" w:hAnsi="Arial" w:cs="Arial"/>
          <w:b/>
          <w:sz w:val="24"/>
        </w:rPr>
        <w:t>5MBS – Annex A.5</w:t>
      </w:r>
    </w:p>
    <w:p w14:paraId="1C947404"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0226621B" w14:textId="77777777" w:rsidR="00C831F5" w:rsidRDefault="00C831F5" w:rsidP="00C831F5">
      <w:pPr>
        <w:rPr>
          <w:color w:val="808080"/>
        </w:rPr>
      </w:pPr>
      <w:r>
        <w:rPr>
          <w:color w:val="808080"/>
        </w:rPr>
        <w:t>(Replaces C4-214064)</w:t>
      </w:r>
    </w:p>
    <w:p w14:paraId="106C994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C4-214686</w:t>
      </w:r>
      <w:r>
        <w:rPr>
          <w:color w:val="993300"/>
          <w:u w:val="single"/>
        </w:rPr>
        <w:t>.</w:t>
      </w:r>
    </w:p>
    <w:p w14:paraId="694136CB" w14:textId="4C9D4512" w:rsidR="00C831F5" w:rsidRDefault="00C831F5" w:rsidP="00C831F5">
      <w:pPr>
        <w:rPr>
          <w:rFonts w:ascii="Arial" w:hAnsi="Arial" w:cs="Arial"/>
          <w:b/>
          <w:sz w:val="24"/>
        </w:rPr>
      </w:pPr>
      <w:r>
        <w:rPr>
          <w:rFonts w:ascii="Arial" w:hAnsi="Arial" w:cs="Arial"/>
          <w:b/>
          <w:color w:val="0000FF"/>
          <w:sz w:val="24"/>
        </w:rPr>
        <w:t>C4-214551</w:t>
      </w:r>
      <w:r>
        <w:rPr>
          <w:rFonts w:ascii="Arial" w:hAnsi="Arial" w:cs="Arial"/>
          <w:b/>
          <w:color w:val="0000FF"/>
          <w:sz w:val="24"/>
        </w:rPr>
        <w:tab/>
      </w:r>
      <w:r>
        <w:rPr>
          <w:rFonts w:ascii="Arial" w:hAnsi="Arial" w:cs="Arial"/>
          <w:b/>
          <w:sz w:val="24"/>
        </w:rPr>
        <w:t>5MBS – Clause 5.4.1 (Reception Service)</w:t>
      </w:r>
    </w:p>
    <w:p w14:paraId="28F611CF"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7ED31912" w14:textId="77777777" w:rsidR="00C831F5" w:rsidRDefault="00C831F5" w:rsidP="00C831F5">
      <w:pPr>
        <w:rPr>
          <w:color w:val="808080"/>
        </w:rPr>
      </w:pPr>
      <w:r>
        <w:rPr>
          <w:color w:val="808080"/>
        </w:rPr>
        <w:t>(Replaces C4-214189)</w:t>
      </w:r>
    </w:p>
    <w:p w14:paraId="5364859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FA29F" w14:textId="62CBA5DE" w:rsidR="00C831F5" w:rsidRDefault="00C831F5" w:rsidP="00C831F5">
      <w:pPr>
        <w:rPr>
          <w:rFonts w:ascii="Arial" w:hAnsi="Arial" w:cs="Arial"/>
          <w:b/>
          <w:sz w:val="24"/>
        </w:rPr>
      </w:pPr>
      <w:r>
        <w:rPr>
          <w:rFonts w:ascii="Arial" w:hAnsi="Arial" w:cs="Arial"/>
          <w:b/>
          <w:color w:val="0000FF"/>
          <w:sz w:val="24"/>
        </w:rPr>
        <w:t>C4-214554</w:t>
      </w:r>
      <w:r>
        <w:rPr>
          <w:rFonts w:ascii="Arial" w:hAnsi="Arial" w:cs="Arial"/>
          <w:b/>
          <w:color w:val="0000FF"/>
          <w:sz w:val="24"/>
        </w:rPr>
        <w:tab/>
      </w:r>
      <w:r>
        <w:rPr>
          <w:rFonts w:ascii="Arial" w:hAnsi="Arial" w:cs="Arial"/>
          <w:b/>
          <w:sz w:val="24"/>
        </w:rPr>
        <w:t>5MBS – Services offered by the MB-SMF</w:t>
      </w:r>
    </w:p>
    <w:p w14:paraId="065C80FD"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 Nokia, Nokia Shanghai Bell</w:t>
      </w:r>
    </w:p>
    <w:p w14:paraId="4AD01AE9" w14:textId="77777777" w:rsidR="00C831F5" w:rsidRDefault="00C831F5" w:rsidP="00C831F5">
      <w:pPr>
        <w:rPr>
          <w:color w:val="808080"/>
        </w:rPr>
      </w:pPr>
      <w:r>
        <w:rPr>
          <w:color w:val="808080"/>
        </w:rPr>
        <w:lastRenderedPageBreak/>
        <w:t>(Replaces C4-214546)</w:t>
      </w:r>
    </w:p>
    <w:p w14:paraId="72C870D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721B2" w14:textId="0BEB8231" w:rsidR="00C831F5" w:rsidRDefault="00C831F5" w:rsidP="00C831F5">
      <w:pPr>
        <w:rPr>
          <w:rFonts w:ascii="Arial" w:hAnsi="Arial" w:cs="Arial"/>
          <w:b/>
          <w:sz w:val="24"/>
        </w:rPr>
      </w:pPr>
      <w:r>
        <w:rPr>
          <w:rFonts w:ascii="Arial" w:hAnsi="Arial" w:cs="Arial"/>
          <w:b/>
          <w:color w:val="0000FF"/>
          <w:sz w:val="24"/>
        </w:rPr>
        <w:t>C4-214631</w:t>
      </w:r>
      <w:r>
        <w:rPr>
          <w:rFonts w:ascii="Arial" w:hAnsi="Arial" w:cs="Arial"/>
          <w:b/>
          <w:color w:val="0000FF"/>
          <w:sz w:val="24"/>
        </w:rPr>
        <w:tab/>
      </w:r>
      <w:r>
        <w:rPr>
          <w:rFonts w:ascii="Arial" w:hAnsi="Arial" w:cs="Arial"/>
          <w:b/>
          <w:sz w:val="24"/>
        </w:rPr>
        <w:t>Protocol impact on N4mb for 5G MBS</w:t>
      </w:r>
    </w:p>
    <w:p w14:paraId="55EC9D0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CR-0559  rev 1 Cat: B (Rel-17)</w:t>
      </w:r>
      <w:r>
        <w:rPr>
          <w:i/>
        </w:rPr>
        <w:br/>
      </w:r>
      <w:r>
        <w:rPr>
          <w:i/>
        </w:rPr>
        <w:br/>
      </w:r>
      <w:r>
        <w:rPr>
          <w:i/>
        </w:rPr>
        <w:tab/>
      </w:r>
      <w:r>
        <w:rPr>
          <w:i/>
        </w:rPr>
        <w:tab/>
      </w:r>
      <w:r>
        <w:rPr>
          <w:i/>
        </w:rPr>
        <w:tab/>
      </w:r>
      <w:r>
        <w:rPr>
          <w:i/>
        </w:rPr>
        <w:tab/>
      </w:r>
      <w:r>
        <w:rPr>
          <w:i/>
        </w:rPr>
        <w:tab/>
        <w:t>Source: Ericsson, Nokia, Nokia Shanghai Bell</w:t>
      </w:r>
    </w:p>
    <w:p w14:paraId="6FDBD48B" w14:textId="77777777" w:rsidR="00C831F5" w:rsidRDefault="00C831F5" w:rsidP="00C831F5">
      <w:pPr>
        <w:rPr>
          <w:color w:val="808080"/>
        </w:rPr>
      </w:pPr>
      <w:r>
        <w:rPr>
          <w:color w:val="808080"/>
        </w:rPr>
        <w:t>(Replaces C4-214178)</w:t>
      </w:r>
    </w:p>
    <w:p w14:paraId="730EEFB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E52C3" w14:textId="1F023D6D" w:rsidR="00C831F5" w:rsidRDefault="00C831F5" w:rsidP="00C831F5">
      <w:pPr>
        <w:rPr>
          <w:rFonts w:ascii="Arial" w:hAnsi="Arial" w:cs="Arial"/>
          <w:b/>
          <w:sz w:val="24"/>
        </w:rPr>
      </w:pPr>
      <w:r>
        <w:rPr>
          <w:rFonts w:ascii="Arial" w:hAnsi="Arial" w:cs="Arial"/>
          <w:b/>
          <w:color w:val="0000FF"/>
          <w:sz w:val="24"/>
        </w:rPr>
        <w:t>C4-214678</w:t>
      </w:r>
      <w:r>
        <w:rPr>
          <w:rFonts w:ascii="Arial" w:hAnsi="Arial" w:cs="Arial"/>
          <w:b/>
          <w:color w:val="0000FF"/>
          <w:sz w:val="24"/>
        </w:rPr>
        <w:tab/>
      </w:r>
      <w:r>
        <w:rPr>
          <w:rFonts w:ascii="Arial" w:hAnsi="Arial" w:cs="Arial"/>
          <w:b/>
          <w:sz w:val="24"/>
        </w:rPr>
        <w:t>Common Data Types for MBS</w:t>
      </w:r>
    </w:p>
    <w:p w14:paraId="346A24D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CR-0291  rev 1 Cat: B (Rel-17)</w:t>
      </w:r>
      <w:r>
        <w:rPr>
          <w:i/>
        </w:rPr>
        <w:br/>
      </w:r>
      <w:r>
        <w:rPr>
          <w:i/>
        </w:rPr>
        <w:br/>
      </w:r>
      <w:r>
        <w:rPr>
          <w:i/>
        </w:rPr>
        <w:tab/>
      </w:r>
      <w:r>
        <w:rPr>
          <w:i/>
        </w:rPr>
        <w:tab/>
      </w:r>
      <w:r>
        <w:rPr>
          <w:i/>
        </w:rPr>
        <w:tab/>
      </w:r>
      <w:r>
        <w:rPr>
          <w:i/>
        </w:rPr>
        <w:tab/>
      </w:r>
      <w:r>
        <w:rPr>
          <w:i/>
        </w:rPr>
        <w:tab/>
        <w:t>Source: Nokia, Nokia Shanghai Bell, Huawei</w:t>
      </w:r>
    </w:p>
    <w:p w14:paraId="65ADB477" w14:textId="77777777" w:rsidR="00C831F5" w:rsidRDefault="00C831F5" w:rsidP="00C831F5">
      <w:pPr>
        <w:rPr>
          <w:color w:val="808080"/>
        </w:rPr>
      </w:pPr>
      <w:r>
        <w:rPr>
          <w:color w:val="808080"/>
        </w:rPr>
        <w:t>(Replaces C4-214232)</w:t>
      </w:r>
    </w:p>
    <w:p w14:paraId="08EA5B7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B421C" w14:textId="586F8F93" w:rsidR="00C831F5" w:rsidRDefault="00C831F5" w:rsidP="00C831F5">
      <w:pPr>
        <w:rPr>
          <w:rFonts w:ascii="Arial" w:hAnsi="Arial" w:cs="Arial"/>
          <w:b/>
          <w:sz w:val="24"/>
        </w:rPr>
      </w:pPr>
      <w:r>
        <w:rPr>
          <w:rFonts w:ascii="Arial" w:hAnsi="Arial" w:cs="Arial"/>
          <w:b/>
          <w:color w:val="0000FF"/>
          <w:sz w:val="24"/>
        </w:rPr>
        <w:t>C4-214679</w:t>
      </w:r>
      <w:r>
        <w:rPr>
          <w:rFonts w:ascii="Arial" w:hAnsi="Arial" w:cs="Arial"/>
          <w:b/>
          <w:color w:val="0000FF"/>
          <w:sz w:val="24"/>
        </w:rPr>
        <w:tab/>
      </w:r>
      <w:r>
        <w:rPr>
          <w:rFonts w:ascii="Arial" w:hAnsi="Arial" w:cs="Arial"/>
          <w:b/>
          <w:sz w:val="24"/>
        </w:rPr>
        <w:t>MB-SMF registration and discovery</w:t>
      </w:r>
    </w:p>
    <w:p w14:paraId="1BF4397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CR-0552  rev 1 Cat: B (Rel-17)</w:t>
      </w:r>
      <w:r>
        <w:rPr>
          <w:i/>
        </w:rPr>
        <w:br/>
      </w:r>
      <w:r>
        <w:rPr>
          <w:i/>
        </w:rPr>
        <w:br/>
      </w:r>
      <w:r>
        <w:rPr>
          <w:i/>
        </w:rPr>
        <w:tab/>
      </w:r>
      <w:r>
        <w:rPr>
          <w:i/>
        </w:rPr>
        <w:tab/>
      </w:r>
      <w:r>
        <w:rPr>
          <w:i/>
        </w:rPr>
        <w:tab/>
      </w:r>
      <w:r>
        <w:rPr>
          <w:i/>
        </w:rPr>
        <w:tab/>
      </w:r>
      <w:r>
        <w:rPr>
          <w:i/>
        </w:rPr>
        <w:tab/>
        <w:t>Source: Nokia, Nokia Shanghai Bell, Huawei</w:t>
      </w:r>
    </w:p>
    <w:p w14:paraId="6DD3C74C" w14:textId="77777777" w:rsidR="00C831F5" w:rsidRDefault="00C831F5" w:rsidP="00C831F5">
      <w:pPr>
        <w:rPr>
          <w:color w:val="808080"/>
        </w:rPr>
      </w:pPr>
      <w:r>
        <w:rPr>
          <w:color w:val="808080"/>
        </w:rPr>
        <w:t>(Replaces C4-214233)</w:t>
      </w:r>
    </w:p>
    <w:p w14:paraId="071BE51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3E0AE" w14:textId="3D1A45F8" w:rsidR="00C831F5" w:rsidRDefault="00C831F5" w:rsidP="00C831F5">
      <w:pPr>
        <w:rPr>
          <w:rFonts w:ascii="Arial" w:hAnsi="Arial" w:cs="Arial"/>
          <w:b/>
          <w:sz w:val="24"/>
        </w:rPr>
      </w:pPr>
      <w:r>
        <w:rPr>
          <w:rFonts w:ascii="Arial" w:hAnsi="Arial" w:cs="Arial"/>
          <w:b/>
          <w:color w:val="0000FF"/>
          <w:sz w:val="24"/>
        </w:rPr>
        <w:t>C4-214683</w:t>
      </w:r>
      <w:r>
        <w:rPr>
          <w:rFonts w:ascii="Arial" w:hAnsi="Arial" w:cs="Arial"/>
          <w:b/>
          <w:color w:val="0000FF"/>
          <w:sz w:val="24"/>
        </w:rPr>
        <w:tab/>
      </w:r>
      <w:r>
        <w:rPr>
          <w:rFonts w:ascii="Arial" w:hAnsi="Arial" w:cs="Arial"/>
          <w:b/>
          <w:sz w:val="24"/>
        </w:rPr>
        <w:t>Reception service Resources Definition</w:t>
      </w:r>
    </w:p>
    <w:p w14:paraId="455128CB"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Nokia, Nokia Shanghai Bell, Huawei</w:t>
      </w:r>
    </w:p>
    <w:p w14:paraId="15E97EB3" w14:textId="77777777" w:rsidR="00C831F5" w:rsidRDefault="00C831F5" w:rsidP="00C831F5">
      <w:pPr>
        <w:rPr>
          <w:color w:val="808080"/>
        </w:rPr>
      </w:pPr>
      <w:r>
        <w:rPr>
          <w:color w:val="808080"/>
        </w:rPr>
        <w:t>(Replaces C4-214240)</w:t>
      </w:r>
    </w:p>
    <w:p w14:paraId="6F95637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B098C" w14:textId="76556DED" w:rsidR="00C831F5" w:rsidRDefault="00C831F5" w:rsidP="00C831F5">
      <w:pPr>
        <w:rPr>
          <w:rFonts w:ascii="Arial" w:hAnsi="Arial" w:cs="Arial"/>
          <w:b/>
          <w:sz w:val="24"/>
        </w:rPr>
      </w:pPr>
      <w:r>
        <w:rPr>
          <w:rFonts w:ascii="Arial" w:hAnsi="Arial" w:cs="Arial"/>
          <w:b/>
          <w:color w:val="0000FF"/>
          <w:sz w:val="24"/>
        </w:rPr>
        <w:t>C4-214684</w:t>
      </w:r>
      <w:r>
        <w:rPr>
          <w:rFonts w:ascii="Arial" w:hAnsi="Arial" w:cs="Arial"/>
          <w:b/>
          <w:color w:val="0000FF"/>
          <w:sz w:val="24"/>
        </w:rPr>
        <w:tab/>
      </w:r>
      <w:r>
        <w:rPr>
          <w:rFonts w:ascii="Arial" w:hAnsi="Arial" w:cs="Arial"/>
          <w:b/>
          <w:sz w:val="24"/>
        </w:rPr>
        <w:t>MBSSession service operations</w:t>
      </w:r>
    </w:p>
    <w:p w14:paraId="7F0E191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Nokia, Nokia Shanghai Bell, Huawei</w:t>
      </w:r>
    </w:p>
    <w:p w14:paraId="2F0A9340" w14:textId="77777777" w:rsidR="00C831F5" w:rsidRDefault="00C831F5" w:rsidP="00C831F5">
      <w:pPr>
        <w:rPr>
          <w:color w:val="808080"/>
        </w:rPr>
      </w:pPr>
      <w:r>
        <w:rPr>
          <w:color w:val="808080"/>
        </w:rPr>
        <w:t>(Replaces C4-214235)</w:t>
      </w:r>
    </w:p>
    <w:p w14:paraId="001A0AA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70E77" w14:textId="071046AC" w:rsidR="00C831F5" w:rsidRDefault="00C831F5" w:rsidP="00C831F5">
      <w:pPr>
        <w:rPr>
          <w:rFonts w:ascii="Arial" w:hAnsi="Arial" w:cs="Arial"/>
          <w:b/>
          <w:sz w:val="24"/>
        </w:rPr>
      </w:pPr>
      <w:r>
        <w:rPr>
          <w:rFonts w:ascii="Arial" w:hAnsi="Arial" w:cs="Arial"/>
          <w:b/>
          <w:color w:val="0000FF"/>
          <w:sz w:val="24"/>
        </w:rPr>
        <w:t>C4-214685</w:t>
      </w:r>
      <w:r>
        <w:rPr>
          <w:rFonts w:ascii="Arial" w:hAnsi="Arial" w:cs="Arial"/>
          <w:b/>
          <w:color w:val="0000FF"/>
          <w:sz w:val="24"/>
        </w:rPr>
        <w:tab/>
      </w:r>
      <w:r>
        <w:rPr>
          <w:rFonts w:ascii="Arial" w:hAnsi="Arial" w:cs="Arial"/>
          <w:b/>
          <w:sz w:val="24"/>
        </w:rPr>
        <w:t>5MBS – Annex A.3</w:t>
      </w:r>
    </w:p>
    <w:p w14:paraId="0437C22D"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0D5F9FAE" w14:textId="77777777" w:rsidR="00C831F5" w:rsidRDefault="00C831F5" w:rsidP="00C831F5">
      <w:pPr>
        <w:rPr>
          <w:color w:val="808080"/>
        </w:rPr>
      </w:pPr>
      <w:r>
        <w:rPr>
          <w:color w:val="808080"/>
        </w:rPr>
        <w:t>(Replaces C4-214548)</w:t>
      </w:r>
    </w:p>
    <w:p w14:paraId="1E13528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3DBB6" w14:textId="7A6B6839" w:rsidR="00C831F5" w:rsidRDefault="00C831F5" w:rsidP="00C831F5">
      <w:pPr>
        <w:rPr>
          <w:rFonts w:ascii="Arial" w:hAnsi="Arial" w:cs="Arial"/>
          <w:b/>
          <w:sz w:val="24"/>
        </w:rPr>
      </w:pPr>
      <w:r>
        <w:rPr>
          <w:rFonts w:ascii="Arial" w:hAnsi="Arial" w:cs="Arial"/>
          <w:b/>
          <w:color w:val="0000FF"/>
          <w:sz w:val="24"/>
        </w:rPr>
        <w:lastRenderedPageBreak/>
        <w:t>C4-214686</w:t>
      </w:r>
      <w:r>
        <w:rPr>
          <w:rFonts w:ascii="Arial" w:hAnsi="Arial" w:cs="Arial"/>
          <w:b/>
          <w:color w:val="0000FF"/>
          <w:sz w:val="24"/>
        </w:rPr>
        <w:tab/>
      </w:r>
      <w:r>
        <w:rPr>
          <w:rFonts w:ascii="Arial" w:hAnsi="Arial" w:cs="Arial"/>
          <w:b/>
          <w:sz w:val="24"/>
        </w:rPr>
        <w:t>5MBS – Annex A.5</w:t>
      </w:r>
    </w:p>
    <w:p w14:paraId="32C073A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5B33AF88" w14:textId="77777777" w:rsidR="00C831F5" w:rsidRDefault="00C831F5" w:rsidP="00C831F5">
      <w:pPr>
        <w:rPr>
          <w:color w:val="808080"/>
        </w:rPr>
      </w:pPr>
      <w:r>
        <w:rPr>
          <w:color w:val="808080"/>
        </w:rPr>
        <w:t>(Replaces C4-214550)</w:t>
      </w:r>
    </w:p>
    <w:p w14:paraId="6029C09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A5F21" w14:textId="35F9E2CF" w:rsidR="00C831F5" w:rsidRDefault="00C831F5" w:rsidP="00C831F5">
      <w:pPr>
        <w:rPr>
          <w:rFonts w:ascii="Arial" w:hAnsi="Arial" w:cs="Arial"/>
          <w:b/>
          <w:sz w:val="24"/>
        </w:rPr>
      </w:pPr>
      <w:r>
        <w:rPr>
          <w:rFonts w:ascii="Arial" w:hAnsi="Arial" w:cs="Arial"/>
          <w:b/>
          <w:color w:val="0000FF"/>
          <w:sz w:val="24"/>
        </w:rPr>
        <w:t>C4-214755</w:t>
      </w:r>
      <w:r>
        <w:rPr>
          <w:rFonts w:ascii="Arial" w:hAnsi="Arial" w:cs="Arial"/>
          <w:b/>
          <w:color w:val="0000FF"/>
          <w:sz w:val="24"/>
        </w:rPr>
        <w:tab/>
      </w:r>
      <w:r>
        <w:rPr>
          <w:rFonts w:ascii="Arial" w:hAnsi="Arial" w:cs="Arial"/>
          <w:b/>
          <w:sz w:val="24"/>
        </w:rPr>
        <w:t>3GPP TS 29.532 v0.1.0</w:t>
      </w:r>
    </w:p>
    <w:p w14:paraId="5C70DAC8" w14:textId="77777777" w:rsidR="00C831F5" w:rsidRDefault="00C831F5" w:rsidP="00C831F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29.532 v0.1.0</w:t>
      </w:r>
      <w:r>
        <w:rPr>
          <w:i/>
        </w:rPr>
        <w:br/>
      </w:r>
      <w:r>
        <w:rPr>
          <w:i/>
        </w:rPr>
        <w:tab/>
      </w:r>
      <w:r>
        <w:rPr>
          <w:i/>
        </w:rPr>
        <w:tab/>
      </w:r>
      <w:r>
        <w:rPr>
          <w:i/>
        </w:rPr>
        <w:tab/>
      </w:r>
      <w:r>
        <w:rPr>
          <w:i/>
        </w:rPr>
        <w:tab/>
      </w:r>
      <w:r>
        <w:rPr>
          <w:i/>
        </w:rPr>
        <w:tab/>
        <w:t>Source: Huawei</w:t>
      </w:r>
    </w:p>
    <w:p w14:paraId="63D8207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EF91D" w14:textId="6E79EA19" w:rsidR="00C831F5" w:rsidRDefault="00C831F5" w:rsidP="00C831F5">
      <w:pPr>
        <w:rPr>
          <w:rFonts w:ascii="Arial" w:hAnsi="Arial" w:cs="Arial"/>
          <w:b/>
          <w:sz w:val="24"/>
        </w:rPr>
      </w:pPr>
      <w:r>
        <w:rPr>
          <w:rFonts w:ascii="Arial" w:hAnsi="Arial" w:cs="Arial"/>
          <w:b/>
          <w:color w:val="0000FF"/>
          <w:sz w:val="24"/>
        </w:rPr>
        <w:t>C4-214808</w:t>
      </w:r>
      <w:r>
        <w:rPr>
          <w:rFonts w:ascii="Arial" w:hAnsi="Arial" w:cs="Arial"/>
          <w:b/>
          <w:color w:val="0000FF"/>
          <w:sz w:val="24"/>
        </w:rPr>
        <w:tab/>
      </w:r>
      <w:r>
        <w:rPr>
          <w:rFonts w:ascii="Arial" w:hAnsi="Arial" w:cs="Arial"/>
          <w:b/>
          <w:sz w:val="24"/>
        </w:rPr>
        <w:t>Common Data Types for MBS</w:t>
      </w:r>
    </w:p>
    <w:p w14:paraId="588B327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CR-0291  rev 2 Cat: B (Rel-17)</w:t>
      </w:r>
      <w:r>
        <w:rPr>
          <w:i/>
        </w:rPr>
        <w:br/>
      </w:r>
      <w:r>
        <w:rPr>
          <w:i/>
        </w:rPr>
        <w:br/>
      </w:r>
      <w:r>
        <w:rPr>
          <w:i/>
        </w:rPr>
        <w:tab/>
      </w:r>
      <w:r>
        <w:rPr>
          <w:i/>
        </w:rPr>
        <w:tab/>
      </w:r>
      <w:r>
        <w:rPr>
          <w:i/>
        </w:rPr>
        <w:tab/>
      </w:r>
      <w:r>
        <w:rPr>
          <w:i/>
        </w:rPr>
        <w:tab/>
      </w:r>
      <w:r>
        <w:rPr>
          <w:i/>
        </w:rPr>
        <w:tab/>
        <w:t>Source: Nokia, Nokia Shanghai Bell, Huawei</w:t>
      </w:r>
    </w:p>
    <w:p w14:paraId="265B8F5A" w14:textId="77777777" w:rsidR="00C831F5" w:rsidRDefault="00C831F5" w:rsidP="00C831F5">
      <w:pPr>
        <w:rPr>
          <w:color w:val="808080"/>
        </w:rPr>
      </w:pPr>
      <w:r>
        <w:rPr>
          <w:color w:val="808080"/>
        </w:rPr>
        <w:t>(Replaces C4-214678)</w:t>
      </w:r>
    </w:p>
    <w:p w14:paraId="48ABFFA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16A9E8" w14:textId="6C217540" w:rsidR="00C831F5" w:rsidRDefault="00C831F5" w:rsidP="00C831F5">
      <w:pPr>
        <w:rPr>
          <w:rFonts w:ascii="Arial" w:hAnsi="Arial" w:cs="Arial"/>
          <w:b/>
          <w:sz w:val="24"/>
        </w:rPr>
      </w:pPr>
      <w:r>
        <w:rPr>
          <w:rFonts w:ascii="Arial" w:hAnsi="Arial" w:cs="Arial"/>
          <w:b/>
          <w:color w:val="0000FF"/>
          <w:sz w:val="24"/>
        </w:rPr>
        <w:t>C4-214812</w:t>
      </w:r>
      <w:r>
        <w:rPr>
          <w:rFonts w:ascii="Arial" w:hAnsi="Arial" w:cs="Arial"/>
          <w:b/>
          <w:color w:val="0000FF"/>
          <w:sz w:val="24"/>
        </w:rPr>
        <w:tab/>
      </w:r>
      <w:r>
        <w:rPr>
          <w:rFonts w:ascii="Arial" w:hAnsi="Arial" w:cs="Arial"/>
          <w:b/>
          <w:sz w:val="24"/>
        </w:rPr>
        <w:t>5MBS – Clause 5.5.2 (Information service operations)</w:t>
      </w:r>
    </w:p>
    <w:p w14:paraId="09B6D03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v0.0.0</w:t>
      </w:r>
      <w:r>
        <w:rPr>
          <w:i/>
        </w:rPr>
        <w:br/>
      </w:r>
      <w:r>
        <w:rPr>
          <w:i/>
        </w:rPr>
        <w:tab/>
      </w:r>
      <w:r>
        <w:rPr>
          <w:i/>
        </w:rPr>
        <w:tab/>
      </w:r>
      <w:r>
        <w:rPr>
          <w:i/>
        </w:rPr>
        <w:tab/>
      </w:r>
      <w:r>
        <w:rPr>
          <w:i/>
        </w:rPr>
        <w:tab/>
      </w:r>
      <w:r>
        <w:rPr>
          <w:i/>
        </w:rPr>
        <w:tab/>
        <w:t>Source: Huawei</w:t>
      </w:r>
    </w:p>
    <w:p w14:paraId="51434D1C" w14:textId="77777777" w:rsidR="00C831F5" w:rsidRDefault="00C831F5" w:rsidP="00C831F5">
      <w:pPr>
        <w:rPr>
          <w:color w:val="808080"/>
        </w:rPr>
      </w:pPr>
      <w:r>
        <w:rPr>
          <w:color w:val="808080"/>
        </w:rPr>
        <w:t>(Replaces C4-214063)</w:t>
      </w:r>
    </w:p>
    <w:p w14:paraId="352D83F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66456" w14:textId="77777777" w:rsidR="00C831F5" w:rsidRDefault="00C831F5" w:rsidP="00C831F5">
      <w:pPr>
        <w:pStyle w:val="Heading3"/>
      </w:pPr>
      <w:bookmarkStart w:id="39" w:name="_Toc81397622"/>
      <w:r>
        <w:t>6.2</w:t>
      </w:r>
      <w:r>
        <w:tab/>
        <w:t>CT4 Supported WIs</w:t>
      </w:r>
      <w:bookmarkEnd w:id="39"/>
    </w:p>
    <w:p w14:paraId="6879700D" w14:textId="77777777" w:rsidR="00C831F5" w:rsidRDefault="00C831F5" w:rsidP="00C831F5">
      <w:pPr>
        <w:pStyle w:val="Heading4"/>
      </w:pPr>
      <w:bookmarkStart w:id="40" w:name="_Toc81397623"/>
      <w:r>
        <w:t>6.2.1</w:t>
      </w:r>
      <w:r>
        <w:tab/>
        <w:t>Study on enhanced IMS to 5GC Integration Phase 2 [FS_eIMS5G2]</w:t>
      </w:r>
      <w:bookmarkEnd w:id="40"/>
    </w:p>
    <w:p w14:paraId="5A9C09C4" w14:textId="41D994EB" w:rsidR="00C831F5" w:rsidRDefault="00C831F5" w:rsidP="00C831F5">
      <w:pPr>
        <w:rPr>
          <w:rFonts w:ascii="Arial" w:hAnsi="Arial" w:cs="Arial"/>
          <w:b/>
          <w:sz w:val="24"/>
        </w:rPr>
      </w:pPr>
      <w:r>
        <w:rPr>
          <w:rFonts w:ascii="Arial" w:hAnsi="Arial" w:cs="Arial"/>
          <w:b/>
          <w:color w:val="0000FF"/>
          <w:sz w:val="24"/>
        </w:rPr>
        <w:t>C4-214280</w:t>
      </w:r>
      <w:r>
        <w:rPr>
          <w:rFonts w:ascii="Arial" w:hAnsi="Arial" w:cs="Arial"/>
          <w:b/>
          <w:color w:val="0000FF"/>
          <w:sz w:val="24"/>
        </w:rPr>
        <w:tab/>
      </w:r>
      <w:r>
        <w:rPr>
          <w:rFonts w:ascii="Arial" w:hAnsi="Arial" w:cs="Arial"/>
          <w:b/>
          <w:sz w:val="24"/>
        </w:rPr>
        <w:t>Evaluation for Key Issue #1</w:t>
      </w:r>
    </w:p>
    <w:p w14:paraId="6067DE90"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v0.5.0</w:t>
      </w:r>
      <w:r>
        <w:rPr>
          <w:i/>
        </w:rPr>
        <w:br/>
      </w:r>
      <w:r>
        <w:rPr>
          <w:i/>
        </w:rPr>
        <w:tab/>
      </w:r>
      <w:r>
        <w:rPr>
          <w:i/>
        </w:rPr>
        <w:tab/>
      </w:r>
      <w:r>
        <w:rPr>
          <w:i/>
        </w:rPr>
        <w:tab/>
      </w:r>
      <w:r>
        <w:rPr>
          <w:i/>
        </w:rPr>
        <w:tab/>
      </w:r>
      <w:r>
        <w:rPr>
          <w:i/>
        </w:rPr>
        <w:tab/>
        <w:t>Source: Nokia, Nokia Shanghai Bell</w:t>
      </w:r>
    </w:p>
    <w:p w14:paraId="393787B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32C7A6" w14:textId="16EE4012" w:rsidR="00C831F5" w:rsidRDefault="00C831F5" w:rsidP="00C831F5">
      <w:pPr>
        <w:rPr>
          <w:rFonts w:ascii="Arial" w:hAnsi="Arial" w:cs="Arial"/>
          <w:b/>
          <w:sz w:val="24"/>
        </w:rPr>
      </w:pPr>
      <w:r>
        <w:rPr>
          <w:rFonts w:ascii="Arial" w:hAnsi="Arial" w:cs="Arial"/>
          <w:b/>
          <w:color w:val="0000FF"/>
          <w:sz w:val="24"/>
        </w:rPr>
        <w:t>C4-214281</w:t>
      </w:r>
      <w:r>
        <w:rPr>
          <w:rFonts w:ascii="Arial" w:hAnsi="Arial" w:cs="Arial"/>
          <w:b/>
          <w:color w:val="0000FF"/>
          <w:sz w:val="24"/>
        </w:rPr>
        <w:tab/>
      </w:r>
      <w:r>
        <w:rPr>
          <w:rFonts w:ascii="Arial" w:hAnsi="Arial" w:cs="Arial"/>
          <w:b/>
          <w:sz w:val="24"/>
        </w:rPr>
        <w:t>Conclusion for Key Issue #1</w:t>
      </w:r>
    </w:p>
    <w:p w14:paraId="1B747132"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v0.5.0</w:t>
      </w:r>
      <w:r>
        <w:rPr>
          <w:i/>
        </w:rPr>
        <w:br/>
      </w:r>
      <w:r>
        <w:rPr>
          <w:i/>
        </w:rPr>
        <w:tab/>
      </w:r>
      <w:r>
        <w:rPr>
          <w:i/>
        </w:rPr>
        <w:tab/>
      </w:r>
      <w:r>
        <w:rPr>
          <w:i/>
        </w:rPr>
        <w:tab/>
      </w:r>
      <w:r>
        <w:rPr>
          <w:i/>
        </w:rPr>
        <w:tab/>
      </w:r>
      <w:r>
        <w:rPr>
          <w:i/>
        </w:rPr>
        <w:tab/>
        <w:t>Source: Nokia, Nokia Shanghai Bell</w:t>
      </w:r>
    </w:p>
    <w:p w14:paraId="25FB6FD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C9F6C" w14:textId="0CC6B3A4" w:rsidR="00C831F5" w:rsidRDefault="00C831F5" w:rsidP="00C831F5">
      <w:pPr>
        <w:rPr>
          <w:rFonts w:ascii="Arial" w:hAnsi="Arial" w:cs="Arial"/>
          <w:b/>
          <w:sz w:val="24"/>
        </w:rPr>
      </w:pPr>
      <w:r>
        <w:rPr>
          <w:rFonts w:ascii="Arial" w:hAnsi="Arial" w:cs="Arial"/>
          <w:b/>
          <w:color w:val="0000FF"/>
          <w:sz w:val="24"/>
        </w:rPr>
        <w:t>C4-214382</w:t>
      </w:r>
      <w:r>
        <w:rPr>
          <w:rFonts w:ascii="Arial" w:hAnsi="Arial" w:cs="Arial"/>
          <w:b/>
          <w:color w:val="0000FF"/>
          <w:sz w:val="24"/>
        </w:rPr>
        <w:tab/>
      </w:r>
      <w:r>
        <w:rPr>
          <w:rFonts w:ascii="Arial" w:hAnsi="Arial" w:cs="Arial"/>
          <w:b/>
          <w:sz w:val="24"/>
        </w:rPr>
        <w:t>Completion of solution#4 for KI#1</w:t>
      </w:r>
    </w:p>
    <w:p w14:paraId="08EEAD07"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23.700-12 v0.5.0</w:t>
      </w:r>
      <w:r>
        <w:rPr>
          <w:i/>
        </w:rPr>
        <w:br/>
      </w:r>
      <w:r>
        <w:rPr>
          <w:i/>
        </w:rPr>
        <w:tab/>
      </w:r>
      <w:r>
        <w:rPr>
          <w:i/>
        </w:rPr>
        <w:tab/>
      </w:r>
      <w:r>
        <w:rPr>
          <w:i/>
        </w:rPr>
        <w:tab/>
      </w:r>
      <w:r>
        <w:rPr>
          <w:i/>
        </w:rPr>
        <w:tab/>
      </w:r>
      <w:r>
        <w:rPr>
          <w:i/>
        </w:rPr>
        <w:tab/>
        <w:t>Source: Ericsson</w:t>
      </w:r>
    </w:p>
    <w:p w14:paraId="44607C19"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64BE2" w14:textId="099717AB" w:rsidR="00C831F5" w:rsidRDefault="00C831F5" w:rsidP="00C831F5">
      <w:pPr>
        <w:rPr>
          <w:rFonts w:ascii="Arial" w:hAnsi="Arial" w:cs="Arial"/>
          <w:b/>
          <w:sz w:val="24"/>
        </w:rPr>
      </w:pPr>
      <w:r>
        <w:rPr>
          <w:rFonts w:ascii="Arial" w:hAnsi="Arial" w:cs="Arial"/>
          <w:b/>
          <w:color w:val="0000FF"/>
          <w:sz w:val="24"/>
        </w:rPr>
        <w:t>C4-214383</w:t>
      </w:r>
      <w:r>
        <w:rPr>
          <w:rFonts w:ascii="Arial" w:hAnsi="Arial" w:cs="Arial"/>
          <w:b/>
          <w:color w:val="0000FF"/>
          <w:sz w:val="24"/>
        </w:rPr>
        <w:tab/>
      </w:r>
      <w:r>
        <w:rPr>
          <w:rFonts w:ascii="Arial" w:hAnsi="Arial" w:cs="Arial"/>
          <w:b/>
          <w:sz w:val="24"/>
        </w:rPr>
        <w:t>Conclusion for KI#1</w:t>
      </w:r>
    </w:p>
    <w:p w14:paraId="67102FD8"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23.700-12 v0.5.0</w:t>
      </w:r>
      <w:r>
        <w:rPr>
          <w:i/>
        </w:rPr>
        <w:br/>
      </w:r>
      <w:r>
        <w:rPr>
          <w:i/>
        </w:rPr>
        <w:tab/>
      </w:r>
      <w:r>
        <w:rPr>
          <w:i/>
        </w:rPr>
        <w:tab/>
      </w:r>
      <w:r>
        <w:rPr>
          <w:i/>
        </w:rPr>
        <w:tab/>
      </w:r>
      <w:r>
        <w:rPr>
          <w:i/>
        </w:rPr>
        <w:tab/>
      </w:r>
      <w:r>
        <w:rPr>
          <w:i/>
        </w:rPr>
        <w:tab/>
        <w:t>Source: Ericsson</w:t>
      </w:r>
    </w:p>
    <w:p w14:paraId="4D2787E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73B3C5" w14:textId="0A47CE04" w:rsidR="00C831F5" w:rsidRDefault="00C831F5" w:rsidP="00C831F5">
      <w:pPr>
        <w:rPr>
          <w:rFonts w:ascii="Arial" w:hAnsi="Arial" w:cs="Arial"/>
          <w:b/>
          <w:sz w:val="24"/>
        </w:rPr>
      </w:pPr>
      <w:r>
        <w:rPr>
          <w:rFonts w:ascii="Arial" w:hAnsi="Arial" w:cs="Arial"/>
          <w:b/>
          <w:color w:val="0000FF"/>
          <w:sz w:val="24"/>
        </w:rPr>
        <w:t>C4-214487</w:t>
      </w:r>
      <w:r>
        <w:rPr>
          <w:rFonts w:ascii="Arial" w:hAnsi="Arial" w:cs="Arial"/>
          <w:b/>
          <w:color w:val="0000FF"/>
          <w:sz w:val="24"/>
        </w:rPr>
        <w:tab/>
      </w:r>
      <w:r>
        <w:rPr>
          <w:rFonts w:ascii="Arial" w:hAnsi="Arial" w:cs="Arial"/>
          <w:b/>
          <w:sz w:val="24"/>
        </w:rPr>
        <w:t>Update on evaluation and conclusion related to solution #6</w:t>
      </w:r>
    </w:p>
    <w:p w14:paraId="6AB54BFE" w14:textId="77777777" w:rsidR="00C831F5" w:rsidRDefault="00C831F5" w:rsidP="00C831F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23.700-12 v0.5.0</w:t>
      </w:r>
      <w:r>
        <w:rPr>
          <w:i/>
        </w:rPr>
        <w:br/>
      </w:r>
      <w:r>
        <w:rPr>
          <w:i/>
        </w:rPr>
        <w:tab/>
      </w:r>
      <w:r>
        <w:rPr>
          <w:i/>
        </w:rPr>
        <w:tab/>
      </w:r>
      <w:r>
        <w:rPr>
          <w:i/>
        </w:rPr>
        <w:tab/>
      </w:r>
      <w:r>
        <w:rPr>
          <w:i/>
        </w:rPr>
        <w:tab/>
      </w:r>
      <w:r>
        <w:rPr>
          <w:i/>
        </w:rPr>
        <w:tab/>
        <w:t>Source: China Mobile Com. Corporation</w:t>
      </w:r>
    </w:p>
    <w:p w14:paraId="4303212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B718A9" w14:textId="2842DADE" w:rsidR="00C831F5" w:rsidRDefault="00C831F5" w:rsidP="00C831F5">
      <w:pPr>
        <w:rPr>
          <w:rFonts w:ascii="Arial" w:hAnsi="Arial" w:cs="Arial"/>
          <w:b/>
          <w:sz w:val="24"/>
        </w:rPr>
      </w:pPr>
      <w:r>
        <w:rPr>
          <w:rFonts w:ascii="Arial" w:hAnsi="Arial" w:cs="Arial"/>
          <w:b/>
          <w:color w:val="0000FF"/>
          <w:sz w:val="24"/>
        </w:rPr>
        <w:t>C4-214499</w:t>
      </w:r>
      <w:r>
        <w:rPr>
          <w:rFonts w:ascii="Arial" w:hAnsi="Arial" w:cs="Arial"/>
          <w:b/>
          <w:color w:val="0000FF"/>
          <w:sz w:val="24"/>
        </w:rPr>
        <w:tab/>
      </w:r>
      <w:r>
        <w:rPr>
          <w:rFonts w:ascii="Arial" w:hAnsi="Arial" w:cs="Arial"/>
          <w:b/>
          <w:sz w:val="24"/>
        </w:rPr>
        <w:t>Discussion on the progress status of FS_eIMS5G2</w:t>
      </w:r>
    </w:p>
    <w:p w14:paraId="3AA0F46C"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Bill</w:t>
      </w:r>
    </w:p>
    <w:p w14:paraId="5722478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33836" w14:textId="131E37A0" w:rsidR="00C831F5" w:rsidRDefault="00C831F5" w:rsidP="00C831F5">
      <w:pPr>
        <w:rPr>
          <w:rFonts w:ascii="Arial" w:hAnsi="Arial" w:cs="Arial"/>
          <w:b/>
          <w:sz w:val="24"/>
        </w:rPr>
      </w:pPr>
      <w:r>
        <w:rPr>
          <w:rFonts w:ascii="Arial" w:hAnsi="Arial" w:cs="Arial"/>
          <w:b/>
          <w:color w:val="0000FF"/>
          <w:sz w:val="24"/>
        </w:rPr>
        <w:t>C4-214500</w:t>
      </w:r>
      <w:r>
        <w:rPr>
          <w:rFonts w:ascii="Arial" w:hAnsi="Arial" w:cs="Arial"/>
          <w:b/>
          <w:color w:val="0000FF"/>
          <w:sz w:val="24"/>
        </w:rPr>
        <w:tab/>
      </w:r>
      <w:r>
        <w:rPr>
          <w:rFonts w:ascii="Arial" w:hAnsi="Arial" w:cs="Arial"/>
          <w:b/>
          <w:sz w:val="24"/>
        </w:rPr>
        <w:t>Update to solution#2</w:t>
      </w:r>
    </w:p>
    <w:p w14:paraId="5043405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v0.5.0</w:t>
      </w:r>
      <w:r>
        <w:rPr>
          <w:i/>
        </w:rPr>
        <w:br/>
      </w:r>
      <w:r>
        <w:rPr>
          <w:i/>
        </w:rPr>
        <w:tab/>
      </w:r>
      <w:r>
        <w:rPr>
          <w:i/>
        </w:rPr>
        <w:tab/>
      </w:r>
      <w:r>
        <w:rPr>
          <w:i/>
        </w:rPr>
        <w:tab/>
      </w:r>
      <w:r>
        <w:rPr>
          <w:i/>
        </w:rPr>
        <w:tab/>
      </w:r>
      <w:r>
        <w:rPr>
          <w:i/>
        </w:rPr>
        <w:tab/>
        <w:t>Source: Huawei, HiSilicon / Bill</w:t>
      </w:r>
    </w:p>
    <w:p w14:paraId="6940798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8B8A4" w14:textId="45374CFC" w:rsidR="00C831F5" w:rsidRDefault="00C831F5" w:rsidP="00C831F5">
      <w:pPr>
        <w:rPr>
          <w:rFonts w:ascii="Arial" w:hAnsi="Arial" w:cs="Arial"/>
          <w:b/>
          <w:sz w:val="24"/>
        </w:rPr>
      </w:pPr>
      <w:r>
        <w:rPr>
          <w:rFonts w:ascii="Arial" w:hAnsi="Arial" w:cs="Arial"/>
          <w:b/>
          <w:color w:val="0000FF"/>
          <w:sz w:val="24"/>
        </w:rPr>
        <w:t>C4-214501</w:t>
      </w:r>
      <w:r>
        <w:rPr>
          <w:rFonts w:ascii="Arial" w:hAnsi="Arial" w:cs="Arial"/>
          <w:b/>
          <w:color w:val="0000FF"/>
          <w:sz w:val="24"/>
        </w:rPr>
        <w:tab/>
      </w:r>
      <w:r>
        <w:rPr>
          <w:rFonts w:ascii="Arial" w:hAnsi="Arial" w:cs="Arial"/>
          <w:b/>
          <w:sz w:val="24"/>
        </w:rPr>
        <w:t>Evaluation and conclusion to solution #2 and solution #3</w:t>
      </w:r>
    </w:p>
    <w:p w14:paraId="29F113E3" w14:textId="77777777" w:rsidR="00C831F5" w:rsidRDefault="00C831F5" w:rsidP="00C831F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v0.5.0</w:t>
      </w:r>
      <w:r>
        <w:rPr>
          <w:i/>
        </w:rPr>
        <w:br/>
      </w:r>
      <w:r>
        <w:rPr>
          <w:i/>
        </w:rPr>
        <w:tab/>
      </w:r>
      <w:r>
        <w:rPr>
          <w:i/>
        </w:rPr>
        <w:tab/>
      </w:r>
      <w:r>
        <w:rPr>
          <w:i/>
        </w:rPr>
        <w:tab/>
      </w:r>
      <w:r>
        <w:rPr>
          <w:i/>
        </w:rPr>
        <w:tab/>
      </w:r>
      <w:r>
        <w:rPr>
          <w:i/>
        </w:rPr>
        <w:tab/>
        <w:t>Source: Huawei, HiSilicon / Bill</w:t>
      </w:r>
    </w:p>
    <w:p w14:paraId="4E98DC4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912E85" w14:textId="29C34076" w:rsidR="00C831F5" w:rsidRDefault="00C831F5" w:rsidP="00C831F5">
      <w:pPr>
        <w:rPr>
          <w:rFonts w:ascii="Arial" w:hAnsi="Arial" w:cs="Arial"/>
          <w:b/>
          <w:sz w:val="24"/>
        </w:rPr>
      </w:pPr>
      <w:r>
        <w:rPr>
          <w:rFonts w:ascii="Arial" w:hAnsi="Arial" w:cs="Arial"/>
          <w:b/>
          <w:color w:val="0000FF"/>
          <w:sz w:val="24"/>
        </w:rPr>
        <w:t>C4-214756</w:t>
      </w:r>
      <w:r>
        <w:rPr>
          <w:rFonts w:ascii="Arial" w:hAnsi="Arial" w:cs="Arial"/>
          <w:b/>
          <w:color w:val="0000FF"/>
          <w:sz w:val="24"/>
        </w:rPr>
        <w:tab/>
      </w:r>
      <w:r>
        <w:rPr>
          <w:rFonts w:ascii="Arial" w:hAnsi="Arial" w:cs="Arial"/>
          <w:b/>
          <w:sz w:val="24"/>
        </w:rPr>
        <w:t>3GPP TR 23.700 v0.6.0</w:t>
      </w:r>
    </w:p>
    <w:p w14:paraId="324150CA" w14:textId="77777777" w:rsidR="00C831F5" w:rsidRDefault="00C831F5" w:rsidP="00C831F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23.700-12 v0.6.0</w:t>
      </w:r>
      <w:r>
        <w:rPr>
          <w:i/>
        </w:rPr>
        <w:br/>
      </w:r>
      <w:r>
        <w:rPr>
          <w:i/>
        </w:rPr>
        <w:tab/>
      </w:r>
      <w:r>
        <w:rPr>
          <w:i/>
        </w:rPr>
        <w:tab/>
      </w:r>
      <w:r>
        <w:rPr>
          <w:i/>
        </w:rPr>
        <w:tab/>
      </w:r>
      <w:r>
        <w:rPr>
          <w:i/>
        </w:rPr>
        <w:tab/>
      </w:r>
      <w:r>
        <w:rPr>
          <w:i/>
        </w:rPr>
        <w:tab/>
        <w:t>Source: Huawei</w:t>
      </w:r>
    </w:p>
    <w:p w14:paraId="40FA039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9BF0E" w14:textId="77777777" w:rsidR="00C831F5" w:rsidRDefault="00C831F5" w:rsidP="00C831F5">
      <w:pPr>
        <w:pStyle w:val="Heading4"/>
      </w:pPr>
      <w:bookmarkStart w:id="41" w:name="_Toc81397624"/>
      <w:r>
        <w:t>6.2.2</w:t>
      </w:r>
      <w:r>
        <w:tab/>
        <w:t>Stage 3 of Multimedia Priority Service (MPS) Phase 2 [MPS2-CT]</w:t>
      </w:r>
      <w:bookmarkEnd w:id="41"/>
    </w:p>
    <w:p w14:paraId="1A3533DB" w14:textId="77777777" w:rsidR="00C831F5" w:rsidRDefault="00C831F5" w:rsidP="00C831F5">
      <w:pPr>
        <w:pStyle w:val="Heading4"/>
      </w:pPr>
      <w:bookmarkStart w:id="42" w:name="_Toc81397625"/>
      <w:r>
        <w:t>6.2.3</w:t>
      </w:r>
      <w:r>
        <w:tab/>
        <w:t>Enhancement for the 5G Control Plane Steering of Roaming for UE in CONNECTED mode [eCPSOR_CON-CT]</w:t>
      </w:r>
      <w:bookmarkEnd w:id="42"/>
    </w:p>
    <w:p w14:paraId="428CB899" w14:textId="325FE988" w:rsidR="00C831F5" w:rsidRDefault="00C831F5" w:rsidP="00C831F5">
      <w:pPr>
        <w:rPr>
          <w:rFonts w:ascii="Arial" w:hAnsi="Arial" w:cs="Arial"/>
          <w:b/>
          <w:sz w:val="24"/>
        </w:rPr>
      </w:pPr>
      <w:r>
        <w:rPr>
          <w:rFonts w:ascii="Arial" w:hAnsi="Arial" w:cs="Arial"/>
          <w:b/>
          <w:color w:val="0000FF"/>
          <w:sz w:val="24"/>
        </w:rPr>
        <w:t>C4-214486</w:t>
      </w:r>
      <w:r>
        <w:rPr>
          <w:rFonts w:ascii="Arial" w:hAnsi="Arial" w:cs="Arial"/>
          <w:b/>
          <w:color w:val="0000FF"/>
          <w:sz w:val="24"/>
        </w:rPr>
        <w:tab/>
      </w:r>
      <w:r>
        <w:rPr>
          <w:rFonts w:ascii="Arial" w:hAnsi="Arial" w:cs="Arial"/>
          <w:b/>
          <w:sz w:val="24"/>
        </w:rPr>
        <w:t>eCPSOR_CON work plan</w:t>
      </w:r>
    </w:p>
    <w:p w14:paraId="7EF16EAB" w14:textId="77777777" w:rsidR="00C831F5" w:rsidRDefault="00C831F5" w:rsidP="00C831F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25BFAE3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10874" w14:textId="77777777" w:rsidR="00C831F5" w:rsidRDefault="00C831F5" w:rsidP="00C831F5">
      <w:pPr>
        <w:pStyle w:val="Heading4"/>
      </w:pPr>
      <w:bookmarkStart w:id="43" w:name="_Toc81397626"/>
      <w:r>
        <w:lastRenderedPageBreak/>
        <w:t>6.2.4</w:t>
      </w:r>
      <w:r>
        <w:tab/>
        <w:t>Authentication and key management for applications based on 3GPP credential in 5G [AKMA-CT]</w:t>
      </w:r>
      <w:bookmarkEnd w:id="43"/>
    </w:p>
    <w:p w14:paraId="760656C8" w14:textId="77777777" w:rsidR="00C831F5" w:rsidRDefault="00C831F5" w:rsidP="00C831F5">
      <w:pPr>
        <w:pStyle w:val="Heading4"/>
      </w:pPr>
      <w:bookmarkStart w:id="44" w:name="_Toc81397627"/>
      <w:r>
        <w:t>6.2.5</w:t>
      </w:r>
      <w:r>
        <w:tab/>
        <w:t>CT aspects on Dynamically Changing AM Policies in the 5GC [TEI17_DCAMP-CT]</w:t>
      </w:r>
      <w:bookmarkEnd w:id="44"/>
    </w:p>
    <w:p w14:paraId="248EC652" w14:textId="3772237B" w:rsidR="00C831F5" w:rsidRDefault="00C831F5" w:rsidP="00C831F5">
      <w:pPr>
        <w:rPr>
          <w:rFonts w:ascii="Arial" w:hAnsi="Arial" w:cs="Arial"/>
          <w:b/>
          <w:sz w:val="24"/>
        </w:rPr>
      </w:pPr>
      <w:r>
        <w:rPr>
          <w:rFonts w:ascii="Arial" w:hAnsi="Arial" w:cs="Arial"/>
          <w:b/>
          <w:color w:val="0000FF"/>
          <w:sz w:val="24"/>
        </w:rPr>
        <w:t>C4-214168</w:t>
      </w:r>
      <w:r>
        <w:rPr>
          <w:rFonts w:ascii="Arial" w:hAnsi="Arial" w:cs="Arial"/>
          <w:b/>
          <w:color w:val="0000FF"/>
          <w:sz w:val="24"/>
        </w:rPr>
        <w:tab/>
      </w:r>
      <w:r>
        <w:rPr>
          <w:rFonts w:ascii="Arial" w:hAnsi="Arial" w:cs="Arial"/>
          <w:b/>
          <w:sz w:val="24"/>
        </w:rPr>
        <w:t>DCAMP feature</w:t>
      </w:r>
    </w:p>
    <w:p w14:paraId="4933E5A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v17.3.0</w:t>
      </w:r>
      <w:r>
        <w:rPr>
          <w:i/>
        </w:rPr>
        <w:tab/>
        <w:t xml:space="preserve">  CR-0147  Cat: B (Rel-17)</w:t>
      </w:r>
      <w:r>
        <w:rPr>
          <w:i/>
        </w:rPr>
        <w:br/>
      </w:r>
      <w:r>
        <w:rPr>
          <w:i/>
        </w:rPr>
        <w:br/>
      </w:r>
      <w:r>
        <w:rPr>
          <w:i/>
        </w:rPr>
        <w:tab/>
      </w:r>
      <w:r>
        <w:rPr>
          <w:i/>
        </w:rPr>
        <w:tab/>
      </w:r>
      <w:r>
        <w:rPr>
          <w:i/>
        </w:rPr>
        <w:tab/>
      </w:r>
      <w:r>
        <w:rPr>
          <w:i/>
        </w:rPr>
        <w:tab/>
      </w:r>
      <w:r>
        <w:rPr>
          <w:i/>
        </w:rPr>
        <w:tab/>
        <w:t>Source: Nokia, Nokia Shanghai Bell</w:t>
      </w:r>
    </w:p>
    <w:p w14:paraId="1F6C5F9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B4C8A5" w14:textId="77777777" w:rsidR="00C831F5" w:rsidRDefault="00C831F5" w:rsidP="00C831F5">
      <w:pPr>
        <w:pStyle w:val="Heading4"/>
      </w:pPr>
      <w:bookmarkStart w:id="45" w:name="_Toc81397628"/>
      <w:r>
        <w:t>6.2.6</w:t>
      </w:r>
      <w:r>
        <w:tab/>
        <w:t>CT aspects of proximity based services in 5GS [5G_ProSe-CT]</w:t>
      </w:r>
      <w:bookmarkEnd w:id="45"/>
    </w:p>
    <w:p w14:paraId="30C7FC74" w14:textId="19B831AE" w:rsidR="00C831F5" w:rsidRDefault="00C831F5" w:rsidP="00C831F5">
      <w:pPr>
        <w:rPr>
          <w:rFonts w:ascii="Arial" w:hAnsi="Arial" w:cs="Arial"/>
          <w:b/>
          <w:sz w:val="24"/>
        </w:rPr>
      </w:pPr>
      <w:r>
        <w:rPr>
          <w:rFonts w:ascii="Arial" w:hAnsi="Arial" w:cs="Arial"/>
          <w:b/>
          <w:color w:val="0000FF"/>
          <w:sz w:val="24"/>
        </w:rPr>
        <w:t>C4-214264</w:t>
      </w:r>
      <w:r>
        <w:rPr>
          <w:rFonts w:ascii="Arial" w:hAnsi="Arial" w:cs="Arial"/>
          <w:b/>
          <w:color w:val="0000FF"/>
          <w:sz w:val="24"/>
        </w:rPr>
        <w:tab/>
      </w:r>
      <w:r>
        <w:rPr>
          <w:rFonts w:ascii="Arial" w:hAnsi="Arial" w:cs="Arial"/>
          <w:b/>
          <w:sz w:val="24"/>
        </w:rPr>
        <w:t>Add failure response for AnnouceUpdate</w:t>
      </w:r>
    </w:p>
    <w:p w14:paraId="74FC3B0E"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CATT</w:t>
      </w:r>
    </w:p>
    <w:p w14:paraId="53C081E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C4-214564</w:t>
      </w:r>
      <w:r>
        <w:rPr>
          <w:color w:val="993300"/>
          <w:u w:val="single"/>
        </w:rPr>
        <w:t>.</w:t>
      </w:r>
    </w:p>
    <w:p w14:paraId="4A568F0A" w14:textId="77938FCD" w:rsidR="00C831F5" w:rsidRDefault="00C831F5" w:rsidP="00C831F5">
      <w:pPr>
        <w:rPr>
          <w:rFonts w:ascii="Arial" w:hAnsi="Arial" w:cs="Arial"/>
          <w:b/>
          <w:sz w:val="24"/>
        </w:rPr>
      </w:pPr>
      <w:r>
        <w:rPr>
          <w:rFonts w:ascii="Arial" w:hAnsi="Arial" w:cs="Arial"/>
          <w:b/>
          <w:color w:val="0000FF"/>
          <w:sz w:val="24"/>
        </w:rPr>
        <w:t>C4-214265</w:t>
      </w:r>
      <w:r>
        <w:rPr>
          <w:rFonts w:ascii="Arial" w:hAnsi="Arial" w:cs="Arial"/>
          <w:b/>
          <w:color w:val="0000FF"/>
          <w:sz w:val="24"/>
        </w:rPr>
        <w:tab/>
      </w:r>
      <w:r>
        <w:rPr>
          <w:rFonts w:ascii="Arial" w:hAnsi="Arial" w:cs="Arial"/>
          <w:b/>
          <w:sz w:val="24"/>
        </w:rPr>
        <w:t>Add failure response for MonitorUpdate</w:t>
      </w:r>
    </w:p>
    <w:p w14:paraId="5C442D15"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CATT</w:t>
      </w:r>
    </w:p>
    <w:p w14:paraId="5EFE909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C4-214565</w:t>
      </w:r>
      <w:r>
        <w:rPr>
          <w:color w:val="993300"/>
          <w:u w:val="single"/>
        </w:rPr>
        <w:t>.</w:t>
      </w:r>
    </w:p>
    <w:p w14:paraId="7300A0A8" w14:textId="64F8B1D2" w:rsidR="00C831F5" w:rsidRDefault="00C831F5" w:rsidP="00C831F5">
      <w:pPr>
        <w:rPr>
          <w:rFonts w:ascii="Arial" w:hAnsi="Arial" w:cs="Arial"/>
          <w:b/>
          <w:sz w:val="24"/>
        </w:rPr>
      </w:pPr>
      <w:r>
        <w:rPr>
          <w:rFonts w:ascii="Arial" w:hAnsi="Arial" w:cs="Arial"/>
          <w:b/>
          <w:color w:val="0000FF"/>
          <w:sz w:val="24"/>
        </w:rPr>
        <w:t>C4-214266</w:t>
      </w:r>
      <w:r>
        <w:rPr>
          <w:rFonts w:ascii="Arial" w:hAnsi="Arial" w:cs="Arial"/>
          <w:b/>
          <w:color w:val="0000FF"/>
          <w:sz w:val="24"/>
        </w:rPr>
        <w:tab/>
      </w:r>
      <w:r>
        <w:rPr>
          <w:rFonts w:ascii="Arial" w:hAnsi="Arial" w:cs="Arial"/>
          <w:b/>
          <w:sz w:val="24"/>
        </w:rPr>
        <w:t>Add ProblemDetails</w:t>
      </w:r>
    </w:p>
    <w:p w14:paraId="17292651"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CATT</w:t>
      </w:r>
    </w:p>
    <w:p w14:paraId="7B7A8A9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AA739" w14:textId="68A0205F" w:rsidR="00C831F5" w:rsidRDefault="00C831F5" w:rsidP="00C831F5">
      <w:pPr>
        <w:rPr>
          <w:rFonts w:ascii="Arial" w:hAnsi="Arial" w:cs="Arial"/>
          <w:b/>
          <w:sz w:val="24"/>
        </w:rPr>
      </w:pPr>
      <w:r>
        <w:rPr>
          <w:rFonts w:ascii="Arial" w:hAnsi="Arial" w:cs="Arial"/>
          <w:b/>
          <w:color w:val="0000FF"/>
          <w:sz w:val="24"/>
        </w:rPr>
        <w:t>C4-214267</w:t>
      </w:r>
      <w:r>
        <w:rPr>
          <w:rFonts w:ascii="Arial" w:hAnsi="Arial" w:cs="Arial"/>
          <w:b/>
          <w:color w:val="0000FF"/>
          <w:sz w:val="24"/>
        </w:rPr>
        <w:tab/>
      </w:r>
      <w:r>
        <w:rPr>
          <w:rFonts w:ascii="Arial" w:hAnsi="Arial" w:cs="Arial"/>
          <w:b/>
          <w:sz w:val="24"/>
        </w:rPr>
        <w:t>Miscellaneous corrections.</w:t>
      </w:r>
    </w:p>
    <w:p w14:paraId="7174779B"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CATT</w:t>
      </w:r>
    </w:p>
    <w:p w14:paraId="2E48343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6CC14" w14:textId="44138FFF" w:rsidR="00C831F5" w:rsidRDefault="00C831F5" w:rsidP="00C831F5">
      <w:pPr>
        <w:rPr>
          <w:rFonts w:ascii="Arial" w:hAnsi="Arial" w:cs="Arial"/>
          <w:b/>
          <w:sz w:val="24"/>
        </w:rPr>
      </w:pPr>
      <w:r>
        <w:rPr>
          <w:rFonts w:ascii="Arial" w:hAnsi="Arial" w:cs="Arial"/>
          <w:b/>
          <w:color w:val="0000FF"/>
          <w:sz w:val="24"/>
        </w:rPr>
        <w:t>C4-214268</w:t>
      </w:r>
      <w:r>
        <w:rPr>
          <w:rFonts w:ascii="Arial" w:hAnsi="Arial" w:cs="Arial"/>
          <w:b/>
          <w:color w:val="0000FF"/>
          <w:sz w:val="24"/>
        </w:rPr>
        <w:tab/>
      </w:r>
      <w:r>
        <w:rPr>
          <w:rFonts w:ascii="Arial" w:hAnsi="Arial" w:cs="Arial"/>
          <w:b/>
          <w:sz w:val="24"/>
        </w:rPr>
        <w:t>Update Feature Negotiation of TS 29.555_5G DDNMF Services</w:t>
      </w:r>
    </w:p>
    <w:p w14:paraId="282D063F"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CATT</w:t>
      </w:r>
    </w:p>
    <w:p w14:paraId="7F78CCF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7F910" w14:textId="76F6557B" w:rsidR="00C831F5" w:rsidRDefault="00C831F5" w:rsidP="00C831F5">
      <w:pPr>
        <w:rPr>
          <w:rFonts w:ascii="Arial" w:hAnsi="Arial" w:cs="Arial"/>
          <w:b/>
          <w:sz w:val="24"/>
        </w:rPr>
      </w:pPr>
      <w:r>
        <w:rPr>
          <w:rFonts w:ascii="Arial" w:hAnsi="Arial" w:cs="Arial"/>
          <w:b/>
          <w:color w:val="0000FF"/>
          <w:sz w:val="24"/>
        </w:rPr>
        <w:t>C4-214269</w:t>
      </w:r>
      <w:r>
        <w:rPr>
          <w:rFonts w:ascii="Arial" w:hAnsi="Arial" w:cs="Arial"/>
          <w:b/>
          <w:color w:val="0000FF"/>
          <w:sz w:val="24"/>
        </w:rPr>
        <w:tab/>
      </w:r>
      <w:r>
        <w:rPr>
          <w:rFonts w:ascii="Arial" w:hAnsi="Arial" w:cs="Arial"/>
          <w:b/>
          <w:sz w:val="24"/>
        </w:rPr>
        <w:t>Update Overview of TS 29.555_5G DDNMF Services</w:t>
      </w:r>
    </w:p>
    <w:p w14:paraId="4C105D12"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CATT</w:t>
      </w:r>
    </w:p>
    <w:p w14:paraId="188D5034"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A3AE7" w14:textId="03C535F9" w:rsidR="00C831F5" w:rsidRDefault="00C831F5" w:rsidP="00C831F5">
      <w:pPr>
        <w:rPr>
          <w:rFonts w:ascii="Arial" w:hAnsi="Arial" w:cs="Arial"/>
          <w:b/>
          <w:sz w:val="24"/>
        </w:rPr>
      </w:pPr>
      <w:r>
        <w:rPr>
          <w:rFonts w:ascii="Arial" w:hAnsi="Arial" w:cs="Arial"/>
          <w:b/>
          <w:color w:val="0000FF"/>
          <w:sz w:val="24"/>
        </w:rPr>
        <w:t>C4-214432</w:t>
      </w:r>
      <w:r>
        <w:rPr>
          <w:rFonts w:ascii="Arial" w:hAnsi="Arial" w:cs="Arial"/>
          <w:b/>
          <w:color w:val="0000FF"/>
          <w:sz w:val="24"/>
        </w:rPr>
        <w:tab/>
      </w:r>
      <w:r>
        <w:rPr>
          <w:rFonts w:ascii="Arial" w:hAnsi="Arial" w:cs="Arial"/>
          <w:b/>
          <w:sz w:val="24"/>
        </w:rPr>
        <w:t>Pseudo-CR on Add 3xx4xx5xx Response codes in service operations</w:t>
      </w:r>
    </w:p>
    <w:p w14:paraId="613249AC"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7DD4C7F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C4-214830</w:t>
      </w:r>
      <w:r>
        <w:rPr>
          <w:color w:val="993300"/>
          <w:u w:val="single"/>
        </w:rPr>
        <w:t>.</w:t>
      </w:r>
    </w:p>
    <w:p w14:paraId="3FB44FA6" w14:textId="2077460B" w:rsidR="00C831F5" w:rsidRDefault="00C831F5" w:rsidP="00C831F5">
      <w:pPr>
        <w:rPr>
          <w:rFonts w:ascii="Arial" w:hAnsi="Arial" w:cs="Arial"/>
          <w:b/>
          <w:sz w:val="24"/>
        </w:rPr>
      </w:pPr>
      <w:r>
        <w:rPr>
          <w:rFonts w:ascii="Arial" w:hAnsi="Arial" w:cs="Arial"/>
          <w:b/>
          <w:color w:val="0000FF"/>
          <w:sz w:val="24"/>
        </w:rPr>
        <w:t>C4-214433</w:t>
      </w:r>
      <w:r>
        <w:rPr>
          <w:rFonts w:ascii="Arial" w:hAnsi="Arial" w:cs="Arial"/>
          <w:b/>
          <w:color w:val="0000FF"/>
          <w:sz w:val="24"/>
        </w:rPr>
        <w:tab/>
      </w:r>
      <w:r>
        <w:rPr>
          <w:rFonts w:ascii="Arial" w:hAnsi="Arial" w:cs="Arial"/>
          <w:b/>
          <w:sz w:val="24"/>
        </w:rPr>
        <w:t>Pseudo-CR on Add the missing procedures</w:t>
      </w:r>
    </w:p>
    <w:p w14:paraId="338A14B4"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7A73472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6E73E" w14:textId="6719EC0B" w:rsidR="00C831F5" w:rsidRDefault="00C831F5" w:rsidP="00C831F5">
      <w:pPr>
        <w:rPr>
          <w:rFonts w:ascii="Arial" w:hAnsi="Arial" w:cs="Arial"/>
          <w:b/>
          <w:sz w:val="24"/>
        </w:rPr>
      </w:pPr>
      <w:r>
        <w:rPr>
          <w:rFonts w:ascii="Arial" w:hAnsi="Arial" w:cs="Arial"/>
          <w:b/>
          <w:color w:val="0000FF"/>
          <w:sz w:val="24"/>
        </w:rPr>
        <w:t>C4-214434</w:t>
      </w:r>
      <w:r>
        <w:rPr>
          <w:rFonts w:ascii="Arial" w:hAnsi="Arial" w:cs="Arial"/>
          <w:b/>
          <w:color w:val="0000FF"/>
          <w:sz w:val="24"/>
        </w:rPr>
        <w:tab/>
      </w:r>
      <w:r>
        <w:rPr>
          <w:rFonts w:ascii="Arial" w:hAnsi="Arial" w:cs="Arial"/>
          <w:b/>
          <w:sz w:val="24"/>
        </w:rPr>
        <w:t>Pseudo-CR on Announcing PLMN ID in AnnounceAuthReq</w:t>
      </w:r>
    </w:p>
    <w:p w14:paraId="14BE83CD"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4E05062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15CA7" w14:textId="52E1F6FB" w:rsidR="00C831F5" w:rsidRDefault="00C831F5" w:rsidP="00C831F5">
      <w:pPr>
        <w:rPr>
          <w:rFonts w:ascii="Arial" w:hAnsi="Arial" w:cs="Arial"/>
          <w:b/>
          <w:sz w:val="24"/>
        </w:rPr>
      </w:pPr>
      <w:r>
        <w:rPr>
          <w:rFonts w:ascii="Arial" w:hAnsi="Arial" w:cs="Arial"/>
          <w:b/>
          <w:color w:val="0000FF"/>
          <w:sz w:val="24"/>
        </w:rPr>
        <w:t>C4-214435</w:t>
      </w:r>
      <w:r>
        <w:rPr>
          <w:rFonts w:ascii="Arial" w:hAnsi="Arial" w:cs="Arial"/>
          <w:b/>
          <w:color w:val="0000FF"/>
          <w:sz w:val="24"/>
        </w:rPr>
        <w:tab/>
      </w:r>
      <w:r>
        <w:rPr>
          <w:rFonts w:ascii="Arial" w:hAnsi="Arial" w:cs="Arial"/>
          <w:b/>
          <w:sz w:val="24"/>
        </w:rPr>
        <w:t>Pseudo-CR on Correct the definition of RestrictedCodeSuffixPool</w:t>
      </w:r>
    </w:p>
    <w:p w14:paraId="577C72F8"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4EB5291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CD399" w14:textId="0F260FF3" w:rsidR="00C831F5" w:rsidRDefault="00C831F5" w:rsidP="00C831F5">
      <w:pPr>
        <w:rPr>
          <w:rFonts w:ascii="Arial" w:hAnsi="Arial" w:cs="Arial"/>
          <w:b/>
          <w:sz w:val="24"/>
        </w:rPr>
      </w:pPr>
      <w:r>
        <w:rPr>
          <w:rFonts w:ascii="Arial" w:hAnsi="Arial" w:cs="Arial"/>
          <w:b/>
          <w:color w:val="0000FF"/>
          <w:sz w:val="24"/>
        </w:rPr>
        <w:t>C4-214436</w:t>
      </w:r>
      <w:r>
        <w:rPr>
          <w:rFonts w:ascii="Arial" w:hAnsi="Arial" w:cs="Arial"/>
          <w:b/>
          <w:color w:val="0000FF"/>
          <w:sz w:val="24"/>
        </w:rPr>
        <w:tab/>
      </w:r>
      <w:r>
        <w:rPr>
          <w:rFonts w:ascii="Arial" w:hAnsi="Arial" w:cs="Arial"/>
          <w:b/>
          <w:sz w:val="24"/>
        </w:rPr>
        <w:t>Pseudo-CR on Corrections on Announce Authorize Data</w:t>
      </w:r>
    </w:p>
    <w:p w14:paraId="08402E96"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784F078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E8AAF" w14:textId="43B234F9" w:rsidR="00C831F5" w:rsidRDefault="00C831F5" w:rsidP="00C831F5">
      <w:pPr>
        <w:rPr>
          <w:rFonts w:ascii="Arial" w:hAnsi="Arial" w:cs="Arial"/>
          <w:b/>
          <w:sz w:val="24"/>
        </w:rPr>
      </w:pPr>
      <w:r>
        <w:rPr>
          <w:rFonts w:ascii="Arial" w:hAnsi="Arial" w:cs="Arial"/>
          <w:b/>
          <w:color w:val="0000FF"/>
          <w:sz w:val="24"/>
        </w:rPr>
        <w:t>C4-214437</w:t>
      </w:r>
      <w:r>
        <w:rPr>
          <w:rFonts w:ascii="Arial" w:hAnsi="Arial" w:cs="Arial"/>
          <w:b/>
          <w:color w:val="0000FF"/>
          <w:sz w:val="24"/>
        </w:rPr>
        <w:tab/>
      </w:r>
      <w:r>
        <w:rPr>
          <w:rFonts w:ascii="Arial" w:hAnsi="Arial" w:cs="Arial"/>
          <w:b/>
          <w:sz w:val="24"/>
        </w:rPr>
        <w:t>Pseudo-CR on Corrections on MonitorUpdateData</w:t>
      </w:r>
    </w:p>
    <w:p w14:paraId="35DF90EA"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7BB06B0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71172" w14:textId="688AE9EA" w:rsidR="00C831F5" w:rsidRDefault="00C831F5" w:rsidP="00C831F5">
      <w:pPr>
        <w:rPr>
          <w:rFonts w:ascii="Arial" w:hAnsi="Arial" w:cs="Arial"/>
          <w:b/>
          <w:sz w:val="24"/>
        </w:rPr>
      </w:pPr>
      <w:r>
        <w:rPr>
          <w:rFonts w:ascii="Arial" w:hAnsi="Arial" w:cs="Arial"/>
          <w:b/>
          <w:color w:val="0000FF"/>
          <w:sz w:val="24"/>
        </w:rPr>
        <w:t>C4-214438</w:t>
      </w:r>
      <w:r>
        <w:rPr>
          <w:rFonts w:ascii="Arial" w:hAnsi="Arial" w:cs="Arial"/>
          <w:b/>
          <w:color w:val="0000FF"/>
          <w:sz w:val="24"/>
        </w:rPr>
        <w:tab/>
      </w:r>
      <w:r>
        <w:rPr>
          <w:rFonts w:ascii="Arial" w:hAnsi="Arial" w:cs="Arial"/>
          <w:b/>
          <w:sz w:val="24"/>
        </w:rPr>
        <w:t>Pseudo-CR on MatchInformation</w:t>
      </w:r>
    </w:p>
    <w:p w14:paraId="1A760CE8"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36AAB3F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CB310" w14:textId="49223917" w:rsidR="00C831F5" w:rsidRDefault="00C831F5" w:rsidP="00C831F5">
      <w:pPr>
        <w:rPr>
          <w:rFonts w:ascii="Arial" w:hAnsi="Arial" w:cs="Arial"/>
          <w:b/>
          <w:sz w:val="24"/>
        </w:rPr>
      </w:pPr>
      <w:r>
        <w:rPr>
          <w:rFonts w:ascii="Arial" w:hAnsi="Arial" w:cs="Arial"/>
          <w:b/>
          <w:color w:val="0000FF"/>
          <w:sz w:val="24"/>
        </w:rPr>
        <w:t>C4-214439</w:t>
      </w:r>
      <w:r>
        <w:rPr>
          <w:rFonts w:ascii="Arial" w:hAnsi="Arial" w:cs="Arial"/>
          <w:b/>
          <w:color w:val="0000FF"/>
          <w:sz w:val="24"/>
        </w:rPr>
        <w:tab/>
      </w:r>
      <w:r>
        <w:rPr>
          <w:rFonts w:ascii="Arial" w:hAnsi="Arial" w:cs="Arial"/>
          <w:b/>
          <w:sz w:val="24"/>
        </w:rPr>
        <w:t>Pseudo-CR on Redirect Responses</w:t>
      </w:r>
    </w:p>
    <w:p w14:paraId="5074BFF3"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000CE0E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4FE33" w14:textId="497F86D5" w:rsidR="00C831F5" w:rsidRDefault="00C831F5" w:rsidP="00C831F5">
      <w:pPr>
        <w:rPr>
          <w:rFonts w:ascii="Arial" w:hAnsi="Arial" w:cs="Arial"/>
          <w:b/>
          <w:sz w:val="24"/>
        </w:rPr>
      </w:pPr>
      <w:r>
        <w:rPr>
          <w:rFonts w:ascii="Arial" w:hAnsi="Arial" w:cs="Arial"/>
          <w:b/>
          <w:color w:val="0000FF"/>
          <w:sz w:val="24"/>
        </w:rPr>
        <w:lastRenderedPageBreak/>
        <w:t>C4-214440</w:t>
      </w:r>
      <w:r>
        <w:rPr>
          <w:rFonts w:ascii="Arial" w:hAnsi="Arial" w:cs="Arial"/>
          <w:b/>
          <w:color w:val="0000FF"/>
          <w:sz w:val="24"/>
        </w:rPr>
        <w:tab/>
      </w:r>
      <w:r>
        <w:rPr>
          <w:rFonts w:ascii="Arial" w:hAnsi="Arial" w:cs="Arial"/>
          <w:b/>
          <w:sz w:val="24"/>
        </w:rPr>
        <w:t>Pseudo-CR on Responses with 204 No content</w:t>
      </w:r>
    </w:p>
    <w:p w14:paraId="7426AED9"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0802332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C4-214832</w:t>
      </w:r>
      <w:r>
        <w:rPr>
          <w:color w:val="993300"/>
          <w:u w:val="single"/>
        </w:rPr>
        <w:t>.</w:t>
      </w:r>
    </w:p>
    <w:p w14:paraId="3C647DDC" w14:textId="5B1A5DF3" w:rsidR="00C831F5" w:rsidRDefault="00C831F5" w:rsidP="00C831F5">
      <w:pPr>
        <w:rPr>
          <w:rFonts w:ascii="Arial" w:hAnsi="Arial" w:cs="Arial"/>
          <w:b/>
          <w:sz w:val="24"/>
        </w:rPr>
      </w:pPr>
      <w:r>
        <w:rPr>
          <w:rFonts w:ascii="Arial" w:hAnsi="Arial" w:cs="Arial"/>
          <w:b/>
          <w:color w:val="0000FF"/>
          <w:sz w:val="24"/>
        </w:rPr>
        <w:t>C4-214441</w:t>
      </w:r>
      <w:r>
        <w:rPr>
          <w:rFonts w:ascii="Arial" w:hAnsi="Arial" w:cs="Arial"/>
          <w:b/>
          <w:color w:val="0000FF"/>
          <w:sz w:val="24"/>
        </w:rPr>
        <w:tab/>
      </w:r>
      <w:r>
        <w:rPr>
          <w:rFonts w:ascii="Arial" w:hAnsi="Arial" w:cs="Arial"/>
          <w:b/>
          <w:sz w:val="24"/>
        </w:rPr>
        <w:t>Pseudo-CR on Responses with 403 Forbidden</w:t>
      </w:r>
    </w:p>
    <w:p w14:paraId="33FE7CB0"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73DA18D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31330" w14:textId="71DBB114" w:rsidR="00C831F5" w:rsidRDefault="00C831F5" w:rsidP="00C831F5">
      <w:pPr>
        <w:rPr>
          <w:rFonts w:ascii="Arial" w:hAnsi="Arial" w:cs="Arial"/>
          <w:b/>
          <w:sz w:val="24"/>
        </w:rPr>
      </w:pPr>
      <w:r>
        <w:rPr>
          <w:rFonts w:ascii="Arial" w:hAnsi="Arial" w:cs="Arial"/>
          <w:b/>
          <w:color w:val="0000FF"/>
          <w:sz w:val="24"/>
        </w:rPr>
        <w:t>C4-214442</w:t>
      </w:r>
      <w:r>
        <w:rPr>
          <w:rFonts w:ascii="Arial" w:hAnsi="Arial" w:cs="Arial"/>
          <w:b/>
          <w:color w:val="0000FF"/>
          <w:sz w:val="24"/>
        </w:rPr>
        <w:tab/>
      </w:r>
      <w:r>
        <w:rPr>
          <w:rFonts w:ascii="Arial" w:hAnsi="Arial" w:cs="Arial"/>
          <w:b/>
          <w:sz w:val="24"/>
        </w:rPr>
        <w:t>Pseudo-CR on Responses with 404 Not Found</w:t>
      </w:r>
    </w:p>
    <w:p w14:paraId="1A81D34A"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3C3DE35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544AE" w14:textId="559BACBB" w:rsidR="00C831F5" w:rsidRDefault="00C831F5" w:rsidP="00C831F5">
      <w:pPr>
        <w:rPr>
          <w:rFonts w:ascii="Arial" w:hAnsi="Arial" w:cs="Arial"/>
          <w:b/>
          <w:sz w:val="24"/>
        </w:rPr>
      </w:pPr>
      <w:r>
        <w:rPr>
          <w:rFonts w:ascii="Arial" w:hAnsi="Arial" w:cs="Arial"/>
          <w:b/>
          <w:color w:val="0000FF"/>
          <w:sz w:val="24"/>
        </w:rPr>
        <w:t>C4-214443</w:t>
      </w:r>
      <w:r>
        <w:rPr>
          <w:rFonts w:ascii="Arial" w:hAnsi="Arial" w:cs="Arial"/>
          <w:b/>
          <w:color w:val="0000FF"/>
          <w:sz w:val="24"/>
        </w:rPr>
        <w:tab/>
      </w:r>
      <w:r>
        <w:rPr>
          <w:rFonts w:ascii="Arial" w:hAnsi="Arial" w:cs="Arial"/>
          <w:b/>
          <w:sz w:val="24"/>
        </w:rPr>
        <w:t>Extends Multiple Data Sets for ProSe Subscription Data</w:t>
      </w:r>
    </w:p>
    <w:p w14:paraId="00DED71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CR-0707  Cat: B (Rel-17)</w:t>
      </w:r>
      <w:r>
        <w:rPr>
          <w:i/>
        </w:rPr>
        <w:br/>
      </w:r>
      <w:r>
        <w:rPr>
          <w:i/>
        </w:rPr>
        <w:br/>
      </w:r>
      <w:r>
        <w:rPr>
          <w:i/>
        </w:rPr>
        <w:tab/>
      </w:r>
      <w:r>
        <w:rPr>
          <w:i/>
        </w:rPr>
        <w:tab/>
      </w:r>
      <w:r>
        <w:rPr>
          <w:i/>
        </w:rPr>
        <w:tab/>
      </w:r>
      <w:r>
        <w:rPr>
          <w:i/>
        </w:rPr>
        <w:tab/>
      </w:r>
      <w:r>
        <w:rPr>
          <w:i/>
        </w:rPr>
        <w:tab/>
        <w:t>Source: Huawei</w:t>
      </w:r>
    </w:p>
    <w:p w14:paraId="5E9A9D5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E55DA" w14:textId="10A34221" w:rsidR="00C831F5" w:rsidRDefault="00C831F5" w:rsidP="00C831F5">
      <w:pPr>
        <w:rPr>
          <w:rFonts w:ascii="Arial" w:hAnsi="Arial" w:cs="Arial"/>
          <w:b/>
          <w:sz w:val="24"/>
        </w:rPr>
      </w:pPr>
      <w:r>
        <w:rPr>
          <w:rFonts w:ascii="Arial" w:hAnsi="Arial" w:cs="Arial"/>
          <w:b/>
          <w:color w:val="0000FF"/>
          <w:sz w:val="24"/>
        </w:rPr>
        <w:t>C4-214444</w:t>
      </w:r>
      <w:r>
        <w:rPr>
          <w:rFonts w:ascii="Arial" w:hAnsi="Arial" w:cs="Arial"/>
          <w:b/>
          <w:color w:val="0000FF"/>
          <w:sz w:val="24"/>
        </w:rPr>
        <w:tab/>
      </w:r>
      <w:r>
        <w:rPr>
          <w:rFonts w:ascii="Arial" w:hAnsi="Arial" w:cs="Arial"/>
          <w:b/>
          <w:sz w:val="24"/>
        </w:rPr>
        <w:t>ProSe Subscription Data</w:t>
      </w:r>
    </w:p>
    <w:p w14:paraId="54589B4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CR-0708  Cat: B (Rel-17)</w:t>
      </w:r>
      <w:r>
        <w:rPr>
          <w:i/>
        </w:rPr>
        <w:br/>
      </w:r>
      <w:r>
        <w:rPr>
          <w:i/>
        </w:rPr>
        <w:br/>
      </w:r>
      <w:r>
        <w:rPr>
          <w:i/>
        </w:rPr>
        <w:tab/>
      </w:r>
      <w:r>
        <w:rPr>
          <w:i/>
        </w:rPr>
        <w:tab/>
      </w:r>
      <w:r>
        <w:rPr>
          <w:i/>
        </w:rPr>
        <w:tab/>
      </w:r>
      <w:r>
        <w:rPr>
          <w:i/>
        </w:rPr>
        <w:tab/>
      </w:r>
      <w:r>
        <w:rPr>
          <w:i/>
        </w:rPr>
        <w:tab/>
        <w:t>Source: Huawei</w:t>
      </w:r>
    </w:p>
    <w:p w14:paraId="4B3FB23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C4-214834</w:t>
      </w:r>
      <w:r>
        <w:rPr>
          <w:color w:val="993300"/>
          <w:u w:val="single"/>
        </w:rPr>
        <w:t>.</w:t>
      </w:r>
    </w:p>
    <w:p w14:paraId="622C963F" w14:textId="6ECE6864" w:rsidR="00C831F5" w:rsidRDefault="00C831F5" w:rsidP="00C831F5">
      <w:pPr>
        <w:rPr>
          <w:rFonts w:ascii="Arial" w:hAnsi="Arial" w:cs="Arial"/>
          <w:b/>
          <w:sz w:val="24"/>
        </w:rPr>
      </w:pPr>
      <w:r>
        <w:rPr>
          <w:rFonts w:ascii="Arial" w:hAnsi="Arial" w:cs="Arial"/>
          <w:b/>
          <w:color w:val="0000FF"/>
          <w:sz w:val="24"/>
        </w:rPr>
        <w:t>C4-214445</w:t>
      </w:r>
      <w:r>
        <w:rPr>
          <w:rFonts w:ascii="Arial" w:hAnsi="Arial" w:cs="Arial"/>
          <w:b/>
          <w:color w:val="0000FF"/>
          <w:sz w:val="24"/>
        </w:rPr>
        <w:tab/>
      </w:r>
      <w:r>
        <w:rPr>
          <w:rFonts w:ascii="Arial" w:hAnsi="Arial" w:cs="Arial"/>
          <w:b/>
          <w:sz w:val="24"/>
        </w:rPr>
        <w:t>Correct incorrect data type name of 5GDdnmfInfo</w:t>
      </w:r>
    </w:p>
    <w:p w14:paraId="6C6C8AE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CR-0571  Cat: F (Rel-17)</w:t>
      </w:r>
      <w:r>
        <w:rPr>
          <w:i/>
        </w:rPr>
        <w:br/>
      </w:r>
      <w:r>
        <w:rPr>
          <w:i/>
        </w:rPr>
        <w:br/>
      </w:r>
      <w:r>
        <w:rPr>
          <w:i/>
        </w:rPr>
        <w:tab/>
      </w:r>
      <w:r>
        <w:rPr>
          <w:i/>
        </w:rPr>
        <w:tab/>
      </w:r>
      <w:r>
        <w:rPr>
          <w:i/>
        </w:rPr>
        <w:tab/>
      </w:r>
      <w:r>
        <w:rPr>
          <w:i/>
        </w:rPr>
        <w:tab/>
      </w:r>
      <w:r>
        <w:rPr>
          <w:i/>
        </w:rPr>
        <w:tab/>
        <w:t>Source: Huawei</w:t>
      </w:r>
    </w:p>
    <w:p w14:paraId="24558F4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7BC82" w14:textId="5B3C8E9D" w:rsidR="00C831F5" w:rsidRDefault="00C831F5" w:rsidP="00C831F5">
      <w:pPr>
        <w:rPr>
          <w:rFonts w:ascii="Arial" w:hAnsi="Arial" w:cs="Arial"/>
          <w:b/>
          <w:sz w:val="24"/>
        </w:rPr>
      </w:pPr>
      <w:r>
        <w:rPr>
          <w:rFonts w:ascii="Arial" w:hAnsi="Arial" w:cs="Arial"/>
          <w:b/>
          <w:color w:val="0000FF"/>
          <w:sz w:val="24"/>
        </w:rPr>
        <w:t>C4-214446</w:t>
      </w:r>
      <w:r>
        <w:rPr>
          <w:rFonts w:ascii="Arial" w:hAnsi="Arial" w:cs="Arial"/>
          <w:b/>
          <w:color w:val="0000FF"/>
          <w:sz w:val="24"/>
        </w:rPr>
        <w:tab/>
      </w:r>
      <w:r>
        <w:rPr>
          <w:rFonts w:ascii="Arial" w:hAnsi="Arial" w:cs="Arial"/>
          <w:b/>
          <w:sz w:val="24"/>
        </w:rPr>
        <w:t>ProseServiceAuth</w:t>
      </w:r>
    </w:p>
    <w:p w14:paraId="0FC3CAE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CR-0296  Cat: B (Rel-17)</w:t>
      </w:r>
      <w:r>
        <w:rPr>
          <w:i/>
        </w:rPr>
        <w:br/>
      </w:r>
      <w:r>
        <w:rPr>
          <w:i/>
        </w:rPr>
        <w:br/>
      </w:r>
      <w:r>
        <w:rPr>
          <w:i/>
        </w:rPr>
        <w:tab/>
      </w:r>
      <w:r>
        <w:rPr>
          <w:i/>
        </w:rPr>
        <w:tab/>
      </w:r>
      <w:r>
        <w:rPr>
          <w:i/>
        </w:rPr>
        <w:tab/>
      </w:r>
      <w:r>
        <w:rPr>
          <w:i/>
        </w:rPr>
        <w:tab/>
      </w:r>
      <w:r>
        <w:rPr>
          <w:i/>
        </w:rPr>
        <w:tab/>
        <w:t>Source: Huawei</w:t>
      </w:r>
    </w:p>
    <w:p w14:paraId="43E67DD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7F261" w14:textId="1BBD47AF" w:rsidR="00C831F5" w:rsidRDefault="00C831F5" w:rsidP="00C831F5">
      <w:pPr>
        <w:rPr>
          <w:rFonts w:ascii="Arial" w:hAnsi="Arial" w:cs="Arial"/>
          <w:b/>
          <w:sz w:val="24"/>
        </w:rPr>
      </w:pPr>
      <w:r>
        <w:rPr>
          <w:rFonts w:ascii="Arial" w:hAnsi="Arial" w:cs="Arial"/>
          <w:b/>
          <w:color w:val="0000FF"/>
          <w:sz w:val="24"/>
        </w:rPr>
        <w:t>C4-214512</w:t>
      </w:r>
      <w:r>
        <w:rPr>
          <w:rFonts w:ascii="Arial" w:hAnsi="Arial" w:cs="Arial"/>
          <w:b/>
          <w:color w:val="0000FF"/>
          <w:sz w:val="24"/>
        </w:rPr>
        <w:tab/>
      </w:r>
      <w:r>
        <w:rPr>
          <w:rFonts w:ascii="Arial" w:hAnsi="Arial" w:cs="Arial"/>
          <w:b/>
          <w:sz w:val="24"/>
        </w:rPr>
        <w:t>Miscellaneous 5G ProSe related corrections and updates</w:t>
      </w:r>
    </w:p>
    <w:p w14:paraId="0EC6B92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CR-0592  Cat: F (Rel-17)</w:t>
      </w:r>
      <w:r>
        <w:rPr>
          <w:i/>
        </w:rPr>
        <w:br/>
      </w:r>
      <w:r>
        <w:rPr>
          <w:i/>
        </w:rPr>
        <w:lastRenderedPageBreak/>
        <w:br/>
      </w:r>
      <w:r>
        <w:rPr>
          <w:i/>
        </w:rPr>
        <w:tab/>
      </w:r>
      <w:r>
        <w:rPr>
          <w:i/>
        </w:rPr>
        <w:tab/>
      </w:r>
      <w:r>
        <w:rPr>
          <w:i/>
        </w:rPr>
        <w:tab/>
      </w:r>
      <w:r>
        <w:rPr>
          <w:i/>
        </w:rPr>
        <w:tab/>
      </w:r>
      <w:r>
        <w:rPr>
          <w:i/>
        </w:rPr>
        <w:tab/>
        <w:t>Source: Huawei</w:t>
      </w:r>
    </w:p>
    <w:p w14:paraId="6EE4E29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3B7C0" w14:textId="076C7850" w:rsidR="00C831F5" w:rsidRDefault="00C831F5" w:rsidP="00C831F5">
      <w:pPr>
        <w:rPr>
          <w:rFonts w:ascii="Arial" w:hAnsi="Arial" w:cs="Arial"/>
          <w:b/>
          <w:sz w:val="24"/>
        </w:rPr>
      </w:pPr>
      <w:r>
        <w:rPr>
          <w:rFonts w:ascii="Arial" w:hAnsi="Arial" w:cs="Arial"/>
          <w:b/>
          <w:color w:val="0000FF"/>
          <w:sz w:val="24"/>
        </w:rPr>
        <w:t>C4-214564</w:t>
      </w:r>
      <w:r>
        <w:rPr>
          <w:rFonts w:ascii="Arial" w:hAnsi="Arial" w:cs="Arial"/>
          <w:b/>
          <w:color w:val="0000FF"/>
          <w:sz w:val="24"/>
        </w:rPr>
        <w:tab/>
      </w:r>
      <w:r>
        <w:rPr>
          <w:rFonts w:ascii="Arial" w:hAnsi="Arial" w:cs="Arial"/>
          <w:b/>
          <w:sz w:val="24"/>
        </w:rPr>
        <w:t>Add failure response for AnnouceUpdate</w:t>
      </w:r>
    </w:p>
    <w:p w14:paraId="410A0479"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CATT</w:t>
      </w:r>
    </w:p>
    <w:p w14:paraId="00B93433" w14:textId="77777777" w:rsidR="00C831F5" w:rsidRDefault="00C831F5" w:rsidP="00C831F5">
      <w:pPr>
        <w:rPr>
          <w:color w:val="808080"/>
        </w:rPr>
      </w:pPr>
      <w:r>
        <w:rPr>
          <w:color w:val="808080"/>
        </w:rPr>
        <w:t>(Replaces C4-214264)</w:t>
      </w:r>
    </w:p>
    <w:p w14:paraId="49B0BEA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C4-214604</w:t>
      </w:r>
      <w:r>
        <w:rPr>
          <w:color w:val="993300"/>
          <w:u w:val="single"/>
        </w:rPr>
        <w:t>.</w:t>
      </w:r>
    </w:p>
    <w:p w14:paraId="675059C6" w14:textId="26639544" w:rsidR="00C831F5" w:rsidRDefault="00C831F5" w:rsidP="00C831F5">
      <w:pPr>
        <w:rPr>
          <w:rFonts w:ascii="Arial" w:hAnsi="Arial" w:cs="Arial"/>
          <w:b/>
          <w:sz w:val="24"/>
        </w:rPr>
      </w:pPr>
      <w:r>
        <w:rPr>
          <w:rFonts w:ascii="Arial" w:hAnsi="Arial" w:cs="Arial"/>
          <w:b/>
          <w:color w:val="0000FF"/>
          <w:sz w:val="24"/>
        </w:rPr>
        <w:t>C4-214565</w:t>
      </w:r>
      <w:r>
        <w:rPr>
          <w:rFonts w:ascii="Arial" w:hAnsi="Arial" w:cs="Arial"/>
          <w:b/>
          <w:color w:val="0000FF"/>
          <w:sz w:val="24"/>
        </w:rPr>
        <w:tab/>
      </w:r>
      <w:r>
        <w:rPr>
          <w:rFonts w:ascii="Arial" w:hAnsi="Arial" w:cs="Arial"/>
          <w:b/>
          <w:sz w:val="24"/>
        </w:rPr>
        <w:t>Add failure response for MonitorUpdate</w:t>
      </w:r>
    </w:p>
    <w:p w14:paraId="58EA66F4"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CATT</w:t>
      </w:r>
    </w:p>
    <w:p w14:paraId="4C4BB425" w14:textId="77777777" w:rsidR="00C831F5" w:rsidRDefault="00C831F5" w:rsidP="00C831F5">
      <w:pPr>
        <w:rPr>
          <w:color w:val="808080"/>
        </w:rPr>
      </w:pPr>
      <w:r>
        <w:rPr>
          <w:color w:val="808080"/>
        </w:rPr>
        <w:t>(Replaces C4-214265)</w:t>
      </w:r>
    </w:p>
    <w:p w14:paraId="05F926F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C4-214605</w:t>
      </w:r>
      <w:r>
        <w:rPr>
          <w:color w:val="993300"/>
          <w:u w:val="single"/>
        </w:rPr>
        <w:t>.</w:t>
      </w:r>
    </w:p>
    <w:p w14:paraId="5562136A" w14:textId="773ED001" w:rsidR="00C831F5" w:rsidRDefault="00C831F5" w:rsidP="00C831F5">
      <w:pPr>
        <w:rPr>
          <w:rFonts w:ascii="Arial" w:hAnsi="Arial" w:cs="Arial"/>
          <w:b/>
          <w:sz w:val="24"/>
        </w:rPr>
      </w:pPr>
      <w:r>
        <w:rPr>
          <w:rFonts w:ascii="Arial" w:hAnsi="Arial" w:cs="Arial"/>
          <w:b/>
          <w:color w:val="0000FF"/>
          <w:sz w:val="24"/>
        </w:rPr>
        <w:t>C4-214604</w:t>
      </w:r>
      <w:r>
        <w:rPr>
          <w:rFonts w:ascii="Arial" w:hAnsi="Arial" w:cs="Arial"/>
          <w:b/>
          <w:color w:val="0000FF"/>
          <w:sz w:val="24"/>
        </w:rPr>
        <w:tab/>
      </w:r>
      <w:r>
        <w:rPr>
          <w:rFonts w:ascii="Arial" w:hAnsi="Arial" w:cs="Arial"/>
          <w:b/>
          <w:sz w:val="24"/>
        </w:rPr>
        <w:t>Add failure response for AnnouceUpdate</w:t>
      </w:r>
    </w:p>
    <w:p w14:paraId="4C953BD4"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CATT</w:t>
      </w:r>
    </w:p>
    <w:p w14:paraId="6A669530" w14:textId="77777777" w:rsidR="00C831F5" w:rsidRDefault="00C831F5" w:rsidP="00C831F5">
      <w:pPr>
        <w:rPr>
          <w:color w:val="808080"/>
        </w:rPr>
      </w:pPr>
      <w:r>
        <w:rPr>
          <w:color w:val="808080"/>
        </w:rPr>
        <w:t>(Replaces C4-214564)</w:t>
      </w:r>
    </w:p>
    <w:p w14:paraId="191BDEB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E9EF7" w14:textId="03CA3BC4" w:rsidR="00C831F5" w:rsidRDefault="00C831F5" w:rsidP="00C831F5">
      <w:pPr>
        <w:rPr>
          <w:rFonts w:ascii="Arial" w:hAnsi="Arial" w:cs="Arial"/>
          <w:b/>
          <w:sz w:val="24"/>
        </w:rPr>
      </w:pPr>
      <w:r>
        <w:rPr>
          <w:rFonts w:ascii="Arial" w:hAnsi="Arial" w:cs="Arial"/>
          <w:b/>
          <w:color w:val="0000FF"/>
          <w:sz w:val="24"/>
        </w:rPr>
        <w:t>C4-214605</w:t>
      </w:r>
      <w:r>
        <w:rPr>
          <w:rFonts w:ascii="Arial" w:hAnsi="Arial" w:cs="Arial"/>
          <w:b/>
          <w:color w:val="0000FF"/>
          <w:sz w:val="24"/>
        </w:rPr>
        <w:tab/>
      </w:r>
      <w:r>
        <w:rPr>
          <w:rFonts w:ascii="Arial" w:hAnsi="Arial" w:cs="Arial"/>
          <w:b/>
          <w:sz w:val="24"/>
        </w:rPr>
        <w:t>Add failure response for MonitorUpdate</w:t>
      </w:r>
    </w:p>
    <w:p w14:paraId="4C08365F"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CATT</w:t>
      </w:r>
    </w:p>
    <w:p w14:paraId="04BF5B4B" w14:textId="77777777" w:rsidR="00C831F5" w:rsidRDefault="00C831F5" w:rsidP="00C831F5">
      <w:pPr>
        <w:rPr>
          <w:color w:val="808080"/>
        </w:rPr>
      </w:pPr>
      <w:r>
        <w:rPr>
          <w:color w:val="808080"/>
        </w:rPr>
        <w:t>(Replaces C4-214565)</w:t>
      </w:r>
    </w:p>
    <w:p w14:paraId="47C2D1B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380A2" w14:textId="6E6D64BD" w:rsidR="00C831F5" w:rsidRDefault="00C831F5" w:rsidP="00C831F5">
      <w:pPr>
        <w:rPr>
          <w:rFonts w:ascii="Arial" w:hAnsi="Arial" w:cs="Arial"/>
          <w:b/>
          <w:sz w:val="24"/>
        </w:rPr>
      </w:pPr>
      <w:r>
        <w:rPr>
          <w:rFonts w:ascii="Arial" w:hAnsi="Arial" w:cs="Arial"/>
          <w:b/>
          <w:color w:val="0000FF"/>
          <w:sz w:val="24"/>
        </w:rPr>
        <w:t>C4-214757</w:t>
      </w:r>
      <w:r>
        <w:rPr>
          <w:rFonts w:ascii="Arial" w:hAnsi="Arial" w:cs="Arial"/>
          <w:b/>
          <w:color w:val="0000FF"/>
          <w:sz w:val="24"/>
        </w:rPr>
        <w:tab/>
      </w:r>
      <w:r>
        <w:rPr>
          <w:rFonts w:ascii="Arial" w:hAnsi="Arial" w:cs="Arial"/>
          <w:b/>
          <w:sz w:val="24"/>
        </w:rPr>
        <w:t>3GPP TS 29.555 v0.3.0</w:t>
      </w:r>
    </w:p>
    <w:p w14:paraId="731563D8" w14:textId="77777777" w:rsidR="00C831F5" w:rsidRDefault="00C831F5" w:rsidP="00C831F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29.555 v0.3.0</w:t>
      </w:r>
      <w:r>
        <w:rPr>
          <w:i/>
        </w:rPr>
        <w:br/>
      </w:r>
      <w:r>
        <w:rPr>
          <w:i/>
        </w:rPr>
        <w:tab/>
      </w:r>
      <w:r>
        <w:rPr>
          <w:i/>
        </w:rPr>
        <w:tab/>
      </w:r>
      <w:r>
        <w:rPr>
          <w:i/>
        </w:rPr>
        <w:tab/>
      </w:r>
      <w:r>
        <w:rPr>
          <w:i/>
        </w:rPr>
        <w:tab/>
      </w:r>
      <w:r>
        <w:rPr>
          <w:i/>
        </w:rPr>
        <w:tab/>
        <w:t>Source: CATT</w:t>
      </w:r>
    </w:p>
    <w:p w14:paraId="69C2C45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E9A1F" w14:textId="48F008D2" w:rsidR="00C831F5" w:rsidRDefault="00C831F5" w:rsidP="00C831F5">
      <w:pPr>
        <w:rPr>
          <w:rFonts w:ascii="Arial" w:hAnsi="Arial" w:cs="Arial"/>
          <w:b/>
          <w:sz w:val="24"/>
        </w:rPr>
      </w:pPr>
      <w:r>
        <w:rPr>
          <w:rFonts w:ascii="Arial" w:hAnsi="Arial" w:cs="Arial"/>
          <w:b/>
          <w:color w:val="0000FF"/>
          <w:sz w:val="24"/>
        </w:rPr>
        <w:t>C4-214830</w:t>
      </w:r>
      <w:r>
        <w:rPr>
          <w:rFonts w:ascii="Arial" w:hAnsi="Arial" w:cs="Arial"/>
          <w:b/>
          <w:color w:val="0000FF"/>
          <w:sz w:val="24"/>
        </w:rPr>
        <w:tab/>
      </w:r>
      <w:r>
        <w:rPr>
          <w:rFonts w:ascii="Arial" w:hAnsi="Arial" w:cs="Arial"/>
          <w:b/>
          <w:sz w:val="24"/>
        </w:rPr>
        <w:t>Pseudo-CR on Add 3xx4xx5xx Response codes in service operations</w:t>
      </w:r>
    </w:p>
    <w:p w14:paraId="5FACC39E" w14:textId="77777777" w:rsidR="00C831F5" w:rsidRDefault="00C831F5" w:rsidP="00C831F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0BC772E9" w14:textId="77777777" w:rsidR="00C831F5" w:rsidRDefault="00C831F5" w:rsidP="00C831F5">
      <w:pPr>
        <w:rPr>
          <w:color w:val="808080"/>
        </w:rPr>
      </w:pPr>
      <w:r>
        <w:rPr>
          <w:color w:val="808080"/>
        </w:rPr>
        <w:t>(Replaces C4-214432)</w:t>
      </w:r>
    </w:p>
    <w:p w14:paraId="0C34A72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F3243" w14:textId="3D69ADD2" w:rsidR="00C831F5" w:rsidRDefault="00C831F5" w:rsidP="00C831F5">
      <w:pPr>
        <w:rPr>
          <w:rFonts w:ascii="Arial" w:hAnsi="Arial" w:cs="Arial"/>
          <w:b/>
          <w:sz w:val="24"/>
        </w:rPr>
      </w:pPr>
      <w:r>
        <w:rPr>
          <w:rFonts w:ascii="Arial" w:hAnsi="Arial" w:cs="Arial"/>
          <w:b/>
          <w:color w:val="0000FF"/>
          <w:sz w:val="24"/>
        </w:rPr>
        <w:t>C4-214832</w:t>
      </w:r>
      <w:r>
        <w:rPr>
          <w:rFonts w:ascii="Arial" w:hAnsi="Arial" w:cs="Arial"/>
          <w:b/>
          <w:color w:val="0000FF"/>
          <w:sz w:val="24"/>
        </w:rPr>
        <w:tab/>
      </w:r>
      <w:r>
        <w:rPr>
          <w:rFonts w:ascii="Arial" w:hAnsi="Arial" w:cs="Arial"/>
          <w:b/>
          <w:sz w:val="24"/>
        </w:rPr>
        <w:t>Pseudo-CR on Responses with 204 No content</w:t>
      </w:r>
    </w:p>
    <w:p w14:paraId="1F23450C" w14:textId="77777777" w:rsidR="00C831F5" w:rsidRDefault="00C831F5" w:rsidP="00C831F5">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29.555 v0.2.0</w:t>
      </w:r>
      <w:r>
        <w:rPr>
          <w:i/>
        </w:rPr>
        <w:br/>
      </w:r>
      <w:r>
        <w:rPr>
          <w:i/>
        </w:rPr>
        <w:tab/>
      </w:r>
      <w:r>
        <w:rPr>
          <w:i/>
        </w:rPr>
        <w:tab/>
      </w:r>
      <w:r>
        <w:rPr>
          <w:i/>
        </w:rPr>
        <w:tab/>
      </w:r>
      <w:r>
        <w:rPr>
          <w:i/>
        </w:rPr>
        <w:tab/>
      </w:r>
      <w:r>
        <w:rPr>
          <w:i/>
        </w:rPr>
        <w:tab/>
        <w:t>Source: Huawei</w:t>
      </w:r>
    </w:p>
    <w:p w14:paraId="12DDFA84" w14:textId="77777777" w:rsidR="00C831F5" w:rsidRDefault="00C831F5" w:rsidP="00C831F5">
      <w:pPr>
        <w:rPr>
          <w:color w:val="808080"/>
        </w:rPr>
      </w:pPr>
      <w:r>
        <w:rPr>
          <w:color w:val="808080"/>
        </w:rPr>
        <w:t>(Replaces C4-214440)</w:t>
      </w:r>
    </w:p>
    <w:p w14:paraId="062630F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E268F" w14:textId="652A65B8" w:rsidR="00C831F5" w:rsidRDefault="00C831F5" w:rsidP="00C831F5">
      <w:pPr>
        <w:rPr>
          <w:rFonts w:ascii="Arial" w:hAnsi="Arial" w:cs="Arial"/>
          <w:b/>
          <w:sz w:val="24"/>
        </w:rPr>
      </w:pPr>
      <w:r>
        <w:rPr>
          <w:rFonts w:ascii="Arial" w:hAnsi="Arial" w:cs="Arial"/>
          <w:b/>
          <w:color w:val="0000FF"/>
          <w:sz w:val="24"/>
        </w:rPr>
        <w:t>C4-214834</w:t>
      </w:r>
      <w:r>
        <w:rPr>
          <w:rFonts w:ascii="Arial" w:hAnsi="Arial" w:cs="Arial"/>
          <w:b/>
          <w:color w:val="0000FF"/>
          <w:sz w:val="24"/>
        </w:rPr>
        <w:tab/>
      </w:r>
      <w:r>
        <w:rPr>
          <w:rFonts w:ascii="Arial" w:hAnsi="Arial" w:cs="Arial"/>
          <w:b/>
          <w:sz w:val="24"/>
        </w:rPr>
        <w:t>ProSe Subscription Data</w:t>
      </w:r>
    </w:p>
    <w:p w14:paraId="39557EE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CR-0708  rev 1 Cat: B (Rel-17)</w:t>
      </w:r>
      <w:r>
        <w:rPr>
          <w:i/>
        </w:rPr>
        <w:br/>
      </w:r>
      <w:r>
        <w:rPr>
          <w:i/>
        </w:rPr>
        <w:br/>
      </w:r>
      <w:r>
        <w:rPr>
          <w:i/>
        </w:rPr>
        <w:tab/>
      </w:r>
      <w:r>
        <w:rPr>
          <w:i/>
        </w:rPr>
        <w:tab/>
      </w:r>
      <w:r>
        <w:rPr>
          <w:i/>
        </w:rPr>
        <w:tab/>
      </w:r>
      <w:r>
        <w:rPr>
          <w:i/>
        </w:rPr>
        <w:tab/>
      </w:r>
      <w:r>
        <w:rPr>
          <w:i/>
        </w:rPr>
        <w:tab/>
        <w:t>Source: Huawei</w:t>
      </w:r>
    </w:p>
    <w:p w14:paraId="294103C8" w14:textId="77777777" w:rsidR="00C831F5" w:rsidRDefault="00C831F5" w:rsidP="00C831F5">
      <w:pPr>
        <w:rPr>
          <w:color w:val="808080"/>
        </w:rPr>
      </w:pPr>
      <w:r>
        <w:rPr>
          <w:color w:val="808080"/>
        </w:rPr>
        <w:t>(Replaces C4-214444)</w:t>
      </w:r>
    </w:p>
    <w:p w14:paraId="2743553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69EB4" w14:textId="77777777" w:rsidR="00C831F5" w:rsidRDefault="00C831F5" w:rsidP="00C831F5">
      <w:pPr>
        <w:pStyle w:val="Heading4"/>
      </w:pPr>
      <w:bookmarkStart w:id="46" w:name="_Toc81397629"/>
      <w:r>
        <w:t>6.2.7</w:t>
      </w:r>
      <w:r>
        <w:tab/>
        <w:t>CT aspects on Dynamic Management of Group-based Event Monitoring [TEI17_GEM-CT]</w:t>
      </w:r>
      <w:bookmarkEnd w:id="46"/>
    </w:p>
    <w:p w14:paraId="268D2939" w14:textId="7E0AF2C5" w:rsidR="00C831F5" w:rsidRDefault="00C831F5" w:rsidP="00C831F5">
      <w:pPr>
        <w:rPr>
          <w:rFonts w:ascii="Arial" w:hAnsi="Arial" w:cs="Arial"/>
          <w:b/>
          <w:sz w:val="24"/>
        </w:rPr>
      </w:pPr>
      <w:r>
        <w:rPr>
          <w:rFonts w:ascii="Arial" w:hAnsi="Arial" w:cs="Arial"/>
          <w:b/>
          <w:color w:val="0000FF"/>
          <w:sz w:val="24"/>
        </w:rPr>
        <w:t>C4-214400</w:t>
      </w:r>
      <w:r>
        <w:rPr>
          <w:rFonts w:ascii="Arial" w:hAnsi="Arial" w:cs="Arial"/>
          <w:b/>
          <w:color w:val="0000FF"/>
          <w:sz w:val="24"/>
        </w:rPr>
        <w:tab/>
      </w:r>
      <w:r>
        <w:rPr>
          <w:rFonts w:ascii="Arial" w:hAnsi="Arial" w:cs="Arial"/>
          <w:b/>
          <w:sz w:val="24"/>
        </w:rPr>
        <w:t>New AVP Cancelled-Individual-Members</w:t>
      </w:r>
    </w:p>
    <w:p w14:paraId="59C71A0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v16.6.0</w:t>
      </w:r>
      <w:r>
        <w:rPr>
          <w:i/>
        </w:rPr>
        <w:tab/>
        <w:t xml:space="preserve">  CR-0691  Cat: B (Rel-17)</w:t>
      </w:r>
      <w:r>
        <w:rPr>
          <w:i/>
        </w:rPr>
        <w:br/>
      </w:r>
      <w:r>
        <w:rPr>
          <w:i/>
        </w:rPr>
        <w:br/>
      </w:r>
      <w:r>
        <w:rPr>
          <w:i/>
        </w:rPr>
        <w:tab/>
      </w:r>
      <w:r>
        <w:rPr>
          <w:i/>
        </w:rPr>
        <w:tab/>
      </w:r>
      <w:r>
        <w:rPr>
          <w:i/>
        </w:rPr>
        <w:tab/>
      </w:r>
      <w:r>
        <w:rPr>
          <w:i/>
        </w:rPr>
        <w:tab/>
      </w:r>
      <w:r>
        <w:rPr>
          <w:i/>
        </w:rPr>
        <w:tab/>
        <w:t>Source: Huawei</w:t>
      </w:r>
    </w:p>
    <w:p w14:paraId="7054216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C4-214829</w:t>
      </w:r>
      <w:r>
        <w:rPr>
          <w:color w:val="993300"/>
          <w:u w:val="single"/>
        </w:rPr>
        <w:t>.</w:t>
      </w:r>
    </w:p>
    <w:p w14:paraId="05107791" w14:textId="5AD8C747" w:rsidR="00C831F5" w:rsidRDefault="00C831F5" w:rsidP="00C831F5">
      <w:pPr>
        <w:rPr>
          <w:rFonts w:ascii="Arial" w:hAnsi="Arial" w:cs="Arial"/>
          <w:b/>
          <w:sz w:val="24"/>
        </w:rPr>
      </w:pPr>
      <w:r>
        <w:rPr>
          <w:rFonts w:ascii="Arial" w:hAnsi="Arial" w:cs="Arial"/>
          <w:b/>
          <w:color w:val="0000FF"/>
          <w:sz w:val="24"/>
        </w:rPr>
        <w:t>C4-214401</w:t>
      </w:r>
      <w:r>
        <w:rPr>
          <w:rFonts w:ascii="Arial" w:hAnsi="Arial" w:cs="Arial"/>
          <w:b/>
          <w:color w:val="0000FF"/>
          <w:sz w:val="24"/>
        </w:rPr>
        <w:tab/>
      </w:r>
      <w:r>
        <w:rPr>
          <w:rFonts w:ascii="Arial" w:hAnsi="Arial" w:cs="Arial"/>
          <w:b/>
          <w:sz w:val="24"/>
        </w:rPr>
        <w:t>Partial cancellation of group based event monitoring</w:t>
      </w:r>
    </w:p>
    <w:p w14:paraId="5506A38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v17.0.0</w:t>
      </w:r>
      <w:r>
        <w:rPr>
          <w:i/>
        </w:rPr>
        <w:tab/>
        <w:t xml:space="preserve">  CR-0175  Cat: B (Rel-17)</w:t>
      </w:r>
      <w:r>
        <w:rPr>
          <w:i/>
        </w:rPr>
        <w:br/>
      </w:r>
      <w:r>
        <w:rPr>
          <w:i/>
        </w:rPr>
        <w:br/>
      </w:r>
      <w:r>
        <w:rPr>
          <w:i/>
        </w:rPr>
        <w:tab/>
      </w:r>
      <w:r>
        <w:rPr>
          <w:i/>
        </w:rPr>
        <w:tab/>
      </w:r>
      <w:r>
        <w:rPr>
          <w:i/>
        </w:rPr>
        <w:tab/>
      </w:r>
      <w:r>
        <w:rPr>
          <w:i/>
        </w:rPr>
        <w:tab/>
      </w:r>
      <w:r>
        <w:rPr>
          <w:i/>
        </w:rPr>
        <w:tab/>
        <w:t>Source: Huawei</w:t>
      </w:r>
    </w:p>
    <w:p w14:paraId="5852108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61E0E9" w14:textId="6E39B4B7" w:rsidR="00C831F5" w:rsidRDefault="00C831F5" w:rsidP="00C831F5">
      <w:pPr>
        <w:rPr>
          <w:rFonts w:ascii="Arial" w:hAnsi="Arial" w:cs="Arial"/>
          <w:b/>
          <w:sz w:val="24"/>
        </w:rPr>
      </w:pPr>
      <w:r>
        <w:rPr>
          <w:rFonts w:ascii="Arial" w:hAnsi="Arial" w:cs="Arial"/>
          <w:b/>
          <w:color w:val="0000FF"/>
          <w:sz w:val="24"/>
        </w:rPr>
        <w:t>C4-214404</w:t>
      </w:r>
      <w:r>
        <w:rPr>
          <w:rFonts w:ascii="Arial" w:hAnsi="Arial" w:cs="Arial"/>
          <w:b/>
          <w:color w:val="0000FF"/>
          <w:sz w:val="24"/>
        </w:rPr>
        <w:tab/>
      </w:r>
      <w:r>
        <w:rPr>
          <w:rFonts w:ascii="Arial" w:hAnsi="Arial" w:cs="Arial"/>
          <w:b/>
          <w:sz w:val="24"/>
        </w:rPr>
        <w:t>Dynamic management of group based event monitoring</w:t>
      </w:r>
    </w:p>
    <w:p w14:paraId="76EE316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v17.0.0</w:t>
      </w:r>
      <w:r>
        <w:rPr>
          <w:i/>
        </w:rPr>
        <w:tab/>
        <w:t xml:space="preserve">  CR-0176  Cat: B (Rel-17)</w:t>
      </w:r>
      <w:r>
        <w:rPr>
          <w:i/>
        </w:rPr>
        <w:br/>
      </w:r>
      <w:r>
        <w:rPr>
          <w:i/>
        </w:rPr>
        <w:br/>
      </w:r>
      <w:r>
        <w:rPr>
          <w:i/>
        </w:rPr>
        <w:tab/>
      </w:r>
      <w:r>
        <w:rPr>
          <w:i/>
        </w:rPr>
        <w:tab/>
      </w:r>
      <w:r>
        <w:rPr>
          <w:i/>
        </w:rPr>
        <w:tab/>
      </w:r>
      <w:r>
        <w:rPr>
          <w:i/>
        </w:rPr>
        <w:tab/>
      </w:r>
      <w:r>
        <w:rPr>
          <w:i/>
        </w:rPr>
        <w:tab/>
        <w:t>Source: Ericsson</w:t>
      </w:r>
    </w:p>
    <w:p w14:paraId="7642D83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C4-214747</w:t>
      </w:r>
      <w:r>
        <w:rPr>
          <w:color w:val="993300"/>
          <w:u w:val="single"/>
        </w:rPr>
        <w:t>.</w:t>
      </w:r>
    </w:p>
    <w:p w14:paraId="36D6B4A9" w14:textId="3C2F50BA" w:rsidR="00C831F5" w:rsidRDefault="00C831F5" w:rsidP="00C831F5">
      <w:pPr>
        <w:rPr>
          <w:rFonts w:ascii="Arial" w:hAnsi="Arial" w:cs="Arial"/>
          <w:b/>
          <w:sz w:val="24"/>
        </w:rPr>
      </w:pPr>
      <w:r>
        <w:rPr>
          <w:rFonts w:ascii="Arial" w:hAnsi="Arial" w:cs="Arial"/>
          <w:b/>
          <w:color w:val="0000FF"/>
          <w:sz w:val="24"/>
        </w:rPr>
        <w:t>C4-214411</w:t>
      </w:r>
      <w:r>
        <w:rPr>
          <w:rFonts w:ascii="Arial" w:hAnsi="Arial" w:cs="Arial"/>
          <w:b/>
          <w:color w:val="0000FF"/>
          <w:sz w:val="24"/>
        </w:rPr>
        <w:tab/>
      </w:r>
      <w:r>
        <w:rPr>
          <w:rFonts w:ascii="Arial" w:hAnsi="Arial" w:cs="Arial"/>
          <w:b/>
          <w:sz w:val="24"/>
        </w:rPr>
        <w:t>Dynamic management of group based event monitoring</w:t>
      </w:r>
    </w:p>
    <w:p w14:paraId="057E8C8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CR-0702  Cat: B (Rel-17)</w:t>
      </w:r>
      <w:r>
        <w:rPr>
          <w:i/>
        </w:rPr>
        <w:br/>
      </w:r>
      <w:r>
        <w:rPr>
          <w:i/>
        </w:rPr>
        <w:br/>
      </w:r>
      <w:r>
        <w:rPr>
          <w:i/>
        </w:rPr>
        <w:tab/>
      </w:r>
      <w:r>
        <w:rPr>
          <w:i/>
        </w:rPr>
        <w:tab/>
      </w:r>
      <w:r>
        <w:rPr>
          <w:i/>
        </w:rPr>
        <w:tab/>
      </w:r>
      <w:r>
        <w:rPr>
          <w:i/>
        </w:rPr>
        <w:tab/>
      </w:r>
      <w:r>
        <w:rPr>
          <w:i/>
        </w:rPr>
        <w:tab/>
        <w:t>Source: Ericsson</w:t>
      </w:r>
    </w:p>
    <w:p w14:paraId="1A6E6A0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8D206" w14:textId="17795DFE" w:rsidR="00C831F5" w:rsidRDefault="00C831F5" w:rsidP="00C831F5">
      <w:pPr>
        <w:rPr>
          <w:rFonts w:ascii="Arial" w:hAnsi="Arial" w:cs="Arial"/>
          <w:b/>
          <w:sz w:val="24"/>
        </w:rPr>
      </w:pPr>
      <w:r>
        <w:rPr>
          <w:rFonts w:ascii="Arial" w:hAnsi="Arial" w:cs="Arial"/>
          <w:b/>
          <w:color w:val="0000FF"/>
          <w:sz w:val="24"/>
        </w:rPr>
        <w:t>C4-214420</w:t>
      </w:r>
      <w:r>
        <w:rPr>
          <w:rFonts w:ascii="Arial" w:hAnsi="Arial" w:cs="Arial"/>
          <w:b/>
          <w:color w:val="0000FF"/>
          <w:sz w:val="24"/>
        </w:rPr>
        <w:tab/>
      </w:r>
      <w:r>
        <w:rPr>
          <w:rFonts w:ascii="Arial" w:hAnsi="Arial" w:cs="Arial"/>
          <w:b/>
          <w:sz w:val="24"/>
        </w:rPr>
        <w:t>Dynamic management of group based event monitoring</w:t>
      </w:r>
    </w:p>
    <w:p w14:paraId="0227F92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CR-0586  Cat: B (Rel-17)</w:t>
      </w:r>
      <w:r>
        <w:rPr>
          <w:i/>
        </w:rPr>
        <w:br/>
      </w:r>
      <w:r>
        <w:rPr>
          <w:i/>
        </w:rPr>
        <w:br/>
      </w:r>
      <w:r>
        <w:rPr>
          <w:i/>
        </w:rPr>
        <w:tab/>
      </w:r>
      <w:r>
        <w:rPr>
          <w:i/>
        </w:rPr>
        <w:tab/>
      </w:r>
      <w:r>
        <w:rPr>
          <w:i/>
        </w:rPr>
        <w:tab/>
      </w:r>
      <w:r>
        <w:rPr>
          <w:i/>
        </w:rPr>
        <w:tab/>
      </w:r>
      <w:r>
        <w:rPr>
          <w:i/>
        </w:rPr>
        <w:tab/>
        <w:t>Source: Ericsson</w:t>
      </w:r>
    </w:p>
    <w:p w14:paraId="17C58140"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7A660" w14:textId="750B5B86" w:rsidR="00C831F5" w:rsidRDefault="00C831F5" w:rsidP="00C831F5">
      <w:pPr>
        <w:rPr>
          <w:rFonts w:ascii="Arial" w:hAnsi="Arial" w:cs="Arial"/>
          <w:b/>
          <w:sz w:val="24"/>
        </w:rPr>
      </w:pPr>
      <w:r>
        <w:rPr>
          <w:rFonts w:ascii="Arial" w:hAnsi="Arial" w:cs="Arial"/>
          <w:b/>
          <w:color w:val="0000FF"/>
          <w:sz w:val="24"/>
        </w:rPr>
        <w:t>C4-214747</w:t>
      </w:r>
      <w:r>
        <w:rPr>
          <w:rFonts w:ascii="Arial" w:hAnsi="Arial" w:cs="Arial"/>
          <w:b/>
          <w:color w:val="0000FF"/>
          <w:sz w:val="24"/>
        </w:rPr>
        <w:tab/>
      </w:r>
      <w:r>
        <w:rPr>
          <w:rFonts w:ascii="Arial" w:hAnsi="Arial" w:cs="Arial"/>
          <w:b/>
          <w:sz w:val="24"/>
        </w:rPr>
        <w:t>Dynamic management of group based event monitoring</w:t>
      </w:r>
    </w:p>
    <w:p w14:paraId="41BF0F7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v17.0.0</w:t>
      </w:r>
      <w:r>
        <w:rPr>
          <w:i/>
        </w:rPr>
        <w:tab/>
        <w:t xml:space="preserve">  CR-0176  rev 1 Cat: B (Rel-17)</w:t>
      </w:r>
      <w:r>
        <w:rPr>
          <w:i/>
        </w:rPr>
        <w:br/>
      </w:r>
      <w:r>
        <w:rPr>
          <w:i/>
        </w:rPr>
        <w:br/>
      </w:r>
      <w:r>
        <w:rPr>
          <w:i/>
        </w:rPr>
        <w:tab/>
      </w:r>
      <w:r>
        <w:rPr>
          <w:i/>
        </w:rPr>
        <w:tab/>
      </w:r>
      <w:r>
        <w:rPr>
          <w:i/>
        </w:rPr>
        <w:tab/>
      </w:r>
      <w:r>
        <w:rPr>
          <w:i/>
        </w:rPr>
        <w:tab/>
      </w:r>
      <w:r>
        <w:rPr>
          <w:i/>
        </w:rPr>
        <w:tab/>
        <w:t>Source: Ericsson, Huawei</w:t>
      </w:r>
    </w:p>
    <w:p w14:paraId="44A2E7FE" w14:textId="77777777" w:rsidR="00C831F5" w:rsidRDefault="00C831F5" w:rsidP="00C831F5">
      <w:pPr>
        <w:rPr>
          <w:color w:val="808080"/>
        </w:rPr>
      </w:pPr>
      <w:r>
        <w:rPr>
          <w:color w:val="808080"/>
        </w:rPr>
        <w:t>(Replaces C4-214404)</w:t>
      </w:r>
    </w:p>
    <w:p w14:paraId="6605F22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3157F" w14:textId="0485E32C" w:rsidR="00C831F5" w:rsidRDefault="00C831F5" w:rsidP="00C831F5">
      <w:pPr>
        <w:rPr>
          <w:rFonts w:ascii="Arial" w:hAnsi="Arial" w:cs="Arial"/>
          <w:b/>
          <w:sz w:val="24"/>
        </w:rPr>
      </w:pPr>
      <w:r>
        <w:rPr>
          <w:rFonts w:ascii="Arial" w:hAnsi="Arial" w:cs="Arial"/>
          <w:b/>
          <w:color w:val="0000FF"/>
          <w:sz w:val="24"/>
        </w:rPr>
        <w:t>C4-214829</w:t>
      </w:r>
      <w:r>
        <w:rPr>
          <w:rFonts w:ascii="Arial" w:hAnsi="Arial" w:cs="Arial"/>
          <w:b/>
          <w:color w:val="0000FF"/>
          <w:sz w:val="24"/>
        </w:rPr>
        <w:tab/>
      </w:r>
      <w:r>
        <w:rPr>
          <w:rFonts w:ascii="Arial" w:hAnsi="Arial" w:cs="Arial"/>
          <w:b/>
          <w:sz w:val="24"/>
        </w:rPr>
        <w:t>New AVP Exclude-Identifiers</w:t>
      </w:r>
    </w:p>
    <w:p w14:paraId="17DDAEB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v16.6.0</w:t>
      </w:r>
      <w:r>
        <w:rPr>
          <w:i/>
        </w:rPr>
        <w:tab/>
        <w:t xml:space="preserve">  CR-0691  rev 1 Cat: B (Rel-17)</w:t>
      </w:r>
      <w:r>
        <w:rPr>
          <w:i/>
        </w:rPr>
        <w:br/>
      </w:r>
      <w:r>
        <w:rPr>
          <w:i/>
        </w:rPr>
        <w:br/>
      </w:r>
      <w:r>
        <w:rPr>
          <w:i/>
        </w:rPr>
        <w:tab/>
      </w:r>
      <w:r>
        <w:rPr>
          <w:i/>
        </w:rPr>
        <w:tab/>
      </w:r>
      <w:r>
        <w:rPr>
          <w:i/>
        </w:rPr>
        <w:tab/>
      </w:r>
      <w:r>
        <w:rPr>
          <w:i/>
        </w:rPr>
        <w:tab/>
      </w:r>
      <w:r>
        <w:rPr>
          <w:i/>
        </w:rPr>
        <w:tab/>
        <w:t>Source: Huawei, Ericsson</w:t>
      </w:r>
    </w:p>
    <w:p w14:paraId="319B6E2A" w14:textId="77777777" w:rsidR="00C831F5" w:rsidRDefault="00C831F5" w:rsidP="00C831F5">
      <w:pPr>
        <w:rPr>
          <w:color w:val="808080"/>
        </w:rPr>
      </w:pPr>
      <w:r>
        <w:rPr>
          <w:color w:val="808080"/>
        </w:rPr>
        <w:t>(Replaces C4-214400)</w:t>
      </w:r>
    </w:p>
    <w:p w14:paraId="7AD03C8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4AB44" w14:textId="77777777" w:rsidR="00C831F5" w:rsidRDefault="00C831F5" w:rsidP="00C831F5">
      <w:pPr>
        <w:pStyle w:val="Heading4"/>
      </w:pPr>
      <w:bookmarkStart w:id="47" w:name="_Toc81397630"/>
      <w:r>
        <w:t>6.2.8</w:t>
      </w:r>
      <w:r>
        <w:tab/>
        <w:t>CT aspects of 5GC architecture for satellite networks [5GSAT_ARCH-CT]</w:t>
      </w:r>
      <w:bookmarkEnd w:id="47"/>
    </w:p>
    <w:p w14:paraId="43A22EEB" w14:textId="77777777" w:rsidR="00C831F5" w:rsidRDefault="00C831F5" w:rsidP="00C831F5">
      <w:pPr>
        <w:pStyle w:val="Heading4"/>
      </w:pPr>
      <w:bookmarkStart w:id="48" w:name="_Toc81397631"/>
      <w:r>
        <w:t>6.2.9</w:t>
      </w:r>
      <w:r>
        <w:tab/>
        <w:t>CT aspects for Support of Uncrewed Aerial Systems Connectivity, Identification, and Tracking [ID_UAS]</w:t>
      </w:r>
      <w:bookmarkEnd w:id="48"/>
    </w:p>
    <w:p w14:paraId="1F68C48F" w14:textId="553FC07A" w:rsidR="00C831F5" w:rsidRDefault="00C831F5" w:rsidP="00C831F5">
      <w:pPr>
        <w:rPr>
          <w:rFonts w:ascii="Arial" w:hAnsi="Arial" w:cs="Arial"/>
          <w:b/>
          <w:sz w:val="24"/>
        </w:rPr>
      </w:pPr>
      <w:r>
        <w:rPr>
          <w:rFonts w:ascii="Arial" w:hAnsi="Arial" w:cs="Arial"/>
          <w:b/>
          <w:color w:val="0000FF"/>
          <w:sz w:val="24"/>
        </w:rPr>
        <w:t>C4-214147</w:t>
      </w:r>
      <w:r>
        <w:rPr>
          <w:rFonts w:ascii="Arial" w:hAnsi="Arial" w:cs="Arial"/>
          <w:b/>
          <w:color w:val="0000FF"/>
          <w:sz w:val="24"/>
        </w:rPr>
        <w:tab/>
      </w:r>
      <w:r>
        <w:rPr>
          <w:rFonts w:ascii="Arial" w:hAnsi="Arial" w:cs="Arial"/>
          <w:b/>
          <w:sz w:val="24"/>
        </w:rPr>
        <w:t>Reply LS on Support of UAVs authentication/authorization in 3GPP systems and interfacing with USS/UTM</w:t>
      </w:r>
    </w:p>
    <w:p w14:paraId="133EFBC4"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S2-2104895, to GSMA-ACJA, cc SA WG3, SA WG6, CT WG1, CT WG3, CT WG4</w:t>
      </w:r>
      <w:r>
        <w:rPr>
          <w:i/>
        </w:rPr>
        <w:br/>
      </w:r>
      <w:r>
        <w:rPr>
          <w:i/>
        </w:rPr>
        <w:tab/>
      </w:r>
      <w:r>
        <w:rPr>
          <w:i/>
        </w:rPr>
        <w:tab/>
      </w:r>
      <w:r>
        <w:rPr>
          <w:i/>
        </w:rPr>
        <w:tab/>
      </w:r>
      <w:r>
        <w:rPr>
          <w:i/>
        </w:rPr>
        <w:tab/>
      </w:r>
      <w:r>
        <w:rPr>
          <w:i/>
        </w:rPr>
        <w:tab/>
        <w:t>Source: SA2</w:t>
      </w:r>
    </w:p>
    <w:p w14:paraId="62E430F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7EA68" w14:textId="23046F4D" w:rsidR="00C831F5" w:rsidRDefault="00C831F5" w:rsidP="00C831F5">
      <w:pPr>
        <w:rPr>
          <w:rFonts w:ascii="Arial" w:hAnsi="Arial" w:cs="Arial"/>
          <w:b/>
          <w:sz w:val="24"/>
        </w:rPr>
      </w:pPr>
      <w:r>
        <w:rPr>
          <w:rFonts w:ascii="Arial" w:hAnsi="Arial" w:cs="Arial"/>
          <w:b/>
          <w:color w:val="0000FF"/>
          <w:sz w:val="24"/>
        </w:rPr>
        <w:t>C4-214334</w:t>
      </w:r>
      <w:r>
        <w:rPr>
          <w:rFonts w:ascii="Arial" w:hAnsi="Arial" w:cs="Arial"/>
          <w:b/>
          <w:color w:val="0000FF"/>
          <w:sz w:val="24"/>
        </w:rPr>
        <w:tab/>
      </w:r>
      <w:r>
        <w:rPr>
          <w:rFonts w:ascii="Arial" w:hAnsi="Arial" w:cs="Arial"/>
          <w:b/>
          <w:sz w:val="24"/>
        </w:rPr>
        <w:t>interface alignment</w:t>
      </w:r>
    </w:p>
    <w:p w14:paraId="100BED6B"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v0.2.0</w:t>
      </w:r>
      <w:r>
        <w:rPr>
          <w:i/>
        </w:rPr>
        <w:br/>
      </w:r>
      <w:r>
        <w:rPr>
          <w:i/>
        </w:rPr>
        <w:tab/>
      </w:r>
      <w:r>
        <w:rPr>
          <w:i/>
        </w:rPr>
        <w:tab/>
      </w:r>
      <w:r>
        <w:rPr>
          <w:i/>
        </w:rPr>
        <w:tab/>
      </w:r>
      <w:r>
        <w:rPr>
          <w:i/>
        </w:rPr>
        <w:tab/>
      </w:r>
      <w:r>
        <w:rPr>
          <w:i/>
        </w:rPr>
        <w:tab/>
        <w:t>Source: Nokia, Nokia Shanghai Bell</w:t>
      </w:r>
    </w:p>
    <w:p w14:paraId="1CB5D32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C4-214864</w:t>
      </w:r>
      <w:r>
        <w:rPr>
          <w:color w:val="993300"/>
          <w:u w:val="single"/>
        </w:rPr>
        <w:t>.</w:t>
      </w:r>
    </w:p>
    <w:p w14:paraId="7C2EB0BD" w14:textId="5B934140" w:rsidR="00C831F5" w:rsidRDefault="00C831F5" w:rsidP="00C831F5">
      <w:pPr>
        <w:rPr>
          <w:rFonts w:ascii="Arial" w:hAnsi="Arial" w:cs="Arial"/>
          <w:b/>
          <w:sz w:val="24"/>
        </w:rPr>
      </w:pPr>
      <w:r>
        <w:rPr>
          <w:rFonts w:ascii="Arial" w:hAnsi="Arial" w:cs="Arial"/>
          <w:b/>
          <w:color w:val="0000FF"/>
          <w:sz w:val="24"/>
        </w:rPr>
        <w:t>C4-214505</w:t>
      </w:r>
      <w:r>
        <w:rPr>
          <w:rFonts w:ascii="Arial" w:hAnsi="Arial" w:cs="Arial"/>
          <w:b/>
          <w:color w:val="0000FF"/>
          <w:sz w:val="24"/>
        </w:rPr>
        <w:tab/>
      </w:r>
      <w:r>
        <w:rPr>
          <w:rFonts w:ascii="Arial" w:hAnsi="Arial" w:cs="Arial"/>
          <w:b/>
          <w:sz w:val="24"/>
        </w:rPr>
        <w:t>ID_UAS CT4 Work plan</w:t>
      </w:r>
    </w:p>
    <w:p w14:paraId="560CC97F" w14:textId="77777777" w:rsidR="00C831F5" w:rsidRDefault="00C831F5" w:rsidP="00C831F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75FB159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B1F9F" w14:textId="18B2F5EB" w:rsidR="00C831F5" w:rsidRDefault="00C831F5" w:rsidP="00C831F5">
      <w:pPr>
        <w:rPr>
          <w:rFonts w:ascii="Arial" w:hAnsi="Arial" w:cs="Arial"/>
          <w:b/>
          <w:sz w:val="24"/>
        </w:rPr>
      </w:pPr>
      <w:r>
        <w:rPr>
          <w:rFonts w:ascii="Arial" w:hAnsi="Arial" w:cs="Arial"/>
          <w:b/>
          <w:color w:val="0000FF"/>
          <w:sz w:val="24"/>
        </w:rPr>
        <w:t>C4-214506</w:t>
      </w:r>
      <w:r>
        <w:rPr>
          <w:rFonts w:ascii="Arial" w:hAnsi="Arial" w:cs="Arial"/>
          <w:b/>
          <w:color w:val="0000FF"/>
          <w:sz w:val="24"/>
        </w:rPr>
        <w:tab/>
      </w:r>
      <w:r>
        <w:rPr>
          <w:rFonts w:ascii="Arial" w:hAnsi="Arial" w:cs="Arial"/>
          <w:b/>
          <w:sz w:val="24"/>
        </w:rPr>
        <w:t>Pseudo-CR on UAS-NF Authentication service</w:t>
      </w:r>
    </w:p>
    <w:p w14:paraId="313CD546"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v0.2.0</w:t>
      </w:r>
      <w:r>
        <w:rPr>
          <w:i/>
        </w:rPr>
        <w:br/>
      </w:r>
      <w:r>
        <w:rPr>
          <w:i/>
        </w:rPr>
        <w:tab/>
      </w:r>
      <w:r>
        <w:rPr>
          <w:i/>
        </w:rPr>
        <w:tab/>
      </w:r>
      <w:r>
        <w:rPr>
          <w:i/>
        </w:rPr>
        <w:tab/>
      </w:r>
      <w:r>
        <w:rPr>
          <w:i/>
        </w:rPr>
        <w:tab/>
      </w:r>
      <w:r>
        <w:rPr>
          <w:i/>
        </w:rPr>
        <w:tab/>
        <w:t>Source: Qualcomm Incorporated</w:t>
      </w:r>
    </w:p>
    <w:p w14:paraId="53105C2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C4-214738</w:t>
      </w:r>
      <w:r>
        <w:rPr>
          <w:color w:val="993300"/>
          <w:u w:val="single"/>
        </w:rPr>
        <w:t>.</w:t>
      </w:r>
    </w:p>
    <w:p w14:paraId="2490FBE2" w14:textId="4AA3A091" w:rsidR="00C831F5" w:rsidRDefault="00C831F5" w:rsidP="00C831F5">
      <w:pPr>
        <w:rPr>
          <w:rFonts w:ascii="Arial" w:hAnsi="Arial" w:cs="Arial"/>
          <w:b/>
          <w:sz w:val="24"/>
        </w:rPr>
      </w:pPr>
      <w:r>
        <w:rPr>
          <w:rFonts w:ascii="Arial" w:hAnsi="Arial" w:cs="Arial"/>
          <w:b/>
          <w:color w:val="0000FF"/>
          <w:sz w:val="24"/>
        </w:rPr>
        <w:t>C4-214507</w:t>
      </w:r>
      <w:r>
        <w:rPr>
          <w:rFonts w:ascii="Arial" w:hAnsi="Arial" w:cs="Arial"/>
          <w:b/>
          <w:color w:val="0000FF"/>
          <w:sz w:val="24"/>
        </w:rPr>
        <w:tab/>
      </w:r>
      <w:r>
        <w:rPr>
          <w:rFonts w:ascii="Arial" w:hAnsi="Arial" w:cs="Arial"/>
          <w:b/>
          <w:sz w:val="24"/>
        </w:rPr>
        <w:t>Pseudo-CR on alignment of introduction</w:t>
      </w:r>
    </w:p>
    <w:p w14:paraId="2E112F9F" w14:textId="77777777" w:rsidR="00C831F5" w:rsidRDefault="00C831F5" w:rsidP="00C831F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v0.2.0</w:t>
      </w:r>
      <w:r>
        <w:rPr>
          <w:i/>
        </w:rPr>
        <w:br/>
      </w:r>
      <w:r>
        <w:rPr>
          <w:i/>
        </w:rPr>
        <w:tab/>
      </w:r>
      <w:r>
        <w:rPr>
          <w:i/>
        </w:rPr>
        <w:tab/>
      </w:r>
      <w:r>
        <w:rPr>
          <w:i/>
        </w:rPr>
        <w:tab/>
      </w:r>
      <w:r>
        <w:rPr>
          <w:i/>
        </w:rPr>
        <w:tab/>
      </w:r>
      <w:r>
        <w:rPr>
          <w:i/>
        </w:rPr>
        <w:tab/>
        <w:t>Source: Qualcomm Incorporated</w:t>
      </w:r>
    </w:p>
    <w:p w14:paraId="4F1C85A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53C215" w14:textId="2F3F0009" w:rsidR="00C831F5" w:rsidRDefault="00C831F5" w:rsidP="00C831F5">
      <w:pPr>
        <w:rPr>
          <w:rFonts w:ascii="Arial" w:hAnsi="Arial" w:cs="Arial"/>
          <w:b/>
          <w:sz w:val="24"/>
        </w:rPr>
      </w:pPr>
      <w:r>
        <w:rPr>
          <w:rFonts w:ascii="Arial" w:hAnsi="Arial" w:cs="Arial"/>
          <w:b/>
          <w:color w:val="0000FF"/>
          <w:sz w:val="24"/>
        </w:rPr>
        <w:t>C4-214738</w:t>
      </w:r>
      <w:r>
        <w:rPr>
          <w:rFonts w:ascii="Arial" w:hAnsi="Arial" w:cs="Arial"/>
          <w:b/>
          <w:color w:val="0000FF"/>
          <w:sz w:val="24"/>
        </w:rPr>
        <w:tab/>
      </w:r>
      <w:r>
        <w:rPr>
          <w:rFonts w:ascii="Arial" w:hAnsi="Arial" w:cs="Arial"/>
          <w:b/>
          <w:sz w:val="24"/>
        </w:rPr>
        <w:t>Pseudo-CR on UAS-NF Authentication service</w:t>
      </w:r>
    </w:p>
    <w:p w14:paraId="1B0D9D35"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v0.2.0</w:t>
      </w:r>
      <w:r>
        <w:rPr>
          <w:i/>
        </w:rPr>
        <w:br/>
      </w:r>
      <w:r>
        <w:rPr>
          <w:i/>
        </w:rPr>
        <w:tab/>
      </w:r>
      <w:r>
        <w:rPr>
          <w:i/>
        </w:rPr>
        <w:tab/>
      </w:r>
      <w:r>
        <w:rPr>
          <w:i/>
        </w:rPr>
        <w:tab/>
      </w:r>
      <w:r>
        <w:rPr>
          <w:i/>
        </w:rPr>
        <w:tab/>
      </w:r>
      <w:r>
        <w:rPr>
          <w:i/>
        </w:rPr>
        <w:tab/>
        <w:t>Source: Qualcomm Incorporated, Nokia, Nokia Shanghai Bell</w:t>
      </w:r>
    </w:p>
    <w:p w14:paraId="6FCA8E68" w14:textId="77777777" w:rsidR="00C831F5" w:rsidRDefault="00C831F5" w:rsidP="00C831F5">
      <w:pPr>
        <w:rPr>
          <w:color w:val="808080"/>
        </w:rPr>
      </w:pPr>
      <w:r>
        <w:rPr>
          <w:color w:val="808080"/>
        </w:rPr>
        <w:t>(Replaces C4-214506)</w:t>
      </w:r>
    </w:p>
    <w:p w14:paraId="51BA997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11F54" w14:textId="5DE5E0E1" w:rsidR="00C831F5" w:rsidRDefault="00C831F5" w:rsidP="00C831F5">
      <w:pPr>
        <w:rPr>
          <w:rFonts w:ascii="Arial" w:hAnsi="Arial" w:cs="Arial"/>
          <w:b/>
          <w:sz w:val="24"/>
        </w:rPr>
      </w:pPr>
      <w:r>
        <w:rPr>
          <w:rFonts w:ascii="Arial" w:hAnsi="Arial" w:cs="Arial"/>
          <w:b/>
          <w:color w:val="0000FF"/>
          <w:sz w:val="24"/>
        </w:rPr>
        <w:t>C4-214758</w:t>
      </w:r>
      <w:r>
        <w:rPr>
          <w:rFonts w:ascii="Arial" w:hAnsi="Arial" w:cs="Arial"/>
          <w:b/>
          <w:color w:val="0000FF"/>
          <w:sz w:val="24"/>
        </w:rPr>
        <w:tab/>
      </w:r>
      <w:r>
        <w:rPr>
          <w:rFonts w:ascii="Arial" w:hAnsi="Arial" w:cs="Arial"/>
          <w:b/>
          <w:sz w:val="24"/>
        </w:rPr>
        <w:t>3GPP TS 29.256 v0.3.0</w:t>
      </w:r>
    </w:p>
    <w:p w14:paraId="46EC6D11" w14:textId="77777777" w:rsidR="00C831F5" w:rsidRDefault="00C831F5" w:rsidP="00C831F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29.256 v0.3.0</w:t>
      </w:r>
      <w:r>
        <w:rPr>
          <w:i/>
        </w:rPr>
        <w:br/>
      </w:r>
      <w:r>
        <w:rPr>
          <w:i/>
        </w:rPr>
        <w:tab/>
      </w:r>
      <w:r>
        <w:rPr>
          <w:i/>
        </w:rPr>
        <w:tab/>
      </w:r>
      <w:r>
        <w:rPr>
          <w:i/>
        </w:rPr>
        <w:tab/>
      </w:r>
      <w:r>
        <w:rPr>
          <w:i/>
        </w:rPr>
        <w:tab/>
      </w:r>
      <w:r>
        <w:rPr>
          <w:i/>
        </w:rPr>
        <w:tab/>
        <w:t>Source: Qualcomm Inc.</w:t>
      </w:r>
    </w:p>
    <w:p w14:paraId="7CF2ABB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10F3F" w14:textId="4BEA8BB1" w:rsidR="00C831F5" w:rsidRDefault="00C831F5" w:rsidP="00C831F5">
      <w:pPr>
        <w:rPr>
          <w:rFonts w:ascii="Arial" w:hAnsi="Arial" w:cs="Arial"/>
          <w:b/>
          <w:sz w:val="24"/>
        </w:rPr>
      </w:pPr>
      <w:r>
        <w:rPr>
          <w:rFonts w:ascii="Arial" w:hAnsi="Arial" w:cs="Arial"/>
          <w:b/>
          <w:color w:val="0000FF"/>
          <w:sz w:val="24"/>
        </w:rPr>
        <w:t>C4-214864</w:t>
      </w:r>
      <w:r>
        <w:rPr>
          <w:rFonts w:ascii="Arial" w:hAnsi="Arial" w:cs="Arial"/>
          <w:b/>
          <w:color w:val="0000FF"/>
          <w:sz w:val="24"/>
        </w:rPr>
        <w:tab/>
      </w:r>
      <w:r>
        <w:rPr>
          <w:rFonts w:ascii="Arial" w:hAnsi="Arial" w:cs="Arial"/>
          <w:b/>
          <w:sz w:val="24"/>
        </w:rPr>
        <w:t>interface alignment</w:t>
      </w:r>
    </w:p>
    <w:p w14:paraId="1CBFC180" w14:textId="77777777" w:rsidR="00C831F5" w:rsidRDefault="00C831F5" w:rsidP="00C831F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v0.2.0</w:t>
      </w:r>
      <w:r>
        <w:rPr>
          <w:i/>
        </w:rPr>
        <w:br/>
      </w:r>
      <w:r>
        <w:rPr>
          <w:i/>
        </w:rPr>
        <w:tab/>
      </w:r>
      <w:r>
        <w:rPr>
          <w:i/>
        </w:rPr>
        <w:tab/>
      </w:r>
      <w:r>
        <w:rPr>
          <w:i/>
        </w:rPr>
        <w:tab/>
      </w:r>
      <w:r>
        <w:rPr>
          <w:i/>
        </w:rPr>
        <w:tab/>
      </w:r>
      <w:r>
        <w:rPr>
          <w:i/>
        </w:rPr>
        <w:tab/>
        <w:t>Source: Nokia, Nokia Shanghai Bell, Qualcomm Incorporated</w:t>
      </w:r>
    </w:p>
    <w:p w14:paraId="556F0086" w14:textId="77777777" w:rsidR="00C831F5" w:rsidRDefault="00C831F5" w:rsidP="00C831F5">
      <w:pPr>
        <w:rPr>
          <w:color w:val="808080"/>
        </w:rPr>
      </w:pPr>
      <w:r>
        <w:rPr>
          <w:color w:val="808080"/>
        </w:rPr>
        <w:t>(Replaces C4-214334)</w:t>
      </w:r>
    </w:p>
    <w:p w14:paraId="4D781F5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701D0" w14:textId="77777777" w:rsidR="00C831F5" w:rsidRDefault="00C831F5" w:rsidP="00C831F5">
      <w:pPr>
        <w:pStyle w:val="Heading4"/>
      </w:pPr>
      <w:bookmarkStart w:id="49" w:name="_Toc81397632"/>
      <w:r>
        <w:t>6.2.10</w:t>
      </w:r>
      <w:r>
        <w:tab/>
        <w:t>CT aspects of Enabling Multi-USIM devices [MUSIM]</w:t>
      </w:r>
      <w:bookmarkEnd w:id="49"/>
    </w:p>
    <w:p w14:paraId="454ABA30" w14:textId="77777777" w:rsidR="00C831F5" w:rsidRDefault="00C831F5" w:rsidP="00C831F5">
      <w:pPr>
        <w:pStyle w:val="Heading4"/>
      </w:pPr>
      <w:bookmarkStart w:id="50" w:name="_Toc81397633"/>
      <w:r>
        <w:t>6.2.11</w:t>
      </w:r>
      <w:r>
        <w:tab/>
        <w:t>CT aspects of Access Traffic Steering, Switch and Splitting support in the 5G system architecture; Phase 2 [ATSSS_PH2]</w:t>
      </w:r>
      <w:bookmarkEnd w:id="50"/>
    </w:p>
    <w:p w14:paraId="7FFDEEB9" w14:textId="7278E0CC" w:rsidR="00C831F5" w:rsidRDefault="00C831F5" w:rsidP="00C831F5">
      <w:pPr>
        <w:rPr>
          <w:rFonts w:ascii="Arial" w:hAnsi="Arial" w:cs="Arial"/>
          <w:b/>
          <w:sz w:val="24"/>
        </w:rPr>
      </w:pPr>
      <w:r>
        <w:rPr>
          <w:rFonts w:ascii="Arial" w:hAnsi="Arial" w:cs="Arial"/>
          <w:b/>
          <w:color w:val="0000FF"/>
          <w:sz w:val="24"/>
        </w:rPr>
        <w:t>C4-214119</w:t>
      </w:r>
      <w:r>
        <w:rPr>
          <w:rFonts w:ascii="Arial" w:hAnsi="Arial" w:cs="Arial"/>
          <w:b/>
          <w:color w:val="0000FF"/>
          <w:sz w:val="24"/>
        </w:rPr>
        <w:tab/>
      </w:r>
      <w:r>
        <w:rPr>
          <w:rFonts w:ascii="Arial" w:hAnsi="Arial" w:cs="Arial"/>
          <w:b/>
          <w:sz w:val="24"/>
        </w:rPr>
        <w:t>PMF address information per QoS flow</w:t>
      </w:r>
    </w:p>
    <w:p w14:paraId="72C12E5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CR-0557  Cat: B (Rel-17)</w:t>
      </w:r>
      <w:r>
        <w:rPr>
          <w:i/>
        </w:rPr>
        <w:br/>
      </w:r>
      <w:r>
        <w:rPr>
          <w:i/>
        </w:rPr>
        <w:br/>
      </w:r>
      <w:r>
        <w:rPr>
          <w:i/>
        </w:rPr>
        <w:tab/>
      </w:r>
      <w:r>
        <w:rPr>
          <w:i/>
        </w:rPr>
        <w:tab/>
      </w:r>
      <w:r>
        <w:rPr>
          <w:i/>
        </w:rPr>
        <w:tab/>
      </w:r>
      <w:r>
        <w:rPr>
          <w:i/>
        </w:rPr>
        <w:tab/>
      </w:r>
      <w:r>
        <w:rPr>
          <w:i/>
        </w:rPr>
        <w:tab/>
        <w:t>Source: Huawei</w:t>
      </w:r>
    </w:p>
    <w:p w14:paraId="000C49B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C4-214743</w:t>
      </w:r>
      <w:r>
        <w:rPr>
          <w:color w:val="993300"/>
          <w:u w:val="single"/>
        </w:rPr>
        <w:t>.</w:t>
      </w:r>
    </w:p>
    <w:p w14:paraId="2254D70A" w14:textId="5F4CA144" w:rsidR="00C831F5" w:rsidRDefault="00C831F5" w:rsidP="00C831F5">
      <w:pPr>
        <w:rPr>
          <w:rFonts w:ascii="Arial" w:hAnsi="Arial" w:cs="Arial"/>
          <w:b/>
          <w:sz w:val="24"/>
        </w:rPr>
      </w:pPr>
      <w:r>
        <w:rPr>
          <w:rFonts w:ascii="Arial" w:hAnsi="Arial" w:cs="Arial"/>
          <w:b/>
          <w:color w:val="0000FF"/>
          <w:sz w:val="24"/>
        </w:rPr>
        <w:t>C4-214209</w:t>
      </w:r>
      <w:r>
        <w:rPr>
          <w:rFonts w:ascii="Arial" w:hAnsi="Arial" w:cs="Arial"/>
          <w:b/>
          <w:color w:val="0000FF"/>
          <w:sz w:val="24"/>
        </w:rPr>
        <w:tab/>
      </w:r>
      <w:r>
        <w:rPr>
          <w:rFonts w:ascii="Arial" w:hAnsi="Arial" w:cs="Arial"/>
          <w:b/>
          <w:sz w:val="24"/>
        </w:rPr>
        <w:t>Handling of PMF Message with UE Assistance Data</w:t>
      </w:r>
    </w:p>
    <w:p w14:paraId="22595DE8"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v17.1.0</w:t>
      </w:r>
      <w:r>
        <w:rPr>
          <w:i/>
        </w:rPr>
        <w:tab/>
        <w:t xml:space="preserve">  CR-0563  Cat: B (Rel-17)</w:t>
      </w:r>
      <w:r>
        <w:rPr>
          <w:i/>
        </w:rPr>
        <w:br/>
      </w:r>
      <w:r>
        <w:rPr>
          <w:i/>
        </w:rPr>
        <w:br/>
      </w:r>
      <w:r>
        <w:rPr>
          <w:i/>
        </w:rPr>
        <w:tab/>
      </w:r>
      <w:r>
        <w:rPr>
          <w:i/>
        </w:rPr>
        <w:tab/>
      </w:r>
      <w:r>
        <w:rPr>
          <w:i/>
        </w:rPr>
        <w:tab/>
      </w:r>
      <w:r>
        <w:rPr>
          <w:i/>
        </w:rPr>
        <w:tab/>
      </w:r>
      <w:r>
        <w:rPr>
          <w:i/>
        </w:rPr>
        <w:tab/>
        <w:t>Source: ZTE</w:t>
      </w:r>
    </w:p>
    <w:p w14:paraId="5BD6C4CB" w14:textId="77777777" w:rsidR="00C831F5" w:rsidRDefault="00C831F5" w:rsidP="00C831F5">
      <w:pPr>
        <w:rPr>
          <w:rFonts w:ascii="Arial" w:hAnsi="Arial" w:cs="Arial"/>
          <w:b/>
        </w:rPr>
      </w:pPr>
      <w:r>
        <w:rPr>
          <w:rFonts w:ascii="Arial" w:hAnsi="Arial" w:cs="Arial"/>
          <w:b/>
        </w:rPr>
        <w:t xml:space="preserve">Abstract: </w:t>
      </w:r>
    </w:p>
    <w:p w14:paraId="4F727E60" w14:textId="77777777" w:rsidR="00C831F5" w:rsidRDefault="00C831F5" w:rsidP="00C831F5">
      <w:r>
        <w:t>This contribution describes the UPF behaviour of handling the PMF messaage with UE assistance data.</w:t>
      </w:r>
    </w:p>
    <w:p w14:paraId="3E2C753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C4-214598</w:t>
      </w:r>
      <w:r>
        <w:rPr>
          <w:color w:val="993300"/>
          <w:u w:val="single"/>
        </w:rPr>
        <w:t>.</w:t>
      </w:r>
    </w:p>
    <w:p w14:paraId="19D384C6" w14:textId="5DDFD22A" w:rsidR="00C831F5" w:rsidRDefault="00C831F5" w:rsidP="00C831F5">
      <w:pPr>
        <w:rPr>
          <w:rFonts w:ascii="Arial" w:hAnsi="Arial" w:cs="Arial"/>
          <w:b/>
          <w:sz w:val="24"/>
        </w:rPr>
      </w:pPr>
      <w:r>
        <w:rPr>
          <w:rFonts w:ascii="Arial" w:hAnsi="Arial" w:cs="Arial"/>
          <w:b/>
          <w:color w:val="0000FF"/>
          <w:sz w:val="24"/>
        </w:rPr>
        <w:t>C4-214578</w:t>
      </w:r>
      <w:r>
        <w:rPr>
          <w:rFonts w:ascii="Arial" w:hAnsi="Arial" w:cs="Arial"/>
          <w:b/>
          <w:color w:val="0000FF"/>
          <w:sz w:val="24"/>
        </w:rPr>
        <w:tab/>
      </w:r>
      <w:r>
        <w:rPr>
          <w:rFonts w:ascii="Arial" w:hAnsi="Arial" w:cs="Arial"/>
          <w:b/>
          <w:sz w:val="24"/>
        </w:rPr>
        <w:t>Handling of PMF Message with UE Assistance Data</w:t>
      </w:r>
    </w:p>
    <w:p w14:paraId="4678AA73"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v17.1.0</w:t>
      </w:r>
      <w:r>
        <w:rPr>
          <w:i/>
        </w:rPr>
        <w:tab/>
        <w:t xml:space="preserve">  CR-0577  Cat: B (Rel-17)</w:t>
      </w:r>
      <w:r>
        <w:rPr>
          <w:i/>
        </w:rPr>
        <w:br/>
      </w:r>
      <w:r>
        <w:rPr>
          <w:i/>
        </w:rPr>
        <w:br/>
      </w:r>
      <w:r>
        <w:rPr>
          <w:i/>
        </w:rPr>
        <w:tab/>
      </w:r>
      <w:r>
        <w:rPr>
          <w:i/>
        </w:rPr>
        <w:tab/>
      </w:r>
      <w:r>
        <w:rPr>
          <w:i/>
        </w:rPr>
        <w:tab/>
      </w:r>
      <w:r>
        <w:rPr>
          <w:i/>
        </w:rPr>
        <w:tab/>
      </w:r>
      <w:r>
        <w:rPr>
          <w:i/>
        </w:rPr>
        <w:tab/>
        <w:t>Source: ZTE</w:t>
      </w:r>
    </w:p>
    <w:p w14:paraId="2C55BB3C" w14:textId="77777777" w:rsidR="00C831F5" w:rsidRDefault="00C831F5" w:rsidP="00C831F5">
      <w:pPr>
        <w:rPr>
          <w:rFonts w:ascii="Arial" w:hAnsi="Arial" w:cs="Arial"/>
          <w:b/>
        </w:rPr>
      </w:pPr>
      <w:r>
        <w:rPr>
          <w:rFonts w:ascii="Arial" w:hAnsi="Arial" w:cs="Arial"/>
          <w:b/>
        </w:rPr>
        <w:t xml:space="preserve">Abstract: </w:t>
      </w:r>
    </w:p>
    <w:p w14:paraId="4F1B0FDC" w14:textId="77777777" w:rsidR="00C831F5" w:rsidRDefault="00C831F5" w:rsidP="00C831F5">
      <w:r>
        <w:t>This contribution describes the UPF behaviour of handling the PMF messaage with UE assistance data.</w:t>
      </w:r>
    </w:p>
    <w:p w14:paraId="0B5971F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E874C" w14:textId="530D6841" w:rsidR="00C831F5" w:rsidRDefault="00C831F5" w:rsidP="00C831F5">
      <w:pPr>
        <w:rPr>
          <w:rFonts w:ascii="Arial" w:hAnsi="Arial" w:cs="Arial"/>
          <w:b/>
          <w:sz w:val="24"/>
        </w:rPr>
      </w:pPr>
      <w:r>
        <w:rPr>
          <w:rFonts w:ascii="Arial" w:hAnsi="Arial" w:cs="Arial"/>
          <w:b/>
          <w:color w:val="0000FF"/>
          <w:sz w:val="24"/>
        </w:rPr>
        <w:t>C4-214598</w:t>
      </w:r>
      <w:r>
        <w:rPr>
          <w:rFonts w:ascii="Arial" w:hAnsi="Arial" w:cs="Arial"/>
          <w:b/>
          <w:color w:val="0000FF"/>
          <w:sz w:val="24"/>
        </w:rPr>
        <w:tab/>
      </w:r>
      <w:r>
        <w:rPr>
          <w:rFonts w:ascii="Arial" w:hAnsi="Arial" w:cs="Arial"/>
          <w:b/>
          <w:sz w:val="24"/>
        </w:rPr>
        <w:t>Handling of PMF Message with UE Assistance Data</w:t>
      </w:r>
    </w:p>
    <w:p w14:paraId="3DFF934C"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v17.1.0</w:t>
      </w:r>
      <w:r>
        <w:rPr>
          <w:i/>
        </w:rPr>
        <w:tab/>
        <w:t xml:space="preserve">  CR-0563  rev 1 Cat: B (Rel-17)</w:t>
      </w:r>
      <w:r>
        <w:rPr>
          <w:i/>
        </w:rPr>
        <w:br/>
      </w:r>
      <w:r>
        <w:rPr>
          <w:i/>
        </w:rPr>
        <w:br/>
      </w:r>
      <w:r>
        <w:rPr>
          <w:i/>
        </w:rPr>
        <w:tab/>
      </w:r>
      <w:r>
        <w:rPr>
          <w:i/>
        </w:rPr>
        <w:tab/>
      </w:r>
      <w:r>
        <w:rPr>
          <w:i/>
        </w:rPr>
        <w:tab/>
      </w:r>
      <w:r>
        <w:rPr>
          <w:i/>
        </w:rPr>
        <w:tab/>
      </w:r>
      <w:r>
        <w:rPr>
          <w:i/>
        </w:rPr>
        <w:tab/>
        <w:t>Source: ZTE</w:t>
      </w:r>
    </w:p>
    <w:p w14:paraId="131804E3" w14:textId="77777777" w:rsidR="00C831F5" w:rsidRDefault="00C831F5" w:rsidP="00C831F5">
      <w:pPr>
        <w:rPr>
          <w:color w:val="808080"/>
        </w:rPr>
      </w:pPr>
      <w:r>
        <w:rPr>
          <w:color w:val="808080"/>
        </w:rPr>
        <w:t>(Replaces C4-214209)</w:t>
      </w:r>
    </w:p>
    <w:p w14:paraId="218F724A" w14:textId="77777777" w:rsidR="00C831F5" w:rsidRDefault="00C831F5" w:rsidP="00C831F5">
      <w:pPr>
        <w:rPr>
          <w:rFonts w:ascii="Arial" w:hAnsi="Arial" w:cs="Arial"/>
          <w:b/>
        </w:rPr>
      </w:pPr>
      <w:r>
        <w:rPr>
          <w:rFonts w:ascii="Arial" w:hAnsi="Arial" w:cs="Arial"/>
          <w:b/>
        </w:rPr>
        <w:t xml:space="preserve">Abstract: </w:t>
      </w:r>
    </w:p>
    <w:p w14:paraId="4E090B1B" w14:textId="77777777" w:rsidR="00C831F5" w:rsidRDefault="00C831F5" w:rsidP="00C831F5">
      <w:r>
        <w:t>This contribution describes the UPF behaviour of handling the PMF messaage with UE assistance data.</w:t>
      </w:r>
    </w:p>
    <w:p w14:paraId="785A680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C4-214736</w:t>
      </w:r>
      <w:r>
        <w:rPr>
          <w:color w:val="993300"/>
          <w:u w:val="single"/>
        </w:rPr>
        <w:t>.</w:t>
      </w:r>
    </w:p>
    <w:p w14:paraId="44656ED0" w14:textId="53D0BCE9" w:rsidR="00C831F5" w:rsidRDefault="00C831F5" w:rsidP="00C831F5">
      <w:pPr>
        <w:rPr>
          <w:rFonts w:ascii="Arial" w:hAnsi="Arial" w:cs="Arial"/>
          <w:b/>
          <w:sz w:val="24"/>
        </w:rPr>
      </w:pPr>
      <w:r>
        <w:rPr>
          <w:rFonts w:ascii="Arial" w:hAnsi="Arial" w:cs="Arial"/>
          <w:b/>
          <w:color w:val="0000FF"/>
          <w:sz w:val="24"/>
        </w:rPr>
        <w:t>C4-214736</w:t>
      </w:r>
      <w:r>
        <w:rPr>
          <w:rFonts w:ascii="Arial" w:hAnsi="Arial" w:cs="Arial"/>
          <w:b/>
          <w:color w:val="0000FF"/>
          <w:sz w:val="24"/>
        </w:rPr>
        <w:tab/>
      </w:r>
      <w:r>
        <w:rPr>
          <w:rFonts w:ascii="Arial" w:hAnsi="Arial" w:cs="Arial"/>
          <w:b/>
          <w:sz w:val="24"/>
        </w:rPr>
        <w:t>Handling of PMF Message with UE Assistance Data</w:t>
      </w:r>
    </w:p>
    <w:p w14:paraId="11C2B4E6"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v17.1.0</w:t>
      </w:r>
      <w:r>
        <w:rPr>
          <w:i/>
        </w:rPr>
        <w:tab/>
        <w:t xml:space="preserve">  CR-0563  rev 2 Cat: B (Rel-17)</w:t>
      </w:r>
      <w:r>
        <w:rPr>
          <w:i/>
        </w:rPr>
        <w:br/>
      </w:r>
      <w:r>
        <w:rPr>
          <w:i/>
        </w:rPr>
        <w:br/>
      </w:r>
      <w:r>
        <w:rPr>
          <w:i/>
        </w:rPr>
        <w:tab/>
      </w:r>
      <w:r>
        <w:rPr>
          <w:i/>
        </w:rPr>
        <w:tab/>
      </w:r>
      <w:r>
        <w:rPr>
          <w:i/>
        </w:rPr>
        <w:tab/>
      </w:r>
      <w:r>
        <w:rPr>
          <w:i/>
        </w:rPr>
        <w:tab/>
      </w:r>
      <w:r>
        <w:rPr>
          <w:i/>
        </w:rPr>
        <w:tab/>
        <w:t>Source: ZTE</w:t>
      </w:r>
    </w:p>
    <w:p w14:paraId="7C2D0B58" w14:textId="77777777" w:rsidR="00C831F5" w:rsidRDefault="00C831F5" w:rsidP="00C831F5">
      <w:pPr>
        <w:rPr>
          <w:color w:val="808080"/>
        </w:rPr>
      </w:pPr>
      <w:r>
        <w:rPr>
          <w:color w:val="808080"/>
        </w:rPr>
        <w:t>(Replaces C4-214598)</w:t>
      </w:r>
    </w:p>
    <w:p w14:paraId="4DA36C2D" w14:textId="77777777" w:rsidR="00C831F5" w:rsidRDefault="00C831F5" w:rsidP="00C831F5">
      <w:pPr>
        <w:rPr>
          <w:rFonts w:ascii="Arial" w:hAnsi="Arial" w:cs="Arial"/>
          <w:b/>
        </w:rPr>
      </w:pPr>
      <w:r>
        <w:rPr>
          <w:rFonts w:ascii="Arial" w:hAnsi="Arial" w:cs="Arial"/>
          <w:b/>
        </w:rPr>
        <w:t xml:space="preserve">Abstract: </w:t>
      </w:r>
    </w:p>
    <w:p w14:paraId="0C380B4F" w14:textId="77777777" w:rsidR="00C831F5" w:rsidRDefault="00C831F5" w:rsidP="00C831F5">
      <w:r>
        <w:t>This contribution describes the UPF behaviour of handling the PMF messaage with UE assistance data.</w:t>
      </w:r>
    </w:p>
    <w:p w14:paraId="387D222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C1415" w14:textId="1C402A54" w:rsidR="00C831F5" w:rsidRDefault="00C831F5" w:rsidP="00C831F5">
      <w:pPr>
        <w:rPr>
          <w:rFonts w:ascii="Arial" w:hAnsi="Arial" w:cs="Arial"/>
          <w:b/>
          <w:sz w:val="24"/>
        </w:rPr>
      </w:pPr>
      <w:r>
        <w:rPr>
          <w:rFonts w:ascii="Arial" w:hAnsi="Arial" w:cs="Arial"/>
          <w:b/>
          <w:color w:val="0000FF"/>
          <w:sz w:val="24"/>
        </w:rPr>
        <w:t>C4-214743</w:t>
      </w:r>
      <w:r>
        <w:rPr>
          <w:rFonts w:ascii="Arial" w:hAnsi="Arial" w:cs="Arial"/>
          <w:b/>
          <w:color w:val="0000FF"/>
          <w:sz w:val="24"/>
        </w:rPr>
        <w:tab/>
      </w:r>
      <w:r>
        <w:rPr>
          <w:rFonts w:ascii="Arial" w:hAnsi="Arial" w:cs="Arial"/>
          <w:b/>
          <w:sz w:val="24"/>
        </w:rPr>
        <w:t>PMF address information per QoS flow</w:t>
      </w:r>
    </w:p>
    <w:p w14:paraId="284924A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CR-0557  rev 1 Cat: B (Rel-17)</w:t>
      </w:r>
      <w:r>
        <w:rPr>
          <w:i/>
        </w:rPr>
        <w:br/>
      </w:r>
      <w:r>
        <w:rPr>
          <w:i/>
        </w:rPr>
        <w:br/>
      </w:r>
      <w:r>
        <w:rPr>
          <w:i/>
        </w:rPr>
        <w:tab/>
      </w:r>
      <w:r>
        <w:rPr>
          <w:i/>
        </w:rPr>
        <w:tab/>
      </w:r>
      <w:r>
        <w:rPr>
          <w:i/>
        </w:rPr>
        <w:tab/>
      </w:r>
      <w:r>
        <w:rPr>
          <w:i/>
        </w:rPr>
        <w:tab/>
      </w:r>
      <w:r>
        <w:rPr>
          <w:i/>
        </w:rPr>
        <w:tab/>
        <w:t>Source: Huawei</w:t>
      </w:r>
    </w:p>
    <w:p w14:paraId="11CE0BCD" w14:textId="77777777" w:rsidR="00C831F5" w:rsidRDefault="00C831F5" w:rsidP="00C831F5">
      <w:pPr>
        <w:rPr>
          <w:color w:val="808080"/>
        </w:rPr>
      </w:pPr>
      <w:r>
        <w:rPr>
          <w:color w:val="808080"/>
        </w:rPr>
        <w:t>(Replaces C4-214119)</w:t>
      </w:r>
    </w:p>
    <w:p w14:paraId="33B968D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8843C" w14:textId="77777777" w:rsidR="00C831F5" w:rsidRDefault="00C831F5" w:rsidP="00C831F5">
      <w:pPr>
        <w:pStyle w:val="Heading4"/>
      </w:pPr>
      <w:bookmarkStart w:id="51" w:name="_Toc81397634"/>
      <w:r>
        <w:t>6.2.12</w:t>
      </w:r>
      <w:r>
        <w:tab/>
        <w:t>CT aspects of Enhanced support of Non-Public Networks [eNPN]</w:t>
      </w:r>
      <w:bookmarkEnd w:id="51"/>
    </w:p>
    <w:p w14:paraId="64A4A2D8" w14:textId="174B080B" w:rsidR="00C831F5" w:rsidRDefault="00C831F5" w:rsidP="00C831F5">
      <w:pPr>
        <w:rPr>
          <w:rFonts w:ascii="Arial" w:hAnsi="Arial" w:cs="Arial"/>
          <w:b/>
          <w:sz w:val="24"/>
        </w:rPr>
      </w:pPr>
      <w:r>
        <w:rPr>
          <w:rFonts w:ascii="Arial" w:hAnsi="Arial" w:cs="Arial"/>
          <w:b/>
          <w:color w:val="0000FF"/>
          <w:sz w:val="24"/>
        </w:rPr>
        <w:t>C4-214065</w:t>
      </w:r>
      <w:r>
        <w:rPr>
          <w:rFonts w:ascii="Arial" w:hAnsi="Arial" w:cs="Arial"/>
          <w:b/>
          <w:color w:val="0000FF"/>
          <w:sz w:val="24"/>
        </w:rPr>
        <w:tab/>
      </w:r>
      <w:r>
        <w:rPr>
          <w:rFonts w:ascii="Arial" w:hAnsi="Arial" w:cs="Arial"/>
          <w:b/>
          <w:sz w:val="24"/>
        </w:rPr>
        <w:t>Network access control in SNPN</w:t>
      </w:r>
    </w:p>
    <w:p w14:paraId="0079D2D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CR-0661  Cat: B (Rel-17)</w:t>
      </w:r>
      <w:r>
        <w:rPr>
          <w:i/>
        </w:rPr>
        <w:br/>
      </w:r>
      <w:r>
        <w:rPr>
          <w:i/>
        </w:rPr>
        <w:br/>
      </w:r>
      <w:r>
        <w:rPr>
          <w:i/>
        </w:rPr>
        <w:tab/>
      </w:r>
      <w:r>
        <w:rPr>
          <w:i/>
        </w:rPr>
        <w:tab/>
      </w:r>
      <w:r>
        <w:rPr>
          <w:i/>
        </w:rPr>
        <w:tab/>
      </w:r>
      <w:r>
        <w:rPr>
          <w:i/>
        </w:rPr>
        <w:tab/>
      </w:r>
      <w:r>
        <w:rPr>
          <w:i/>
        </w:rPr>
        <w:tab/>
        <w:t>Source: Huawei</w:t>
      </w:r>
    </w:p>
    <w:p w14:paraId="29E2F91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C4-214813</w:t>
      </w:r>
      <w:r>
        <w:rPr>
          <w:color w:val="993300"/>
          <w:u w:val="single"/>
        </w:rPr>
        <w:t>.</w:t>
      </w:r>
    </w:p>
    <w:p w14:paraId="34803CC1" w14:textId="71F9EB50" w:rsidR="00C831F5" w:rsidRDefault="00C831F5" w:rsidP="00C831F5">
      <w:pPr>
        <w:rPr>
          <w:rFonts w:ascii="Arial" w:hAnsi="Arial" w:cs="Arial"/>
          <w:b/>
          <w:sz w:val="24"/>
        </w:rPr>
      </w:pPr>
      <w:r>
        <w:rPr>
          <w:rFonts w:ascii="Arial" w:hAnsi="Arial" w:cs="Arial"/>
          <w:b/>
          <w:color w:val="0000FF"/>
          <w:sz w:val="24"/>
        </w:rPr>
        <w:t>C4-214066</w:t>
      </w:r>
      <w:r>
        <w:rPr>
          <w:rFonts w:ascii="Arial" w:hAnsi="Arial" w:cs="Arial"/>
          <w:b/>
          <w:color w:val="0000FF"/>
          <w:sz w:val="24"/>
        </w:rPr>
        <w:tab/>
      </w:r>
      <w:r>
        <w:rPr>
          <w:rFonts w:ascii="Arial" w:hAnsi="Arial" w:cs="Arial"/>
          <w:b/>
          <w:sz w:val="24"/>
        </w:rPr>
        <w:t>Authentication by AAA server in CH</w:t>
      </w:r>
    </w:p>
    <w:p w14:paraId="281DCBDE"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CR-0662  Cat: B (Rel-17)</w:t>
      </w:r>
      <w:r>
        <w:rPr>
          <w:i/>
        </w:rPr>
        <w:br/>
      </w:r>
      <w:r>
        <w:rPr>
          <w:i/>
        </w:rPr>
        <w:br/>
      </w:r>
      <w:r>
        <w:rPr>
          <w:i/>
        </w:rPr>
        <w:tab/>
      </w:r>
      <w:r>
        <w:rPr>
          <w:i/>
        </w:rPr>
        <w:tab/>
      </w:r>
      <w:r>
        <w:rPr>
          <w:i/>
        </w:rPr>
        <w:tab/>
      </w:r>
      <w:r>
        <w:rPr>
          <w:i/>
        </w:rPr>
        <w:tab/>
      </w:r>
      <w:r>
        <w:rPr>
          <w:i/>
        </w:rPr>
        <w:tab/>
        <w:t>Source: Huawei</w:t>
      </w:r>
    </w:p>
    <w:p w14:paraId="6070A30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C4-214814</w:t>
      </w:r>
      <w:r>
        <w:rPr>
          <w:color w:val="993300"/>
          <w:u w:val="single"/>
        </w:rPr>
        <w:t>.</w:t>
      </w:r>
    </w:p>
    <w:p w14:paraId="1BC546B0" w14:textId="171CD7CA" w:rsidR="00C831F5" w:rsidRDefault="00C831F5" w:rsidP="00C831F5">
      <w:pPr>
        <w:rPr>
          <w:rFonts w:ascii="Arial" w:hAnsi="Arial" w:cs="Arial"/>
          <w:b/>
          <w:sz w:val="24"/>
        </w:rPr>
      </w:pPr>
      <w:r>
        <w:rPr>
          <w:rFonts w:ascii="Arial" w:hAnsi="Arial" w:cs="Arial"/>
          <w:b/>
          <w:color w:val="0000FF"/>
          <w:sz w:val="24"/>
        </w:rPr>
        <w:t>C4-214182</w:t>
      </w:r>
      <w:r>
        <w:rPr>
          <w:rFonts w:ascii="Arial" w:hAnsi="Arial" w:cs="Arial"/>
          <w:b/>
          <w:color w:val="0000FF"/>
          <w:sz w:val="24"/>
        </w:rPr>
        <w:tab/>
      </w:r>
      <w:r>
        <w:rPr>
          <w:rFonts w:ascii="Arial" w:hAnsi="Arial" w:cs="Arial"/>
          <w:b/>
          <w:sz w:val="24"/>
        </w:rPr>
        <w:t>Self-assignment NID</w:t>
      </w:r>
    </w:p>
    <w:p w14:paraId="7580371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v17.2.0</w:t>
      </w:r>
      <w:r>
        <w:rPr>
          <w:i/>
        </w:rPr>
        <w:tab/>
        <w:t xml:space="preserve">  CR-0616  Cat: F (Rel-17)</w:t>
      </w:r>
      <w:r>
        <w:rPr>
          <w:i/>
        </w:rPr>
        <w:br/>
      </w:r>
      <w:r>
        <w:rPr>
          <w:i/>
        </w:rPr>
        <w:br/>
      </w:r>
      <w:r>
        <w:rPr>
          <w:i/>
        </w:rPr>
        <w:tab/>
      </w:r>
      <w:r>
        <w:rPr>
          <w:i/>
        </w:rPr>
        <w:tab/>
      </w:r>
      <w:r>
        <w:rPr>
          <w:i/>
        </w:rPr>
        <w:tab/>
      </w:r>
      <w:r>
        <w:rPr>
          <w:i/>
        </w:rPr>
        <w:tab/>
      </w:r>
      <w:r>
        <w:rPr>
          <w:i/>
        </w:rPr>
        <w:tab/>
        <w:t>Source: Huawei</w:t>
      </w:r>
    </w:p>
    <w:p w14:paraId="699926B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F22B2" w14:textId="42F42E46" w:rsidR="00C831F5" w:rsidRDefault="00C831F5" w:rsidP="00C831F5">
      <w:pPr>
        <w:rPr>
          <w:rFonts w:ascii="Arial" w:hAnsi="Arial" w:cs="Arial"/>
          <w:b/>
          <w:sz w:val="24"/>
        </w:rPr>
      </w:pPr>
      <w:r>
        <w:rPr>
          <w:rFonts w:ascii="Arial" w:hAnsi="Arial" w:cs="Arial"/>
          <w:b/>
          <w:color w:val="0000FF"/>
          <w:sz w:val="24"/>
        </w:rPr>
        <w:t>C4-214813</w:t>
      </w:r>
      <w:r>
        <w:rPr>
          <w:rFonts w:ascii="Arial" w:hAnsi="Arial" w:cs="Arial"/>
          <w:b/>
          <w:color w:val="0000FF"/>
          <w:sz w:val="24"/>
        </w:rPr>
        <w:tab/>
      </w:r>
      <w:r>
        <w:rPr>
          <w:rFonts w:ascii="Arial" w:hAnsi="Arial" w:cs="Arial"/>
          <w:b/>
          <w:sz w:val="24"/>
        </w:rPr>
        <w:t>Network access control in SNPN</w:t>
      </w:r>
    </w:p>
    <w:p w14:paraId="704CE08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CR-0661  rev 1 Cat: B (Rel-17)</w:t>
      </w:r>
      <w:r>
        <w:rPr>
          <w:i/>
        </w:rPr>
        <w:br/>
      </w:r>
      <w:r>
        <w:rPr>
          <w:i/>
        </w:rPr>
        <w:br/>
      </w:r>
      <w:r>
        <w:rPr>
          <w:i/>
        </w:rPr>
        <w:tab/>
      </w:r>
      <w:r>
        <w:rPr>
          <w:i/>
        </w:rPr>
        <w:tab/>
      </w:r>
      <w:r>
        <w:rPr>
          <w:i/>
        </w:rPr>
        <w:tab/>
      </w:r>
      <w:r>
        <w:rPr>
          <w:i/>
        </w:rPr>
        <w:tab/>
      </w:r>
      <w:r>
        <w:rPr>
          <w:i/>
        </w:rPr>
        <w:tab/>
        <w:t>Source: Huawei</w:t>
      </w:r>
    </w:p>
    <w:p w14:paraId="1B57BCF6" w14:textId="77777777" w:rsidR="00C831F5" w:rsidRDefault="00C831F5" w:rsidP="00C831F5">
      <w:pPr>
        <w:rPr>
          <w:color w:val="808080"/>
        </w:rPr>
      </w:pPr>
      <w:r>
        <w:rPr>
          <w:color w:val="808080"/>
        </w:rPr>
        <w:t>(Replaces C4-214065)</w:t>
      </w:r>
    </w:p>
    <w:p w14:paraId="6384D40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FFA03" w14:textId="6A860B1F" w:rsidR="00C831F5" w:rsidRDefault="00C831F5" w:rsidP="00C831F5">
      <w:pPr>
        <w:rPr>
          <w:rFonts w:ascii="Arial" w:hAnsi="Arial" w:cs="Arial"/>
          <w:b/>
          <w:sz w:val="24"/>
        </w:rPr>
      </w:pPr>
      <w:r>
        <w:rPr>
          <w:rFonts w:ascii="Arial" w:hAnsi="Arial" w:cs="Arial"/>
          <w:b/>
          <w:color w:val="0000FF"/>
          <w:sz w:val="24"/>
        </w:rPr>
        <w:t>C4-214814</w:t>
      </w:r>
      <w:r>
        <w:rPr>
          <w:rFonts w:ascii="Arial" w:hAnsi="Arial" w:cs="Arial"/>
          <w:b/>
          <w:color w:val="0000FF"/>
          <w:sz w:val="24"/>
        </w:rPr>
        <w:tab/>
      </w:r>
      <w:r>
        <w:rPr>
          <w:rFonts w:ascii="Arial" w:hAnsi="Arial" w:cs="Arial"/>
          <w:b/>
          <w:sz w:val="24"/>
        </w:rPr>
        <w:t>Authentication by AAA server in CH</w:t>
      </w:r>
    </w:p>
    <w:p w14:paraId="0B026BD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CR-0662  rev 1 Cat: B (Rel-17)</w:t>
      </w:r>
      <w:r>
        <w:rPr>
          <w:i/>
        </w:rPr>
        <w:br/>
      </w:r>
      <w:r>
        <w:rPr>
          <w:i/>
        </w:rPr>
        <w:br/>
      </w:r>
      <w:r>
        <w:rPr>
          <w:i/>
        </w:rPr>
        <w:tab/>
      </w:r>
      <w:r>
        <w:rPr>
          <w:i/>
        </w:rPr>
        <w:tab/>
      </w:r>
      <w:r>
        <w:rPr>
          <w:i/>
        </w:rPr>
        <w:tab/>
      </w:r>
      <w:r>
        <w:rPr>
          <w:i/>
        </w:rPr>
        <w:tab/>
      </w:r>
      <w:r>
        <w:rPr>
          <w:i/>
        </w:rPr>
        <w:tab/>
        <w:t>Source: Huawei</w:t>
      </w:r>
    </w:p>
    <w:p w14:paraId="42059FE6" w14:textId="77777777" w:rsidR="00C831F5" w:rsidRDefault="00C831F5" w:rsidP="00C831F5">
      <w:pPr>
        <w:rPr>
          <w:color w:val="808080"/>
        </w:rPr>
      </w:pPr>
      <w:r>
        <w:rPr>
          <w:color w:val="808080"/>
        </w:rPr>
        <w:t>(Replaces C4-214066)</w:t>
      </w:r>
    </w:p>
    <w:p w14:paraId="483F009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C4-214856</w:t>
      </w:r>
      <w:r>
        <w:rPr>
          <w:color w:val="993300"/>
          <w:u w:val="single"/>
        </w:rPr>
        <w:t>.</w:t>
      </w:r>
    </w:p>
    <w:p w14:paraId="33658F69" w14:textId="04B70F29" w:rsidR="00C831F5" w:rsidRDefault="00C831F5" w:rsidP="00C831F5">
      <w:pPr>
        <w:rPr>
          <w:rFonts w:ascii="Arial" w:hAnsi="Arial" w:cs="Arial"/>
          <w:b/>
          <w:sz w:val="24"/>
        </w:rPr>
      </w:pPr>
      <w:r>
        <w:rPr>
          <w:rFonts w:ascii="Arial" w:hAnsi="Arial" w:cs="Arial"/>
          <w:b/>
          <w:color w:val="0000FF"/>
          <w:sz w:val="24"/>
        </w:rPr>
        <w:t>C4-214856</w:t>
      </w:r>
      <w:r>
        <w:rPr>
          <w:rFonts w:ascii="Arial" w:hAnsi="Arial" w:cs="Arial"/>
          <w:b/>
          <w:color w:val="0000FF"/>
          <w:sz w:val="24"/>
        </w:rPr>
        <w:tab/>
      </w:r>
      <w:r>
        <w:rPr>
          <w:rFonts w:ascii="Arial" w:hAnsi="Arial" w:cs="Arial"/>
          <w:b/>
          <w:sz w:val="24"/>
        </w:rPr>
        <w:t>Authentication by AAA server in CH</w:t>
      </w:r>
    </w:p>
    <w:p w14:paraId="06F85CC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CR-0662  rev 2 Cat: B (Rel-17)</w:t>
      </w:r>
      <w:r>
        <w:rPr>
          <w:i/>
        </w:rPr>
        <w:br/>
      </w:r>
      <w:r>
        <w:rPr>
          <w:i/>
        </w:rPr>
        <w:br/>
      </w:r>
      <w:r>
        <w:rPr>
          <w:i/>
        </w:rPr>
        <w:tab/>
      </w:r>
      <w:r>
        <w:rPr>
          <w:i/>
        </w:rPr>
        <w:tab/>
      </w:r>
      <w:r>
        <w:rPr>
          <w:i/>
        </w:rPr>
        <w:tab/>
      </w:r>
      <w:r>
        <w:rPr>
          <w:i/>
        </w:rPr>
        <w:tab/>
      </w:r>
      <w:r>
        <w:rPr>
          <w:i/>
        </w:rPr>
        <w:tab/>
        <w:t>Source: Huawei</w:t>
      </w:r>
    </w:p>
    <w:p w14:paraId="47F842AB" w14:textId="77777777" w:rsidR="00C831F5" w:rsidRDefault="00C831F5" w:rsidP="00C831F5">
      <w:pPr>
        <w:rPr>
          <w:color w:val="808080"/>
        </w:rPr>
      </w:pPr>
      <w:r>
        <w:rPr>
          <w:color w:val="808080"/>
        </w:rPr>
        <w:t>(Replaces C4-214814)</w:t>
      </w:r>
    </w:p>
    <w:p w14:paraId="4C7B31F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EF548" w14:textId="77777777" w:rsidR="00C831F5" w:rsidRDefault="00C831F5" w:rsidP="00C831F5">
      <w:pPr>
        <w:pStyle w:val="Heading4"/>
      </w:pPr>
      <w:bookmarkStart w:id="52" w:name="_Toc81397635"/>
      <w:r>
        <w:t>6.2.13</w:t>
      </w:r>
      <w:r>
        <w:tab/>
        <w:t>CT aspects of enhanced support of industrial IoT [IIoT]</w:t>
      </w:r>
      <w:bookmarkEnd w:id="52"/>
    </w:p>
    <w:p w14:paraId="7DCD4D8A" w14:textId="6E24BCA2" w:rsidR="00C831F5" w:rsidRDefault="00C831F5" w:rsidP="00C831F5">
      <w:pPr>
        <w:rPr>
          <w:rFonts w:ascii="Arial" w:hAnsi="Arial" w:cs="Arial"/>
          <w:b/>
          <w:sz w:val="24"/>
        </w:rPr>
      </w:pPr>
      <w:r>
        <w:rPr>
          <w:rFonts w:ascii="Arial" w:hAnsi="Arial" w:cs="Arial"/>
          <w:b/>
          <w:color w:val="0000FF"/>
          <w:sz w:val="24"/>
        </w:rPr>
        <w:t>C4-214241</w:t>
      </w:r>
      <w:r>
        <w:rPr>
          <w:rFonts w:ascii="Arial" w:hAnsi="Arial" w:cs="Arial"/>
          <w:b/>
          <w:color w:val="0000FF"/>
          <w:sz w:val="24"/>
        </w:rPr>
        <w:tab/>
      </w:r>
      <w:r>
        <w:rPr>
          <w:rFonts w:ascii="Arial" w:hAnsi="Arial" w:cs="Arial"/>
          <w:b/>
          <w:sz w:val="24"/>
        </w:rPr>
        <w:t>TSCTSF NF introduction</w:t>
      </w:r>
    </w:p>
    <w:p w14:paraId="2ABD5B4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CR-0567  Cat: C (Rel-17)</w:t>
      </w:r>
      <w:r>
        <w:rPr>
          <w:i/>
        </w:rPr>
        <w:br/>
      </w:r>
      <w:r>
        <w:rPr>
          <w:i/>
        </w:rPr>
        <w:br/>
      </w:r>
      <w:r>
        <w:rPr>
          <w:i/>
        </w:rPr>
        <w:tab/>
      </w:r>
      <w:r>
        <w:rPr>
          <w:i/>
        </w:rPr>
        <w:tab/>
      </w:r>
      <w:r>
        <w:rPr>
          <w:i/>
        </w:rPr>
        <w:tab/>
      </w:r>
      <w:r>
        <w:rPr>
          <w:i/>
        </w:rPr>
        <w:tab/>
      </w:r>
      <w:r>
        <w:rPr>
          <w:i/>
        </w:rPr>
        <w:tab/>
        <w:t>Source: Nokia, Nokia Shanghai Bell</w:t>
      </w:r>
    </w:p>
    <w:p w14:paraId="20E0383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65784F" w14:textId="0E84A5FB" w:rsidR="00C831F5" w:rsidRDefault="00C831F5" w:rsidP="00C831F5">
      <w:pPr>
        <w:rPr>
          <w:rFonts w:ascii="Arial" w:hAnsi="Arial" w:cs="Arial"/>
          <w:b/>
          <w:sz w:val="24"/>
        </w:rPr>
      </w:pPr>
      <w:r>
        <w:rPr>
          <w:rFonts w:ascii="Arial" w:hAnsi="Arial" w:cs="Arial"/>
          <w:b/>
          <w:color w:val="0000FF"/>
          <w:sz w:val="24"/>
        </w:rPr>
        <w:t>C4-214242</w:t>
      </w:r>
      <w:r>
        <w:rPr>
          <w:rFonts w:ascii="Arial" w:hAnsi="Arial" w:cs="Arial"/>
          <w:b/>
          <w:color w:val="0000FF"/>
          <w:sz w:val="24"/>
        </w:rPr>
        <w:tab/>
      </w:r>
      <w:r>
        <w:rPr>
          <w:rFonts w:ascii="Arial" w:hAnsi="Arial" w:cs="Arial"/>
          <w:b/>
          <w:sz w:val="24"/>
        </w:rPr>
        <w:t>TSCTSF NF registration and discovery</w:t>
      </w:r>
    </w:p>
    <w:p w14:paraId="71C7317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CR-0553  Cat: B (Rel-17)</w:t>
      </w:r>
      <w:r>
        <w:rPr>
          <w:i/>
        </w:rPr>
        <w:br/>
      </w:r>
      <w:r>
        <w:rPr>
          <w:i/>
        </w:rPr>
        <w:lastRenderedPageBreak/>
        <w:br/>
      </w:r>
      <w:r>
        <w:rPr>
          <w:i/>
        </w:rPr>
        <w:tab/>
      </w:r>
      <w:r>
        <w:rPr>
          <w:i/>
        </w:rPr>
        <w:tab/>
      </w:r>
      <w:r>
        <w:rPr>
          <w:i/>
        </w:rPr>
        <w:tab/>
      </w:r>
      <w:r>
        <w:rPr>
          <w:i/>
        </w:rPr>
        <w:tab/>
      </w:r>
      <w:r>
        <w:rPr>
          <w:i/>
        </w:rPr>
        <w:tab/>
        <w:t>Source: Nokia, Nokia Shanghai Bell</w:t>
      </w:r>
    </w:p>
    <w:p w14:paraId="43506B2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04A0E" w14:textId="361966B3" w:rsidR="00C831F5" w:rsidRDefault="00C831F5" w:rsidP="00C831F5">
      <w:pPr>
        <w:rPr>
          <w:rFonts w:ascii="Arial" w:hAnsi="Arial" w:cs="Arial"/>
          <w:b/>
          <w:sz w:val="24"/>
        </w:rPr>
      </w:pPr>
      <w:r>
        <w:rPr>
          <w:rFonts w:ascii="Arial" w:hAnsi="Arial" w:cs="Arial"/>
          <w:b/>
          <w:color w:val="0000FF"/>
          <w:sz w:val="24"/>
        </w:rPr>
        <w:t>C4-214488</w:t>
      </w:r>
      <w:r>
        <w:rPr>
          <w:rFonts w:ascii="Arial" w:hAnsi="Arial" w:cs="Arial"/>
          <w:b/>
          <w:color w:val="0000FF"/>
          <w:sz w:val="24"/>
        </w:rPr>
        <w:tab/>
      </w:r>
      <w:r>
        <w:rPr>
          <w:rFonts w:ascii="Arial" w:hAnsi="Arial" w:cs="Arial"/>
          <w:b/>
          <w:sz w:val="24"/>
        </w:rPr>
        <w:t>Introduction of TSCTSF and other stage2 and 3 alignments</w:t>
      </w:r>
    </w:p>
    <w:p w14:paraId="7AC2A12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CR-0573  Cat: B (Rel-17)</w:t>
      </w:r>
      <w:r>
        <w:rPr>
          <w:i/>
        </w:rPr>
        <w:br/>
      </w:r>
      <w:r>
        <w:rPr>
          <w:i/>
        </w:rPr>
        <w:br/>
      </w:r>
      <w:r>
        <w:rPr>
          <w:i/>
        </w:rPr>
        <w:tab/>
      </w:r>
      <w:r>
        <w:rPr>
          <w:i/>
        </w:rPr>
        <w:tab/>
      </w:r>
      <w:r>
        <w:rPr>
          <w:i/>
        </w:rPr>
        <w:tab/>
      </w:r>
      <w:r>
        <w:rPr>
          <w:i/>
        </w:rPr>
        <w:tab/>
      </w:r>
      <w:r>
        <w:rPr>
          <w:i/>
        </w:rPr>
        <w:tab/>
        <w:t>Source: Intel / Thomas</w:t>
      </w:r>
    </w:p>
    <w:p w14:paraId="2FA9700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C4-214535</w:t>
      </w:r>
      <w:r>
        <w:rPr>
          <w:color w:val="993300"/>
          <w:u w:val="single"/>
        </w:rPr>
        <w:t>.</w:t>
      </w:r>
    </w:p>
    <w:p w14:paraId="0785A0B8" w14:textId="7D35B80E" w:rsidR="00C831F5" w:rsidRDefault="00C831F5" w:rsidP="00C831F5">
      <w:pPr>
        <w:rPr>
          <w:rFonts w:ascii="Arial" w:hAnsi="Arial" w:cs="Arial"/>
          <w:b/>
          <w:sz w:val="24"/>
        </w:rPr>
      </w:pPr>
      <w:r>
        <w:rPr>
          <w:rFonts w:ascii="Arial" w:hAnsi="Arial" w:cs="Arial"/>
          <w:b/>
          <w:color w:val="0000FF"/>
          <w:sz w:val="24"/>
        </w:rPr>
        <w:t>C4-214535</w:t>
      </w:r>
      <w:r>
        <w:rPr>
          <w:rFonts w:ascii="Arial" w:hAnsi="Arial" w:cs="Arial"/>
          <w:b/>
          <w:color w:val="0000FF"/>
          <w:sz w:val="24"/>
        </w:rPr>
        <w:tab/>
      </w:r>
      <w:r>
        <w:rPr>
          <w:rFonts w:ascii="Arial" w:hAnsi="Arial" w:cs="Arial"/>
          <w:b/>
          <w:sz w:val="24"/>
        </w:rPr>
        <w:t>Introduction of TSCTSF and other stage2 and 3 alignments</w:t>
      </w:r>
    </w:p>
    <w:p w14:paraId="12533F0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CR-0573  rev 1 Cat: B (Rel-17)</w:t>
      </w:r>
      <w:r>
        <w:rPr>
          <w:i/>
        </w:rPr>
        <w:br/>
      </w:r>
      <w:r>
        <w:rPr>
          <w:i/>
        </w:rPr>
        <w:br/>
      </w:r>
      <w:r>
        <w:rPr>
          <w:i/>
        </w:rPr>
        <w:tab/>
      </w:r>
      <w:r>
        <w:rPr>
          <w:i/>
        </w:rPr>
        <w:tab/>
      </w:r>
      <w:r>
        <w:rPr>
          <w:i/>
        </w:rPr>
        <w:tab/>
      </w:r>
      <w:r>
        <w:rPr>
          <w:i/>
        </w:rPr>
        <w:tab/>
      </w:r>
      <w:r>
        <w:rPr>
          <w:i/>
        </w:rPr>
        <w:tab/>
        <w:t>Source: Intel, Nokia, Nokia Shanghai Bell / Thomas</w:t>
      </w:r>
    </w:p>
    <w:p w14:paraId="7AC40354" w14:textId="77777777" w:rsidR="00C831F5" w:rsidRDefault="00C831F5" w:rsidP="00C831F5">
      <w:pPr>
        <w:rPr>
          <w:color w:val="808080"/>
        </w:rPr>
      </w:pPr>
      <w:r>
        <w:rPr>
          <w:color w:val="808080"/>
        </w:rPr>
        <w:t>(Replaces C4-214488)</w:t>
      </w:r>
    </w:p>
    <w:p w14:paraId="1B5F712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F2110" w14:textId="77777777" w:rsidR="00C831F5" w:rsidRDefault="00C831F5" w:rsidP="00C831F5">
      <w:pPr>
        <w:pStyle w:val="Heading4"/>
      </w:pPr>
      <w:bookmarkStart w:id="53" w:name="_Toc81397636"/>
      <w:r>
        <w:t>6.2.14</w:t>
      </w:r>
      <w:r>
        <w:tab/>
        <w:t>Enablers for Network Automation for 5G - phase 2 [eNA_Ph2]</w:t>
      </w:r>
      <w:bookmarkEnd w:id="53"/>
    </w:p>
    <w:p w14:paraId="10E2F7E3" w14:textId="66E33F73" w:rsidR="00C831F5" w:rsidRDefault="00C831F5" w:rsidP="00C831F5">
      <w:pPr>
        <w:rPr>
          <w:rFonts w:ascii="Arial" w:hAnsi="Arial" w:cs="Arial"/>
          <w:b/>
          <w:sz w:val="24"/>
        </w:rPr>
      </w:pPr>
      <w:r>
        <w:rPr>
          <w:rFonts w:ascii="Arial" w:hAnsi="Arial" w:cs="Arial"/>
          <w:b/>
          <w:color w:val="0000FF"/>
          <w:sz w:val="24"/>
        </w:rPr>
        <w:t>C4-214126</w:t>
      </w:r>
      <w:r>
        <w:rPr>
          <w:rFonts w:ascii="Arial" w:hAnsi="Arial" w:cs="Arial"/>
          <w:b/>
          <w:color w:val="0000FF"/>
          <w:sz w:val="24"/>
        </w:rPr>
        <w:tab/>
      </w:r>
      <w:r>
        <w:rPr>
          <w:rFonts w:ascii="Arial" w:hAnsi="Arial" w:cs="Arial"/>
          <w:b/>
          <w:sz w:val="24"/>
        </w:rPr>
        <w:t>NFStatusSubscribe for DCCF</w:t>
      </w:r>
    </w:p>
    <w:p w14:paraId="1BA5FFB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CR-0548  Cat: B (Rel-17)</w:t>
      </w:r>
      <w:r>
        <w:rPr>
          <w:i/>
        </w:rPr>
        <w:br/>
      </w:r>
      <w:r>
        <w:rPr>
          <w:i/>
        </w:rPr>
        <w:br/>
      </w:r>
      <w:r>
        <w:rPr>
          <w:i/>
        </w:rPr>
        <w:tab/>
      </w:r>
      <w:r>
        <w:rPr>
          <w:i/>
        </w:rPr>
        <w:tab/>
      </w:r>
      <w:r>
        <w:rPr>
          <w:i/>
        </w:rPr>
        <w:tab/>
      </w:r>
      <w:r>
        <w:rPr>
          <w:i/>
        </w:rPr>
        <w:tab/>
      </w:r>
      <w:r>
        <w:rPr>
          <w:i/>
        </w:rPr>
        <w:tab/>
        <w:t>Source: Huawei</w:t>
      </w:r>
    </w:p>
    <w:p w14:paraId="6E964D2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6025C" w14:textId="34788810" w:rsidR="00C831F5" w:rsidRDefault="00C831F5" w:rsidP="00C831F5">
      <w:pPr>
        <w:rPr>
          <w:rFonts w:ascii="Arial" w:hAnsi="Arial" w:cs="Arial"/>
          <w:b/>
          <w:sz w:val="24"/>
        </w:rPr>
      </w:pPr>
      <w:r>
        <w:rPr>
          <w:rFonts w:ascii="Arial" w:hAnsi="Arial" w:cs="Arial"/>
          <w:b/>
          <w:color w:val="0000FF"/>
          <w:sz w:val="24"/>
        </w:rPr>
        <w:t>C4-214127</w:t>
      </w:r>
      <w:r>
        <w:rPr>
          <w:rFonts w:ascii="Arial" w:hAnsi="Arial" w:cs="Arial"/>
          <w:b/>
          <w:color w:val="0000FF"/>
          <w:sz w:val="24"/>
        </w:rPr>
        <w:tab/>
      </w:r>
      <w:r>
        <w:rPr>
          <w:rFonts w:ascii="Arial" w:hAnsi="Arial" w:cs="Arial"/>
          <w:b/>
          <w:sz w:val="24"/>
        </w:rPr>
        <w:t>NFStatusSubscribe for NWDAF</w:t>
      </w:r>
    </w:p>
    <w:p w14:paraId="46DC180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CR-0549  Cat: B (Rel-17)</w:t>
      </w:r>
      <w:r>
        <w:rPr>
          <w:i/>
        </w:rPr>
        <w:br/>
      </w:r>
      <w:r>
        <w:rPr>
          <w:i/>
        </w:rPr>
        <w:br/>
      </w:r>
      <w:r>
        <w:rPr>
          <w:i/>
        </w:rPr>
        <w:tab/>
      </w:r>
      <w:r>
        <w:rPr>
          <w:i/>
        </w:rPr>
        <w:tab/>
      </w:r>
      <w:r>
        <w:rPr>
          <w:i/>
        </w:rPr>
        <w:tab/>
      </w:r>
      <w:r>
        <w:rPr>
          <w:i/>
        </w:rPr>
        <w:tab/>
      </w:r>
      <w:r>
        <w:rPr>
          <w:i/>
        </w:rPr>
        <w:tab/>
        <w:t>Source: Huawei</w:t>
      </w:r>
    </w:p>
    <w:p w14:paraId="2DF81CF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C4-214721</w:t>
      </w:r>
      <w:r>
        <w:rPr>
          <w:color w:val="993300"/>
          <w:u w:val="single"/>
        </w:rPr>
        <w:t>.</w:t>
      </w:r>
    </w:p>
    <w:p w14:paraId="0F08AC73" w14:textId="229180A6" w:rsidR="00C831F5" w:rsidRDefault="00C831F5" w:rsidP="00C831F5">
      <w:pPr>
        <w:rPr>
          <w:rFonts w:ascii="Arial" w:hAnsi="Arial" w:cs="Arial"/>
          <w:b/>
          <w:sz w:val="24"/>
        </w:rPr>
      </w:pPr>
      <w:r>
        <w:rPr>
          <w:rFonts w:ascii="Arial" w:hAnsi="Arial" w:cs="Arial"/>
          <w:b/>
          <w:color w:val="0000FF"/>
          <w:sz w:val="24"/>
        </w:rPr>
        <w:t>C4-214128</w:t>
      </w:r>
      <w:r>
        <w:rPr>
          <w:rFonts w:ascii="Arial" w:hAnsi="Arial" w:cs="Arial"/>
          <w:b/>
          <w:color w:val="0000FF"/>
          <w:sz w:val="24"/>
        </w:rPr>
        <w:tab/>
      </w:r>
      <w:r>
        <w:rPr>
          <w:rFonts w:ascii="Arial" w:hAnsi="Arial" w:cs="Arial"/>
          <w:b/>
          <w:sz w:val="24"/>
        </w:rPr>
        <w:t>NF Services consumed by DCCF</w:t>
      </w:r>
    </w:p>
    <w:p w14:paraId="248F6F0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CR-0670  Cat: B (Rel-17)</w:t>
      </w:r>
      <w:r>
        <w:rPr>
          <w:i/>
        </w:rPr>
        <w:br/>
      </w:r>
      <w:r>
        <w:rPr>
          <w:i/>
        </w:rPr>
        <w:br/>
      </w:r>
      <w:r>
        <w:rPr>
          <w:i/>
        </w:rPr>
        <w:tab/>
      </w:r>
      <w:r>
        <w:rPr>
          <w:i/>
        </w:rPr>
        <w:tab/>
      </w:r>
      <w:r>
        <w:rPr>
          <w:i/>
        </w:rPr>
        <w:tab/>
      </w:r>
      <w:r>
        <w:rPr>
          <w:i/>
        </w:rPr>
        <w:tab/>
      </w:r>
      <w:r>
        <w:rPr>
          <w:i/>
        </w:rPr>
        <w:tab/>
        <w:t>Source: Huawei</w:t>
      </w:r>
    </w:p>
    <w:p w14:paraId="10AE97B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C4-214649</w:t>
      </w:r>
      <w:r>
        <w:rPr>
          <w:color w:val="993300"/>
          <w:u w:val="single"/>
        </w:rPr>
        <w:t>.</w:t>
      </w:r>
    </w:p>
    <w:p w14:paraId="430131AD" w14:textId="3B3177CE" w:rsidR="00C831F5" w:rsidRDefault="00C831F5" w:rsidP="00C831F5">
      <w:pPr>
        <w:rPr>
          <w:rFonts w:ascii="Arial" w:hAnsi="Arial" w:cs="Arial"/>
          <w:b/>
          <w:sz w:val="24"/>
        </w:rPr>
      </w:pPr>
      <w:r>
        <w:rPr>
          <w:rFonts w:ascii="Arial" w:hAnsi="Arial" w:cs="Arial"/>
          <w:b/>
          <w:color w:val="0000FF"/>
          <w:sz w:val="24"/>
        </w:rPr>
        <w:t>C4-214129</w:t>
      </w:r>
      <w:r>
        <w:rPr>
          <w:rFonts w:ascii="Arial" w:hAnsi="Arial" w:cs="Arial"/>
          <w:b/>
          <w:color w:val="0000FF"/>
          <w:sz w:val="24"/>
        </w:rPr>
        <w:tab/>
      </w:r>
      <w:r>
        <w:rPr>
          <w:rFonts w:ascii="Arial" w:hAnsi="Arial" w:cs="Arial"/>
          <w:b/>
          <w:sz w:val="24"/>
        </w:rPr>
        <w:t>NF Services consumed by DCCF</w:t>
      </w:r>
    </w:p>
    <w:p w14:paraId="48F954D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CR-0575  Cat: B (Rel-17)</w:t>
      </w:r>
      <w:r>
        <w:rPr>
          <w:i/>
        </w:rPr>
        <w:br/>
      </w:r>
      <w:r>
        <w:rPr>
          <w:i/>
        </w:rPr>
        <w:br/>
      </w:r>
      <w:r>
        <w:rPr>
          <w:i/>
        </w:rPr>
        <w:tab/>
      </w:r>
      <w:r>
        <w:rPr>
          <w:i/>
        </w:rPr>
        <w:tab/>
      </w:r>
      <w:r>
        <w:rPr>
          <w:i/>
        </w:rPr>
        <w:tab/>
      </w:r>
      <w:r>
        <w:rPr>
          <w:i/>
        </w:rPr>
        <w:tab/>
      </w:r>
      <w:r>
        <w:rPr>
          <w:i/>
        </w:rPr>
        <w:tab/>
        <w:t>Source: Huawei</w:t>
      </w:r>
    </w:p>
    <w:p w14:paraId="6EF3A4D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DEF40" w14:textId="7B014781" w:rsidR="00C831F5" w:rsidRDefault="00C831F5" w:rsidP="00C831F5">
      <w:pPr>
        <w:rPr>
          <w:rFonts w:ascii="Arial" w:hAnsi="Arial" w:cs="Arial"/>
          <w:b/>
          <w:sz w:val="24"/>
        </w:rPr>
      </w:pPr>
      <w:r>
        <w:rPr>
          <w:rFonts w:ascii="Arial" w:hAnsi="Arial" w:cs="Arial"/>
          <w:b/>
          <w:color w:val="0000FF"/>
          <w:sz w:val="24"/>
        </w:rPr>
        <w:t>C4-214273</w:t>
      </w:r>
      <w:r>
        <w:rPr>
          <w:rFonts w:ascii="Arial" w:hAnsi="Arial" w:cs="Arial"/>
          <w:b/>
          <w:color w:val="0000FF"/>
          <w:sz w:val="24"/>
        </w:rPr>
        <w:tab/>
      </w:r>
      <w:r>
        <w:rPr>
          <w:rFonts w:ascii="Arial" w:hAnsi="Arial" w:cs="Arial"/>
          <w:b/>
          <w:sz w:val="24"/>
        </w:rPr>
        <w:t>NWDAF register into UDM</w:t>
      </w:r>
    </w:p>
    <w:p w14:paraId="7F5267C6"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v17.3.0</w:t>
      </w:r>
      <w:r>
        <w:rPr>
          <w:i/>
        </w:rPr>
        <w:tab/>
        <w:t xml:space="preserve">  CR-0649  rev 2 Cat: B (Rel-17)</w:t>
      </w:r>
      <w:r>
        <w:rPr>
          <w:i/>
        </w:rPr>
        <w:br/>
      </w:r>
      <w:r>
        <w:rPr>
          <w:i/>
        </w:rPr>
        <w:br/>
      </w:r>
      <w:r>
        <w:rPr>
          <w:i/>
        </w:rPr>
        <w:tab/>
      </w:r>
      <w:r>
        <w:rPr>
          <w:i/>
        </w:rPr>
        <w:tab/>
      </w:r>
      <w:r>
        <w:rPr>
          <w:i/>
        </w:rPr>
        <w:tab/>
      </w:r>
      <w:r>
        <w:rPr>
          <w:i/>
        </w:rPr>
        <w:tab/>
      </w:r>
      <w:r>
        <w:rPr>
          <w:i/>
        </w:rPr>
        <w:tab/>
        <w:t>Source: CATT</w:t>
      </w:r>
    </w:p>
    <w:p w14:paraId="74A1D310" w14:textId="77777777" w:rsidR="00C831F5" w:rsidRDefault="00C831F5" w:rsidP="00C831F5">
      <w:pPr>
        <w:rPr>
          <w:color w:val="808080"/>
        </w:rPr>
      </w:pPr>
      <w:r>
        <w:rPr>
          <w:color w:val="808080"/>
        </w:rPr>
        <w:t>(Replaces C4-213472)</w:t>
      </w:r>
    </w:p>
    <w:p w14:paraId="0C4F5C9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C4-214567</w:t>
      </w:r>
      <w:r>
        <w:rPr>
          <w:color w:val="993300"/>
          <w:u w:val="single"/>
        </w:rPr>
        <w:t>.</w:t>
      </w:r>
    </w:p>
    <w:p w14:paraId="7B21260E" w14:textId="2C3C6799" w:rsidR="00C831F5" w:rsidRDefault="00C831F5" w:rsidP="00C831F5">
      <w:pPr>
        <w:rPr>
          <w:rFonts w:ascii="Arial" w:hAnsi="Arial" w:cs="Arial"/>
          <w:b/>
          <w:sz w:val="24"/>
        </w:rPr>
      </w:pPr>
      <w:r>
        <w:rPr>
          <w:rFonts w:ascii="Arial" w:hAnsi="Arial" w:cs="Arial"/>
          <w:b/>
          <w:color w:val="0000FF"/>
          <w:sz w:val="24"/>
        </w:rPr>
        <w:t>C4-214308</w:t>
      </w:r>
      <w:r>
        <w:rPr>
          <w:rFonts w:ascii="Arial" w:hAnsi="Arial" w:cs="Arial"/>
          <w:b/>
          <w:color w:val="0000FF"/>
          <w:sz w:val="24"/>
        </w:rPr>
        <w:tab/>
      </w:r>
      <w:r>
        <w:rPr>
          <w:rFonts w:ascii="Arial" w:hAnsi="Arial" w:cs="Arial"/>
          <w:b/>
          <w:sz w:val="24"/>
        </w:rPr>
        <w:t>DCCF NF as a consumer of UDM</w:t>
      </w:r>
    </w:p>
    <w:p w14:paraId="1410323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CR-0681  Cat: B (Rel-17)</w:t>
      </w:r>
      <w:r>
        <w:rPr>
          <w:i/>
        </w:rPr>
        <w:br/>
      </w:r>
      <w:r>
        <w:rPr>
          <w:i/>
        </w:rPr>
        <w:br/>
      </w:r>
      <w:r>
        <w:rPr>
          <w:i/>
        </w:rPr>
        <w:tab/>
      </w:r>
      <w:r>
        <w:rPr>
          <w:i/>
        </w:rPr>
        <w:tab/>
      </w:r>
      <w:r>
        <w:rPr>
          <w:i/>
        </w:rPr>
        <w:tab/>
      </w:r>
      <w:r>
        <w:rPr>
          <w:i/>
        </w:rPr>
        <w:tab/>
      </w:r>
      <w:r>
        <w:rPr>
          <w:i/>
        </w:rPr>
        <w:tab/>
        <w:t>Source: Nokia, Nokia Shanghai Bell</w:t>
      </w:r>
    </w:p>
    <w:p w14:paraId="21B3350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5F1487" w14:textId="0EBCC7ED" w:rsidR="00C831F5" w:rsidRDefault="00C831F5" w:rsidP="00C831F5">
      <w:pPr>
        <w:rPr>
          <w:rFonts w:ascii="Arial" w:hAnsi="Arial" w:cs="Arial"/>
          <w:b/>
          <w:sz w:val="24"/>
        </w:rPr>
      </w:pPr>
      <w:r>
        <w:rPr>
          <w:rFonts w:ascii="Arial" w:hAnsi="Arial" w:cs="Arial"/>
          <w:b/>
          <w:color w:val="0000FF"/>
          <w:sz w:val="24"/>
        </w:rPr>
        <w:t>C4-214309</w:t>
      </w:r>
      <w:r>
        <w:rPr>
          <w:rFonts w:ascii="Arial" w:hAnsi="Arial" w:cs="Arial"/>
          <w:b/>
          <w:color w:val="0000FF"/>
          <w:sz w:val="24"/>
        </w:rPr>
        <w:tab/>
      </w:r>
      <w:r>
        <w:rPr>
          <w:rFonts w:ascii="Arial" w:hAnsi="Arial" w:cs="Arial"/>
          <w:b/>
          <w:sz w:val="24"/>
        </w:rPr>
        <w:t>Serving AMF and SMF change notification</w:t>
      </w:r>
    </w:p>
    <w:p w14:paraId="3110A52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CR-0682  Cat: B (Rel-17)</w:t>
      </w:r>
      <w:r>
        <w:rPr>
          <w:i/>
        </w:rPr>
        <w:br/>
      </w:r>
      <w:r>
        <w:rPr>
          <w:i/>
        </w:rPr>
        <w:br/>
      </w:r>
      <w:r>
        <w:rPr>
          <w:i/>
        </w:rPr>
        <w:tab/>
      </w:r>
      <w:r>
        <w:rPr>
          <w:i/>
        </w:rPr>
        <w:tab/>
      </w:r>
      <w:r>
        <w:rPr>
          <w:i/>
        </w:rPr>
        <w:tab/>
      </w:r>
      <w:r>
        <w:rPr>
          <w:i/>
        </w:rPr>
        <w:tab/>
      </w:r>
      <w:r>
        <w:rPr>
          <w:i/>
        </w:rPr>
        <w:tab/>
        <w:t>Source: Nokia, Nokia Shanghai Bell</w:t>
      </w:r>
    </w:p>
    <w:p w14:paraId="6F3BDB8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C4-214746</w:t>
      </w:r>
      <w:r>
        <w:rPr>
          <w:color w:val="993300"/>
          <w:u w:val="single"/>
        </w:rPr>
        <w:t>.</w:t>
      </w:r>
    </w:p>
    <w:p w14:paraId="7B4E9A2C" w14:textId="6DD70E87" w:rsidR="00C831F5" w:rsidRDefault="00C831F5" w:rsidP="00C831F5">
      <w:pPr>
        <w:rPr>
          <w:rFonts w:ascii="Arial" w:hAnsi="Arial" w:cs="Arial"/>
          <w:b/>
          <w:sz w:val="24"/>
        </w:rPr>
      </w:pPr>
      <w:r>
        <w:rPr>
          <w:rFonts w:ascii="Arial" w:hAnsi="Arial" w:cs="Arial"/>
          <w:b/>
          <w:color w:val="0000FF"/>
          <w:sz w:val="24"/>
        </w:rPr>
        <w:t>C4-214310</w:t>
      </w:r>
      <w:r>
        <w:rPr>
          <w:rFonts w:ascii="Arial" w:hAnsi="Arial" w:cs="Arial"/>
          <w:b/>
          <w:color w:val="0000FF"/>
          <w:sz w:val="24"/>
        </w:rPr>
        <w:tab/>
      </w:r>
      <w:r>
        <w:rPr>
          <w:rFonts w:ascii="Arial" w:hAnsi="Arial" w:cs="Arial"/>
          <w:b/>
          <w:sz w:val="24"/>
        </w:rPr>
        <w:t>New ADRF NF Registration and Discovery</w:t>
      </w:r>
    </w:p>
    <w:p w14:paraId="5553E43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CR-0562  Cat: B (Rel-17)</w:t>
      </w:r>
      <w:r>
        <w:rPr>
          <w:i/>
        </w:rPr>
        <w:br/>
      </w:r>
      <w:r>
        <w:rPr>
          <w:i/>
        </w:rPr>
        <w:br/>
      </w:r>
      <w:r>
        <w:rPr>
          <w:i/>
        </w:rPr>
        <w:tab/>
      </w:r>
      <w:r>
        <w:rPr>
          <w:i/>
        </w:rPr>
        <w:tab/>
      </w:r>
      <w:r>
        <w:rPr>
          <w:i/>
        </w:rPr>
        <w:tab/>
      </w:r>
      <w:r>
        <w:rPr>
          <w:i/>
        </w:rPr>
        <w:tab/>
      </w:r>
      <w:r>
        <w:rPr>
          <w:i/>
        </w:rPr>
        <w:tab/>
        <w:t>Source: Nokia, Nokia Shanghai Bell</w:t>
      </w:r>
    </w:p>
    <w:p w14:paraId="0074BB0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54C4C" w14:textId="0C6D4041" w:rsidR="00C831F5" w:rsidRDefault="00C831F5" w:rsidP="00C831F5">
      <w:pPr>
        <w:rPr>
          <w:rFonts w:ascii="Arial" w:hAnsi="Arial" w:cs="Arial"/>
          <w:b/>
          <w:sz w:val="24"/>
        </w:rPr>
      </w:pPr>
      <w:r>
        <w:rPr>
          <w:rFonts w:ascii="Arial" w:hAnsi="Arial" w:cs="Arial"/>
          <w:b/>
          <w:color w:val="0000FF"/>
          <w:sz w:val="24"/>
        </w:rPr>
        <w:t>C4-214311</w:t>
      </w:r>
      <w:r>
        <w:rPr>
          <w:rFonts w:ascii="Arial" w:hAnsi="Arial" w:cs="Arial"/>
          <w:b/>
          <w:color w:val="0000FF"/>
          <w:sz w:val="24"/>
        </w:rPr>
        <w:tab/>
      </w:r>
      <w:r>
        <w:rPr>
          <w:rFonts w:ascii="Arial" w:hAnsi="Arial" w:cs="Arial"/>
          <w:b/>
          <w:sz w:val="24"/>
        </w:rPr>
        <w:t>NWDAF capability enhancement</w:t>
      </w:r>
    </w:p>
    <w:p w14:paraId="0CF63AB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CR-0563  Cat: B (Rel-17)</w:t>
      </w:r>
      <w:r>
        <w:rPr>
          <w:i/>
        </w:rPr>
        <w:br/>
      </w:r>
      <w:r>
        <w:rPr>
          <w:i/>
        </w:rPr>
        <w:br/>
      </w:r>
      <w:r>
        <w:rPr>
          <w:i/>
        </w:rPr>
        <w:tab/>
      </w:r>
      <w:r>
        <w:rPr>
          <w:i/>
        </w:rPr>
        <w:tab/>
      </w:r>
      <w:r>
        <w:rPr>
          <w:i/>
        </w:rPr>
        <w:tab/>
      </w:r>
      <w:r>
        <w:rPr>
          <w:i/>
        </w:rPr>
        <w:tab/>
      </w:r>
      <w:r>
        <w:rPr>
          <w:i/>
        </w:rPr>
        <w:tab/>
        <w:t>Source: Nokia, Nokia Shanghai Bell</w:t>
      </w:r>
    </w:p>
    <w:p w14:paraId="22C2DEB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C76B" w14:textId="2BC5BFBC" w:rsidR="00C831F5" w:rsidRDefault="00C831F5" w:rsidP="00C831F5">
      <w:pPr>
        <w:rPr>
          <w:rFonts w:ascii="Arial" w:hAnsi="Arial" w:cs="Arial"/>
          <w:b/>
          <w:sz w:val="24"/>
        </w:rPr>
      </w:pPr>
      <w:r>
        <w:rPr>
          <w:rFonts w:ascii="Arial" w:hAnsi="Arial" w:cs="Arial"/>
          <w:b/>
          <w:color w:val="0000FF"/>
          <w:sz w:val="24"/>
        </w:rPr>
        <w:t>C4-214414</w:t>
      </w:r>
      <w:r>
        <w:rPr>
          <w:rFonts w:ascii="Arial" w:hAnsi="Arial" w:cs="Arial"/>
          <w:b/>
          <w:color w:val="0000FF"/>
          <w:sz w:val="24"/>
        </w:rPr>
        <w:tab/>
      </w:r>
      <w:r>
        <w:rPr>
          <w:rFonts w:ascii="Arial" w:hAnsi="Arial" w:cs="Arial"/>
          <w:b/>
          <w:sz w:val="24"/>
        </w:rPr>
        <w:t>Persistent Data Collection via UDM</w:t>
      </w:r>
    </w:p>
    <w:p w14:paraId="0A283D7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CR-0705  Cat: B (Rel-17)</w:t>
      </w:r>
      <w:r>
        <w:rPr>
          <w:i/>
        </w:rPr>
        <w:br/>
      </w:r>
      <w:r>
        <w:rPr>
          <w:i/>
        </w:rPr>
        <w:br/>
      </w:r>
      <w:r>
        <w:rPr>
          <w:i/>
        </w:rPr>
        <w:tab/>
      </w:r>
      <w:r>
        <w:rPr>
          <w:i/>
        </w:rPr>
        <w:tab/>
      </w:r>
      <w:r>
        <w:rPr>
          <w:i/>
        </w:rPr>
        <w:tab/>
      </w:r>
      <w:r>
        <w:rPr>
          <w:i/>
        </w:rPr>
        <w:tab/>
      </w:r>
      <w:r>
        <w:rPr>
          <w:i/>
        </w:rPr>
        <w:tab/>
        <w:t>Source: Ericsson</w:t>
      </w:r>
    </w:p>
    <w:p w14:paraId="0AD41AD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963D1" w14:textId="7E170968" w:rsidR="00C831F5" w:rsidRDefault="00C831F5" w:rsidP="00C831F5">
      <w:pPr>
        <w:rPr>
          <w:rFonts w:ascii="Arial" w:hAnsi="Arial" w:cs="Arial"/>
          <w:b/>
          <w:sz w:val="24"/>
        </w:rPr>
      </w:pPr>
      <w:r>
        <w:rPr>
          <w:rFonts w:ascii="Arial" w:hAnsi="Arial" w:cs="Arial"/>
          <w:b/>
          <w:color w:val="0000FF"/>
          <w:sz w:val="24"/>
        </w:rPr>
        <w:t>C4-214523</w:t>
      </w:r>
      <w:r>
        <w:rPr>
          <w:rFonts w:ascii="Arial" w:hAnsi="Arial" w:cs="Arial"/>
          <w:b/>
          <w:color w:val="0000FF"/>
          <w:sz w:val="24"/>
        </w:rPr>
        <w:tab/>
      </w:r>
      <w:r>
        <w:rPr>
          <w:rFonts w:ascii="Arial" w:hAnsi="Arial" w:cs="Arial"/>
          <w:b/>
          <w:sz w:val="24"/>
        </w:rPr>
        <w:t>Work Plan of eNA_Ph2</w:t>
      </w:r>
    </w:p>
    <w:p w14:paraId="5E8CF37E" w14:textId="77777777" w:rsidR="00C831F5" w:rsidRDefault="00C831F5" w:rsidP="00C831F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Mobile Com. Corporation</w:t>
      </w:r>
    </w:p>
    <w:p w14:paraId="454DA8D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0E95E" w14:textId="3A1A6312" w:rsidR="00C831F5" w:rsidRDefault="00C831F5" w:rsidP="00C831F5">
      <w:pPr>
        <w:rPr>
          <w:rFonts w:ascii="Arial" w:hAnsi="Arial" w:cs="Arial"/>
          <w:b/>
          <w:sz w:val="24"/>
        </w:rPr>
      </w:pPr>
      <w:r>
        <w:rPr>
          <w:rFonts w:ascii="Arial" w:hAnsi="Arial" w:cs="Arial"/>
          <w:b/>
          <w:color w:val="0000FF"/>
          <w:sz w:val="24"/>
        </w:rPr>
        <w:t>C4-214567</w:t>
      </w:r>
      <w:r>
        <w:rPr>
          <w:rFonts w:ascii="Arial" w:hAnsi="Arial" w:cs="Arial"/>
          <w:b/>
          <w:color w:val="0000FF"/>
          <w:sz w:val="24"/>
        </w:rPr>
        <w:tab/>
      </w:r>
      <w:r>
        <w:rPr>
          <w:rFonts w:ascii="Arial" w:hAnsi="Arial" w:cs="Arial"/>
          <w:b/>
          <w:sz w:val="24"/>
        </w:rPr>
        <w:t>NWDAF register into UDM</w:t>
      </w:r>
    </w:p>
    <w:p w14:paraId="5961AE7E"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v17.3.0</w:t>
      </w:r>
      <w:r>
        <w:rPr>
          <w:i/>
        </w:rPr>
        <w:tab/>
        <w:t xml:space="preserve">  CR-0649  rev 3 Cat: B (Rel-17)</w:t>
      </w:r>
      <w:r>
        <w:rPr>
          <w:i/>
        </w:rPr>
        <w:br/>
      </w:r>
      <w:r>
        <w:rPr>
          <w:i/>
        </w:rPr>
        <w:lastRenderedPageBreak/>
        <w:br/>
      </w:r>
      <w:r>
        <w:rPr>
          <w:i/>
        </w:rPr>
        <w:tab/>
      </w:r>
      <w:r>
        <w:rPr>
          <w:i/>
        </w:rPr>
        <w:tab/>
      </w:r>
      <w:r>
        <w:rPr>
          <w:i/>
        </w:rPr>
        <w:tab/>
      </w:r>
      <w:r>
        <w:rPr>
          <w:i/>
        </w:rPr>
        <w:tab/>
      </w:r>
      <w:r>
        <w:rPr>
          <w:i/>
        </w:rPr>
        <w:tab/>
        <w:t>Source: CATT</w:t>
      </w:r>
    </w:p>
    <w:p w14:paraId="4C4C5AE6" w14:textId="77777777" w:rsidR="00C831F5" w:rsidRDefault="00C831F5" w:rsidP="00C831F5">
      <w:pPr>
        <w:rPr>
          <w:color w:val="808080"/>
        </w:rPr>
      </w:pPr>
      <w:r>
        <w:rPr>
          <w:color w:val="808080"/>
        </w:rPr>
        <w:t>(Replaces C4-214273)</w:t>
      </w:r>
    </w:p>
    <w:p w14:paraId="4C7C637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78C26" w14:textId="1A2E9670" w:rsidR="00C831F5" w:rsidRDefault="00C831F5" w:rsidP="00C831F5">
      <w:pPr>
        <w:rPr>
          <w:rFonts w:ascii="Arial" w:hAnsi="Arial" w:cs="Arial"/>
          <w:b/>
          <w:sz w:val="24"/>
        </w:rPr>
      </w:pPr>
      <w:r>
        <w:rPr>
          <w:rFonts w:ascii="Arial" w:hAnsi="Arial" w:cs="Arial"/>
          <w:b/>
          <w:color w:val="0000FF"/>
          <w:sz w:val="24"/>
        </w:rPr>
        <w:t>C4-214649</w:t>
      </w:r>
      <w:r>
        <w:rPr>
          <w:rFonts w:ascii="Arial" w:hAnsi="Arial" w:cs="Arial"/>
          <w:b/>
          <w:color w:val="0000FF"/>
          <w:sz w:val="24"/>
        </w:rPr>
        <w:tab/>
      </w:r>
      <w:r>
        <w:rPr>
          <w:rFonts w:ascii="Arial" w:hAnsi="Arial" w:cs="Arial"/>
          <w:b/>
          <w:sz w:val="24"/>
        </w:rPr>
        <w:t>NF Services consumed by DCCF</w:t>
      </w:r>
    </w:p>
    <w:p w14:paraId="30E90C0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CR-0670  rev 1 Cat: B (Rel-17)</w:t>
      </w:r>
      <w:r>
        <w:rPr>
          <w:i/>
        </w:rPr>
        <w:br/>
      </w:r>
      <w:r>
        <w:rPr>
          <w:i/>
        </w:rPr>
        <w:br/>
      </w:r>
      <w:r>
        <w:rPr>
          <w:i/>
        </w:rPr>
        <w:tab/>
      </w:r>
      <w:r>
        <w:rPr>
          <w:i/>
        </w:rPr>
        <w:tab/>
      </w:r>
      <w:r>
        <w:rPr>
          <w:i/>
        </w:rPr>
        <w:tab/>
      </w:r>
      <w:r>
        <w:rPr>
          <w:i/>
        </w:rPr>
        <w:tab/>
      </w:r>
      <w:r>
        <w:rPr>
          <w:i/>
        </w:rPr>
        <w:tab/>
        <w:t>Source: Huawei, Nokia, Nokia Shanghai Bell</w:t>
      </w:r>
    </w:p>
    <w:p w14:paraId="7A30AB50" w14:textId="77777777" w:rsidR="00C831F5" w:rsidRDefault="00C831F5" w:rsidP="00C831F5">
      <w:pPr>
        <w:rPr>
          <w:color w:val="808080"/>
        </w:rPr>
      </w:pPr>
      <w:r>
        <w:rPr>
          <w:color w:val="808080"/>
        </w:rPr>
        <w:t>(Replaces C4-214128)</w:t>
      </w:r>
    </w:p>
    <w:p w14:paraId="7CFF1B1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E0615" w14:textId="5A3544DC" w:rsidR="00C831F5" w:rsidRDefault="00C831F5" w:rsidP="00C831F5">
      <w:pPr>
        <w:rPr>
          <w:rFonts w:ascii="Arial" w:hAnsi="Arial" w:cs="Arial"/>
          <w:b/>
          <w:sz w:val="24"/>
        </w:rPr>
      </w:pPr>
      <w:r>
        <w:rPr>
          <w:rFonts w:ascii="Arial" w:hAnsi="Arial" w:cs="Arial"/>
          <w:b/>
          <w:color w:val="0000FF"/>
          <w:sz w:val="24"/>
        </w:rPr>
        <w:t>C4-214721</w:t>
      </w:r>
      <w:r>
        <w:rPr>
          <w:rFonts w:ascii="Arial" w:hAnsi="Arial" w:cs="Arial"/>
          <w:b/>
          <w:color w:val="0000FF"/>
          <w:sz w:val="24"/>
        </w:rPr>
        <w:tab/>
      </w:r>
      <w:r>
        <w:rPr>
          <w:rFonts w:ascii="Arial" w:hAnsi="Arial" w:cs="Arial"/>
          <w:b/>
          <w:sz w:val="24"/>
        </w:rPr>
        <w:t>NFStatusSubscribe for NWDAF</w:t>
      </w:r>
    </w:p>
    <w:p w14:paraId="37943A2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CR-0549  rev 1 Cat: B (Rel-17)</w:t>
      </w:r>
      <w:r>
        <w:rPr>
          <w:i/>
        </w:rPr>
        <w:br/>
      </w:r>
      <w:r>
        <w:rPr>
          <w:i/>
        </w:rPr>
        <w:br/>
      </w:r>
      <w:r>
        <w:rPr>
          <w:i/>
        </w:rPr>
        <w:tab/>
      </w:r>
      <w:r>
        <w:rPr>
          <w:i/>
        </w:rPr>
        <w:tab/>
      </w:r>
      <w:r>
        <w:rPr>
          <w:i/>
        </w:rPr>
        <w:tab/>
      </w:r>
      <w:r>
        <w:rPr>
          <w:i/>
        </w:rPr>
        <w:tab/>
      </w:r>
      <w:r>
        <w:rPr>
          <w:i/>
        </w:rPr>
        <w:tab/>
        <w:t>Source: Huawei</w:t>
      </w:r>
    </w:p>
    <w:p w14:paraId="19F9D95A" w14:textId="77777777" w:rsidR="00C831F5" w:rsidRDefault="00C831F5" w:rsidP="00C831F5">
      <w:pPr>
        <w:rPr>
          <w:color w:val="808080"/>
        </w:rPr>
      </w:pPr>
      <w:r>
        <w:rPr>
          <w:color w:val="808080"/>
        </w:rPr>
        <w:t>(Replaces C4-214127)</w:t>
      </w:r>
    </w:p>
    <w:p w14:paraId="653F5D0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F7F51" w14:textId="2403D6A3" w:rsidR="00C831F5" w:rsidRDefault="00C831F5" w:rsidP="00C831F5">
      <w:pPr>
        <w:rPr>
          <w:rFonts w:ascii="Arial" w:hAnsi="Arial" w:cs="Arial"/>
          <w:b/>
          <w:sz w:val="24"/>
        </w:rPr>
      </w:pPr>
      <w:r>
        <w:rPr>
          <w:rFonts w:ascii="Arial" w:hAnsi="Arial" w:cs="Arial"/>
          <w:b/>
          <w:color w:val="0000FF"/>
          <w:sz w:val="24"/>
        </w:rPr>
        <w:t>C4-214746</w:t>
      </w:r>
      <w:r>
        <w:rPr>
          <w:rFonts w:ascii="Arial" w:hAnsi="Arial" w:cs="Arial"/>
          <w:b/>
          <w:color w:val="0000FF"/>
          <w:sz w:val="24"/>
        </w:rPr>
        <w:tab/>
      </w:r>
      <w:r>
        <w:rPr>
          <w:rFonts w:ascii="Arial" w:hAnsi="Arial" w:cs="Arial"/>
          <w:b/>
          <w:sz w:val="24"/>
        </w:rPr>
        <w:t>Serving AMF and SMF change notification</w:t>
      </w:r>
    </w:p>
    <w:p w14:paraId="4156017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CR-0682  rev 1 Cat: B (Rel-17)</w:t>
      </w:r>
      <w:r>
        <w:rPr>
          <w:i/>
        </w:rPr>
        <w:br/>
      </w:r>
      <w:r>
        <w:rPr>
          <w:i/>
        </w:rPr>
        <w:br/>
      </w:r>
      <w:r>
        <w:rPr>
          <w:i/>
        </w:rPr>
        <w:tab/>
      </w:r>
      <w:r>
        <w:rPr>
          <w:i/>
        </w:rPr>
        <w:tab/>
      </w:r>
      <w:r>
        <w:rPr>
          <w:i/>
        </w:rPr>
        <w:tab/>
      </w:r>
      <w:r>
        <w:rPr>
          <w:i/>
        </w:rPr>
        <w:tab/>
      </w:r>
      <w:r>
        <w:rPr>
          <w:i/>
        </w:rPr>
        <w:tab/>
        <w:t>Source: Nokia, Nokia Shanghai Bell</w:t>
      </w:r>
    </w:p>
    <w:p w14:paraId="6E304840" w14:textId="77777777" w:rsidR="00C831F5" w:rsidRDefault="00C831F5" w:rsidP="00C831F5">
      <w:pPr>
        <w:rPr>
          <w:color w:val="808080"/>
        </w:rPr>
      </w:pPr>
      <w:r>
        <w:rPr>
          <w:color w:val="808080"/>
        </w:rPr>
        <w:t>(Replaces C4-214309)</w:t>
      </w:r>
    </w:p>
    <w:p w14:paraId="746A784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30B54" w14:textId="77777777" w:rsidR="00C831F5" w:rsidRDefault="00C831F5" w:rsidP="00C831F5">
      <w:pPr>
        <w:pStyle w:val="Heading4"/>
      </w:pPr>
      <w:bookmarkStart w:id="54" w:name="_Toc81397637"/>
      <w:r>
        <w:t>6.2.15</w:t>
      </w:r>
      <w:r>
        <w:tab/>
        <w:t>Enhancements of 3GPP Northbound Interfaces [NBI17]</w:t>
      </w:r>
      <w:bookmarkEnd w:id="54"/>
    </w:p>
    <w:p w14:paraId="0763A1A9" w14:textId="77777777" w:rsidR="00C831F5" w:rsidRDefault="00C831F5" w:rsidP="00C831F5">
      <w:pPr>
        <w:pStyle w:val="Heading3"/>
      </w:pPr>
      <w:bookmarkStart w:id="55" w:name="_Toc81397638"/>
      <w:r>
        <w:t>6.3</w:t>
      </w:r>
      <w:r>
        <w:tab/>
        <w:t>Any Other Business for Rel-17</w:t>
      </w:r>
      <w:bookmarkEnd w:id="55"/>
    </w:p>
    <w:p w14:paraId="171B5222" w14:textId="77777777" w:rsidR="00C831F5" w:rsidRDefault="00C831F5" w:rsidP="00C831F5">
      <w:pPr>
        <w:pStyle w:val="Heading4"/>
      </w:pPr>
      <w:bookmarkStart w:id="56" w:name="_Toc81397639"/>
      <w:r>
        <w:t>6.3.1</w:t>
      </w:r>
      <w:r>
        <w:tab/>
        <w:t>PWS</w:t>
      </w:r>
      <w:bookmarkEnd w:id="56"/>
    </w:p>
    <w:p w14:paraId="424E0368" w14:textId="0985C930" w:rsidR="00C831F5" w:rsidRDefault="00C831F5" w:rsidP="00C831F5">
      <w:pPr>
        <w:rPr>
          <w:rFonts w:ascii="Arial" w:hAnsi="Arial" w:cs="Arial"/>
          <w:b/>
          <w:sz w:val="24"/>
        </w:rPr>
      </w:pPr>
      <w:r>
        <w:rPr>
          <w:rFonts w:ascii="Arial" w:hAnsi="Arial" w:cs="Arial"/>
          <w:b/>
          <w:color w:val="0000FF"/>
          <w:sz w:val="24"/>
        </w:rPr>
        <w:t>C4-214047</w:t>
      </w:r>
      <w:r>
        <w:rPr>
          <w:rFonts w:ascii="Arial" w:hAnsi="Arial" w:cs="Arial"/>
          <w:b/>
          <w:color w:val="0000FF"/>
          <w:sz w:val="24"/>
        </w:rPr>
        <w:tab/>
      </w:r>
      <w:r>
        <w:rPr>
          <w:rFonts w:ascii="Arial" w:hAnsi="Arial" w:cs="Arial"/>
          <w:b/>
          <w:sz w:val="24"/>
        </w:rPr>
        <w:t>Broadcast Empty Area List for Write-Replace-Warning Request NG-RAN</w:t>
      </w:r>
    </w:p>
    <w:p w14:paraId="43A0DC5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CR-0568  Cat: C (Rel-17)</w:t>
      </w:r>
      <w:r>
        <w:rPr>
          <w:i/>
        </w:rPr>
        <w:br/>
      </w:r>
      <w:r>
        <w:rPr>
          <w:i/>
        </w:rPr>
        <w:br/>
      </w:r>
      <w:r>
        <w:rPr>
          <w:i/>
        </w:rPr>
        <w:tab/>
      </w:r>
      <w:r>
        <w:rPr>
          <w:i/>
        </w:rPr>
        <w:tab/>
      </w:r>
      <w:r>
        <w:rPr>
          <w:i/>
        </w:rPr>
        <w:tab/>
      </w:r>
      <w:r>
        <w:rPr>
          <w:i/>
        </w:rPr>
        <w:tab/>
      </w:r>
      <w:r>
        <w:rPr>
          <w:i/>
        </w:rPr>
        <w:tab/>
        <w:t>Source: one2many B.V.</w:t>
      </w:r>
    </w:p>
    <w:p w14:paraId="2E8E662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3F154" w14:textId="09073856" w:rsidR="00C831F5" w:rsidRDefault="00C831F5" w:rsidP="00C831F5">
      <w:pPr>
        <w:rPr>
          <w:rFonts w:ascii="Arial" w:hAnsi="Arial" w:cs="Arial"/>
          <w:b/>
          <w:sz w:val="24"/>
        </w:rPr>
      </w:pPr>
      <w:r>
        <w:rPr>
          <w:rFonts w:ascii="Arial" w:hAnsi="Arial" w:cs="Arial"/>
          <w:b/>
          <w:color w:val="0000FF"/>
          <w:sz w:val="24"/>
        </w:rPr>
        <w:t>C4-214048</w:t>
      </w:r>
      <w:r>
        <w:rPr>
          <w:rFonts w:ascii="Arial" w:hAnsi="Arial" w:cs="Arial"/>
          <w:b/>
          <w:color w:val="0000FF"/>
          <w:sz w:val="24"/>
        </w:rPr>
        <w:tab/>
      </w:r>
      <w:r>
        <w:rPr>
          <w:rFonts w:ascii="Arial" w:hAnsi="Arial" w:cs="Arial"/>
          <w:b/>
          <w:sz w:val="24"/>
        </w:rPr>
        <w:t>Broadcast Empty Area List for Write-Replace-Warning Request</w:t>
      </w:r>
    </w:p>
    <w:p w14:paraId="22C5F4B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v16.0.0</w:t>
      </w:r>
      <w:r>
        <w:rPr>
          <w:i/>
        </w:rPr>
        <w:tab/>
        <w:t xml:space="preserve">  CR-0075  Cat: C (Rel-17)</w:t>
      </w:r>
      <w:r>
        <w:rPr>
          <w:i/>
        </w:rPr>
        <w:br/>
      </w:r>
      <w:r>
        <w:rPr>
          <w:i/>
        </w:rPr>
        <w:br/>
      </w:r>
      <w:r>
        <w:rPr>
          <w:i/>
        </w:rPr>
        <w:tab/>
      </w:r>
      <w:r>
        <w:rPr>
          <w:i/>
        </w:rPr>
        <w:tab/>
      </w:r>
      <w:r>
        <w:rPr>
          <w:i/>
        </w:rPr>
        <w:tab/>
      </w:r>
      <w:r>
        <w:rPr>
          <w:i/>
        </w:rPr>
        <w:tab/>
      </w:r>
      <w:r>
        <w:rPr>
          <w:i/>
        </w:rPr>
        <w:tab/>
        <w:t>Source: one2many B.V.</w:t>
      </w:r>
    </w:p>
    <w:p w14:paraId="306576E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C4-214530</w:t>
      </w:r>
      <w:r>
        <w:rPr>
          <w:color w:val="993300"/>
          <w:u w:val="single"/>
        </w:rPr>
        <w:t>.</w:t>
      </w:r>
    </w:p>
    <w:p w14:paraId="7508E81F" w14:textId="4598BE51" w:rsidR="00C831F5" w:rsidRDefault="00C831F5" w:rsidP="00C831F5">
      <w:pPr>
        <w:rPr>
          <w:rFonts w:ascii="Arial" w:hAnsi="Arial" w:cs="Arial"/>
          <w:b/>
          <w:sz w:val="24"/>
        </w:rPr>
      </w:pPr>
      <w:r>
        <w:rPr>
          <w:rFonts w:ascii="Arial" w:hAnsi="Arial" w:cs="Arial"/>
          <w:b/>
          <w:color w:val="0000FF"/>
          <w:sz w:val="24"/>
        </w:rPr>
        <w:lastRenderedPageBreak/>
        <w:t>C4-214073</w:t>
      </w:r>
      <w:r>
        <w:rPr>
          <w:rFonts w:ascii="Arial" w:hAnsi="Arial" w:cs="Arial"/>
          <w:b/>
          <w:color w:val="0000FF"/>
          <w:sz w:val="24"/>
        </w:rPr>
        <w:tab/>
      </w:r>
      <w:r>
        <w:rPr>
          <w:rFonts w:ascii="Arial" w:hAnsi="Arial" w:cs="Arial"/>
          <w:b/>
          <w:sz w:val="24"/>
        </w:rPr>
        <w:t>Corrections to NGAP messages</w:t>
      </w:r>
    </w:p>
    <w:p w14:paraId="0063D62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CR-0569  Cat: F (Rel-17)</w:t>
      </w:r>
      <w:r>
        <w:rPr>
          <w:i/>
        </w:rPr>
        <w:br/>
      </w:r>
      <w:r>
        <w:rPr>
          <w:i/>
        </w:rPr>
        <w:br/>
      </w:r>
      <w:r>
        <w:rPr>
          <w:i/>
        </w:rPr>
        <w:tab/>
      </w:r>
      <w:r>
        <w:rPr>
          <w:i/>
        </w:rPr>
        <w:tab/>
      </w:r>
      <w:r>
        <w:rPr>
          <w:i/>
        </w:rPr>
        <w:tab/>
      </w:r>
      <w:r>
        <w:rPr>
          <w:i/>
        </w:rPr>
        <w:tab/>
      </w:r>
      <w:r>
        <w:rPr>
          <w:i/>
        </w:rPr>
        <w:tab/>
        <w:t>Source: one2many B.V.</w:t>
      </w:r>
    </w:p>
    <w:p w14:paraId="5725B7E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C4-214532</w:t>
      </w:r>
      <w:r>
        <w:rPr>
          <w:color w:val="993300"/>
          <w:u w:val="single"/>
        </w:rPr>
        <w:t>.</w:t>
      </w:r>
    </w:p>
    <w:p w14:paraId="0FCA013F" w14:textId="07412D37" w:rsidR="00C831F5" w:rsidRDefault="00C831F5" w:rsidP="00C831F5">
      <w:pPr>
        <w:rPr>
          <w:rFonts w:ascii="Arial" w:hAnsi="Arial" w:cs="Arial"/>
          <w:b/>
          <w:sz w:val="24"/>
        </w:rPr>
      </w:pPr>
      <w:r>
        <w:rPr>
          <w:rFonts w:ascii="Arial" w:hAnsi="Arial" w:cs="Arial"/>
          <w:b/>
          <w:color w:val="0000FF"/>
          <w:sz w:val="24"/>
        </w:rPr>
        <w:t>C4-214530</w:t>
      </w:r>
      <w:r>
        <w:rPr>
          <w:rFonts w:ascii="Arial" w:hAnsi="Arial" w:cs="Arial"/>
          <w:b/>
          <w:color w:val="0000FF"/>
          <w:sz w:val="24"/>
        </w:rPr>
        <w:tab/>
      </w:r>
      <w:r>
        <w:rPr>
          <w:rFonts w:ascii="Arial" w:hAnsi="Arial" w:cs="Arial"/>
          <w:b/>
          <w:sz w:val="24"/>
        </w:rPr>
        <w:t>Broadcast Empty Area List for Write-Replace-Warning Request</w:t>
      </w:r>
    </w:p>
    <w:p w14:paraId="2FD633A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v16.0.0</w:t>
      </w:r>
      <w:r>
        <w:rPr>
          <w:i/>
        </w:rPr>
        <w:tab/>
        <w:t xml:space="preserve">  CR-0075  rev 1 Cat: C (Rel-17)</w:t>
      </w:r>
      <w:r>
        <w:rPr>
          <w:i/>
        </w:rPr>
        <w:br/>
      </w:r>
      <w:r>
        <w:rPr>
          <w:i/>
        </w:rPr>
        <w:br/>
      </w:r>
      <w:r>
        <w:rPr>
          <w:i/>
        </w:rPr>
        <w:tab/>
      </w:r>
      <w:r>
        <w:rPr>
          <w:i/>
        </w:rPr>
        <w:tab/>
      </w:r>
      <w:r>
        <w:rPr>
          <w:i/>
        </w:rPr>
        <w:tab/>
      </w:r>
      <w:r>
        <w:rPr>
          <w:i/>
        </w:rPr>
        <w:tab/>
      </w:r>
      <w:r>
        <w:rPr>
          <w:i/>
        </w:rPr>
        <w:tab/>
        <w:t>Source: one2many B.V.</w:t>
      </w:r>
    </w:p>
    <w:p w14:paraId="552BCC97" w14:textId="77777777" w:rsidR="00C831F5" w:rsidRDefault="00C831F5" w:rsidP="00C831F5">
      <w:pPr>
        <w:rPr>
          <w:color w:val="808080"/>
        </w:rPr>
      </w:pPr>
      <w:r>
        <w:rPr>
          <w:color w:val="808080"/>
        </w:rPr>
        <w:t>(Replaces C4-214048)</w:t>
      </w:r>
    </w:p>
    <w:p w14:paraId="6DD0AB3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05E16" w14:textId="35E4432A" w:rsidR="00C831F5" w:rsidRDefault="00C831F5" w:rsidP="00C831F5">
      <w:pPr>
        <w:rPr>
          <w:rFonts w:ascii="Arial" w:hAnsi="Arial" w:cs="Arial"/>
          <w:b/>
          <w:sz w:val="24"/>
        </w:rPr>
      </w:pPr>
      <w:r>
        <w:rPr>
          <w:rFonts w:ascii="Arial" w:hAnsi="Arial" w:cs="Arial"/>
          <w:b/>
          <w:color w:val="0000FF"/>
          <w:sz w:val="24"/>
        </w:rPr>
        <w:t>C4-214532</w:t>
      </w:r>
      <w:r>
        <w:rPr>
          <w:rFonts w:ascii="Arial" w:hAnsi="Arial" w:cs="Arial"/>
          <w:b/>
          <w:color w:val="0000FF"/>
          <w:sz w:val="24"/>
        </w:rPr>
        <w:tab/>
      </w:r>
      <w:r>
        <w:rPr>
          <w:rFonts w:ascii="Arial" w:hAnsi="Arial" w:cs="Arial"/>
          <w:b/>
          <w:sz w:val="24"/>
        </w:rPr>
        <w:t>Corrections to NGAP messages</w:t>
      </w:r>
    </w:p>
    <w:p w14:paraId="4C135B0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CR-0569  rev 1 Cat: F (Rel-17)</w:t>
      </w:r>
      <w:r>
        <w:rPr>
          <w:i/>
        </w:rPr>
        <w:br/>
      </w:r>
      <w:r>
        <w:rPr>
          <w:i/>
        </w:rPr>
        <w:br/>
      </w:r>
      <w:r>
        <w:rPr>
          <w:i/>
        </w:rPr>
        <w:tab/>
      </w:r>
      <w:r>
        <w:rPr>
          <w:i/>
        </w:rPr>
        <w:tab/>
      </w:r>
      <w:r>
        <w:rPr>
          <w:i/>
        </w:rPr>
        <w:tab/>
      </w:r>
      <w:r>
        <w:rPr>
          <w:i/>
        </w:rPr>
        <w:tab/>
      </w:r>
      <w:r>
        <w:rPr>
          <w:i/>
        </w:rPr>
        <w:tab/>
        <w:t>Source: one2many B.V.</w:t>
      </w:r>
    </w:p>
    <w:p w14:paraId="43215E40" w14:textId="77777777" w:rsidR="00C831F5" w:rsidRDefault="00C831F5" w:rsidP="00C831F5">
      <w:pPr>
        <w:rPr>
          <w:color w:val="808080"/>
        </w:rPr>
      </w:pPr>
      <w:r>
        <w:rPr>
          <w:color w:val="808080"/>
        </w:rPr>
        <w:t>(Replaces C4-214073)</w:t>
      </w:r>
    </w:p>
    <w:p w14:paraId="7FF5367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1640D" w14:textId="2B968C6D" w:rsidR="00C831F5" w:rsidRDefault="00C831F5" w:rsidP="00C831F5">
      <w:pPr>
        <w:rPr>
          <w:rFonts w:ascii="Arial" w:hAnsi="Arial" w:cs="Arial"/>
          <w:b/>
          <w:sz w:val="24"/>
        </w:rPr>
      </w:pPr>
      <w:r>
        <w:rPr>
          <w:rFonts w:ascii="Arial" w:hAnsi="Arial" w:cs="Arial"/>
          <w:b/>
          <w:color w:val="0000FF"/>
          <w:sz w:val="24"/>
        </w:rPr>
        <w:t>C4-214680</w:t>
      </w:r>
      <w:r>
        <w:rPr>
          <w:rFonts w:ascii="Arial" w:hAnsi="Arial" w:cs="Arial"/>
          <w:b/>
          <w:color w:val="0000FF"/>
          <w:sz w:val="24"/>
        </w:rPr>
        <w:tab/>
      </w:r>
      <w:r>
        <w:rPr>
          <w:rFonts w:ascii="Arial" w:hAnsi="Arial" w:cs="Arial"/>
          <w:b/>
          <w:sz w:val="24"/>
        </w:rPr>
        <w:t>PDUSession API extensions for Redundant PDU Sessions</w:t>
      </w:r>
    </w:p>
    <w:p w14:paraId="64DED99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CR-0468  rev 1 Cat: B (Rel-17)</w:t>
      </w:r>
      <w:r>
        <w:rPr>
          <w:i/>
        </w:rPr>
        <w:br/>
      </w:r>
      <w:r>
        <w:rPr>
          <w:i/>
        </w:rPr>
        <w:br/>
      </w:r>
      <w:r>
        <w:rPr>
          <w:i/>
        </w:rPr>
        <w:tab/>
      </w:r>
      <w:r>
        <w:rPr>
          <w:i/>
        </w:rPr>
        <w:tab/>
      </w:r>
      <w:r>
        <w:rPr>
          <w:i/>
        </w:rPr>
        <w:tab/>
      </w:r>
      <w:r>
        <w:rPr>
          <w:i/>
        </w:rPr>
        <w:tab/>
      </w:r>
      <w:r>
        <w:rPr>
          <w:i/>
        </w:rPr>
        <w:tab/>
        <w:t>Source: Nokia, Nokia Shanghai Bell</w:t>
      </w:r>
    </w:p>
    <w:p w14:paraId="4682E11B" w14:textId="77777777" w:rsidR="00C831F5" w:rsidRDefault="00C831F5" w:rsidP="00C831F5">
      <w:pPr>
        <w:rPr>
          <w:color w:val="808080"/>
        </w:rPr>
      </w:pPr>
      <w:r>
        <w:rPr>
          <w:color w:val="808080"/>
        </w:rPr>
        <w:t>(Replaces C4-214244)</w:t>
      </w:r>
    </w:p>
    <w:p w14:paraId="676BD24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5B611" w14:textId="77777777" w:rsidR="00C831F5" w:rsidRDefault="00C831F5" w:rsidP="00C831F5">
      <w:pPr>
        <w:pStyle w:val="Heading4"/>
      </w:pPr>
      <w:bookmarkStart w:id="57" w:name="_Toc81397640"/>
      <w:r>
        <w:t>6.3.2</w:t>
      </w:r>
      <w:r>
        <w:tab/>
        <w:t>CUPS/PFCP, N4</w:t>
      </w:r>
      <w:bookmarkEnd w:id="57"/>
    </w:p>
    <w:p w14:paraId="4995FFF9" w14:textId="697DDB3A" w:rsidR="00C831F5" w:rsidRDefault="00C831F5" w:rsidP="00C831F5">
      <w:pPr>
        <w:rPr>
          <w:rFonts w:ascii="Arial" w:hAnsi="Arial" w:cs="Arial"/>
          <w:b/>
          <w:sz w:val="24"/>
        </w:rPr>
      </w:pPr>
      <w:r>
        <w:rPr>
          <w:rFonts w:ascii="Arial" w:hAnsi="Arial" w:cs="Arial"/>
          <w:b/>
          <w:color w:val="0000FF"/>
          <w:sz w:val="24"/>
        </w:rPr>
        <w:t>C4-214132</w:t>
      </w:r>
      <w:r>
        <w:rPr>
          <w:rFonts w:ascii="Arial" w:hAnsi="Arial" w:cs="Arial"/>
          <w:b/>
          <w:color w:val="0000FF"/>
          <w:sz w:val="24"/>
        </w:rPr>
        <w:tab/>
      </w:r>
      <w:r>
        <w:rPr>
          <w:rFonts w:ascii="Arial" w:hAnsi="Arial" w:cs="Arial"/>
          <w:b/>
          <w:sz w:val="24"/>
        </w:rPr>
        <w:t>5GS User Plane Node</w:t>
      </w:r>
    </w:p>
    <w:p w14:paraId="279C44A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CR-0558  Cat: F (Rel-17)</w:t>
      </w:r>
      <w:r>
        <w:rPr>
          <w:i/>
        </w:rPr>
        <w:br/>
      </w:r>
      <w:r>
        <w:rPr>
          <w:i/>
        </w:rPr>
        <w:br/>
      </w:r>
      <w:r>
        <w:rPr>
          <w:i/>
        </w:rPr>
        <w:tab/>
      </w:r>
      <w:r>
        <w:rPr>
          <w:i/>
        </w:rPr>
        <w:tab/>
      </w:r>
      <w:r>
        <w:rPr>
          <w:i/>
        </w:rPr>
        <w:tab/>
      </w:r>
      <w:r>
        <w:rPr>
          <w:i/>
        </w:rPr>
        <w:tab/>
      </w:r>
      <w:r>
        <w:rPr>
          <w:i/>
        </w:rPr>
        <w:tab/>
        <w:t>Source: Huawei</w:t>
      </w:r>
    </w:p>
    <w:p w14:paraId="0872E89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04260" w14:textId="359B2484" w:rsidR="00C831F5" w:rsidRDefault="00C831F5" w:rsidP="00C831F5">
      <w:pPr>
        <w:rPr>
          <w:rFonts w:ascii="Arial" w:hAnsi="Arial" w:cs="Arial"/>
          <w:b/>
          <w:sz w:val="24"/>
        </w:rPr>
      </w:pPr>
      <w:r>
        <w:rPr>
          <w:rFonts w:ascii="Arial" w:hAnsi="Arial" w:cs="Arial"/>
          <w:b/>
          <w:color w:val="0000FF"/>
          <w:sz w:val="24"/>
        </w:rPr>
        <w:t>C4-214152</w:t>
      </w:r>
      <w:r>
        <w:rPr>
          <w:rFonts w:ascii="Arial" w:hAnsi="Arial" w:cs="Arial"/>
          <w:b/>
          <w:color w:val="0000FF"/>
          <w:sz w:val="24"/>
        </w:rPr>
        <w:tab/>
      </w:r>
      <w:r>
        <w:rPr>
          <w:rFonts w:ascii="Arial" w:hAnsi="Arial" w:cs="Arial"/>
          <w:b/>
          <w:sz w:val="24"/>
        </w:rPr>
        <w:t>LS on TAU reject issue during MME handover</w:t>
      </w:r>
    </w:p>
    <w:p w14:paraId="119F003D"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S3-212343, to CT4, cc -</w:t>
      </w:r>
      <w:r>
        <w:rPr>
          <w:i/>
        </w:rPr>
        <w:br/>
      </w:r>
      <w:r>
        <w:rPr>
          <w:i/>
        </w:rPr>
        <w:tab/>
      </w:r>
      <w:r>
        <w:rPr>
          <w:i/>
        </w:rPr>
        <w:tab/>
      </w:r>
      <w:r>
        <w:rPr>
          <w:i/>
        </w:rPr>
        <w:tab/>
      </w:r>
      <w:r>
        <w:rPr>
          <w:i/>
        </w:rPr>
        <w:tab/>
      </w:r>
      <w:r>
        <w:rPr>
          <w:i/>
        </w:rPr>
        <w:tab/>
        <w:t>Source: SA3</w:t>
      </w:r>
    </w:p>
    <w:p w14:paraId="35CFD31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4AA2E" w14:textId="7C9DC0F9" w:rsidR="00C831F5" w:rsidRDefault="00C831F5" w:rsidP="00C831F5">
      <w:pPr>
        <w:rPr>
          <w:rFonts w:ascii="Arial" w:hAnsi="Arial" w:cs="Arial"/>
          <w:b/>
          <w:sz w:val="24"/>
        </w:rPr>
      </w:pPr>
      <w:r>
        <w:rPr>
          <w:rFonts w:ascii="Arial" w:hAnsi="Arial" w:cs="Arial"/>
          <w:b/>
          <w:color w:val="0000FF"/>
          <w:sz w:val="24"/>
        </w:rPr>
        <w:t>C4-214245</w:t>
      </w:r>
      <w:r>
        <w:rPr>
          <w:rFonts w:ascii="Arial" w:hAnsi="Arial" w:cs="Arial"/>
          <w:b/>
          <w:color w:val="0000FF"/>
          <w:sz w:val="24"/>
        </w:rPr>
        <w:tab/>
      </w:r>
      <w:r>
        <w:rPr>
          <w:rFonts w:ascii="Arial" w:hAnsi="Arial" w:cs="Arial"/>
          <w:b/>
          <w:sz w:val="24"/>
        </w:rPr>
        <w:t>Retention of PFCP sessions during PFCP Association Setup initiated by UP function</w:t>
      </w:r>
    </w:p>
    <w:p w14:paraId="1043EEFF"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CR-0568  Cat: F (Rel-17)</w:t>
      </w:r>
      <w:r>
        <w:rPr>
          <w:i/>
        </w:rPr>
        <w:br/>
      </w:r>
      <w:r>
        <w:rPr>
          <w:i/>
        </w:rPr>
        <w:br/>
      </w:r>
      <w:r>
        <w:rPr>
          <w:i/>
        </w:rPr>
        <w:tab/>
      </w:r>
      <w:r>
        <w:rPr>
          <w:i/>
        </w:rPr>
        <w:tab/>
      </w:r>
      <w:r>
        <w:rPr>
          <w:i/>
        </w:rPr>
        <w:tab/>
      </w:r>
      <w:r>
        <w:rPr>
          <w:i/>
        </w:rPr>
        <w:tab/>
      </w:r>
      <w:r>
        <w:rPr>
          <w:i/>
        </w:rPr>
        <w:tab/>
        <w:t>Source: Nokia, Nokia Shanghai Bell</w:t>
      </w:r>
    </w:p>
    <w:p w14:paraId="6F71662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100F6" w14:textId="57BE77B4" w:rsidR="00C831F5" w:rsidRDefault="00C831F5" w:rsidP="00C831F5">
      <w:pPr>
        <w:rPr>
          <w:rFonts w:ascii="Arial" w:hAnsi="Arial" w:cs="Arial"/>
          <w:b/>
          <w:sz w:val="24"/>
        </w:rPr>
      </w:pPr>
      <w:r>
        <w:rPr>
          <w:rFonts w:ascii="Arial" w:hAnsi="Arial" w:cs="Arial"/>
          <w:b/>
          <w:color w:val="0000FF"/>
          <w:sz w:val="24"/>
        </w:rPr>
        <w:t>C4-214253</w:t>
      </w:r>
      <w:r>
        <w:rPr>
          <w:rFonts w:ascii="Arial" w:hAnsi="Arial" w:cs="Arial"/>
          <w:b/>
          <w:color w:val="0000FF"/>
          <w:sz w:val="24"/>
        </w:rPr>
        <w:tab/>
      </w:r>
      <w:r>
        <w:rPr>
          <w:rFonts w:ascii="Arial" w:hAnsi="Arial" w:cs="Arial"/>
          <w:b/>
          <w:sz w:val="24"/>
        </w:rPr>
        <w:t>SNSSAI Update after EPS to 5GS Handover</w:t>
      </w:r>
    </w:p>
    <w:p w14:paraId="647D62A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CR-0569  Cat: B (Rel-17)</w:t>
      </w:r>
      <w:r>
        <w:rPr>
          <w:i/>
        </w:rPr>
        <w:br/>
      </w:r>
      <w:r>
        <w:rPr>
          <w:i/>
        </w:rPr>
        <w:br/>
      </w:r>
      <w:r>
        <w:rPr>
          <w:i/>
        </w:rPr>
        <w:tab/>
      </w:r>
      <w:r>
        <w:rPr>
          <w:i/>
        </w:rPr>
        <w:tab/>
      </w:r>
      <w:r>
        <w:rPr>
          <w:i/>
        </w:rPr>
        <w:tab/>
      </w:r>
      <w:r>
        <w:rPr>
          <w:i/>
        </w:rPr>
        <w:tab/>
      </w:r>
      <w:r>
        <w:rPr>
          <w:i/>
        </w:rPr>
        <w:tab/>
        <w:t>Source: Samsung</w:t>
      </w:r>
    </w:p>
    <w:p w14:paraId="70C05C7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C4-214536</w:t>
      </w:r>
      <w:r>
        <w:rPr>
          <w:color w:val="993300"/>
          <w:u w:val="single"/>
        </w:rPr>
        <w:t>.</w:t>
      </w:r>
    </w:p>
    <w:p w14:paraId="41031AE5" w14:textId="6FA536A2" w:rsidR="00C831F5" w:rsidRDefault="00C831F5" w:rsidP="00C831F5">
      <w:pPr>
        <w:rPr>
          <w:rFonts w:ascii="Arial" w:hAnsi="Arial" w:cs="Arial"/>
          <w:b/>
          <w:sz w:val="24"/>
        </w:rPr>
      </w:pPr>
      <w:r>
        <w:rPr>
          <w:rFonts w:ascii="Arial" w:hAnsi="Arial" w:cs="Arial"/>
          <w:b/>
          <w:color w:val="0000FF"/>
          <w:sz w:val="24"/>
        </w:rPr>
        <w:t>C4-214276</w:t>
      </w:r>
      <w:r>
        <w:rPr>
          <w:rFonts w:ascii="Arial" w:hAnsi="Arial" w:cs="Arial"/>
          <w:b/>
          <w:color w:val="0000FF"/>
          <w:sz w:val="24"/>
        </w:rPr>
        <w:tab/>
      </w:r>
      <w:r>
        <w:rPr>
          <w:rFonts w:ascii="Arial" w:hAnsi="Arial" w:cs="Arial"/>
          <w:b/>
          <w:sz w:val="24"/>
        </w:rPr>
        <w:t>Partial Failure Information</w:t>
      </w:r>
    </w:p>
    <w:p w14:paraId="60D4C6E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CR-0570  Cat: F (Rel-17)</w:t>
      </w:r>
      <w:r>
        <w:rPr>
          <w:i/>
        </w:rPr>
        <w:br/>
      </w:r>
      <w:r>
        <w:rPr>
          <w:i/>
        </w:rPr>
        <w:br/>
      </w:r>
      <w:r>
        <w:rPr>
          <w:i/>
        </w:rPr>
        <w:tab/>
      </w:r>
      <w:r>
        <w:rPr>
          <w:i/>
        </w:rPr>
        <w:tab/>
      </w:r>
      <w:r>
        <w:rPr>
          <w:i/>
        </w:rPr>
        <w:tab/>
      </w:r>
      <w:r>
        <w:rPr>
          <w:i/>
        </w:rPr>
        <w:tab/>
      </w:r>
      <w:r>
        <w:rPr>
          <w:i/>
        </w:rPr>
        <w:tab/>
        <w:t>Source: Ericsson</w:t>
      </w:r>
    </w:p>
    <w:p w14:paraId="693C7D0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C4-214640</w:t>
      </w:r>
      <w:r>
        <w:rPr>
          <w:color w:val="993300"/>
          <w:u w:val="single"/>
        </w:rPr>
        <w:t>.</w:t>
      </w:r>
    </w:p>
    <w:p w14:paraId="302DCDD4" w14:textId="3D9A4F1A" w:rsidR="00C831F5" w:rsidRDefault="00C831F5" w:rsidP="00C831F5">
      <w:pPr>
        <w:rPr>
          <w:rFonts w:ascii="Arial" w:hAnsi="Arial" w:cs="Arial"/>
          <w:b/>
          <w:sz w:val="24"/>
        </w:rPr>
      </w:pPr>
      <w:r>
        <w:rPr>
          <w:rFonts w:ascii="Arial" w:hAnsi="Arial" w:cs="Arial"/>
          <w:b/>
          <w:color w:val="0000FF"/>
          <w:sz w:val="24"/>
        </w:rPr>
        <w:t>C4-214277</w:t>
      </w:r>
      <w:r>
        <w:rPr>
          <w:rFonts w:ascii="Arial" w:hAnsi="Arial" w:cs="Arial"/>
          <w:b/>
          <w:color w:val="0000FF"/>
          <w:sz w:val="24"/>
        </w:rPr>
        <w:tab/>
      </w:r>
      <w:r>
        <w:rPr>
          <w:rFonts w:ascii="Arial" w:hAnsi="Arial" w:cs="Arial"/>
          <w:b/>
          <w:sz w:val="24"/>
        </w:rPr>
        <w:t>Add SUPI, GPSI, and PEI to User ID</w:t>
      </w:r>
    </w:p>
    <w:p w14:paraId="2FFB1B2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CR-0571  Cat: B (Rel-17)</w:t>
      </w:r>
      <w:r>
        <w:rPr>
          <w:i/>
        </w:rPr>
        <w:br/>
      </w:r>
      <w:r>
        <w:rPr>
          <w:i/>
        </w:rPr>
        <w:br/>
      </w:r>
      <w:r>
        <w:rPr>
          <w:i/>
        </w:rPr>
        <w:tab/>
      </w:r>
      <w:r>
        <w:rPr>
          <w:i/>
        </w:rPr>
        <w:tab/>
      </w:r>
      <w:r>
        <w:rPr>
          <w:i/>
        </w:rPr>
        <w:tab/>
      </w:r>
      <w:r>
        <w:rPr>
          <w:i/>
        </w:rPr>
        <w:tab/>
      </w:r>
      <w:r>
        <w:rPr>
          <w:i/>
        </w:rPr>
        <w:tab/>
        <w:t>Source: Ericsson</w:t>
      </w:r>
    </w:p>
    <w:p w14:paraId="56440AC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C4-214641</w:t>
      </w:r>
      <w:r>
        <w:rPr>
          <w:color w:val="993300"/>
          <w:u w:val="single"/>
        </w:rPr>
        <w:t>.</w:t>
      </w:r>
    </w:p>
    <w:p w14:paraId="63D96C4A" w14:textId="34782785" w:rsidR="00C831F5" w:rsidRDefault="00C831F5" w:rsidP="00C831F5">
      <w:pPr>
        <w:rPr>
          <w:rFonts w:ascii="Arial" w:hAnsi="Arial" w:cs="Arial"/>
          <w:b/>
          <w:sz w:val="24"/>
        </w:rPr>
      </w:pPr>
      <w:r>
        <w:rPr>
          <w:rFonts w:ascii="Arial" w:hAnsi="Arial" w:cs="Arial"/>
          <w:b/>
          <w:color w:val="0000FF"/>
          <w:sz w:val="24"/>
        </w:rPr>
        <w:t>C4-214278</w:t>
      </w:r>
      <w:r>
        <w:rPr>
          <w:rFonts w:ascii="Arial" w:hAnsi="Arial" w:cs="Arial"/>
          <w:b/>
          <w:color w:val="0000FF"/>
          <w:sz w:val="24"/>
        </w:rPr>
        <w:tab/>
      </w:r>
      <w:r>
        <w:rPr>
          <w:rFonts w:ascii="Arial" w:hAnsi="Arial" w:cs="Arial"/>
          <w:b/>
          <w:sz w:val="24"/>
        </w:rPr>
        <w:t>Predefined Rule Name</w:t>
      </w:r>
    </w:p>
    <w:p w14:paraId="4A5A91B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CR-0572  Cat: F (Rel-17)</w:t>
      </w:r>
      <w:r>
        <w:rPr>
          <w:i/>
        </w:rPr>
        <w:br/>
      </w:r>
      <w:r>
        <w:rPr>
          <w:i/>
        </w:rPr>
        <w:br/>
      </w:r>
      <w:r>
        <w:rPr>
          <w:i/>
        </w:rPr>
        <w:tab/>
      </w:r>
      <w:r>
        <w:rPr>
          <w:i/>
        </w:rPr>
        <w:tab/>
      </w:r>
      <w:r>
        <w:rPr>
          <w:i/>
        </w:rPr>
        <w:tab/>
      </w:r>
      <w:r>
        <w:rPr>
          <w:i/>
        </w:rPr>
        <w:tab/>
      </w:r>
      <w:r>
        <w:rPr>
          <w:i/>
        </w:rPr>
        <w:tab/>
        <w:t>Source: Ericsson</w:t>
      </w:r>
    </w:p>
    <w:p w14:paraId="5671769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C4-214642</w:t>
      </w:r>
      <w:r>
        <w:rPr>
          <w:color w:val="993300"/>
          <w:u w:val="single"/>
        </w:rPr>
        <w:t>.</w:t>
      </w:r>
    </w:p>
    <w:p w14:paraId="0090E406" w14:textId="51C89D10" w:rsidR="00C831F5" w:rsidRDefault="00C831F5" w:rsidP="00C831F5">
      <w:pPr>
        <w:rPr>
          <w:rFonts w:ascii="Arial" w:hAnsi="Arial" w:cs="Arial"/>
          <w:b/>
          <w:sz w:val="24"/>
        </w:rPr>
      </w:pPr>
      <w:r>
        <w:rPr>
          <w:rFonts w:ascii="Arial" w:hAnsi="Arial" w:cs="Arial"/>
          <w:b/>
          <w:color w:val="0000FF"/>
          <w:sz w:val="24"/>
        </w:rPr>
        <w:t>C4-214536</w:t>
      </w:r>
      <w:r>
        <w:rPr>
          <w:rFonts w:ascii="Arial" w:hAnsi="Arial" w:cs="Arial"/>
          <w:b/>
          <w:color w:val="0000FF"/>
          <w:sz w:val="24"/>
        </w:rPr>
        <w:tab/>
      </w:r>
      <w:r>
        <w:rPr>
          <w:rFonts w:ascii="Arial" w:hAnsi="Arial" w:cs="Arial"/>
          <w:b/>
          <w:sz w:val="24"/>
        </w:rPr>
        <w:t>SNSSAI Update after EPS to 5GS Handover</w:t>
      </w:r>
    </w:p>
    <w:p w14:paraId="54D93C2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CR-0569  rev 1 Cat: B (Rel-17)</w:t>
      </w:r>
      <w:r>
        <w:rPr>
          <w:i/>
        </w:rPr>
        <w:br/>
      </w:r>
      <w:r>
        <w:rPr>
          <w:i/>
        </w:rPr>
        <w:br/>
      </w:r>
      <w:r>
        <w:rPr>
          <w:i/>
        </w:rPr>
        <w:tab/>
      </w:r>
      <w:r>
        <w:rPr>
          <w:i/>
        </w:rPr>
        <w:tab/>
      </w:r>
      <w:r>
        <w:rPr>
          <w:i/>
        </w:rPr>
        <w:tab/>
      </w:r>
      <w:r>
        <w:rPr>
          <w:i/>
        </w:rPr>
        <w:tab/>
      </w:r>
      <w:r>
        <w:rPr>
          <w:i/>
        </w:rPr>
        <w:tab/>
        <w:t>Source: Samsung</w:t>
      </w:r>
    </w:p>
    <w:p w14:paraId="540406D7" w14:textId="77777777" w:rsidR="00C831F5" w:rsidRDefault="00C831F5" w:rsidP="00C831F5">
      <w:pPr>
        <w:rPr>
          <w:color w:val="808080"/>
        </w:rPr>
      </w:pPr>
      <w:r>
        <w:rPr>
          <w:color w:val="808080"/>
        </w:rPr>
        <w:t>(Replaces C4-214253)</w:t>
      </w:r>
    </w:p>
    <w:p w14:paraId="00559C7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E419C" w14:textId="5B1D1E2F" w:rsidR="00C831F5" w:rsidRDefault="00C831F5" w:rsidP="00C831F5">
      <w:pPr>
        <w:rPr>
          <w:rFonts w:ascii="Arial" w:hAnsi="Arial" w:cs="Arial"/>
          <w:b/>
          <w:sz w:val="24"/>
        </w:rPr>
      </w:pPr>
      <w:r>
        <w:rPr>
          <w:rFonts w:ascii="Arial" w:hAnsi="Arial" w:cs="Arial"/>
          <w:b/>
          <w:color w:val="0000FF"/>
          <w:sz w:val="24"/>
        </w:rPr>
        <w:t>C4-214640</w:t>
      </w:r>
      <w:r>
        <w:rPr>
          <w:rFonts w:ascii="Arial" w:hAnsi="Arial" w:cs="Arial"/>
          <w:b/>
          <w:color w:val="0000FF"/>
          <w:sz w:val="24"/>
        </w:rPr>
        <w:tab/>
      </w:r>
      <w:r>
        <w:rPr>
          <w:rFonts w:ascii="Arial" w:hAnsi="Arial" w:cs="Arial"/>
          <w:b/>
          <w:sz w:val="24"/>
        </w:rPr>
        <w:t>Partial Failure Information</w:t>
      </w:r>
    </w:p>
    <w:p w14:paraId="0077FAA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CR-0570  rev 1 Cat: F (Rel-17)</w:t>
      </w:r>
      <w:r>
        <w:rPr>
          <w:i/>
        </w:rPr>
        <w:br/>
      </w:r>
      <w:r>
        <w:rPr>
          <w:i/>
        </w:rPr>
        <w:br/>
      </w:r>
      <w:r>
        <w:rPr>
          <w:i/>
        </w:rPr>
        <w:tab/>
      </w:r>
      <w:r>
        <w:rPr>
          <w:i/>
        </w:rPr>
        <w:tab/>
      </w:r>
      <w:r>
        <w:rPr>
          <w:i/>
        </w:rPr>
        <w:tab/>
      </w:r>
      <w:r>
        <w:rPr>
          <w:i/>
        </w:rPr>
        <w:tab/>
      </w:r>
      <w:r>
        <w:rPr>
          <w:i/>
        </w:rPr>
        <w:tab/>
        <w:t>Source: Ericsson</w:t>
      </w:r>
    </w:p>
    <w:p w14:paraId="692AC990" w14:textId="77777777" w:rsidR="00C831F5" w:rsidRDefault="00C831F5" w:rsidP="00C831F5">
      <w:pPr>
        <w:rPr>
          <w:color w:val="808080"/>
        </w:rPr>
      </w:pPr>
      <w:r>
        <w:rPr>
          <w:color w:val="808080"/>
        </w:rPr>
        <w:t>(Replaces C4-214276)</w:t>
      </w:r>
    </w:p>
    <w:p w14:paraId="30D34AD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BCE70" w14:textId="2527F3EB" w:rsidR="00C831F5" w:rsidRDefault="00C831F5" w:rsidP="00C831F5">
      <w:pPr>
        <w:rPr>
          <w:rFonts w:ascii="Arial" w:hAnsi="Arial" w:cs="Arial"/>
          <w:b/>
          <w:sz w:val="24"/>
        </w:rPr>
      </w:pPr>
      <w:r>
        <w:rPr>
          <w:rFonts w:ascii="Arial" w:hAnsi="Arial" w:cs="Arial"/>
          <w:b/>
          <w:color w:val="0000FF"/>
          <w:sz w:val="24"/>
        </w:rPr>
        <w:lastRenderedPageBreak/>
        <w:t>C4-214641</w:t>
      </w:r>
      <w:r>
        <w:rPr>
          <w:rFonts w:ascii="Arial" w:hAnsi="Arial" w:cs="Arial"/>
          <w:b/>
          <w:color w:val="0000FF"/>
          <w:sz w:val="24"/>
        </w:rPr>
        <w:tab/>
      </w:r>
      <w:r>
        <w:rPr>
          <w:rFonts w:ascii="Arial" w:hAnsi="Arial" w:cs="Arial"/>
          <w:b/>
          <w:sz w:val="24"/>
        </w:rPr>
        <w:t>Add SUPI, GPSI, and PEI to User ID</w:t>
      </w:r>
    </w:p>
    <w:p w14:paraId="6F18722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CR-0571  rev 1 Cat: B (Rel-17)</w:t>
      </w:r>
      <w:r>
        <w:rPr>
          <w:i/>
        </w:rPr>
        <w:br/>
      </w:r>
      <w:r>
        <w:rPr>
          <w:i/>
        </w:rPr>
        <w:br/>
      </w:r>
      <w:r>
        <w:rPr>
          <w:i/>
        </w:rPr>
        <w:tab/>
      </w:r>
      <w:r>
        <w:rPr>
          <w:i/>
        </w:rPr>
        <w:tab/>
      </w:r>
      <w:r>
        <w:rPr>
          <w:i/>
        </w:rPr>
        <w:tab/>
      </w:r>
      <w:r>
        <w:rPr>
          <w:i/>
        </w:rPr>
        <w:tab/>
      </w:r>
      <w:r>
        <w:rPr>
          <w:i/>
        </w:rPr>
        <w:tab/>
        <w:t>Source: Ericsson, Verizon</w:t>
      </w:r>
    </w:p>
    <w:p w14:paraId="07B9D747" w14:textId="77777777" w:rsidR="00C831F5" w:rsidRDefault="00C831F5" w:rsidP="00C831F5">
      <w:pPr>
        <w:rPr>
          <w:color w:val="808080"/>
        </w:rPr>
      </w:pPr>
      <w:r>
        <w:rPr>
          <w:color w:val="808080"/>
        </w:rPr>
        <w:t>(Replaces C4-214277)</w:t>
      </w:r>
    </w:p>
    <w:p w14:paraId="55A758B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54E06" w14:textId="2A81B57C" w:rsidR="00C831F5" w:rsidRDefault="00C831F5" w:rsidP="00C831F5">
      <w:pPr>
        <w:rPr>
          <w:rFonts w:ascii="Arial" w:hAnsi="Arial" w:cs="Arial"/>
          <w:b/>
          <w:sz w:val="24"/>
        </w:rPr>
      </w:pPr>
      <w:r>
        <w:rPr>
          <w:rFonts w:ascii="Arial" w:hAnsi="Arial" w:cs="Arial"/>
          <w:b/>
          <w:color w:val="0000FF"/>
          <w:sz w:val="24"/>
        </w:rPr>
        <w:t>C4-214642</w:t>
      </w:r>
      <w:r>
        <w:rPr>
          <w:rFonts w:ascii="Arial" w:hAnsi="Arial" w:cs="Arial"/>
          <w:b/>
          <w:color w:val="0000FF"/>
          <w:sz w:val="24"/>
        </w:rPr>
        <w:tab/>
      </w:r>
      <w:r>
        <w:rPr>
          <w:rFonts w:ascii="Arial" w:hAnsi="Arial" w:cs="Arial"/>
          <w:b/>
          <w:sz w:val="24"/>
        </w:rPr>
        <w:t>Predefined Rule Name</w:t>
      </w:r>
    </w:p>
    <w:p w14:paraId="6FDBAB0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CR-0572  rev 1 Cat: F (Rel-17)</w:t>
      </w:r>
      <w:r>
        <w:rPr>
          <w:i/>
        </w:rPr>
        <w:br/>
      </w:r>
      <w:r>
        <w:rPr>
          <w:i/>
        </w:rPr>
        <w:br/>
      </w:r>
      <w:r>
        <w:rPr>
          <w:i/>
        </w:rPr>
        <w:tab/>
      </w:r>
      <w:r>
        <w:rPr>
          <w:i/>
        </w:rPr>
        <w:tab/>
      </w:r>
      <w:r>
        <w:rPr>
          <w:i/>
        </w:rPr>
        <w:tab/>
      </w:r>
      <w:r>
        <w:rPr>
          <w:i/>
        </w:rPr>
        <w:tab/>
      </w:r>
      <w:r>
        <w:rPr>
          <w:i/>
        </w:rPr>
        <w:tab/>
        <w:t>Source: Ericsson</w:t>
      </w:r>
    </w:p>
    <w:p w14:paraId="3FEEA411" w14:textId="77777777" w:rsidR="00C831F5" w:rsidRDefault="00C831F5" w:rsidP="00C831F5">
      <w:pPr>
        <w:rPr>
          <w:color w:val="808080"/>
        </w:rPr>
      </w:pPr>
      <w:r>
        <w:rPr>
          <w:color w:val="808080"/>
        </w:rPr>
        <w:t>(Replaces C4-214278)</w:t>
      </w:r>
    </w:p>
    <w:p w14:paraId="334AFFC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EF3B0" w14:textId="77777777" w:rsidR="00C831F5" w:rsidRDefault="00C831F5" w:rsidP="00C831F5">
      <w:pPr>
        <w:pStyle w:val="Heading4"/>
      </w:pPr>
      <w:bookmarkStart w:id="58" w:name="_Toc81397641"/>
      <w:r>
        <w:t>6.3.3</w:t>
      </w:r>
      <w:r>
        <w:tab/>
        <w:t>eNS</w:t>
      </w:r>
      <w:bookmarkEnd w:id="58"/>
    </w:p>
    <w:p w14:paraId="4D1C18E2" w14:textId="77CD246D" w:rsidR="00C831F5" w:rsidRDefault="00C831F5" w:rsidP="00C831F5">
      <w:pPr>
        <w:rPr>
          <w:rFonts w:ascii="Arial" w:hAnsi="Arial" w:cs="Arial"/>
          <w:b/>
          <w:sz w:val="24"/>
        </w:rPr>
      </w:pPr>
      <w:r>
        <w:rPr>
          <w:rFonts w:ascii="Arial" w:hAnsi="Arial" w:cs="Arial"/>
          <w:b/>
          <w:color w:val="0000FF"/>
          <w:sz w:val="24"/>
        </w:rPr>
        <w:t>C4-214067</w:t>
      </w:r>
      <w:r>
        <w:rPr>
          <w:rFonts w:ascii="Arial" w:hAnsi="Arial" w:cs="Arial"/>
          <w:b/>
          <w:color w:val="0000FF"/>
          <w:sz w:val="24"/>
        </w:rPr>
        <w:tab/>
      </w:r>
      <w:r>
        <w:rPr>
          <w:rFonts w:ascii="Arial" w:hAnsi="Arial" w:cs="Arial"/>
          <w:b/>
          <w:sz w:val="24"/>
        </w:rPr>
        <w:t>Attack from AAA-S</w:t>
      </w:r>
    </w:p>
    <w:p w14:paraId="650F2A9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v17.1.0</w:t>
      </w:r>
      <w:r>
        <w:rPr>
          <w:i/>
        </w:rPr>
        <w:tab/>
        <w:t xml:space="preserve">  CR-0026  Cat: F (Rel-17)</w:t>
      </w:r>
      <w:r>
        <w:rPr>
          <w:i/>
        </w:rPr>
        <w:br/>
      </w:r>
      <w:r>
        <w:rPr>
          <w:i/>
        </w:rPr>
        <w:br/>
      </w:r>
      <w:r>
        <w:rPr>
          <w:i/>
        </w:rPr>
        <w:tab/>
      </w:r>
      <w:r>
        <w:rPr>
          <w:i/>
        </w:rPr>
        <w:tab/>
      </w:r>
      <w:r>
        <w:rPr>
          <w:i/>
        </w:rPr>
        <w:tab/>
      </w:r>
      <w:r>
        <w:rPr>
          <w:i/>
        </w:rPr>
        <w:tab/>
      </w:r>
      <w:r>
        <w:rPr>
          <w:i/>
        </w:rPr>
        <w:tab/>
        <w:t>Source: Huawei</w:t>
      </w:r>
    </w:p>
    <w:p w14:paraId="0988FED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C4-214644</w:t>
      </w:r>
      <w:r>
        <w:rPr>
          <w:color w:val="993300"/>
          <w:u w:val="single"/>
        </w:rPr>
        <w:t>.</w:t>
      </w:r>
    </w:p>
    <w:p w14:paraId="13FB6814" w14:textId="2E8A864B" w:rsidR="00C831F5" w:rsidRDefault="00C831F5" w:rsidP="00C831F5">
      <w:pPr>
        <w:rPr>
          <w:rFonts w:ascii="Arial" w:hAnsi="Arial" w:cs="Arial"/>
          <w:b/>
          <w:sz w:val="24"/>
        </w:rPr>
      </w:pPr>
      <w:r>
        <w:rPr>
          <w:rFonts w:ascii="Arial" w:hAnsi="Arial" w:cs="Arial"/>
          <w:b/>
          <w:color w:val="0000FF"/>
          <w:sz w:val="24"/>
        </w:rPr>
        <w:t>C4-214254</w:t>
      </w:r>
      <w:r>
        <w:rPr>
          <w:rFonts w:ascii="Arial" w:hAnsi="Arial" w:cs="Arial"/>
          <w:b/>
          <w:color w:val="0000FF"/>
          <w:sz w:val="24"/>
        </w:rPr>
        <w:tab/>
      </w:r>
      <w:r>
        <w:rPr>
          <w:rFonts w:ascii="Arial" w:hAnsi="Arial" w:cs="Arial"/>
          <w:b/>
          <w:sz w:val="24"/>
        </w:rPr>
        <w:t>NSSAA procedures for the UE when it is served by two different AMFs</w:t>
      </w:r>
    </w:p>
    <w:p w14:paraId="4DD3298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v17.1.0</w:t>
      </w:r>
      <w:r>
        <w:rPr>
          <w:i/>
        </w:rPr>
        <w:tab/>
        <w:t xml:space="preserve">  CR-0029  Cat: B (Rel-17)</w:t>
      </w:r>
      <w:r>
        <w:rPr>
          <w:i/>
        </w:rPr>
        <w:br/>
      </w:r>
      <w:r>
        <w:rPr>
          <w:i/>
        </w:rPr>
        <w:br/>
      </w:r>
      <w:r>
        <w:rPr>
          <w:i/>
        </w:rPr>
        <w:tab/>
      </w:r>
      <w:r>
        <w:rPr>
          <w:i/>
        </w:rPr>
        <w:tab/>
      </w:r>
      <w:r>
        <w:rPr>
          <w:i/>
        </w:rPr>
        <w:tab/>
      </w:r>
      <w:r>
        <w:rPr>
          <w:i/>
        </w:rPr>
        <w:tab/>
      </w:r>
      <w:r>
        <w:rPr>
          <w:i/>
        </w:rPr>
        <w:tab/>
        <w:t>Source: Samsung</w:t>
      </w:r>
    </w:p>
    <w:p w14:paraId="68DC697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EAFCF" w14:textId="6FA249DC" w:rsidR="00C831F5" w:rsidRDefault="00C831F5" w:rsidP="00C831F5">
      <w:pPr>
        <w:rPr>
          <w:rFonts w:ascii="Arial" w:hAnsi="Arial" w:cs="Arial"/>
          <w:b/>
          <w:sz w:val="24"/>
        </w:rPr>
      </w:pPr>
      <w:r>
        <w:rPr>
          <w:rFonts w:ascii="Arial" w:hAnsi="Arial" w:cs="Arial"/>
          <w:b/>
          <w:color w:val="0000FF"/>
          <w:sz w:val="24"/>
        </w:rPr>
        <w:t>C4-214351</w:t>
      </w:r>
      <w:r>
        <w:rPr>
          <w:rFonts w:ascii="Arial" w:hAnsi="Arial" w:cs="Arial"/>
          <w:b/>
          <w:color w:val="0000FF"/>
          <w:sz w:val="24"/>
        </w:rPr>
        <w:tab/>
      </w:r>
      <w:r>
        <w:rPr>
          <w:rFonts w:ascii="Arial" w:hAnsi="Arial" w:cs="Arial"/>
          <w:b/>
          <w:sz w:val="24"/>
        </w:rPr>
        <w:t>Re-authentication Request when S-NSSAI is not in use</w:t>
      </w:r>
    </w:p>
    <w:p w14:paraId="698F89F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v17.1.0</w:t>
      </w:r>
      <w:r>
        <w:rPr>
          <w:i/>
        </w:rPr>
        <w:tab/>
        <w:t xml:space="preserve">  CR-0033  Cat: F (Rel-17)</w:t>
      </w:r>
      <w:r>
        <w:rPr>
          <w:i/>
        </w:rPr>
        <w:br/>
      </w:r>
      <w:r>
        <w:rPr>
          <w:i/>
        </w:rPr>
        <w:br/>
      </w:r>
      <w:r>
        <w:rPr>
          <w:i/>
        </w:rPr>
        <w:tab/>
      </w:r>
      <w:r>
        <w:rPr>
          <w:i/>
        </w:rPr>
        <w:tab/>
      </w:r>
      <w:r>
        <w:rPr>
          <w:i/>
        </w:rPr>
        <w:tab/>
      </w:r>
      <w:r>
        <w:rPr>
          <w:i/>
        </w:rPr>
        <w:tab/>
      </w:r>
      <w:r>
        <w:rPr>
          <w:i/>
        </w:rPr>
        <w:tab/>
        <w:t>Source: Ericsson</w:t>
      </w:r>
    </w:p>
    <w:p w14:paraId="6EBEF90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86C57" w14:textId="4CB236C1" w:rsidR="00C831F5" w:rsidRDefault="00C831F5" w:rsidP="00C831F5">
      <w:pPr>
        <w:rPr>
          <w:rFonts w:ascii="Arial" w:hAnsi="Arial" w:cs="Arial"/>
          <w:b/>
          <w:sz w:val="24"/>
        </w:rPr>
      </w:pPr>
      <w:r>
        <w:rPr>
          <w:rFonts w:ascii="Arial" w:hAnsi="Arial" w:cs="Arial"/>
          <w:b/>
          <w:color w:val="0000FF"/>
          <w:sz w:val="24"/>
        </w:rPr>
        <w:t>C4-214644</w:t>
      </w:r>
      <w:r>
        <w:rPr>
          <w:rFonts w:ascii="Arial" w:hAnsi="Arial" w:cs="Arial"/>
          <w:b/>
          <w:color w:val="0000FF"/>
          <w:sz w:val="24"/>
        </w:rPr>
        <w:tab/>
      </w:r>
      <w:r>
        <w:rPr>
          <w:rFonts w:ascii="Arial" w:hAnsi="Arial" w:cs="Arial"/>
          <w:b/>
          <w:sz w:val="24"/>
        </w:rPr>
        <w:t>Attack from AAA-S</w:t>
      </w:r>
    </w:p>
    <w:p w14:paraId="0E9F124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v17.1.0</w:t>
      </w:r>
      <w:r>
        <w:rPr>
          <w:i/>
        </w:rPr>
        <w:tab/>
        <w:t xml:space="preserve">  CR-0026  rev 1 Cat: F (Rel-17)</w:t>
      </w:r>
      <w:r>
        <w:rPr>
          <w:i/>
        </w:rPr>
        <w:br/>
      </w:r>
      <w:r>
        <w:rPr>
          <w:i/>
        </w:rPr>
        <w:br/>
      </w:r>
      <w:r>
        <w:rPr>
          <w:i/>
        </w:rPr>
        <w:tab/>
      </w:r>
      <w:r>
        <w:rPr>
          <w:i/>
        </w:rPr>
        <w:tab/>
      </w:r>
      <w:r>
        <w:rPr>
          <w:i/>
        </w:rPr>
        <w:tab/>
      </w:r>
      <w:r>
        <w:rPr>
          <w:i/>
        </w:rPr>
        <w:tab/>
      </w:r>
      <w:r>
        <w:rPr>
          <w:i/>
        </w:rPr>
        <w:tab/>
        <w:t>Source: Huawei</w:t>
      </w:r>
    </w:p>
    <w:p w14:paraId="74186C71" w14:textId="77777777" w:rsidR="00C831F5" w:rsidRDefault="00C831F5" w:rsidP="00C831F5">
      <w:pPr>
        <w:rPr>
          <w:color w:val="808080"/>
        </w:rPr>
      </w:pPr>
      <w:r>
        <w:rPr>
          <w:color w:val="808080"/>
        </w:rPr>
        <w:t>(Replaces C4-214067)</w:t>
      </w:r>
    </w:p>
    <w:p w14:paraId="5292901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B59E9" w14:textId="16F71048" w:rsidR="00C831F5" w:rsidRDefault="00C831F5" w:rsidP="00C831F5">
      <w:pPr>
        <w:rPr>
          <w:rFonts w:ascii="Arial" w:hAnsi="Arial" w:cs="Arial"/>
          <w:b/>
          <w:sz w:val="24"/>
        </w:rPr>
      </w:pPr>
      <w:r>
        <w:rPr>
          <w:rFonts w:ascii="Arial" w:hAnsi="Arial" w:cs="Arial"/>
          <w:b/>
          <w:color w:val="0000FF"/>
          <w:sz w:val="24"/>
        </w:rPr>
        <w:t>C4-214650</w:t>
      </w:r>
      <w:r>
        <w:rPr>
          <w:rFonts w:ascii="Arial" w:hAnsi="Arial" w:cs="Arial"/>
          <w:b/>
          <w:color w:val="0000FF"/>
          <w:sz w:val="24"/>
        </w:rPr>
        <w:tab/>
      </w:r>
      <w:r>
        <w:rPr>
          <w:rFonts w:ascii="Arial" w:hAnsi="Arial" w:cs="Arial"/>
          <w:b/>
          <w:sz w:val="24"/>
        </w:rPr>
        <w:t>NSSAIAvailability Notify</w:t>
      </w:r>
    </w:p>
    <w:p w14:paraId="66868D80"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CR-0107  rev 1 Cat: F (Rel-17)</w:t>
      </w:r>
      <w:r>
        <w:rPr>
          <w:i/>
        </w:rPr>
        <w:br/>
      </w:r>
      <w:r>
        <w:rPr>
          <w:i/>
        </w:rPr>
        <w:br/>
      </w:r>
      <w:r>
        <w:rPr>
          <w:i/>
        </w:rPr>
        <w:tab/>
      </w:r>
      <w:r>
        <w:rPr>
          <w:i/>
        </w:rPr>
        <w:tab/>
      </w:r>
      <w:r>
        <w:rPr>
          <w:i/>
        </w:rPr>
        <w:tab/>
      </w:r>
      <w:r>
        <w:rPr>
          <w:i/>
        </w:rPr>
        <w:tab/>
      </w:r>
      <w:r>
        <w:rPr>
          <w:i/>
        </w:rPr>
        <w:tab/>
        <w:t>Source: Huawei</w:t>
      </w:r>
    </w:p>
    <w:p w14:paraId="4436A3E7" w14:textId="77777777" w:rsidR="00C831F5" w:rsidRDefault="00C831F5" w:rsidP="00C831F5">
      <w:pPr>
        <w:rPr>
          <w:color w:val="808080"/>
        </w:rPr>
      </w:pPr>
      <w:r>
        <w:rPr>
          <w:color w:val="808080"/>
        </w:rPr>
        <w:t>(Replaces C4-214495)</w:t>
      </w:r>
    </w:p>
    <w:p w14:paraId="1694823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BA7A1" w14:textId="77777777" w:rsidR="00C831F5" w:rsidRDefault="00C831F5" w:rsidP="00C831F5">
      <w:pPr>
        <w:pStyle w:val="Heading4"/>
      </w:pPr>
      <w:bookmarkStart w:id="59" w:name="_Toc81397642"/>
      <w:r>
        <w:t>6.3.4</w:t>
      </w:r>
      <w:r>
        <w:tab/>
        <w:t>GTP</w:t>
      </w:r>
      <w:bookmarkEnd w:id="59"/>
    </w:p>
    <w:p w14:paraId="1F38592C" w14:textId="17E7DC6B" w:rsidR="00C831F5" w:rsidRDefault="00C831F5" w:rsidP="00C831F5">
      <w:pPr>
        <w:rPr>
          <w:rFonts w:ascii="Arial" w:hAnsi="Arial" w:cs="Arial"/>
          <w:b/>
          <w:sz w:val="24"/>
        </w:rPr>
      </w:pPr>
      <w:r>
        <w:rPr>
          <w:rFonts w:ascii="Arial" w:hAnsi="Arial" w:cs="Arial"/>
          <w:b/>
          <w:color w:val="0000FF"/>
          <w:sz w:val="24"/>
        </w:rPr>
        <w:t>C4-214083</w:t>
      </w:r>
      <w:r>
        <w:rPr>
          <w:rFonts w:ascii="Arial" w:hAnsi="Arial" w:cs="Arial"/>
          <w:b/>
          <w:color w:val="0000FF"/>
          <w:sz w:val="24"/>
        </w:rPr>
        <w:tab/>
      </w:r>
      <w:r>
        <w:rPr>
          <w:rFonts w:ascii="Arial" w:hAnsi="Arial" w:cs="Arial"/>
          <w:b/>
          <w:sz w:val="24"/>
        </w:rPr>
        <w:t>Correct the presence condition of temporary identities after integrity checking</w:t>
      </w:r>
    </w:p>
    <w:p w14:paraId="3AF7BFD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CR-2021  Cat: F (Rel-17)</w:t>
      </w:r>
      <w:r>
        <w:rPr>
          <w:i/>
        </w:rPr>
        <w:br/>
      </w:r>
      <w:r>
        <w:rPr>
          <w:i/>
        </w:rPr>
        <w:br/>
      </w:r>
      <w:r>
        <w:rPr>
          <w:i/>
        </w:rPr>
        <w:tab/>
      </w:r>
      <w:r>
        <w:rPr>
          <w:i/>
        </w:rPr>
        <w:tab/>
      </w:r>
      <w:r>
        <w:rPr>
          <w:i/>
        </w:rPr>
        <w:tab/>
      </w:r>
      <w:r>
        <w:rPr>
          <w:i/>
        </w:rPr>
        <w:tab/>
      </w:r>
      <w:r>
        <w:rPr>
          <w:i/>
        </w:rPr>
        <w:tab/>
        <w:t>Source: Huawei</w:t>
      </w:r>
    </w:p>
    <w:p w14:paraId="0FC75AB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FC186" w14:textId="3C2125E7" w:rsidR="00C831F5" w:rsidRDefault="00C831F5" w:rsidP="00C831F5">
      <w:pPr>
        <w:rPr>
          <w:rFonts w:ascii="Arial" w:hAnsi="Arial" w:cs="Arial"/>
          <w:b/>
          <w:sz w:val="24"/>
        </w:rPr>
      </w:pPr>
      <w:r>
        <w:rPr>
          <w:rFonts w:ascii="Arial" w:hAnsi="Arial" w:cs="Arial"/>
          <w:b/>
          <w:color w:val="0000FF"/>
          <w:sz w:val="24"/>
        </w:rPr>
        <w:t>C4-214084</w:t>
      </w:r>
      <w:r>
        <w:rPr>
          <w:rFonts w:ascii="Arial" w:hAnsi="Arial" w:cs="Arial"/>
          <w:b/>
          <w:color w:val="0000FF"/>
          <w:sz w:val="24"/>
        </w:rPr>
        <w:tab/>
      </w:r>
      <w:r>
        <w:rPr>
          <w:rFonts w:ascii="Arial" w:hAnsi="Arial" w:cs="Arial"/>
          <w:b/>
          <w:sz w:val="24"/>
        </w:rPr>
        <w:t>PGW reselection for 5G Network Slice</w:t>
      </w:r>
    </w:p>
    <w:p w14:paraId="3C609FD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CR-2022  Cat: F (Rel-17)</w:t>
      </w:r>
      <w:r>
        <w:rPr>
          <w:i/>
        </w:rPr>
        <w:br/>
      </w:r>
      <w:r>
        <w:rPr>
          <w:i/>
        </w:rPr>
        <w:br/>
      </w:r>
      <w:r>
        <w:rPr>
          <w:i/>
        </w:rPr>
        <w:tab/>
      </w:r>
      <w:r>
        <w:rPr>
          <w:i/>
        </w:rPr>
        <w:tab/>
      </w:r>
      <w:r>
        <w:rPr>
          <w:i/>
        </w:rPr>
        <w:tab/>
      </w:r>
      <w:r>
        <w:rPr>
          <w:i/>
        </w:rPr>
        <w:tab/>
      </w:r>
      <w:r>
        <w:rPr>
          <w:i/>
        </w:rPr>
        <w:tab/>
        <w:t>Source: Huawei</w:t>
      </w:r>
    </w:p>
    <w:p w14:paraId="5C36C97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C4-214717</w:t>
      </w:r>
      <w:r>
        <w:rPr>
          <w:color w:val="993300"/>
          <w:u w:val="single"/>
        </w:rPr>
        <w:t>.</w:t>
      </w:r>
    </w:p>
    <w:p w14:paraId="5EB7D9B2" w14:textId="25058798" w:rsidR="00C831F5" w:rsidRDefault="00C831F5" w:rsidP="00C831F5">
      <w:pPr>
        <w:rPr>
          <w:rFonts w:ascii="Arial" w:hAnsi="Arial" w:cs="Arial"/>
          <w:b/>
          <w:sz w:val="24"/>
        </w:rPr>
      </w:pPr>
      <w:r>
        <w:rPr>
          <w:rFonts w:ascii="Arial" w:hAnsi="Arial" w:cs="Arial"/>
          <w:b/>
          <w:color w:val="0000FF"/>
          <w:sz w:val="24"/>
        </w:rPr>
        <w:t>C4-214243</w:t>
      </w:r>
      <w:r>
        <w:rPr>
          <w:rFonts w:ascii="Arial" w:hAnsi="Arial" w:cs="Arial"/>
          <w:b/>
          <w:color w:val="0000FF"/>
          <w:sz w:val="24"/>
        </w:rPr>
        <w:tab/>
      </w:r>
      <w:r>
        <w:rPr>
          <w:rFonts w:ascii="Arial" w:hAnsi="Arial" w:cs="Arial"/>
          <w:b/>
          <w:sz w:val="24"/>
        </w:rPr>
        <w:t>Passing PSCell ID to SGW for EN-DC</w:t>
      </w:r>
    </w:p>
    <w:p w14:paraId="47E7544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CR-2025  Cat: C (Rel-17)</w:t>
      </w:r>
      <w:r>
        <w:rPr>
          <w:i/>
        </w:rPr>
        <w:br/>
      </w:r>
      <w:r>
        <w:rPr>
          <w:i/>
        </w:rPr>
        <w:br/>
      </w:r>
      <w:r>
        <w:rPr>
          <w:i/>
        </w:rPr>
        <w:tab/>
      </w:r>
      <w:r>
        <w:rPr>
          <w:i/>
        </w:rPr>
        <w:tab/>
      </w:r>
      <w:r>
        <w:rPr>
          <w:i/>
        </w:rPr>
        <w:tab/>
      </w:r>
      <w:r>
        <w:rPr>
          <w:i/>
        </w:rPr>
        <w:tab/>
      </w:r>
      <w:r>
        <w:rPr>
          <w:i/>
        </w:rPr>
        <w:tab/>
        <w:t>Source: Nokia, Nokia Shanghai Bell</w:t>
      </w:r>
    </w:p>
    <w:p w14:paraId="64B5490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F8FBC" w14:textId="6C360C82" w:rsidR="00C831F5" w:rsidRDefault="00C831F5" w:rsidP="00C831F5">
      <w:pPr>
        <w:rPr>
          <w:rFonts w:ascii="Arial" w:hAnsi="Arial" w:cs="Arial"/>
          <w:b/>
          <w:sz w:val="24"/>
        </w:rPr>
      </w:pPr>
      <w:r>
        <w:rPr>
          <w:rFonts w:ascii="Arial" w:hAnsi="Arial" w:cs="Arial"/>
          <w:b/>
          <w:color w:val="0000FF"/>
          <w:sz w:val="24"/>
        </w:rPr>
        <w:t>C4-214251</w:t>
      </w:r>
      <w:r>
        <w:rPr>
          <w:rFonts w:ascii="Arial" w:hAnsi="Arial" w:cs="Arial"/>
          <w:b/>
          <w:color w:val="0000FF"/>
          <w:sz w:val="24"/>
        </w:rPr>
        <w:tab/>
      </w:r>
      <w:r>
        <w:rPr>
          <w:rFonts w:ascii="Arial" w:hAnsi="Arial" w:cs="Arial"/>
          <w:b/>
          <w:sz w:val="24"/>
        </w:rPr>
        <w:t>Secondary RAT Usage Report</w:t>
      </w:r>
    </w:p>
    <w:p w14:paraId="6F456F7E" w14:textId="77777777" w:rsidR="00C831F5" w:rsidRDefault="00C831F5" w:rsidP="00C831F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v17.2.0</w:t>
      </w:r>
      <w:r>
        <w:rPr>
          <w:i/>
        </w:rPr>
        <w:tab/>
        <w:t xml:space="preserve">  CR-2028  Cat: F (Rel-17)</w:t>
      </w:r>
      <w:r>
        <w:rPr>
          <w:i/>
        </w:rPr>
        <w:br/>
      </w:r>
      <w:r>
        <w:rPr>
          <w:i/>
        </w:rPr>
        <w:br/>
      </w:r>
      <w:r>
        <w:rPr>
          <w:i/>
        </w:rPr>
        <w:tab/>
      </w:r>
      <w:r>
        <w:rPr>
          <w:i/>
        </w:rPr>
        <w:tab/>
      </w:r>
      <w:r>
        <w:rPr>
          <w:i/>
        </w:rPr>
        <w:tab/>
      </w:r>
      <w:r>
        <w:rPr>
          <w:i/>
        </w:rPr>
        <w:tab/>
      </w:r>
      <w:r>
        <w:rPr>
          <w:i/>
        </w:rPr>
        <w:tab/>
        <w:t>Source: Ericsson</w:t>
      </w:r>
    </w:p>
    <w:p w14:paraId="18EEB39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C4-214633</w:t>
      </w:r>
      <w:r>
        <w:rPr>
          <w:color w:val="993300"/>
          <w:u w:val="single"/>
        </w:rPr>
        <w:t>.</w:t>
      </w:r>
    </w:p>
    <w:p w14:paraId="708ABE1A" w14:textId="01485CBD" w:rsidR="00C831F5" w:rsidRDefault="00C831F5" w:rsidP="00C831F5">
      <w:pPr>
        <w:rPr>
          <w:rFonts w:ascii="Arial" w:hAnsi="Arial" w:cs="Arial"/>
          <w:b/>
          <w:sz w:val="24"/>
        </w:rPr>
      </w:pPr>
      <w:r>
        <w:rPr>
          <w:rFonts w:ascii="Arial" w:hAnsi="Arial" w:cs="Arial"/>
          <w:b/>
          <w:color w:val="0000FF"/>
          <w:sz w:val="24"/>
        </w:rPr>
        <w:t>C4-214275</w:t>
      </w:r>
      <w:r>
        <w:rPr>
          <w:rFonts w:ascii="Arial" w:hAnsi="Arial" w:cs="Arial"/>
          <w:b/>
          <w:color w:val="0000FF"/>
          <w:sz w:val="24"/>
        </w:rPr>
        <w:tab/>
      </w:r>
      <w:r>
        <w:rPr>
          <w:rFonts w:ascii="Arial" w:hAnsi="Arial" w:cs="Arial"/>
          <w:b/>
          <w:sz w:val="24"/>
        </w:rPr>
        <w:t>Minor Corrections</w:t>
      </w:r>
    </w:p>
    <w:p w14:paraId="6CDCDA8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v17.0.0</w:t>
      </w:r>
      <w:r>
        <w:rPr>
          <w:i/>
        </w:rPr>
        <w:tab/>
        <w:t xml:space="preserve">  CR-1069  Cat: F (Rel-17)</w:t>
      </w:r>
      <w:r>
        <w:rPr>
          <w:i/>
        </w:rPr>
        <w:br/>
      </w:r>
      <w:r>
        <w:rPr>
          <w:i/>
        </w:rPr>
        <w:br/>
      </w:r>
      <w:r>
        <w:rPr>
          <w:i/>
        </w:rPr>
        <w:tab/>
      </w:r>
      <w:r>
        <w:rPr>
          <w:i/>
        </w:rPr>
        <w:tab/>
      </w:r>
      <w:r>
        <w:rPr>
          <w:i/>
        </w:rPr>
        <w:tab/>
      </w:r>
      <w:r>
        <w:rPr>
          <w:i/>
        </w:rPr>
        <w:tab/>
      </w:r>
      <w:r>
        <w:rPr>
          <w:i/>
        </w:rPr>
        <w:tab/>
        <w:t>Source: Ericsson</w:t>
      </w:r>
    </w:p>
    <w:p w14:paraId="2E6DDDC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C4-214639</w:t>
      </w:r>
      <w:r>
        <w:rPr>
          <w:color w:val="993300"/>
          <w:u w:val="single"/>
        </w:rPr>
        <w:t>.</w:t>
      </w:r>
    </w:p>
    <w:p w14:paraId="501A670C" w14:textId="16CE5A2C" w:rsidR="00C831F5" w:rsidRDefault="00C831F5" w:rsidP="00C831F5">
      <w:pPr>
        <w:rPr>
          <w:rFonts w:ascii="Arial" w:hAnsi="Arial" w:cs="Arial"/>
          <w:b/>
          <w:sz w:val="24"/>
        </w:rPr>
      </w:pPr>
      <w:r>
        <w:rPr>
          <w:rFonts w:ascii="Arial" w:hAnsi="Arial" w:cs="Arial"/>
          <w:b/>
          <w:color w:val="0000FF"/>
          <w:sz w:val="24"/>
        </w:rPr>
        <w:t>C4-214633</w:t>
      </w:r>
      <w:r>
        <w:rPr>
          <w:rFonts w:ascii="Arial" w:hAnsi="Arial" w:cs="Arial"/>
          <w:b/>
          <w:color w:val="0000FF"/>
          <w:sz w:val="24"/>
        </w:rPr>
        <w:tab/>
      </w:r>
      <w:r>
        <w:rPr>
          <w:rFonts w:ascii="Arial" w:hAnsi="Arial" w:cs="Arial"/>
          <w:b/>
          <w:sz w:val="24"/>
        </w:rPr>
        <w:t>Secondary RAT Usage Report</w:t>
      </w:r>
    </w:p>
    <w:p w14:paraId="69AF4DF7" w14:textId="77777777" w:rsidR="00C831F5" w:rsidRDefault="00C831F5" w:rsidP="00C831F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v17.2.0</w:t>
      </w:r>
      <w:r>
        <w:rPr>
          <w:i/>
        </w:rPr>
        <w:tab/>
        <w:t xml:space="preserve">  CR-2028  rev 1 Cat: F (Rel-17)</w:t>
      </w:r>
      <w:r>
        <w:rPr>
          <w:i/>
        </w:rPr>
        <w:br/>
      </w:r>
      <w:r>
        <w:rPr>
          <w:i/>
        </w:rPr>
        <w:br/>
      </w:r>
      <w:r>
        <w:rPr>
          <w:i/>
        </w:rPr>
        <w:tab/>
      </w:r>
      <w:r>
        <w:rPr>
          <w:i/>
        </w:rPr>
        <w:tab/>
      </w:r>
      <w:r>
        <w:rPr>
          <w:i/>
        </w:rPr>
        <w:tab/>
      </w:r>
      <w:r>
        <w:rPr>
          <w:i/>
        </w:rPr>
        <w:tab/>
      </w:r>
      <w:r>
        <w:rPr>
          <w:i/>
        </w:rPr>
        <w:tab/>
        <w:t>Source: Ericsson</w:t>
      </w:r>
    </w:p>
    <w:p w14:paraId="3F956DAA" w14:textId="77777777" w:rsidR="00C831F5" w:rsidRDefault="00C831F5" w:rsidP="00C831F5">
      <w:pPr>
        <w:rPr>
          <w:color w:val="808080"/>
        </w:rPr>
      </w:pPr>
      <w:r>
        <w:rPr>
          <w:color w:val="808080"/>
        </w:rPr>
        <w:lastRenderedPageBreak/>
        <w:t>(Replaces C4-214251)</w:t>
      </w:r>
    </w:p>
    <w:p w14:paraId="5BAE066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61298" w14:textId="35C38F01" w:rsidR="00C831F5" w:rsidRDefault="00C831F5" w:rsidP="00C831F5">
      <w:pPr>
        <w:rPr>
          <w:rFonts w:ascii="Arial" w:hAnsi="Arial" w:cs="Arial"/>
          <w:b/>
          <w:sz w:val="24"/>
        </w:rPr>
      </w:pPr>
      <w:r>
        <w:rPr>
          <w:rFonts w:ascii="Arial" w:hAnsi="Arial" w:cs="Arial"/>
          <w:b/>
          <w:color w:val="0000FF"/>
          <w:sz w:val="24"/>
        </w:rPr>
        <w:t>C4-214639</w:t>
      </w:r>
      <w:r>
        <w:rPr>
          <w:rFonts w:ascii="Arial" w:hAnsi="Arial" w:cs="Arial"/>
          <w:b/>
          <w:color w:val="0000FF"/>
          <w:sz w:val="24"/>
        </w:rPr>
        <w:tab/>
      </w:r>
      <w:r>
        <w:rPr>
          <w:rFonts w:ascii="Arial" w:hAnsi="Arial" w:cs="Arial"/>
          <w:b/>
          <w:sz w:val="24"/>
        </w:rPr>
        <w:t>Minor Corrections</w:t>
      </w:r>
    </w:p>
    <w:p w14:paraId="6856145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v17.0.0</w:t>
      </w:r>
      <w:r>
        <w:rPr>
          <w:i/>
        </w:rPr>
        <w:tab/>
        <w:t xml:space="preserve">  CR-1069  rev 1 Cat: F (Rel-17)</w:t>
      </w:r>
      <w:r>
        <w:rPr>
          <w:i/>
        </w:rPr>
        <w:br/>
      </w:r>
      <w:r>
        <w:rPr>
          <w:i/>
        </w:rPr>
        <w:br/>
      </w:r>
      <w:r>
        <w:rPr>
          <w:i/>
        </w:rPr>
        <w:tab/>
      </w:r>
      <w:r>
        <w:rPr>
          <w:i/>
        </w:rPr>
        <w:tab/>
      </w:r>
      <w:r>
        <w:rPr>
          <w:i/>
        </w:rPr>
        <w:tab/>
      </w:r>
      <w:r>
        <w:rPr>
          <w:i/>
        </w:rPr>
        <w:tab/>
      </w:r>
      <w:r>
        <w:rPr>
          <w:i/>
        </w:rPr>
        <w:tab/>
        <w:t>Source: Ericsson</w:t>
      </w:r>
    </w:p>
    <w:p w14:paraId="347099F6" w14:textId="77777777" w:rsidR="00C831F5" w:rsidRDefault="00C831F5" w:rsidP="00C831F5">
      <w:pPr>
        <w:rPr>
          <w:color w:val="808080"/>
        </w:rPr>
      </w:pPr>
      <w:r>
        <w:rPr>
          <w:color w:val="808080"/>
        </w:rPr>
        <w:t>(Replaces C4-214275)</w:t>
      </w:r>
    </w:p>
    <w:p w14:paraId="24CA456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1F2C1" w14:textId="311EEDBF" w:rsidR="00C831F5" w:rsidRDefault="00C831F5" w:rsidP="00C831F5">
      <w:pPr>
        <w:rPr>
          <w:rFonts w:ascii="Arial" w:hAnsi="Arial" w:cs="Arial"/>
          <w:b/>
          <w:sz w:val="24"/>
        </w:rPr>
      </w:pPr>
      <w:r>
        <w:rPr>
          <w:rFonts w:ascii="Arial" w:hAnsi="Arial" w:cs="Arial"/>
          <w:b/>
          <w:color w:val="0000FF"/>
          <w:sz w:val="24"/>
        </w:rPr>
        <w:t>C4-214717</w:t>
      </w:r>
      <w:r>
        <w:rPr>
          <w:rFonts w:ascii="Arial" w:hAnsi="Arial" w:cs="Arial"/>
          <w:b/>
          <w:color w:val="0000FF"/>
          <w:sz w:val="24"/>
        </w:rPr>
        <w:tab/>
      </w:r>
      <w:r>
        <w:rPr>
          <w:rFonts w:ascii="Arial" w:hAnsi="Arial" w:cs="Arial"/>
          <w:b/>
          <w:sz w:val="24"/>
        </w:rPr>
        <w:t>PGW reselection for 5G Network Slice</w:t>
      </w:r>
    </w:p>
    <w:p w14:paraId="032A092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CR-2022  rev 1 Cat: F (Rel-17)</w:t>
      </w:r>
      <w:r>
        <w:rPr>
          <w:i/>
        </w:rPr>
        <w:br/>
      </w:r>
      <w:r>
        <w:rPr>
          <w:i/>
        </w:rPr>
        <w:br/>
      </w:r>
      <w:r>
        <w:rPr>
          <w:i/>
        </w:rPr>
        <w:tab/>
      </w:r>
      <w:r>
        <w:rPr>
          <w:i/>
        </w:rPr>
        <w:tab/>
      </w:r>
      <w:r>
        <w:rPr>
          <w:i/>
        </w:rPr>
        <w:tab/>
      </w:r>
      <w:r>
        <w:rPr>
          <w:i/>
        </w:rPr>
        <w:tab/>
      </w:r>
      <w:r>
        <w:rPr>
          <w:i/>
        </w:rPr>
        <w:tab/>
        <w:t>Source: Huawei</w:t>
      </w:r>
    </w:p>
    <w:p w14:paraId="720103E0" w14:textId="77777777" w:rsidR="00C831F5" w:rsidRDefault="00C831F5" w:rsidP="00C831F5">
      <w:pPr>
        <w:rPr>
          <w:color w:val="808080"/>
        </w:rPr>
      </w:pPr>
      <w:r>
        <w:rPr>
          <w:color w:val="808080"/>
        </w:rPr>
        <w:t>(Replaces C4-214084)</w:t>
      </w:r>
    </w:p>
    <w:p w14:paraId="5429916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2C962" w14:textId="77777777" w:rsidR="00C831F5" w:rsidRDefault="00C831F5" w:rsidP="00C831F5">
      <w:pPr>
        <w:pStyle w:val="Heading4"/>
      </w:pPr>
      <w:bookmarkStart w:id="60" w:name="_Toc81397643"/>
      <w:r>
        <w:t>6.3.5</w:t>
      </w:r>
      <w:r>
        <w:tab/>
        <w:t>SMF</w:t>
      </w:r>
      <w:bookmarkEnd w:id="60"/>
    </w:p>
    <w:p w14:paraId="0A937322" w14:textId="1AC0ADB1" w:rsidR="00C831F5" w:rsidRDefault="00C831F5" w:rsidP="00C831F5">
      <w:pPr>
        <w:rPr>
          <w:rFonts w:ascii="Arial" w:hAnsi="Arial" w:cs="Arial"/>
          <w:b/>
          <w:sz w:val="24"/>
        </w:rPr>
      </w:pPr>
      <w:r>
        <w:rPr>
          <w:rFonts w:ascii="Arial" w:hAnsi="Arial" w:cs="Arial"/>
          <w:b/>
          <w:color w:val="0000FF"/>
          <w:sz w:val="24"/>
        </w:rPr>
        <w:t>C4-214085</w:t>
      </w:r>
      <w:r>
        <w:rPr>
          <w:rFonts w:ascii="Arial" w:hAnsi="Arial" w:cs="Arial"/>
          <w:b/>
          <w:color w:val="0000FF"/>
          <w:sz w:val="24"/>
        </w:rPr>
        <w:tab/>
      </w:r>
      <w:r>
        <w:rPr>
          <w:rFonts w:ascii="Arial" w:hAnsi="Arial" w:cs="Arial"/>
          <w:b/>
          <w:sz w:val="24"/>
        </w:rPr>
        <w:t>DNAI removal</w:t>
      </w:r>
    </w:p>
    <w:p w14:paraId="298AF49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CR-0460  Cat: F (Rel-17)</w:t>
      </w:r>
      <w:r>
        <w:rPr>
          <w:i/>
        </w:rPr>
        <w:br/>
      </w:r>
      <w:r>
        <w:rPr>
          <w:i/>
        </w:rPr>
        <w:br/>
      </w:r>
      <w:r>
        <w:rPr>
          <w:i/>
        </w:rPr>
        <w:tab/>
      </w:r>
      <w:r>
        <w:rPr>
          <w:i/>
        </w:rPr>
        <w:tab/>
      </w:r>
      <w:r>
        <w:rPr>
          <w:i/>
        </w:rPr>
        <w:tab/>
      </w:r>
      <w:r>
        <w:rPr>
          <w:i/>
        </w:rPr>
        <w:tab/>
      </w:r>
      <w:r>
        <w:rPr>
          <w:i/>
        </w:rPr>
        <w:tab/>
        <w:t>Source: Huawei</w:t>
      </w:r>
    </w:p>
    <w:p w14:paraId="062FABA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C4-214718</w:t>
      </w:r>
      <w:r>
        <w:rPr>
          <w:color w:val="993300"/>
          <w:u w:val="single"/>
        </w:rPr>
        <w:t>.</w:t>
      </w:r>
    </w:p>
    <w:p w14:paraId="6CD429C7" w14:textId="32810554" w:rsidR="00C831F5" w:rsidRDefault="00C831F5" w:rsidP="00C831F5">
      <w:pPr>
        <w:rPr>
          <w:rFonts w:ascii="Arial" w:hAnsi="Arial" w:cs="Arial"/>
          <w:b/>
          <w:sz w:val="24"/>
        </w:rPr>
      </w:pPr>
      <w:r>
        <w:rPr>
          <w:rFonts w:ascii="Arial" w:hAnsi="Arial" w:cs="Arial"/>
          <w:b/>
          <w:color w:val="0000FF"/>
          <w:sz w:val="24"/>
        </w:rPr>
        <w:t>C4-214133</w:t>
      </w:r>
      <w:r>
        <w:rPr>
          <w:rFonts w:ascii="Arial" w:hAnsi="Arial" w:cs="Arial"/>
          <w:b/>
          <w:color w:val="0000FF"/>
          <w:sz w:val="24"/>
        </w:rPr>
        <w:tab/>
      </w:r>
      <w:r>
        <w:rPr>
          <w:rFonts w:ascii="Arial" w:hAnsi="Arial" w:cs="Arial"/>
          <w:b/>
          <w:sz w:val="24"/>
        </w:rPr>
        <w:t>Binding Indication</w:t>
      </w:r>
    </w:p>
    <w:p w14:paraId="29EF129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CR-0463  Cat: F (Rel-17)</w:t>
      </w:r>
      <w:r>
        <w:rPr>
          <w:i/>
        </w:rPr>
        <w:br/>
      </w:r>
      <w:r>
        <w:rPr>
          <w:i/>
        </w:rPr>
        <w:br/>
      </w:r>
      <w:r>
        <w:rPr>
          <w:i/>
        </w:rPr>
        <w:tab/>
      </w:r>
      <w:r>
        <w:rPr>
          <w:i/>
        </w:rPr>
        <w:tab/>
      </w:r>
      <w:r>
        <w:rPr>
          <w:i/>
        </w:rPr>
        <w:tab/>
      </w:r>
      <w:r>
        <w:rPr>
          <w:i/>
        </w:rPr>
        <w:tab/>
      </w:r>
      <w:r>
        <w:rPr>
          <w:i/>
        </w:rPr>
        <w:tab/>
        <w:t>Source: Huawei</w:t>
      </w:r>
    </w:p>
    <w:p w14:paraId="7028AB1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6416F" w14:textId="6AC9DFB4" w:rsidR="00C831F5" w:rsidRDefault="00C831F5" w:rsidP="00C831F5">
      <w:pPr>
        <w:rPr>
          <w:rFonts w:ascii="Arial" w:hAnsi="Arial" w:cs="Arial"/>
          <w:b/>
          <w:sz w:val="24"/>
        </w:rPr>
      </w:pPr>
      <w:r>
        <w:rPr>
          <w:rFonts w:ascii="Arial" w:hAnsi="Arial" w:cs="Arial"/>
          <w:b/>
          <w:color w:val="0000FF"/>
          <w:sz w:val="24"/>
        </w:rPr>
        <w:t>C4-214135</w:t>
      </w:r>
      <w:r>
        <w:rPr>
          <w:rFonts w:ascii="Arial" w:hAnsi="Arial" w:cs="Arial"/>
          <w:b/>
          <w:color w:val="0000FF"/>
          <w:sz w:val="24"/>
        </w:rPr>
        <w:tab/>
      </w:r>
      <w:r>
        <w:rPr>
          <w:rFonts w:ascii="Arial" w:hAnsi="Arial" w:cs="Arial"/>
          <w:b/>
          <w:sz w:val="24"/>
        </w:rPr>
        <w:t>Racing condition between simultaneous uplink and downlink data</w:t>
      </w:r>
    </w:p>
    <w:p w14:paraId="304F0D29"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539139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7F9E5" w14:textId="66A52C1F" w:rsidR="00C831F5" w:rsidRDefault="00C831F5" w:rsidP="00C831F5">
      <w:pPr>
        <w:rPr>
          <w:rFonts w:ascii="Arial" w:hAnsi="Arial" w:cs="Arial"/>
          <w:b/>
          <w:sz w:val="24"/>
        </w:rPr>
      </w:pPr>
      <w:r>
        <w:rPr>
          <w:rFonts w:ascii="Arial" w:hAnsi="Arial" w:cs="Arial"/>
          <w:b/>
          <w:color w:val="0000FF"/>
          <w:sz w:val="24"/>
        </w:rPr>
        <w:t>C4-214136</w:t>
      </w:r>
      <w:r>
        <w:rPr>
          <w:rFonts w:ascii="Arial" w:hAnsi="Arial" w:cs="Arial"/>
          <w:b/>
          <w:color w:val="0000FF"/>
          <w:sz w:val="24"/>
        </w:rPr>
        <w:tab/>
      </w:r>
      <w:r>
        <w:rPr>
          <w:rFonts w:ascii="Arial" w:hAnsi="Arial" w:cs="Arial"/>
          <w:b/>
          <w:sz w:val="24"/>
        </w:rPr>
        <w:t>Racing condition between simultaneous uplink and downlink data</w:t>
      </w:r>
    </w:p>
    <w:p w14:paraId="0A81B35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CR-0464  Cat: F (Rel-17)</w:t>
      </w:r>
      <w:r>
        <w:rPr>
          <w:i/>
        </w:rPr>
        <w:br/>
      </w:r>
      <w:r>
        <w:rPr>
          <w:i/>
        </w:rPr>
        <w:br/>
      </w:r>
      <w:r>
        <w:rPr>
          <w:i/>
        </w:rPr>
        <w:tab/>
      </w:r>
      <w:r>
        <w:rPr>
          <w:i/>
        </w:rPr>
        <w:tab/>
      </w:r>
      <w:r>
        <w:rPr>
          <w:i/>
        </w:rPr>
        <w:tab/>
      </w:r>
      <w:r>
        <w:rPr>
          <w:i/>
        </w:rPr>
        <w:tab/>
      </w:r>
      <w:r>
        <w:rPr>
          <w:i/>
        </w:rPr>
        <w:tab/>
        <w:t>Source: Huawei</w:t>
      </w:r>
    </w:p>
    <w:p w14:paraId="685082E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9A9759" w14:textId="3146DB7C" w:rsidR="00C831F5" w:rsidRDefault="00C831F5" w:rsidP="00C831F5">
      <w:pPr>
        <w:rPr>
          <w:rFonts w:ascii="Arial" w:hAnsi="Arial" w:cs="Arial"/>
          <w:b/>
          <w:sz w:val="24"/>
        </w:rPr>
      </w:pPr>
      <w:r>
        <w:rPr>
          <w:rFonts w:ascii="Arial" w:hAnsi="Arial" w:cs="Arial"/>
          <w:b/>
          <w:color w:val="0000FF"/>
          <w:sz w:val="24"/>
        </w:rPr>
        <w:t>C4-214244</w:t>
      </w:r>
      <w:r>
        <w:rPr>
          <w:rFonts w:ascii="Arial" w:hAnsi="Arial" w:cs="Arial"/>
          <w:b/>
          <w:color w:val="0000FF"/>
          <w:sz w:val="24"/>
        </w:rPr>
        <w:tab/>
      </w:r>
      <w:r>
        <w:rPr>
          <w:rFonts w:ascii="Arial" w:hAnsi="Arial" w:cs="Arial"/>
          <w:b/>
          <w:sz w:val="24"/>
        </w:rPr>
        <w:t>PDUSession API extensions for Redundant PDU Sessions</w:t>
      </w:r>
    </w:p>
    <w:p w14:paraId="01B84B2A"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CR-0468  Cat: B (Rel-17)</w:t>
      </w:r>
      <w:r>
        <w:rPr>
          <w:i/>
        </w:rPr>
        <w:br/>
      </w:r>
      <w:r>
        <w:rPr>
          <w:i/>
        </w:rPr>
        <w:br/>
      </w:r>
      <w:r>
        <w:rPr>
          <w:i/>
        </w:rPr>
        <w:tab/>
      </w:r>
      <w:r>
        <w:rPr>
          <w:i/>
        </w:rPr>
        <w:tab/>
      </w:r>
      <w:r>
        <w:rPr>
          <w:i/>
        </w:rPr>
        <w:tab/>
      </w:r>
      <w:r>
        <w:rPr>
          <w:i/>
        </w:rPr>
        <w:tab/>
      </w:r>
      <w:r>
        <w:rPr>
          <w:i/>
        </w:rPr>
        <w:tab/>
        <w:t>Source: Nokia, Nokia Shanghai Bell</w:t>
      </w:r>
    </w:p>
    <w:p w14:paraId="1F63943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C4-214680</w:t>
      </w:r>
      <w:r>
        <w:rPr>
          <w:color w:val="993300"/>
          <w:u w:val="single"/>
        </w:rPr>
        <w:t>.</w:t>
      </w:r>
    </w:p>
    <w:p w14:paraId="065EF7F8" w14:textId="6CDF993D" w:rsidR="00C831F5" w:rsidRDefault="00C831F5" w:rsidP="00C831F5">
      <w:pPr>
        <w:rPr>
          <w:rFonts w:ascii="Arial" w:hAnsi="Arial" w:cs="Arial"/>
          <w:b/>
          <w:sz w:val="24"/>
        </w:rPr>
      </w:pPr>
      <w:r>
        <w:rPr>
          <w:rFonts w:ascii="Arial" w:hAnsi="Arial" w:cs="Arial"/>
          <w:b/>
          <w:color w:val="0000FF"/>
          <w:sz w:val="24"/>
        </w:rPr>
        <w:t>C4-214246</w:t>
      </w:r>
      <w:r>
        <w:rPr>
          <w:rFonts w:ascii="Arial" w:hAnsi="Arial" w:cs="Arial"/>
          <w:b/>
          <w:color w:val="0000FF"/>
          <w:sz w:val="24"/>
        </w:rPr>
        <w:tab/>
      </w:r>
      <w:r>
        <w:rPr>
          <w:rFonts w:ascii="Arial" w:hAnsi="Arial" w:cs="Arial"/>
          <w:b/>
          <w:sz w:val="24"/>
        </w:rPr>
        <w:t>requestType IE in Create (SM Context) service request</w:t>
      </w:r>
    </w:p>
    <w:p w14:paraId="41324F1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CR-0469  Cat: F (Rel-17)</w:t>
      </w:r>
      <w:r>
        <w:rPr>
          <w:i/>
        </w:rPr>
        <w:br/>
      </w:r>
      <w:r>
        <w:rPr>
          <w:i/>
        </w:rPr>
        <w:br/>
      </w:r>
      <w:r>
        <w:rPr>
          <w:i/>
        </w:rPr>
        <w:tab/>
      </w:r>
      <w:r>
        <w:rPr>
          <w:i/>
        </w:rPr>
        <w:tab/>
      </w:r>
      <w:r>
        <w:rPr>
          <w:i/>
        </w:rPr>
        <w:tab/>
      </w:r>
      <w:r>
        <w:rPr>
          <w:i/>
        </w:rPr>
        <w:tab/>
      </w:r>
      <w:r>
        <w:rPr>
          <w:i/>
        </w:rPr>
        <w:tab/>
        <w:t>Source: Nokia, Nokia Shanghai Bell</w:t>
      </w:r>
    </w:p>
    <w:p w14:paraId="758D63C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6BC35" w14:textId="6C05C27F" w:rsidR="00C831F5" w:rsidRDefault="00C831F5" w:rsidP="00C831F5">
      <w:pPr>
        <w:rPr>
          <w:rFonts w:ascii="Arial" w:hAnsi="Arial" w:cs="Arial"/>
          <w:b/>
          <w:sz w:val="24"/>
        </w:rPr>
      </w:pPr>
      <w:r>
        <w:rPr>
          <w:rFonts w:ascii="Arial" w:hAnsi="Arial" w:cs="Arial"/>
          <w:b/>
          <w:color w:val="0000FF"/>
          <w:sz w:val="24"/>
        </w:rPr>
        <w:t>C4-214252</w:t>
      </w:r>
      <w:r>
        <w:rPr>
          <w:rFonts w:ascii="Arial" w:hAnsi="Arial" w:cs="Arial"/>
          <w:b/>
          <w:color w:val="0000FF"/>
          <w:sz w:val="24"/>
        </w:rPr>
        <w:tab/>
      </w:r>
      <w:r>
        <w:rPr>
          <w:rFonts w:ascii="Arial" w:hAnsi="Arial" w:cs="Arial"/>
          <w:b/>
          <w:sz w:val="24"/>
        </w:rPr>
        <w:t>Secondary RAT Usage Report</w:t>
      </w:r>
    </w:p>
    <w:p w14:paraId="339BA84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CR-0470  Cat: F (Rel-17)</w:t>
      </w:r>
      <w:r>
        <w:rPr>
          <w:i/>
        </w:rPr>
        <w:br/>
      </w:r>
      <w:r>
        <w:rPr>
          <w:i/>
        </w:rPr>
        <w:br/>
      </w:r>
      <w:r>
        <w:rPr>
          <w:i/>
        </w:rPr>
        <w:tab/>
      </w:r>
      <w:r>
        <w:rPr>
          <w:i/>
        </w:rPr>
        <w:tab/>
      </w:r>
      <w:r>
        <w:rPr>
          <w:i/>
        </w:rPr>
        <w:tab/>
      </w:r>
      <w:r>
        <w:rPr>
          <w:i/>
        </w:rPr>
        <w:tab/>
      </w:r>
      <w:r>
        <w:rPr>
          <w:i/>
        </w:rPr>
        <w:tab/>
        <w:t>Source: Ericsson</w:t>
      </w:r>
    </w:p>
    <w:p w14:paraId="5F12CD6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C4-214634</w:t>
      </w:r>
      <w:r>
        <w:rPr>
          <w:color w:val="993300"/>
          <w:u w:val="single"/>
        </w:rPr>
        <w:t>.</w:t>
      </w:r>
    </w:p>
    <w:p w14:paraId="34037E4B" w14:textId="0F758198" w:rsidR="00C831F5" w:rsidRDefault="00C831F5" w:rsidP="00C831F5">
      <w:pPr>
        <w:rPr>
          <w:rFonts w:ascii="Arial" w:hAnsi="Arial" w:cs="Arial"/>
          <w:b/>
          <w:sz w:val="24"/>
        </w:rPr>
      </w:pPr>
      <w:r>
        <w:rPr>
          <w:rFonts w:ascii="Arial" w:hAnsi="Arial" w:cs="Arial"/>
          <w:b/>
          <w:color w:val="0000FF"/>
          <w:sz w:val="24"/>
        </w:rPr>
        <w:t>C4-214408</w:t>
      </w:r>
      <w:r>
        <w:rPr>
          <w:rFonts w:ascii="Arial" w:hAnsi="Arial" w:cs="Arial"/>
          <w:b/>
          <w:color w:val="0000FF"/>
          <w:sz w:val="24"/>
        </w:rPr>
        <w:tab/>
      </w:r>
      <w:r>
        <w:rPr>
          <w:rFonts w:ascii="Arial" w:hAnsi="Arial" w:cs="Arial"/>
          <w:b/>
          <w:sz w:val="24"/>
        </w:rPr>
        <w:t>Correction on remoteError and Snssai</w:t>
      </w:r>
    </w:p>
    <w:p w14:paraId="5B91FD2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CR-0473  Cat: F (Rel-17)</w:t>
      </w:r>
      <w:r>
        <w:rPr>
          <w:i/>
        </w:rPr>
        <w:br/>
      </w:r>
      <w:r>
        <w:rPr>
          <w:i/>
        </w:rPr>
        <w:br/>
      </w:r>
      <w:r>
        <w:rPr>
          <w:i/>
        </w:rPr>
        <w:tab/>
      </w:r>
      <w:r>
        <w:rPr>
          <w:i/>
        </w:rPr>
        <w:tab/>
      </w:r>
      <w:r>
        <w:rPr>
          <w:i/>
        </w:rPr>
        <w:tab/>
      </w:r>
      <w:r>
        <w:rPr>
          <w:i/>
        </w:rPr>
        <w:tab/>
      </w:r>
      <w:r>
        <w:rPr>
          <w:i/>
        </w:rPr>
        <w:tab/>
        <w:t>Source: Ericsson</w:t>
      </w:r>
    </w:p>
    <w:p w14:paraId="53843AD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C4-214704</w:t>
      </w:r>
      <w:r>
        <w:rPr>
          <w:color w:val="993300"/>
          <w:u w:val="single"/>
        </w:rPr>
        <w:t>.</w:t>
      </w:r>
    </w:p>
    <w:p w14:paraId="29F95A9E" w14:textId="1F4CA455" w:rsidR="00C831F5" w:rsidRDefault="00C831F5" w:rsidP="00C831F5">
      <w:pPr>
        <w:rPr>
          <w:rFonts w:ascii="Arial" w:hAnsi="Arial" w:cs="Arial"/>
          <w:b/>
          <w:sz w:val="24"/>
        </w:rPr>
      </w:pPr>
      <w:r>
        <w:rPr>
          <w:rFonts w:ascii="Arial" w:hAnsi="Arial" w:cs="Arial"/>
          <w:b/>
          <w:color w:val="0000FF"/>
          <w:sz w:val="24"/>
        </w:rPr>
        <w:t>C4-214491</w:t>
      </w:r>
      <w:r>
        <w:rPr>
          <w:rFonts w:ascii="Arial" w:hAnsi="Arial" w:cs="Arial"/>
          <w:b/>
          <w:color w:val="0000FF"/>
          <w:sz w:val="24"/>
        </w:rPr>
        <w:tab/>
      </w:r>
      <w:r>
        <w:rPr>
          <w:rFonts w:ascii="Arial" w:hAnsi="Arial" w:cs="Arial"/>
          <w:b/>
          <w:sz w:val="24"/>
        </w:rPr>
        <w:t>making vcnTunnelInfo optional on N16</w:t>
      </w:r>
    </w:p>
    <w:p w14:paraId="5BBFF0E3"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v17.1.0</w:t>
      </w:r>
      <w:r>
        <w:rPr>
          <w:i/>
        </w:rPr>
        <w:tab/>
        <w:t xml:space="preserve">  CR-0476  Cat: A (Rel-17)</w:t>
      </w:r>
      <w:r>
        <w:rPr>
          <w:i/>
        </w:rPr>
        <w:br/>
      </w:r>
      <w:r>
        <w:rPr>
          <w:i/>
        </w:rPr>
        <w:br/>
      </w:r>
      <w:r>
        <w:rPr>
          <w:i/>
        </w:rPr>
        <w:tab/>
      </w:r>
      <w:r>
        <w:rPr>
          <w:i/>
        </w:rPr>
        <w:tab/>
      </w:r>
      <w:r>
        <w:rPr>
          <w:i/>
        </w:rPr>
        <w:tab/>
      </w:r>
      <w:r>
        <w:rPr>
          <w:i/>
        </w:rPr>
        <w:tab/>
      </w:r>
      <w:r>
        <w:rPr>
          <w:i/>
        </w:rPr>
        <w:tab/>
        <w:t>Source: Cisco Systems</w:t>
      </w:r>
    </w:p>
    <w:p w14:paraId="07C89BD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C4-214614</w:t>
      </w:r>
      <w:r>
        <w:rPr>
          <w:color w:val="993300"/>
          <w:u w:val="single"/>
        </w:rPr>
        <w:t>.</w:t>
      </w:r>
    </w:p>
    <w:p w14:paraId="5A4918A9" w14:textId="29EAE4E3" w:rsidR="00C831F5" w:rsidRDefault="00C831F5" w:rsidP="00C831F5">
      <w:pPr>
        <w:rPr>
          <w:rFonts w:ascii="Arial" w:hAnsi="Arial" w:cs="Arial"/>
          <w:b/>
          <w:sz w:val="24"/>
        </w:rPr>
      </w:pPr>
      <w:r>
        <w:rPr>
          <w:rFonts w:ascii="Arial" w:hAnsi="Arial" w:cs="Arial"/>
          <w:b/>
          <w:color w:val="0000FF"/>
          <w:sz w:val="24"/>
        </w:rPr>
        <w:t>C4-214634</w:t>
      </w:r>
      <w:r>
        <w:rPr>
          <w:rFonts w:ascii="Arial" w:hAnsi="Arial" w:cs="Arial"/>
          <w:b/>
          <w:color w:val="0000FF"/>
          <w:sz w:val="24"/>
        </w:rPr>
        <w:tab/>
      </w:r>
      <w:r>
        <w:rPr>
          <w:rFonts w:ascii="Arial" w:hAnsi="Arial" w:cs="Arial"/>
          <w:b/>
          <w:sz w:val="24"/>
        </w:rPr>
        <w:t>Secondary RAT Usage Report</w:t>
      </w:r>
    </w:p>
    <w:p w14:paraId="6317305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CR-0470  rev 1 Cat: F (Rel-17)</w:t>
      </w:r>
      <w:r>
        <w:rPr>
          <w:i/>
        </w:rPr>
        <w:br/>
      </w:r>
      <w:r>
        <w:rPr>
          <w:i/>
        </w:rPr>
        <w:br/>
      </w:r>
      <w:r>
        <w:rPr>
          <w:i/>
        </w:rPr>
        <w:tab/>
      </w:r>
      <w:r>
        <w:rPr>
          <w:i/>
        </w:rPr>
        <w:tab/>
      </w:r>
      <w:r>
        <w:rPr>
          <w:i/>
        </w:rPr>
        <w:tab/>
      </w:r>
      <w:r>
        <w:rPr>
          <w:i/>
        </w:rPr>
        <w:tab/>
      </w:r>
      <w:r>
        <w:rPr>
          <w:i/>
        </w:rPr>
        <w:tab/>
        <w:t>Source: Ericsson</w:t>
      </w:r>
    </w:p>
    <w:p w14:paraId="0B5F9A1A" w14:textId="77777777" w:rsidR="00C831F5" w:rsidRDefault="00C831F5" w:rsidP="00C831F5">
      <w:pPr>
        <w:rPr>
          <w:color w:val="808080"/>
        </w:rPr>
      </w:pPr>
      <w:r>
        <w:rPr>
          <w:color w:val="808080"/>
        </w:rPr>
        <w:t>(Replaces C4-214252)</w:t>
      </w:r>
    </w:p>
    <w:p w14:paraId="483A604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BAD0F" w14:textId="0D3A6046" w:rsidR="00C831F5" w:rsidRDefault="00C831F5" w:rsidP="00C831F5">
      <w:pPr>
        <w:rPr>
          <w:rFonts w:ascii="Arial" w:hAnsi="Arial" w:cs="Arial"/>
          <w:b/>
          <w:sz w:val="24"/>
        </w:rPr>
      </w:pPr>
      <w:r>
        <w:rPr>
          <w:rFonts w:ascii="Arial" w:hAnsi="Arial" w:cs="Arial"/>
          <w:b/>
          <w:color w:val="0000FF"/>
          <w:sz w:val="24"/>
        </w:rPr>
        <w:t>C4-214704</w:t>
      </w:r>
      <w:r>
        <w:rPr>
          <w:rFonts w:ascii="Arial" w:hAnsi="Arial" w:cs="Arial"/>
          <w:b/>
          <w:color w:val="0000FF"/>
          <w:sz w:val="24"/>
        </w:rPr>
        <w:tab/>
      </w:r>
      <w:r>
        <w:rPr>
          <w:rFonts w:ascii="Arial" w:hAnsi="Arial" w:cs="Arial"/>
          <w:b/>
          <w:sz w:val="24"/>
        </w:rPr>
        <w:t>Correction on remoteError and Snssai</w:t>
      </w:r>
    </w:p>
    <w:p w14:paraId="3416F11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CR-0473  rev 1 Cat: F (Rel-17)</w:t>
      </w:r>
      <w:r>
        <w:rPr>
          <w:i/>
        </w:rPr>
        <w:br/>
      </w:r>
      <w:r>
        <w:rPr>
          <w:i/>
        </w:rPr>
        <w:br/>
      </w:r>
      <w:r>
        <w:rPr>
          <w:i/>
        </w:rPr>
        <w:tab/>
      </w:r>
      <w:r>
        <w:rPr>
          <w:i/>
        </w:rPr>
        <w:tab/>
      </w:r>
      <w:r>
        <w:rPr>
          <w:i/>
        </w:rPr>
        <w:tab/>
      </w:r>
      <w:r>
        <w:rPr>
          <w:i/>
        </w:rPr>
        <w:tab/>
      </w:r>
      <w:r>
        <w:rPr>
          <w:i/>
        </w:rPr>
        <w:tab/>
        <w:t>Source: Ericsson</w:t>
      </w:r>
    </w:p>
    <w:p w14:paraId="0A982D58" w14:textId="77777777" w:rsidR="00C831F5" w:rsidRDefault="00C831F5" w:rsidP="00C831F5">
      <w:pPr>
        <w:rPr>
          <w:color w:val="808080"/>
        </w:rPr>
      </w:pPr>
      <w:r>
        <w:rPr>
          <w:color w:val="808080"/>
        </w:rPr>
        <w:t>(Replaces C4-214408)</w:t>
      </w:r>
    </w:p>
    <w:p w14:paraId="22B51B9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C1661" w14:textId="5F987337" w:rsidR="00C831F5" w:rsidRDefault="00C831F5" w:rsidP="00C831F5">
      <w:pPr>
        <w:rPr>
          <w:rFonts w:ascii="Arial" w:hAnsi="Arial" w:cs="Arial"/>
          <w:b/>
          <w:sz w:val="24"/>
        </w:rPr>
      </w:pPr>
      <w:r>
        <w:rPr>
          <w:rFonts w:ascii="Arial" w:hAnsi="Arial" w:cs="Arial"/>
          <w:b/>
          <w:color w:val="0000FF"/>
          <w:sz w:val="24"/>
        </w:rPr>
        <w:lastRenderedPageBreak/>
        <w:t>C4-214718</w:t>
      </w:r>
      <w:r>
        <w:rPr>
          <w:rFonts w:ascii="Arial" w:hAnsi="Arial" w:cs="Arial"/>
          <w:b/>
          <w:color w:val="0000FF"/>
          <w:sz w:val="24"/>
        </w:rPr>
        <w:tab/>
      </w:r>
      <w:r>
        <w:rPr>
          <w:rFonts w:ascii="Arial" w:hAnsi="Arial" w:cs="Arial"/>
          <w:b/>
          <w:sz w:val="24"/>
        </w:rPr>
        <w:t>DNAI removal</w:t>
      </w:r>
    </w:p>
    <w:p w14:paraId="2384E57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CR-0460  rev 1 Cat: F (Rel-17)</w:t>
      </w:r>
      <w:r>
        <w:rPr>
          <w:i/>
        </w:rPr>
        <w:br/>
      </w:r>
      <w:r>
        <w:rPr>
          <w:i/>
        </w:rPr>
        <w:br/>
      </w:r>
      <w:r>
        <w:rPr>
          <w:i/>
        </w:rPr>
        <w:tab/>
      </w:r>
      <w:r>
        <w:rPr>
          <w:i/>
        </w:rPr>
        <w:tab/>
      </w:r>
      <w:r>
        <w:rPr>
          <w:i/>
        </w:rPr>
        <w:tab/>
      </w:r>
      <w:r>
        <w:rPr>
          <w:i/>
        </w:rPr>
        <w:tab/>
      </w:r>
      <w:r>
        <w:rPr>
          <w:i/>
        </w:rPr>
        <w:tab/>
        <w:t>Source: Huawei</w:t>
      </w:r>
    </w:p>
    <w:p w14:paraId="4D0DEE38" w14:textId="77777777" w:rsidR="00C831F5" w:rsidRDefault="00C831F5" w:rsidP="00C831F5">
      <w:pPr>
        <w:rPr>
          <w:color w:val="808080"/>
        </w:rPr>
      </w:pPr>
      <w:r>
        <w:rPr>
          <w:color w:val="808080"/>
        </w:rPr>
        <w:t>(Replaces C4-214085)</w:t>
      </w:r>
    </w:p>
    <w:p w14:paraId="7C62F89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60FD1" w14:textId="77777777" w:rsidR="00C831F5" w:rsidRDefault="00C831F5" w:rsidP="00C831F5">
      <w:pPr>
        <w:pStyle w:val="Heading4"/>
      </w:pPr>
      <w:bookmarkStart w:id="61" w:name="_Toc81397644"/>
      <w:r>
        <w:t>6.3.6</w:t>
      </w:r>
      <w:r>
        <w:tab/>
        <w:t>UDM</w:t>
      </w:r>
      <w:bookmarkEnd w:id="61"/>
    </w:p>
    <w:p w14:paraId="7688E39D" w14:textId="2ACD3CA1" w:rsidR="00C831F5" w:rsidRDefault="00C831F5" w:rsidP="00C831F5">
      <w:pPr>
        <w:rPr>
          <w:rFonts w:ascii="Arial" w:hAnsi="Arial" w:cs="Arial"/>
          <w:b/>
          <w:sz w:val="24"/>
        </w:rPr>
      </w:pPr>
      <w:r>
        <w:rPr>
          <w:rFonts w:ascii="Arial" w:hAnsi="Arial" w:cs="Arial"/>
          <w:b/>
          <w:color w:val="0000FF"/>
          <w:sz w:val="24"/>
        </w:rPr>
        <w:t>C4-214086</w:t>
      </w:r>
      <w:r>
        <w:rPr>
          <w:rFonts w:ascii="Arial" w:hAnsi="Arial" w:cs="Arial"/>
          <w:b/>
          <w:color w:val="0000FF"/>
          <w:sz w:val="24"/>
        </w:rPr>
        <w:tab/>
      </w:r>
      <w:r>
        <w:rPr>
          <w:rFonts w:ascii="Arial" w:hAnsi="Arial" w:cs="Arial"/>
          <w:b/>
          <w:sz w:val="24"/>
        </w:rPr>
        <w:t>Update PGW FQDN in the SMF registration</w:t>
      </w:r>
    </w:p>
    <w:p w14:paraId="05D8D95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CR-0665  Cat: F (Rel-17)</w:t>
      </w:r>
      <w:r>
        <w:rPr>
          <w:i/>
        </w:rPr>
        <w:br/>
      </w:r>
      <w:r>
        <w:rPr>
          <w:i/>
        </w:rPr>
        <w:br/>
      </w:r>
      <w:r>
        <w:rPr>
          <w:i/>
        </w:rPr>
        <w:tab/>
      </w:r>
      <w:r>
        <w:rPr>
          <w:i/>
        </w:rPr>
        <w:tab/>
      </w:r>
      <w:r>
        <w:rPr>
          <w:i/>
        </w:rPr>
        <w:tab/>
      </w:r>
      <w:r>
        <w:rPr>
          <w:i/>
        </w:rPr>
        <w:tab/>
      </w:r>
      <w:r>
        <w:rPr>
          <w:i/>
        </w:rPr>
        <w:tab/>
        <w:t>Source: Huawei</w:t>
      </w:r>
    </w:p>
    <w:p w14:paraId="6778429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C4-214648</w:t>
      </w:r>
      <w:r>
        <w:rPr>
          <w:color w:val="993300"/>
          <w:u w:val="single"/>
        </w:rPr>
        <w:t>.</w:t>
      </w:r>
    </w:p>
    <w:p w14:paraId="1E9BB2EC" w14:textId="5659E8D6" w:rsidR="00C831F5" w:rsidRDefault="00C831F5" w:rsidP="00C831F5">
      <w:pPr>
        <w:rPr>
          <w:rFonts w:ascii="Arial" w:hAnsi="Arial" w:cs="Arial"/>
          <w:b/>
          <w:sz w:val="24"/>
        </w:rPr>
      </w:pPr>
      <w:r>
        <w:rPr>
          <w:rFonts w:ascii="Arial" w:hAnsi="Arial" w:cs="Arial"/>
          <w:b/>
          <w:color w:val="0000FF"/>
          <w:sz w:val="24"/>
        </w:rPr>
        <w:t>C4-214270</w:t>
      </w:r>
      <w:r>
        <w:rPr>
          <w:rFonts w:ascii="Arial" w:hAnsi="Arial" w:cs="Arial"/>
          <w:b/>
          <w:color w:val="0000FF"/>
          <w:sz w:val="24"/>
        </w:rPr>
        <w:tab/>
      </w:r>
      <w:r>
        <w:rPr>
          <w:rFonts w:ascii="Arial" w:hAnsi="Arial" w:cs="Arial"/>
          <w:b/>
          <w:sz w:val="24"/>
        </w:rPr>
        <w:t>Update the number of subscribed S-NSSAIs</w:t>
      </w:r>
    </w:p>
    <w:p w14:paraId="380E104F"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v17.3.0</w:t>
      </w:r>
      <w:r>
        <w:rPr>
          <w:i/>
        </w:rPr>
        <w:tab/>
        <w:t xml:space="preserve">  CR-0677  Cat: F (Rel-17)</w:t>
      </w:r>
      <w:r>
        <w:rPr>
          <w:i/>
        </w:rPr>
        <w:br/>
      </w:r>
      <w:r>
        <w:rPr>
          <w:i/>
        </w:rPr>
        <w:br/>
      </w:r>
      <w:r>
        <w:rPr>
          <w:i/>
        </w:rPr>
        <w:tab/>
      </w:r>
      <w:r>
        <w:rPr>
          <w:i/>
        </w:rPr>
        <w:tab/>
      </w:r>
      <w:r>
        <w:rPr>
          <w:i/>
        </w:rPr>
        <w:tab/>
      </w:r>
      <w:r>
        <w:rPr>
          <w:i/>
        </w:rPr>
        <w:tab/>
      </w:r>
      <w:r>
        <w:rPr>
          <w:i/>
        </w:rPr>
        <w:tab/>
        <w:t>Source: CATT</w:t>
      </w:r>
    </w:p>
    <w:p w14:paraId="7013CD1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4637ED" w14:textId="600B11ED" w:rsidR="00C831F5" w:rsidRDefault="00C831F5" w:rsidP="00C831F5">
      <w:pPr>
        <w:rPr>
          <w:rFonts w:ascii="Arial" w:hAnsi="Arial" w:cs="Arial"/>
          <w:b/>
          <w:sz w:val="24"/>
        </w:rPr>
      </w:pPr>
      <w:r>
        <w:rPr>
          <w:rFonts w:ascii="Arial" w:hAnsi="Arial" w:cs="Arial"/>
          <w:b/>
          <w:color w:val="0000FF"/>
          <w:sz w:val="24"/>
        </w:rPr>
        <w:t>C4-214394</w:t>
      </w:r>
      <w:r>
        <w:rPr>
          <w:rFonts w:ascii="Arial" w:hAnsi="Arial" w:cs="Arial"/>
          <w:b/>
          <w:color w:val="0000FF"/>
          <w:sz w:val="24"/>
        </w:rPr>
        <w:tab/>
      </w:r>
      <w:r>
        <w:rPr>
          <w:rFonts w:ascii="Arial" w:hAnsi="Arial" w:cs="Arial"/>
          <w:b/>
          <w:sz w:val="24"/>
        </w:rPr>
        <w:t>Corrections on Update A Parameter in the AMF Registration</w:t>
      </w:r>
    </w:p>
    <w:p w14:paraId="615CFF4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CR-0698  Cat: F (Rel-17)</w:t>
      </w:r>
      <w:r>
        <w:rPr>
          <w:i/>
        </w:rPr>
        <w:br/>
      </w:r>
      <w:r>
        <w:rPr>
          <w:i/>
        </w:rPr>
        <w:br/>
      </w:r>
      <w:r>
        <w:rPr>
          <w:i/>
        </w:rPr>
        <w:tab/>
      </w:r>
      <w:r>
        <w:rPr>
          <w:i/>
        </w:rPr>
        <w:tab/>
      </w:r>
      <w:r>
        <w:rPr>
          <w:i/>
        </w:rPr>
        <w:tab/>
      </w:r>
      <w:r>
        <w:rPr>
          <w:i/>
        </w:rPr>
        <w:tab/>
      </w:r>
      <w:r>
        <w:rPr>
          <w:i/>
        </w:rPr>
        <w:tab/>
        <w:t>Source: Huawei</w:t>
      </w:r>
    </w:p>
    <w:p w14:paraId="014B285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B9009" w14:textId="00B8668A" w:rsidR="00C831F5" w:rsidRDefault="00C831F5" w:rsidP="00C831F5">
      <w:pPr>
        <w:rPr>
          <w:rFonts w:ascii="Arial" w:hAnsi="Arial" w:cs="Arial"/>
          <w:b/>
          <w:sz w:val="24"/>
        </w:rPr>
      </w:pPr>
      <w:r>
        <w:rPr>
          <w:rFonts w:ascii="Arial" w:hAnsi="Arial" w:cs="Arial"/>
          <w:b/>
          <w:color w:val="0000FF"/>
          <w:sz w:val="24"/>
        </w:rPr>
        <w:t>C4-214395</w:t>
      </w:r>
      <w:r>
        <w:rPr>
          <w:rFonts w:ascii="Arial" w:hAnsi="Arial" w:cs="Arial"/>
          <w:b/>
          <w:color w:val="0000FF"/>
          <w:sz w:val="24"/>
        </w:rPr>
        <w:tab/>
      </w:r>
      <w:r>
        <w:rPr>
          <w:rFonts w:ascii="Arial" w:hAnsi="Arial" w:cs="Arial"/>
          <w:b/>
          <w:sz w:val="24"/>
        </w:rPr>
        <w:t>Corrections on SMF registration service operation</w:t>
      </w:r>
    </w:p>
    <w:p w14:paraId="2D38585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CR-0699  Cat: F (Rel-17)</w:t>
      </w:r>
      <w:r>
        <w:rPr>
          <w:i/>
        </w:rPr>
        <w:br/>
      </w:r>
      <w:r>
        <w:rPr>
          <w:i/>
        </w:rPr>
        <w:br/>
      </w:r>
      <w:r>
        <w:rPr>
          <w:i/>
        </w:rPr>
        <w:tab/>
      </w:r>
      <w:r>
        <w:rPr>
          <w:i/>
        </w:rPr>
        <w:tab/>
      </w:r>
      <w:r>
        <w:rPr>
          <w:i/>
        </w:rPr>
        <w:tab/>
      </w:r>
      <w:r>
        <w:rPr>
          <w:i/>
        </w:rPr>
        <w:tab/>
      </w:r>
      <w:r>
        <w:rPr>
          <w:i/>
        </w:rPr>
        <w:tab/>
        <w:t>Source: Huawei</w:t>
      </w:r>
    </w:p>
    <w:p w14:paraId="180DDA3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C4-214828</w:t>
      </w:r>
      <w:r>
        <w:rPr>
          <w:color w:val="993300"/>
          <w:u w:val="single"/>
        </w:rPr>
        <w:t>.</w:t>
      </w:r>
    </w:p>
    <w:p w14:paraId="3D425B4E" w14:textId="0D57BC1D" w:rsidR="00C831F5" w:rsidRDefault="00C831F5" w:rsidP="00C831F5">
      <w:pPr>
        <w:rPr>
          <w:rFonts w:ascii="Arial" w:hAnsi="Arial" w:cs="Arial"/>
          <w:b/>
          <w:sz w:val="24"/>
        </w:rPr>
      </w:pPr>
      <w:r>
        <w:rPr>
          <w:rFonts w:ascii="Arial" w:hAnsi="Arial" w:cs="Arial"/>
          <w:b/>
          <w:color w:val="0000FF"/>
          <w:sz w:val="24"/>
        </w:rPr>
        <w:t>C4-214415</w:t>
      </w:r>
      <w:r>
        <w:rPr>
          <w:rFonts w:ascii="Arial" w:hAnsi="Arial" w:cs="Arial"/>
          <w:b/>
          <w:color w:val="0000FF"/>
          <w:sz w:val="24"/>
        </w:rPr>
        <w:tab/>
      </w:r>
      <w:r>
        <w:rPr>
          <w:rFonts w:ascii="Arial" w:hAnsi="Arial" w:cs="Arial"/>
          <w:b/>
          <w:sz w:val="24"/>
        </w:rPr>
        <w:t>PGW IP Address</w:t>
      </w:r>
    </w:p>
    <w:p w14:paraId="2135DFD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CR-0706  Cat: F (Rel-17)</w:t>
      </w:r>
      <w:r>
        <w:rPr>
          <w:i/>
        </w:rPr>
        <w:br/>
      </w:r>
      <w:r>
        <w:rPr>
          <w:i/>
        </w:rPr>
        <w:br/>
      </w:r>
      <w:r>
        <w:rPr>
          <w:i/>
        </w:rPr>
        <w:tab/>
      </w:r>
      <w:r>
        <w:rPr>
          <w:i/>
        </w:rPr>
        <w:tab/>
      </w:r>
      <w:r>
        <w:rPr>
          <w:i/>
        </w:rPr>
        <w:tab/>
      </w:r>
      <w:r>
        <w:rPr>
          <w:i/>
        </w:rPr>
        <w:tab/>
      </w:r>
      <w:r>
        <w:rPr>
          <w:i/>
        </w:rPr>
        <w:tab/>
        <w:t>Source: Ericsson</w:t>
      </w:r>
    </w:p>
    <w:p w14:paraId="75F709F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852EA" w14:textId="08ED8EBC" w:rsidR="00C831F5" w:rsidRDefault="00C831F5" w:rsidP="00C831F5">
      <w:pPr>
        <w:rPr>
          <w:rFonts w:ascii="Arial" w:hAnsi="Arial" w:cs="Arial"/>
          <w:b/>
          <w:sz w:val="24"/>
        </w:rPr>
      </w:pPr>
      <w:r>
        <w:rPr>
          <w:rFonts w:ascii="Arial" w:hAnsi="Arial" w:cs="Arial"/>
          <w:b/>
          <w:color w:val="0000FF"/>
          <w:sz w:val="24"/>
        </w:rPr>
        <w:t>C4-214497</w:t>
      </w:r>
      <w:r>
        <w:rPr>
          <w:rFonts w:ascii="Arial" w:hAnsi="Arial" w:cs="Arial"/>
          <w:b/>
          <w:color w:val="0000FF"/>
          <w:sz w:val="24"/>
        </w:rPr>
        <w:tab/>
      </w:r>
      <w:r>
        <w:rPr>
          <w:rFonts w:ascii="Arial" w:hAnsi="Arial" w:cs="Arial"/>
          <w:b/>
          <w:sz w:val="24"/>
        </w:rPr>
        <w:t>backupAmfInfo removal</w:t>
      </w:r>
    </w:p>
    <w:p w14:paraId="2C0046B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CR-0717  Cat: F (Rel-17)</w:t>
      </w:r>
      <w:r>
        <w:rPr>
          <w:i/>
        </w:rPr>
        <w:br/>
      </w:r>
      <w:r>
        <w:rPr>
          <w:i/>
        </w:rPr>
        <w:br/>
      </w:r>
      <w:r>
        <w:rPr>
          <w:i/>
        </w:rPr>
        <w:tab/>
      </w:r>
      <w:r>
        <w:rPr>
          <w:i/>
        </w:rPr>
        <w:tab/>
      </w:r>
      <w:r>
        <w:rPr>
          <w:i/>
        </w:rPr>
        <w:tab/>
      </w:r>
      <w:r>
        <w:rPr>
          <w:i/>
        </w:rPr>
        <w:tab/>
      </w:r>
      <w:r>
        <w:rPr>
          <w:i/>
        </w:rPr>
        <w:tab/>
        <w:t>Source: Huawei</w:t>
      </w:r>
    </w:p>
    <w:p w14:paraId="00EA4098"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C4-214744</w:t>
      </w:r>
      <w:r>
        <w:rPr>
          <w:color w:val="993300"/>
          <w:u w:val="single"/>
        </w:rPr>
        <w:t>.</w:t>
      </w:r>
    </w:p>
    <w:p w14:paraId="1C896571" w14:textId="45771BA3" w:rsidR="00C831F5" w:rsidRDefault="00C831F5" w:rsidP="00C831F5">
      <w:pPr>
        <w:rPr>
          <w:rFonts w:ascii="Arial" w:hAnsi="Arial" w:cs="Arial"/>
          <w:b/>
          <w:sz w:val="24"/>
        </w:rPr>
      </w:pPr>
      <w:r>
        <w:rPr>
          <w:rFonts w:ascii="Arial" w:hAnsi="Arial" w:cs="Arial"/>
          <w:b/>
          <w:color w:val="0000FF"/>
          <w:sz w:val="24"/>
        </w:rPr>
        <w:t>C4-214648</w:t>
      </w:r>
      <w:r>
        <w:rPr>
          <w:rFonts w:ascii="Arial" w:hAnsi="Arial" w:cs="Arial"/>
          <w:b/>
          <w:color w:val="0000FF"/>
          <w:sz w:val="24"/>
        </w:rPr>
        <w:tab/>
      </w:r>
      <w:r>
        <w:rPr>
          <w:rFonts w:ascii="Arial" w:hAnsi="Arial" w:cs="Arial"/>
          <w:b/>
          <w:sz w:val="24"/>
        </w:rPr>
        <w:t>Update PGW FQDN in the SMF registration</w:t>
      </w:r>
    </w:p>
    <w:p w14:paraId="11C3821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CR-0665  rev 1 Cat: F (Rel-17)</w:t>
      </w:r>
      <w:r>
        <w:rPr>
          <w:i/>
        </w:rPr>
        <w:br/>
      </w:r>
      <w:r>
        <w:rPr>
          <w:i/>
        </w:rPr>
        <w:br/>
      </w:r>
      <w:r>
        <w:rPr>
          <w:i/>
        </w:rPr>
        <w:tab/>
      </w:r>
      <w:r>
        <w:rPr>
          <w:i/>
        </w:rPr>
        <w:tab/>
      </w:r>
      <w:r>
        <w:rPr>
          <w:i/>
        </w:rPr>
        <w:tab/>
      </w:r>
      <w:r>
        <w:rPr>
          <w:i/>
        </w:rPr>
        <w:tab/>
      </w:r>
      <w:r>
        <w:rPr>
          <w:i/>
        </w:rPr>
        <w:tab/>
        <w:t>Source: Huawei</w:t>
      </w:r>
    </w:p>
    <w:p w14:paraId="31647553" w14:textId="77777777" w:rsidR="00C831F5" w:rsidRDefault="00C831F5" w:rsidP="00C831F5">
      <w:pPr>
        <w:rPr>
          <w:color w:val="808080"/>
        </w:rPr>
      </w:pPr>
      <w:r>
        <w:rPr>
          <w:color w:val="808080"/>
        </w:rPr>
        <w:t>(Replaces C4-214086)</w:t>
      </w:r>
    </w:p>
    <w:p w14:paraId="2B5C162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C0559" w14:textId="5CDF389B" w:rsidR="00C831F5" w:rsidRDefault="00C831F5" w:rsidP="00C831F5">
      <w:pPr>
        <w:rPr>
          <w:rFonts w:ascii="Arial" w:hAnsi="Arial" w:cs="Arial"/>
          <w:b/>
          <w:sz w:val="24"/>
        </w:rPr>
      </w:pPr>
      <w:r>
        <w:rPr>
          <w:rFonts w:ascii="Arial" w:hAnsi="Arial" w:cs="Arial"/>
          <w:b/>
          <w:color w:val="0000FF"/>
          <w:sz w:val="24"/>
        </w:rPr>
        <w:t>C4-214744</w:t>
      </w:r>
      <w:r>
        <w:rPr>
          <w:rFonts w:ascii="Arial" w:hAnsi="Arial" w:cs="Arial"/>
          <w:b/>
          <w:color w:val="0000FF"/>
          <w:sz w:val="24"/>
        </w:rPr>
        <w:tab/>
      </w:r>
      <w:r>
        <w:rPr>
          <w:rFonts w:ascii="Arial" w:hAnsi="Arial" w:cs="Arial"/>
          <w:b/>
          <w:sz w:val="24"/>
        </w:rPr>
        <w:t>backupAmfInfo removal</w:t>
      </w:r>
    </w:p>
    <w:p w14:paraId="2770F85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CR-0717  rev 1 Cat: F (Rel-17)</w:t>
      </w:r>
      <w:r>
        <w:rPr>
          <w:i/>
        </w:rPr>
        <w:br/>
      </w:r>
      <w:r>
        <w:rPr>
          <w:i/>
        </w:rPr>
        <w:br/>
      </w:r>
      <w:r>
        <w:rPr>
          <w:i/>
        </w:rPr>
        <w:tab/>
      </w:r>
      <w:r>
        <w:rPr>
          <w:i/>
        </w:rPr>
        <w:tab/>
      </w:r>
      <w:r>
        <w:rPr>
          <w:i/>
        </w:rPr>
        <w:tab/>
      </w:r>
      <w:r>
        <w:rPr>
          <w:i/>
        </w:rPr>
        <w:tab/>
      </w:r>
      <w:r>
        <w:rPr>
          <w:i/>
        </w:rPr>
        <w:tab/>
        <w:t>Source: Huawei</w:t>
      </w:r>
    </w:p>
    <w:p w14:paraId="16FE0D3F" w14:textId="77777777" w:rsidR="00C831F5" w:rsidRDefault="00C831F5" w:rsidP="00C831F5">
      <w:pPr>
        <w:rPr>
          <w:color w:val="808080"/>
        </w:rPr>
      </w:pPr>
      <w:r>
        <w:rPr>
          <w:color w:val="808080"/>
        </w:rPr>
        <w:t>(Replaces C4-214497)</w:t>
      </w:r>
    </w:p>
    <w:p w14:paraId="302742C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B75CF" w14:textId="2B2E0B94" w:rsidR="00C831F5" w:rsidRDefault="00C831F5" w:rsidP="00C831F5">
      <w:pPr>
        <w:rPr>
          <w:rFonts w:ascii="Arial" w:hAnsi="Arial" w:cs="Arial"/>
          <w:b/>
          <w:sz w:val="24"/>
        </w:rPr>
      </w:pPr>
      <w:r>
        <w:rPr>
          <w:rFonts w:ascii="Arial" w:hAnsi="Arial" w:cs="Arial"/>
          <w:b/>
          <w:color w:val="0000FF"/>
          <w:sz w:val="24"/>
        </w:rPr>
        <w:t>C4-214828</w:t>
      </w:r>
      <w:r>
        <w:rPr>
          <w:rFonts w:ascii="Arial" w:hAnsi="Arial" w:cs="Arial"/>
          <w:b/>
          <w:color w:val="0000FF"/>
          <w:sz w:val="24"/>
        </w:rPr>
        <w:tab/>
      </w:r>
      <w:r>
        <w:rPr>
          <w:rFonts w:ascii="Arial" w:hAnsi="Arial" w:cs="Arial"/>
          <w:b/>
          <w:sz w:val="24"/>
        </w:rPr>
        <w:t>Corrections on SMF registration service operation</w:t>
      </w:r>
    </w:p>
    <w:p w14:paraId="4ACA21D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CR-0699  rev 1 Cat: F (Rel-17)</w:t>
      </w:r>
      <w:r>
        <w:rPr>
          <w:i/>
        </w:rPr>
        <w:br/>
      </w:r>
      <w:r>
        <w:rPr>
          <w:i/>
        </w:rPr>
        <w:br/>
      </w:r>
      <w:r>
        <w:rPr>
          <w:i/>
        </w:rPr>
        <w:tab/>
      </w:r>
      <w:r>
        <w:rPr>
          <w:i/>
        </w:rPr>
        <w:tab/>
      </w:r>
      <w:r>
        <w:rPr>
          <w:i/>
        </w:rPr>
        <w:tab/>
      </w:r>
      <w:r>
        <w:rPr>
          <w:i/>
        </w:rPr>
        <w:tab/>
      </w:r>
      <w:r>
        <w:rPr>
          <w:i/>
        </w:rPr>
        <w:tab/>
        <w:t>Source: Huawei</w:t>
      </w:r>
    </w:p>
    <w:p w14:paraId="29E84941" w14:textId="77777777" w:rsidR="00C831F5" w:rsidRDefault="00C831F5" w:rsidP="00C831F5">
      <w:pPr>
        <w:rPr>
          <w:color w:val="808080"/>
        </w:rPr>
      </w:pPr>
      <w:r>
        <w:rPr>
          <w:color w:val="808080"/>
        </w:rPr>
        <w:t>(Replaces C4-214395)</w:t>
      </w:r>
    </w:p>
    <w:p w14:paraId="0E5D952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8C925" w14:textId="77777777" w:rsidR="00C831F5" w:rsidRDefault="00C831F5" w:rsidP="00C831F5">
      <w:pPr>
        <w:pStyle w:val="Heading4"/>
      </w:pPr>
      <w:bookmarkStart w:id="62" w:name="_Toc81397645"/>
      <w:r>
        <w:t>6.3.7</w:t>
      </w:r>
      <w:r>
        <w:tab/>
        <w:t>UDR</w:t>
      </w:r>
      <w:bookmarkEnd w:id="62"/>
    </w:p>
    <w:p w14:paraId="207EFDB1" w14:textId="651BE087" w:rsidR="00C831F5" w:rsidRDefault="00C831F5" w:rsidP="00C831F5">
      <w:pPr>
        <w:rPr>
          <w:rFonts w:ascii="Arial" w:hAnsi="Arial" w:cs="Arial"/>
          <w:b/>
          <w:sz w:val="24"/>
        </w:rPr>
      </w:pPr>
      <w:r>
        <w:rPr>
          <w:rFonts w:ascii="Arial" w:hAnsi="Arial" w:cs="Arial"/>
          <w:b/>
          <w:color w:val="0000FF"/>
          <w:sz w:val="24"/>
        </w:rPr>
        <w:t>C4-214431</w:t>
      </w:r>
      <w:r>
        <w:rPr>
          <w:rFonts w:ascii="Arial" w:hAnsi="Arial" w:cs="Arial"/>
          <w:b/>
          <w:color w:val="0000FF"/>
          <w:sz w:val="24"/>
        </w:rPr>
        <w:tab/>
      </w:r>
      <w:r>
        <w:rPr>
          <w:rFonts w:ascii="Arial" w:hAnsi="Arial" w:cs="Arial"/>
          <w:b/>
          <w:sz w:val="24"/>
        </w:rPr>
        <w:t>Batch Fetching for PLMN Unrelated Data Sets</w:t>
      </w:r>
    </w:p>
    <w:p w14:paraId="7FD166C7"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D5D435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1879C" w14:textId="2399AD97" w:rsidR="00C831F5" w:rsidRDefault="00C831F5" w:rsidP="00C831F5">
      <w:pPr>
        <w:rPr>
          <w:rFonts w:ascii="Arial" w:hAnsi="Arial" w:cs="Arial"/>
          <w:b/>
          <w:sz w:val="24"/>
        </w:rPr>
      </w:pPr>
      <w:r>
        <w:rPr>
          <w:rFonts w:ascii="Arial" w:hAnsi="Arial" w:cs="Arial"/>
          <w:b/>
          <w:color w:val="0000FF"/>
          <w:sz w:val="24"/>
        </w:rPr>
        <w:t>C4-214469</w:t>
      </w:r>
      <w:r>
        <w:rPr>
          <w:rFonts w:ascii="Arial" w:hAnsi="Arial" w:cs="Arial"/>
          <w:b/>
          <w:color w:val="0000FF"/>
          <w:sz w:val="24"/>
        </w:rPr>
        <w:tab/>
      </w:r>
      <w:r>
        <w:rPr>
          <w:rFonts w:ascii="Arial" w:hAnsi="Arial" w:cs="Arial"/>
          <w:b/>
          <w:sz w:val="24"/>
        </w:rPr>
        <w:t>Get the PP data of mutiple Afs</w:t>
      </w:r>
    </w:p>
    <w:p w14:paraId="26BB64E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CR-0380  Cat: B (Rel-17)</w:t>
      </w:r>
      <w:r>
        <w:rPr>
          <w:i/>
        </w:rPr>
        <w:br/>
      </w:r>
      <w:r>
        <w:rPr>
          <w:i/>
        </w:rPr>
        <w:br/>
      </w:r>
      <w:r>
        <w:rPr>
          <w:i/>
        </w:rPr>
        <w:tab/>
      </w:r>
      <w:r>
        <w:rPr>
          <w:i/>
        </w:rPr>
        <w:tab/>
      </w:r>
      <w:r>
        <w:rPr>
          <w:i/>
        </w:rPr>
        <w:tab/>
      </w:r>
      <w:r>
        <w:rPr>
          <w:i/>
        </w:rPr>
        <w:tab/>
      </w:r>
      <w:r>
        <w:rPr>
          <w:i/>
        </w:rPr>
        <w:tab/>
        <w:t>Source: Huawei</w:t>
      </w:r>
    </w:p>
    <w:p w14:paraId="7A09421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C4-214838</w:t>
      </w:r>
      <w:r>
        <w:rPr>
          <w:color w:val="993300"/>
          <w:u w:val="single"/>
        </w:rPr>
        <w:t>.</w:t>
      </w:r>
    </w:p>
    <w:p w14:paraId="59A545D5" w14:textId="0FD5890F" w:rsidR="00C831F5" w:rsidRDefault="00C831F5" w:rsidP="00C831F5">
      <w:pPr>
        <w:rPr>
          <w:rFonts w:ascii="Arial" w:hAnsi="Arial" w:cs="Arial"/>
          <w:b/>
          <w:sz w:val="24"/>
        </w:rPr>
      </w:pPr>
      <w:r>
        <w:rPr>
          <w:rFonts w:ascii="Arial" w:hAnsi="Arial" w:cs="Arial"/>
          <w:b/>
          <w:color w:val="0000FF"/>
          <w:sz w:val="24"/>
        </w:rPr>
        <w:t>C4-214470</w:t>
      </w:r>
      <w:r>
        <w:rPr>
          <w:rFonts w:ascii="Arial" w:hAnsi="Arial" w:cs="Arial"/>
          <w:b/>
          <w:color w:val="0000FF"/>
          <w:sz w:val="24"/>
        </w:rPr>
        <w:tab/>
      </w:r>
      <w:r>
        <w:rPr>
          <w:rFonts w:ascii="Arial" w:hAnsi="Arial" w:cs="Arial"/>
          <w:b/>
          <w:sz w:val="24"/>
        </w:rPr>
        <w:t>Get the PP data of mutiple Afs</w:t>
      </w:r>
    </w:p>
    <w:p w14:paraId="59CF621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v17.3.0</w:t>
      </w:r>
      <w:r>
        <w:rPr>
          <w:i/>
        </w:rPr>
        <w:tab/>
        <w:t xml:space="preserve">  CR-0150  Cat: B (Rel-17)</w:t>
      </w:r>
      <w:r>
        <w:rPr>
          <w:i/>
        </w:rPr>
        <w:br/>
      </w:r>
      <w:r>
        <w:rPr>
          <w:i/>
        </w:rPr>
        <w:br/>
      </w:r>
      <w:r>
        <w:rPr>
          <w:i/>
        </w:rPr>
        <w:tab/>
      </w:r>
      <w:r>
        <w:rPr>
          <w:i/>
        </w:rPr>
        <w:tab/>
      </w:r>
      <w:r>
        <w:rPr>
          <w:i/>
        </w:rPr>
        <w:tab/>
      </w:r>
      <w:r>
        <w:rPr>
          <w:i/>
        </w:rPr>
        <w:tab/>
      </w:r>
      <w:r>
        <w:rPr>
          <w:i/>
        </w:rPr>
        <w:tab/>
        <w:t>Source: Huawei</w:t>
      </w:r>
    </w:p>
    <w:p w14:paraId="4F04ECC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C4-214839</w:t>
      </w:r>
      <w:r>
        <w:rPr>
          <w:color w:val="993300"/>
          <w:u w:val="single"/>
        </w:rPr>
        <w:t>.</w:t>
      </w:r>
    </w:p>
    <w:p w14:paraId="0DF7AD97" w14:textId="1939404A" w:rsidR="00C831F5" w:rsidRDefault="00C831F5" w:rsidP="00C831F5">
      <w:pPr>
        <w:rPr>
          <w:rFonts w:ascii="Arial" w:hAnsi="Arial" w:cs="Arial"/>
          <w:b/>
          <w:sz w:val="24"/>
        </w:rPr>
      </w:pPr>
      <w:r>
        <w:rPr>
          <w:rFonts w:ascii="Arial" w:hAnsi="Arial" w:cs="Arial"/>
          <w:b/>
          <w:color w:val="0000FF"/>
          <w:sz w:val="24"/>
        </w:rPr>
        <w:t>C4-214471</w:t>
      </w:r>
      <w:r>
        <w:rPr>
          <w:rFonts w:ascii="Arial" w:hAnsi="Arial" w:cs="Arial"/>
          <w:b/>
          <w:color w:val="0000FF"/>
          <w:sz w:val="24"/>
        </w:rPr>
        <w:tab/>
      </w:r>
      <w:r>
        <w:rPr>
          <w:rFonts w:ascii="Arial" w:hAnsi="Arial" w:cs="Arial"/>
          <w:b/>
          <w:sz w:val="24"/>
        </w:rPr>
        <w:t>Get the specific EE data</w:t>
      </w:r>
    </w:p>
    <w:p w14:paraId="7F40FFDE"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CR-0381  Cat: B (Rel-17)</w:t>
      </w:r>
      <w:r>
        <w:rPr>
          <w:i/>
        </w:rPr>
        <w:br/>
      </w:r>
      <w:r>
        <w:rPr>
          <w:i/>
        </w:rPr>
        <w:br/>
      </w:r>
      <w:r>
        <w:rPr>
          <w:i/>
        </w:rPr>
        <w:tab/>
      </w:r>
      <w:r>
        <w:rPr>
          <w:i/>
        </w:rPr>
        <w:tab/>
      </w:r>
      <w:r>
        <w:rPr>
          <w:i/>
        </w:rPr>
        <w:tab/>
      </w:r>
      <w:r>
        <w:rPr>
          <w:i/>
        </w:rPr>
        <w:tab/>
      </w:r>
      <w:r>
        <w:rPr>
          <w:i/>
        </w:rPr>
        <w:tab/>
        <w:t>Source: Huawei</w:t>
      </w:r>
    </w:p>
    <w:p w14:paraId="115C43C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C4-214840</w:t>
      </w:r>
      <w:r>
        <w:rPr>
          <w:color w:val="993300"/>
          <w:u w:val="single"/>
        </w:rPr>
        <w:t>.</w:t>
      </w:r>
    </w:p>
    <w:p w14:paraId="44641E4A" w14:textId="23D73818" w:rsidR="00C831F5" w:rsidRDefault="00C831F5" w:rsidP="00C831F5">
      <w:pPr>
        <w:rPr>
          <w:rFonts w:ascii="Arial" w:hAnsi="Arial" w:cs="Arial"/>
          <w:b/>
          <w:sz w:val="24"/>
        </w:rPr>
      </w:pPr>
      <w:r>
        <w:rPr>
          <w:rFonts w:ascii="Arial" w:hAnsi="Arial" w:cs="Arial"/>
          <w:b/>
          <w:color w:val="0000FF"/>
          <w:sz w:val="24"/>
        </w:rPr>
        <w:t>C4-214838</w:t>
      </w:r>
      <w:r>
        <w:rPr>
          <w:rFonts w:ascii="Arial" w:hAnsi="Arial" w:cs="Arial"/>
          <w:b/>
          <w:color w:val="0000FF"/>
          <w:sz w:val="24"/>
        </w:rPr>
        <w:tab/>
      </w:r>
      <w:r>
        <w:rPr>
          <w:rFonts w:ascii="Arial" w:hAnsi="Arial" w:cs="Arial"/>
          <w:b/>
          <w:sz w:val="24"/>
        </w:rPr>
        <w:t>Get the PP data of mutiple Afs</w:t>
      </w:r>
    </w:p>
    <w:p w14:paraId="1938D8B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CR-0380  rev 1 Cat: B (Rel-17)</w:t>
      </w:r>
      <w:r>
        <w:rPr>
          <w:i/>
        </w:rPr>
        <w:br/>
      </w:r>
      <w:r>
        <w:rPr>
          <w:i/>
        </w:rPr>
        <w:br/>
      </w:r>
      <w:r>
        <w:rPr>
          <w:i/>
        </w:rPr>
        <w:tab/>
      </w:r>
      <w:r>
        <w:rPr>
          <w:i/>
        </w:rPr>
        <w:tab/>
      </w:r>
      <w:r>
        <w:rPr>
          <w:i/>
        </w:rPr>
        <w:tab/>
      </w:r>
      <w:r>
        <w:rPr>
          <w:i/>
        </w:rPr>
        <w:tab/>
      </w:r>
      <w:r>
        <w:rPr>
          <w:i/>
        </w:rPr>
        <w:tab/>
        <w:t>Source: Huawei</w:t>
      </w:r>
    </w:p>
    <w:p w14:paraId="7400FD96" w14:textId="77777777" w:rsidR="00C831F5" w:rsidRDefault="00C831F5" w:rsidP="00C831F5">
      <w:pPr>
        <w:rPr>
          <w:color w:val="808080"/>
        </w:rPr>
      </w:pPr>
      <w:r>
        <w:rPr>
          <w:color w:val="808080"/>
        </w:rPr>
        <w:t>(Replaces C4-214469)</w:t>
      </w:r>
    </w:p>
    <w:p w14:paraId="30EF1E9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FB954" w14:textId="36D2108B" w:rsidR="00C831F5" w:rsidRDefault="00C831F5" w:rsidP="00C831F5">
      <w:pPr>
        <w:rPr>
          <w:rFonts w:ascii="Arial" w:hAnsi="Arial" w:cs="Arial"/>
          <w:b/>
          <w:sz w:val="24"/>
        </w:rPr>
      </w:pPr>
      <w:r>
        <w:rPr>
          <w:rFonts w:ascii="Arial" w:hAnsi="Arial" w:cs="Arial"/>
          <w:b/>
          <w:color w:val="0000FF"/>
          <w:sz w:val="24"/>
        </w:rPr>
        <w:t>C4-214839</w:t>
      </w:r>
      <w:r>
        <w:rPr>
          <w:rFonts w:ascii="Arial" w:hAnsi="Arial" w:cs="Arial"/>
          <w:b/>
          <w:color w:val="0000FF"/>
          <w:sz w:val="24"/>
        </w:rPr>
        <w:tab/>
      </w:r>
      <w:r>
        <w:rPr>
          <w:rFonts w:ascii="Arial" w:hAnsi="Arial" w:cs="Arial"/>
          <w:b/>
          <w:sz w:val="24"/>
        </w:rPr>
        <w:t>Get the PP data of mutiple Afs</w:t>
      </w:r>
    </w:p>
    <w:p w14:paraId="4CFEB8D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v17.3.0</w:t>
      </w:r>
      <w:r>
        <w:rPr>
          <w:i/>
        </w:rPr>
        <w:tab/>
        <w:t xml:space="preserve">  CR-0150  rev 1 Cat: B (Rel-17)</w:t>
      </w:r>
      <w:r>
        <w:rPr>
          <w:i/>
        </w:rPr>
        <w:br/>
      </w:r>
      <w:r>
        <w:rPr>
          <w:i/>
        </w:rPr>
        <w:br/>
      </w:r>
      <w:r>
        <w:rPr>
          <w:i/>
        </w:rPr>
        <w:tab/>
      </w:r>
      <w:r>
        <w:rPr>
          <w:i/>
        </w:rPr>
        <w:tab/>
      </w:r>
      <w:r>
        <w:rPr>
          <w:i/>
        </w:rPr>
        <w:tab/>
      </w:r>
      <w:r>
        <w:rPr>
          <w:i/>
        </w:rPr>
        <w:tab/>
      </w:r>
      <w:r>
        <w:rPr>
          <w:i/>
        </w:rPr>
        <w:tab/>
        <w:t>Source: Huawei</w:t>
      </w:r>
    </w:p>
    <w:p w14:paraId="6F581ADC" w14:textId="77777777" w:rsidR="00C831F5" w:rsidRDefault="00C831F5" w:rsidP="00C831F5">
      <w:pPr>
        <w:rPr>
          <w:color w:val="808080"/>
        </w:rPr>
      </w:pPr>
      <w:r>
        <w:rPr>
          <w:color w:val="808080"/>
        </w:rPr>
        <w:t>(Replaces C4-214470)</w:t>
      </w:r>
    </w:p>
    <w:p w14:paraId="14EC741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17A37" w14:textId="5217478F" w:rsidR="00C831F5" w:rsidRDefault="00C831F5" w:rsidP="00C831F5">
      <w:pPr>
        <w:rPr>
          <w:rFonts w:ascii="Arial" w:hAnsi="Arial" w:cs="Arial"/>
          <w:b/>
          <w:sz w:val="24"/>
        </w:rPr>
      </w:pPr>
      <w:r>
        <w:rPr>
          <w:rFonts w:ascii="Arial" w:hAnsi="Arial" w:cs="Arial"/>
          <w:b/>
          <w:color w:val="0000FF"/>
          <w:sz w:val="24"/>
        </w:rPr>
        <w:t>C4-214840</w:t>
      </w:r>
      <w:r>
        <w:rPr>
          <w:rFonts w:ascii="Arial" w:hAnsi="Arial" w:cs="Arial"/>
          <w:b/>
          <w:color w:val="0000FF"/>
          <w:sz w:val="24"/>
        </w:rPr>
        <w:tab/>
      </w:r>
      <w:r>
        <w:rPr>
          <w:rFonts w:ascii="Arial" w:hAnsi="Arial" w:cs="Arial"/>
          <w:b/>
          <w:sz w:val="24"/>
        </w:rPr>
        <w:t>Get the specific EE data</w:t>
      </w:r>
    </w:p>
    <w:p w14:paraId="098C008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CR-0381  rev 1 Cat: B (Rel-17)</w:t>
      </w:r>
      <w:r>
        <w:rPr>
          <w:i/>
        </w:rPr>
        <w:br/>
      </w:r>
      <w:r>
        <w:rPr>
          <w:i/>
        </w:rPr>
        <w:br/>
      </w:r>
      <w:r>
        <w:rPr>
          <w:i/>
        </w:rPr>
        <w:tab/>
      </w:r>
      <w:r>
        <w:rPr>
          <w:i/>
        </w:rPr>
        <w:tab/>
      </w:r>
      <w:r>
        <w:rPr>
          <w:i/>
        </w:rPr>
        <w:tab/>
      </w:r>
      <w:r>
        <w:rPr>
          <w:i/>
        </w:rPr>
        <w:tab/>
      </w:r>
      <w:r>
        <w:rPr>
          <w:i/>
        </w:rPr>
        <w:tab/>
        <w:t>Source: Huawei</w:t>
      </w:r>
    </w:p>
    <w:p w14:paraId="23BEB522" w14:textId="77777777" w:rsidR="00C831F5" w:rsidRDefault="00C831F5" w:rsidP="00C831F5">
      <w:pPr>
        <w:rPr>
          <w:color w:val="808080"/>
        </w:rPr>
      </w:pPr>
      <w:r>
        <w:rPr>
          <w:color w:val="808080"/>
        </w:rPr>
        <w:t>(Replaces C4-214471)</w:t>
      </w:r>
    </w:p>
    <w:p w14:paraId="5D9E0A7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EF80A" w14:textId="77777777" w:rsidR="00C831F5" w:rsidRDefault="00C831F5" w:rsidP="00C831F5">
      <w:pPr>
        <w:pStyle w:val="Heading4"/>
      </w:pPr>
      <w:bookmarkStart w:id="63" w:name="_Toc81397646"/>
      <w:r>
        <w:t>6.3.8</w:t>
      </w:r>
      <w:r>
        <w:tab/>
        <w:t>NRF</w:t>
      </w:r>
      <w:bookmarkEnd w:id="63"/>
    </w:p>
    <w:p w14:paraId="6221290A" w14:textId="599E2051" w:rsidR="00C831F5" w:rsidRDefault="00C831F5" w:rsidP="00C831F5">
      <w:pPr>
        <w:rPr>
          <w:rFonts w:ascii="Arial" w:hAnsi="Arial" w:cs="Arial"/>
          <w:b/>
          <w:sz w:val="24"/>
        </w:rPr>
      </w:pPr>
      <w:r>
        <w:rPr>
          <w:rFonts w:ascii="Arial" w:hAnsi="Arial" w:cs="Arial"/>
          <w:b/>
          <w:color w:val="0000FF"/>
          <w:sz w:val="24"/>
        </w:rPr>
        <w:t>C4-214087</w:t>
      </w:r>
      <w:r>
        <w:rPr>
          <w:rFonts w:ascii="Arial" w:hAnsi="Arial" w:cs="Arial"/>
          <w:b/>
          <w:color w:val="0000FF"/>
          <w:sz w:val="24"/>
        </w:rPr>
        <w:tab/>
      </w:r>
      <w:r>
        <w:rPr>
          <w:rFonts w:ascii="Arial" w:hAnsi="Arial" w:cs="Arial"/>
          <w:b/>
          <w:sz w:val="24"/>
        </w:rPr>
        <w:t>Multiple PGW FQDNs</w:t>
      </w:r>
    </w:p>
    <w:p w14:paraId="447BD80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CR-0539  Cat: F (Rel-17)</w:t>
      </w:r>
      <w:r>
        <w:rPr>
          <w:i/>
        </w:rPr>
        <w:br/>
      </w:r>
      <w:r>
        <w:rPr>
          <w:i/>
        </w:rPr>
        <w:br/>
      </w:r>
      <w:r>
        <w:rPr>
          <w:i/>
        </w:rPr>
        <w:tab/>
      </w:r>
      <w:r>
        <w:rPr>
          <w:i/>
        </w:rPr>
        <w:tab/>
      </w:r>
      <w:r>
        <w:rPr>
          <w:i/>
        </w:rPr>
        <w:tab/>
      </w:r>
      <w:r>
        <w:rPr>
          <w:i/>
        </w:rPr>
        <w:tab/>
      </w:r>
      <w:r>
        <w:rPr>
          <w:i/>
        </w:rPr>
        <w:tab/>
        <w:t>Source: Huawei</w:t>
      </w:r>
    </w:p>
    <w:p w14:paraId="409983D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C4-214719</w:t>
      </w:r>
      <w:r>
        <w:rPr>
          <w:color w:val="993300"/>
          <w:u w:val="single"/>
        </w:rPr>
        <w:t>.</w:t>
      </w:r>
    </w:p>
    <w:p w14:paraId="224AA7D5" w14:textId="05985F86" w:rsidR="00C831F5" w:rsidRDefault="00C831F5" w:rsidP="00C831F5">
      <w:pPr>
        <w:rPr>
          <w:rFonts w:ascii="Arial" w:hAnsi="Arial" w:cs="Arial"/>
          <w:b/>
          <w:sz w:val="24"/>
        </w:rPr>
      </w:pPr>
      <w:r>
        <w:rPr>
          <w:rFonts w:ascii="Arial" w:hAnsi="Arial" w:cs="Arial"/>
          <w:b/>
          <w:color w:val="0000FF"/>
          <w:sz w:val="24"/>
        </w:rPr>
        <w:t>C4-214088</w:t>
      </w:r>
      <w:r>
        <w:rPr>
          <w:rFonts w:ascii="Arial" w:hAnsi="Arial" w:cs="Arial"/>
          <w:b/>
          <w:color w:val="0000FF"/>
          <w:sz w:val="24"/>
        </w:rPr>
        <w:tab/>
      </w:r>
      <w:r>
        <w:rPr>
          <w:rFonts w:ascii="Arial" w:hAnsi="Arial" w:cs="Arial"/>
          <w:b/>
          <w:sz w:val="24"/>
        </w:rPr>
        <w:t>Requester PLMN</w:t>
      </w:r>
    </w:p>
    <w:p w14:paraId="432433A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CR-0540  Cat: F (Rel-17)</w:t>
      </w:r>
      <w:r>
        <w:rPr>
          <w:i/>
        </w:rPr>
        <w:br/>
      </w:r>
      <w:r>
        <w:rPr>
          <w:i/>
        </w:rPr>
        <w:br/>
      </w:r>
      <w:r>
        <w:rPr>
          <w:i/>
        </w:rPr>
        <w:tab/>
      </w:r>
      <w:r>
        <w:rPr>
          <w:i/>
        </w:rPr>
        <w:tab/>
      </w:r>
      <w:r>
        <w:rPr>
          <w:i/>
        </w:rPr>
        <w:tab/>
      </w:r>
      <w:r>
        <w:rPr>
          <w:i/>
        </w:rPr>
        <w:tab/>
      </w:r>
      <w:r>
        <w:rPr>
          <w:i/>
        </w:rPr>
        <w:tab/>
        <w:t>Source: Huawei</w:t>
      </w:r>
    </w:p>
    <w:p w14:paraId="7E6AE69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955738" w14:textId="1FAA08E8" w:rsidR="00C831F5" w:rsidRDefault="00C831F5" w:rsidP="00C831F5">
      <w:pPr>
        <w:rPr>
          <w:rFonts w:ascii="Arial" w:hAnsi="Arial" w:cs="Arial"/>
          <w:b/>
          <w:sz w:val="24"/>
        </w:rPr>
      </w:pPr>
      <w:r>
        <w:rPr>
          <w:rFonts w:ascii="Arial" w:hAnsi="Arial" w:cs="Arial"/>
          <w:b/>
          <w:color w:val="0000FF"/>
          <w:sz w:val="24"/>
        </w:rPr>
        <w:t>C4-214101</w:t>
      </w:r>
      <w:r>
        <w:rPr>
          <w:rFonts w:ascii="Arial" w:hAnsi="Arial" w:cs="Arial"/>
          <w:b/>
          <w:color w:val="0000FF"/>
          <w:sz w:val="24"/>
        </w:rPr>
        <w:tab/>
      </w:r>
      <w:r>
        <w:rPr>
          <w:rFonts w:ascii="Arial" w:hAnsi="Arial" w:cs="Arial"/>
          <w:b/>
          <w:sz w:val="24"/>
        </w:rPr>
        <w:t>Editorial Corrections</w:t>
      </w:r>
    </w:p>
    <w:p w14:paraId="2C6E4C1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CR-0543  Cat: F (Rel-17)</w:t>
      </w:r>
      <w:r>
        <w:rPr>
          <w:i/>
        </w:rPr>
        <w:br/>
      </w:r>
      <w:r>
        <w:rPr>
          <w:i/>
        </w:rPr>
        <w:lastRenderedPageBreak/>
        <w:br/>
      </w:r>
      <w:r>
        <w:rPr>
          <w:i/>
        </w:rPr>
        <w:tab/>
      </w:r>
      <w:r>
        <w:rPr>
          <w:i/>
        </w:rPr>
        <w:tab/>
      </w:r>
      <w:r>
        <w:rPr>
          <w:i/>
        </w:rPr>
        <w:tab/>
      </w:r>
      <w:r>
        <w:rPr>
          <w:i/>
        </w:rPr>
        <w:tab/>
      </w:r>
      <w:r>
        <w:rPr>
          <w:i/>
        </w:rPr>
        <w:tab/>
        <w:t>Source: ZTE / Hannah</w:t>
      </w:r>
    </w:p>
    <w:p w14:paraId="15C9114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C4-214612</w:t>
      </w:r>
      <w:r>
        <w:rPr>
          <w:color w:val="993300"/>
          <w:u w:val="single"/>
        </w:rPr>
        <w:t>.</w:t>
      </w:r>
    </w:p>
    <w:p w14:paraId="59247616" w14:textId="008975CA" w:rsidR="00C831F5" w:rsidRDefault="00C831F5" w:rsidP="00C831F5">
      <w:pPr>
        <w:rPr>
          <w:rFonts w:ascii="Arial" w:hAnsi="Arial" w:cs="Arial"/>
          <w:b/>
          <w:sz w:val="24"/>
        </w:rPr>
      </w:pPr>
      <w:r>
        <w:rPr>
          <w:rFonts w:ascii="Arial" w:hAnsi="Arial" w:cs="Arial"/>
          <w:b/>
          <w:color w:val="0000FF"/>
          <w:sz w:val="24"/>
        </w:rPr>
        <w:t>C4-214417</w:t>
      </w:r>
      <w:r>
        <w:rPr>
          <w:rFonts w:ascii="Arial" w:hAnsi="Arial" w:cs="Arial"/>
          <w:b/>
          <w:color w:val="0000FF"/>
          <w:sz w:val="24"/>
        </w:rPr>
        <w:tab/>
      </w:r>
      <w:r>
        <w:rPr>
          <w:rFonts w:ascii="Arial" w:hAnsi="Arial" w:cs="Arial"/>
          <w:b/>
          <w:sz w:val="24"/>
        </w:rPr>
        <w:t>PGW IP Address</w:t>
      </w:r>
    </w:p>
    <w:p w14:paraId="453512B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CR-0570  Cat: F (Rel-17)</w:t>
      </w:r>
      <w:r>
        <w:rPr>
          <w:i/>
        </w:rPr>
        <w:br/>
      </w:r>
      <w:r>
        <w:rPr>
          <w:i/>
        </w:rPr>
        <w:br/>
      </w:r>
      <w:r>
        <w:rPr>
          <w:i/>
        </w:rPr>
        <w:tab/>
      </w:r>
      <w:r>
        <w:rPr>
          <w:i/>
        </w:rPr>
        <w:tab/>
      </w:r>
      <w:r>
        <w:rPr>
          <w:i/>
        </w:rPr>
        <w:tab/>
      </w:r>
      <w:r>
        <w:rPr>
          <w:i/>
        </w:rPr>
        <w:tab/>
      </w:r>
      <w:r>
        <w:rPr>
          <w:i/>
        </w:rPr>
        <w:tab/>
        <w:t>Source: Ericsson</w:t>
      </w:r>
    </w:p>
    <w:p w14:paraId="6C3580D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C4-214710</w:t>
      </w:r>
      <w:r>
        <w:rPr>
          <w:color w:val="993300"/>
          <w:u w:val="single"/>
        </w:rPr>
        <w:t>.</w:t>
      </w:r>
    </w:p>
    <w:p w14:paraId="347883FA" w14:textId="3B6D03B8" w:rsidR="00C831F5" w:rsidRDefault="00C831F5" w:rsidP="00C831F5">
      <w:pPr>
        <w:rPr>
          <w:rFonts w:ascii="Arial" w:hAnsi="Arial" w:cs="Arial"/>
          <w:b/>
          <w:sz w:val="24"/>
        </w:rPr>
      </w:pPr>
      <w:r>
        <w:rPr>
          <w:rFonts w:ascii="Arial" w:hAnsi="Arial" w:cs="Arial"/>
          <w:b/>
          <w:color w:val="0000FF"/>
          <w:sz w:val="24"/>
        </w:rPr>
        <w:t>C4-214489</w:t>
      </w:r>
      <w:r>
        <w:rPr>
          <w:rFonts w:ascii="Arial" w:hAnsi="Arial" w:cs="Arial"/>
          <w:b/>
          <w:color w:val="0000FF"/>
          <w:sz w:val="24"/>
        </w:rPr>
        <w:tab/>
      </w:r>
      <w:r>
        <w:rPr>
          <w:rFonts w:ascii="Arial" w:hAnsi="Arial" w:cs="Arial"/>
          <w:b/>
          <w:sz w:val="24"/>
        </w:rPr>
        <w:t>Corrections in definitions, descriptions and references of the Nnrf Service API(s)</w:t>
      </w:r>
    </w:p>
    <w:p w14:paraId="49E35C80" w14:textId="77777777" w:rsidR="00C831F5" w:rsidRDefault="00C831F5" w:rsidP="00C831F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v17.2.0</w:t>
      </w:r>
      <w:r>
        <w:rPr>
          <w:i/>
        </w:rPr>
        <w:tab/>
        <w:t xml:space="preserve">  CR-0572  Cat: F (Rel-17)</w:t>
      </w:r>
      <w:r>
        <w:rPr>
          <w:i/>
        </w:rPr>
        <w:br/>
      </w:r>
      <w:r>
        <w:rPr>
          <w:i/>
        </w:rPr>
        <w:br/>
      </w:r>
      <w:r>
        <w:rPr>
          <w:i/>
        </w:rPr>
        <w:tab/>
      </w:r>
      <w:r>
        <w:rPr>
          <w:i/>
        </w:rPr>
        <w:tab/>
      </w:r>
      <w:r>
        <w:rPr>
          <w:i/>
        </w:rPr>
        <w:tab/>
      </w:r>
      <w:r>
        <w:rPr>
          <w:i/>
        </w:rPr>
        <w:tab/>
      </w:r>
      <w:r>
        <w:rPr>
          <w:i/>
        </w:rPr>
        <w:tab/>
        <w:t>Source: Cisco Systems</w:t>
      </w:r>
    </w:p>
    <w:p w14:paraId="0F19A93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347658" w14:textId="5833E7BF" w:rsidR="00C831F5" w:rsidRDefault="00C831F5" w:rsidP="00C831F5">
      <w:pPr>
        <w:rPr>
          <w:rFonts w:ascii="Arial" w:hAnsi="Arial" w:cs="Arial"/>
          <w:b/>
          <w:sz w:val="24"/>
        </w:rPr>
      </w:pPr>
      <w:r>
        <w:rPr>
          <w:rFonts w:ascii="Arial" w:hAnsi="Arial" w:cs="Arial"/>
          <w:b/>
          <w:color w:val="0000FF"/>
          <w:sz w:val="24"/>
        </w:rPr>
        <w:t>C4-214612</w:t>
      </w:r>
      <w:r>
        <w:rPr>
          <w:rFonts w:ascii="Arial" w:hAnsi="Arial" w:cs="Arial"/>
          <w:b/>
          <w:color w:val="0000FF"/>
          <w:sz w:val="24"/>
        </w:rPr>
        <w:tab/>
      </w:r>
      <w:r>
        <w:rPr>
          <w:rFonts w:ascii="Arial" w:hAnsi="Arial" w:cs="Arial"/>
          <w:b/>
          <w:sz w:val="24"/>
        </w:rPr>
        <w:t>Editorial Corrections</w:t>
      </w:r>
    </w:p>
    <w:p w14:paraId="2C7BBAE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CR-0543  rev 1 Cat: D (Rel-17)</w:t>
      </w:r>
      <w:r>
        <w:rPr>
          <w:i/>
        </w:rPr>
        <w:br/>
      </w:r>
      <w:r>
        <w:rPr>
          <w:i/>
        </w:rPr>
        <w:br/>
      </w:r>
      <w:r>
        <w:rPr>
          <w:i/>
        </w:rPr>
        <w:tab/>
      </w:r>
      <w:r>
        <w:rPr>
          <w:i/>
        </w:rPr>
        <w:tab/>
      </w:r>
      <w:r>
        <w:rPr>
          <w:i/>
        </w:rPr>
        <w:tab/>
      </w:r>
      <w:r>
        <w:rPr>
          <w:i/>
        </w:rPr>
        <w:tab/>
      </w:r>
      <w:r>
        <w:rPr>
          <w:i/>
        </w:rPr>
        <w:tab/>
        <w:t>Source: ZTE / Hannah</w:t>
      </w:r>
    </w:p>
    <w:p w14:paraId="787C552E" w14:textId="77777777" w:rsidR="00C831F5" w:rsidRDefault="00C831F5" w:rsidP="00C831F5">
      <w:pPr>
        <w:rPr>
          <w:color w:val="808080"/>
        </w:rPr>
      </w:pPr>
      <w:r>
        <w:rPr>
          <w:color w:val="808080"/>
        </w:rPr>
        <w:t>(Replaces C4-214101)</w:t>
      </w:r>
    </w:p>
    <w:p w14:paraId="2058860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E7396" w14:textId="6FB1F99A" w:rsidR="00C831F5" w:rsidRDefault="00C831F5" w:rsidP="00C831F5">
      <w:pPr>
        <w:rPr>
          <w:rFonts w:ascii="Arial" w:hAnsi="Arial" w:cs="Arial"/>
          <w:b/>
          <w:sz w:val="24"/>
        </w:rPr>
      </w:pPr>
      <w:r>
        <w:rPr>
          <w:rFonts w:ascii="Arial" w:hAnsi="Arial" w:cs="Arial"/>
          <w:b/>
          <w:color w:val="0000FF"/>
          <w:sz w:val="24"/>
        </w:rPr>
        <w:t>C4-214710</w:t>
      </w:r>
      <w:r>
        <w:rPr>
          <w:rFonts w:ascii="Arial" w:hAnsi="Arial" w:cs="Arial"/>
          <w:b/>
          <w:color w:val="0000FF"/>
          <w:sz w:val="24"/>
        </w:rPr>
        <w:tab/>
      </w:r>
      <w:r>
        <w:rPr>
          <w:rFonts w:ascii="Arial" w:hAnsi="Arial" w:cs="Arial"/>
          <w:b/>
          <w:sz w:val="24"/>
        </w:rPr>
        <w:t>PGW IP Address</w:t>
      </w:r>
    </w:p>
    <w:p w14:paraId="7B3624A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CR-0570  rev 1 Cat: F (Rel-17)</w:t>
      </w:r>
      <w:r>
        <w:rPr>
          <w:i/>
        </w:rPr>
        <w:br/>
      </w:r>
      <w:r>
        <w:rPr>
          <w:i/>
        </w:rPr>
        <w:br/>
      </w:r>
      <w:r>
        <w:rPr>
          <w:i/>
        </w:rPr>
        <w:tab/>
      </w:r>
      <w:r>
        <w:rPr>
          <w:i/>
        </w:rPr>
        <w:tab/>
      </w:r>
      <w:r>
        <w:rPr>
          <w:i/>
        </w:rPr>
        <w:tab/>
      </w:r>
      <w:r>
        <w:rPr>
          <w:i/>
        </w:rPr>
        <w:tab/>
      </w:r>
      <w:r>
        <w:rPr>
          <w:i/>
        </w:rPr>
        <w:tab/>
        <w:t>Source: Ericsson</w:t>
      </w:r>
    </w:p>
    <w:p w14:paraId="088C2951" w14:textId="77777777" w:rsidR="00C831F5" w:rsidRDefault="00C831F5" w:rsidP="00C831F5">
      <w:pPr>
        <w:rPr>
          <w:color w:val="808080"/>
        </w:rPr>
      </w:pPr>
      <w:r>
        <w:rPr>
          <w:color w:val="808080"/>
        </w:rPr>
        <w:t>(Replaces C4-214417)</w:t>
      </w:r>
    </w:p>
    <w:p w14:paraId="578C8A7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18015" w14:textId="328BCEB6" w:rsidR="00C831F5" w:rsidRDefault="00C831F5" w:rsidP="00C831F5">
      <w:pPr>
        <w:rPr>
          <w:rFonts w:ascii="Arial" w:hAnsi="Arial" w:cs="Arial"/>
          <w:b/>
          <w:sz w:val="24"/>
        </w:rPr>
      </w:pPr>
      <w:r>
        <w:rPr>
          <w:rFonts w:ascii="Arial" w:hAnsi="Arial" w:cs="Arial"/>
          <w:b/>
          <w:color w:val="0000FF"/>
          <w:sz w:val="24"/>
        </w:rPr>
        <w:t>C4-214719</w:t>
      </w:r>
      <w:r>
        <w:rPr>
          <w:rFonts w:ascii="Arial" w:hAnsi="Arial" w:cs="Arial"/>
          <w:b/>
          <w:color w:val="0000FF"/>
          <w:sz w:val="24"/>
        </w:rPr>
        <w:tab/>
      </w:r>
      <w:r>
        <w:rPr>
          <w:rFonts w:ascii="Arial" w:hAnsi="Arial" w:cs="Arial"/>
          <w:b/>
          <w:sz w:val="24"/>
        </w:rPr>
        <w:t>Multiple PGW FQDNs</w:t>
      </w:r>
    </w:p>
    <w:p w14:paraId="43B35AF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CR-0539  rev 1 Cat: F (Rel-17)</w:t>
      </w:r>
      <w:r>
        <w:rPr>
          <w:i/>
        </w:rPr>
        <w:br/>
      </w:r>
      <w:r>
        <w:rPr>
          <w:i/>
        </w:rPr>
        <w:br/>
      </w:r>
      <w:r>
        <w:rPr>
          <w:i/>
        </w:rPr>
        <w:tab/>
      </w:r>
      <w:r>
        <w:rPr>
          <w:i/>
        </w:rPr>
        <w:tab/>
      </w:r>
      <w:r>
        <w:rPr>
          <w:i/>
        </w:rPr>
        <w:tab/>
      </w:r>
      <w:r>
        <w:rPr>
          <w:i/>
        </w:rPr>
        <w:tab/>
      </w:r>
      <w:r>
        <w:rPr>
          <w:i/>
        </w:rPr>
        <w:tab/>
        <w:t>Source: Huawei</w:t>
      </w:r>
    </w:p>
    <w:p w14:paraId="7C737DB7" w14:textId="77777777" w:rsidR="00C831F5" w:rsidRDefault="00C831F5" w:rsidP="00C831F5">
      <w:pPr>
        <w:rPr>
          <w:color w:val="808080"/>
        </w:rPr>
      </w:pPr>
      <w:r>
        <w:rPr>
          <w:color w:val="808080"/>
        </w:rPr>
        <w:t>(Replaces C4-214087)</w:t>
      </w:r>
    </w:p>
    <w:p w14:paraId="4104CCB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29B4B" w14:textId="77777777" w:rsidR="00C831F5" w:rsidRDefault="00C831F5" w:rsidP="00C831F5">
      <w:pPr>
        <w:pStyle w:val="Heading4"/>
      </w:pPr>
      <w:bookmarkStart w:id="64" w:name="_Toc81397647"/>
      <w:r>
        <w:t>6.3.9</w:t>
      </w:r>
      <w:r>
        <w:tab/>
        <w:t>AMF</w:t>
      </w:r>
      <w:bookmarkEnd w:id="64"/>
    </w:p>
    <w:p w14:paraId="3885DE21" w14:textId="77645620" w:rsidR="00C831F5" w:rsidRDefault="00C831F5" w:rsidP="00C831F5">
      <w:pPr>
        <w:rPr>
          <w:rFonts w:ascii="Arial" w:hAnsi="Arial" w:cs="Arial"/>
          <w:b/>
          <w:sz w:val="24"/>
        </w:rPr>
      </w:pPr>
      <w:r>
        <w:rPr>
          <w:rFonts w:ascii="Arial" w:hAnsi="Arial" w:cs="Arial"/>
          <w:b/>
          <w:color w:val="0000FF"/>
          <w:sz w:val="24"/>
        </w:rPr>
        <w:t>C4-214089</w:t>
      </w:r>
      <w:r>
        <w:rPr>
          <w:rFonts w:ascii="Arial" w:hAnsi="Arial" w:cs="Arial"/>
          <w:b/>
          <w:color w:val="0000FF"/>
          <w:sz w:val="24"/>
        </w:rPr>
        <w:tab/>
      </w:r>
      <w:r>
        <w:rPr>
          <w:rFonts w:ascii="Arial" w:hAnsi="Arial" w:cs="Arial"/>
          <w:b/>
          <w:sz w:val="24"/>
        </w:rPr>
        <w:t>The maxReports IE in AmfEvent or AmfEventMode</w:t>
      </w:r>
    </w:p>
    <w:p w14:paraId="0D1F3D5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CR-0573  Cat: F (Rel-17)</w:t>
      </w:r>
      <w:r>
        <w:rPr>
          <w:i/>
        </w:rPr>
        <w:br/>
      </w:r>
      <w:r>
        <w:rPr>
          <w:i/>
        </w:rPr>
        <w:lastRenderedPageBreak/>
        <w:br/>
      </w:r>
      <w:r>
        <w:rPr>
          <w:i/>
        </w:rPr>
        <w:tab/>
      </w:r>
      <w:r>
        <w:rPr>
          <w:i/>
        </w:rPr>
        <w:tab/>
      </w:r>
      <w:r>
        <w:rPr>
          <w:i/>
        </w:rPr>
        <w:tab/>
      </w:r>
      <w:r>
        <w:rPr>
          <w:i/>
        </w:rPr>
        <w:tab/>
      </w:r>
      <w:r>
        <w:rPr>
          <w:i/>
        </w:rPr>
        <w:tab/>
        <w:t>Source: Huawei</w:t>
      </w:r>
    </w:p>
    <w:p w14:paraId="5229D51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C4-214720</w:t>
      </w:r>
      <w:r>
        <w:rPr>
          <w:color w:val="993300"/>
          <w:u w:val="single"/>
        </w:rPr>
        <w:t>.</w:t>
      </w:r>
    </w:p>
    <w:p w14:paraId="5F49143E" w14:textId="3A97EBC2" w:rsidR="00C831F5" w:rsidRDefault="00C831F5" w:rsidP="00C831F5">
      <w:pPr>
        <w:rPr>
          <w:rFonts w:ascii="Arial" w:hAnsi="Arial" w:cs="Arial"/>
          <w:b/>
          <w:sz w:val="24"/>
        </w:rPr>
      </w:pPr>
      <w:r>
        <w:rPr>
          <w:rFonts w:ascii="Arial" w:hAnsi="Arial" w:cs="Arial"/>
          <w:b/>
          <w:color w:val="0000FF"/>
          <w:sz w:val="24"/>
        </w:rPr>
        <w:t>C4-214090</w:t>
      </w:r>
      <w:r>
        <w:rPr>
          <w:rFonts w:ascii="Arial" w:hAnsi="Arial" w:cs="Arial"/>
          <w:b/>
          <w:color w:val="0000FF"/>
          <w:sz w:val="24"/>
        </w:rPr>
        <w:tab/>
      </w:r>
      <w:r>
        <w:rPr>
          <w:rFonts w:ascii="Arial" w:hAnsi="Arial" w:cs="Arial"/>
          <w:b/>
          <w:sz w:val="24"/>
        </w:rPr>
        <w:t>Resource archetype correction</w:t>
      </w:r>
    </w:p>
    <w:p w14:paraId="04CFB0B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CR-0574  Cat: F (Rel-17)</w:t>
      </w:r>
      <w:r>
        <w:rPr>
          <w:i/>
        </w:rPr>
        <w:br/>
      </w:r>
      <w:r>
        <w:rPr>
          <w:i/>
        </w:rPr>
        <w:br/>
      </w:r>
      <w:r>
        <w:rPr>
          <w:i/>
        </w:rPr>
        <w:tab/>
      </w:r>
      <w:r>
        <w:rPr>
          <w:i/>
        </w:rPr>
        <w:tab/>
      </w:r>
      <w:r>
        <w:rPr>
          <w:i/>
        </w:rPr>
        <w:tab/>
      </w:r>
      <w:r>
        <w:rPr>
          <w:i/>
        </w:rPr>
        <w:tab/>
      </w:r>
      <w:r>
        <w:rPr>
          <w:i/>
        </w:rPr>
        <w:tab/>
        <w:t>Source: Huawei</w:t>
      </w:r>
    </w:p>
    <w:p w14:paraId="7D45E65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C32D0" w14:textId="16A563BC" w:rsidR="00C831F5" w:rsidRDefault="00C831F5" w:rsidP="00C831F5">
      <w:pPr>
        <w:rPr>
          <w:rFonts w:ascii="Arial" w:hAnsi="Arial" w:cs="Arial"/>
          <w:b/>
          <w:sz w:val="24"/>
        </w:rPr>
      </w:pPr>
      <w:r>
        <w:rPr>
          <w:rFonts w:ascii="Arial" w:hAnsi="Arial" w:cs="Arial"/>
          <w:b/>
          <w:color w:val="0000FF"/>
          <w:sz w:val="24"/>
        </w:rPr>
        <w:t>C4-214134</w:t>
      </w:r>
      <w:r>
        <w:rPr>
          <w:rFonts w:ascii="Arial" w:hAnsi="Arial" w:cs="Arial"/>
          <w:b/>
          <w:color w:val="0000FF"/>
          <w:sz w:val="24"/>
        </w:rPr>
        <w:tab/>
      </w:r>
      <w:r>
        <w:rPr>
          <w:rFonts w:ascii="Arial" w:hAnsi="Arial" w:cs="Arial"/>
          <w:b/>
          <w:sz w:val="24"/>
        </w:rPr>
        <w:t>Binding Indication</w:t>
      </w:r>
    </w:p>
    <w:p w14:paraId="0A07931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CR-0576  Cat: F (Rel-17)</w:t>
      </w:r>
      <w:r>
        <w:rPr>
          <w:i/>
        </w:rPr>
        <w:br/>
      </w:r>
      <w:r>
        <w:rPr>
          <w:i/>
        </w:rPr>
        <w:br/>
      </w:r>
      <w:r>
        <w:rPr>
          <w:i/>
        </w:rPr>
        <w:tab/>
      </w:r>
      <w:r>
        <w:rPr>
          <w:i/>
        </w:rPr>
        <w:tab/>
      </w:r>
      <w:r>
        <w:rPr>
          <w:i/>
        </w:rPr>
        <w:tab/>
      </w:r>
      <w:r>
        <w:rPr>
          <w:i/>
        </w:rPr>
        <w:tab/>
      </w:r>
      <w:r>
        <w:rPr>
          <w:i/>
        </w:rPr>
        <w:tab/>
        <w:t>Source: Huawei</w:t>
      </w:r>
    </w:p>
    <w:p w14:paraId="0C8807E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FD619" w14:textId="62123DD0" w:rsidR="00C831F5" w:rsidRDefault="00C831F5" w:rsidP="00C831F5">
      <w:pPr>
        <w:rPr>
          <w:rFonts w:ascii="Arial" w:hAnsi="Arial" w:cs="Arial"/>
          <w:b/>
          <w:sz w:val="24"/>
        </w:rPr>
      </w:pPr>
      <w:r>
        <w:rPr>
          <w:rFonts w:ascii="Arial" w:hAnsi="Arial" w:cs="Arial"/>
          <w:b/>
          <w:color w:val="0000FF"/>
          <w:sz w:val="24"/>
        </w:rPr>
        <w:t>C4-214496</w:t>
      </w:r>
      <w:r>
        <w:rPr>
          <w:rFonts w:ascii="Arial" w:hAnsi="Arial" w:cs="Arial"/>
          <w:b/>
          <w:color w:val="0000FF"/>
          <w:sz w:val="24"/>
        </w:rPr>
        <w:tab/>
      </w:r>
      <w:r>
        <w:rPr>
          <w:rFonts w:ascii="Arial" w:hAnsi="Arial" w:cs="Arial"/>
          <w:b/>
          <w:sz w:val="24"/>
        </w:rPr>
        <w:t>NfInstanceId of CBCF</w:t>
      </w:r>
    </w:p>
    <w:p w14:paraId="1F95F1C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CR-0591  Cat: F (Rel-17)</w:t>
      </w:r>
      <w:r>
        <w:rPr>
          <w:i/>
        </w:rPr>
        <w:br/>
      </w:r>
      <w:r>
        <w:rPr>
          <w:i/>
        </w:rPr>
        <w:br/>
      </w:r>
      <w:r>
        <w:rPr>
          <w:i/>
        </w:rPr>
        <w:tab/>
      </w:r>
      <w:r>
        <w:rPr>
          <w:i/>
        </w:rPr>
        <w:tab/>
      </w:r>
      <w:r>
        <w:rPr>
          <w:i/>
        </w:rPr>
        <w:tab/>
      </w:r>
      <w:r>
        <w:rPr>
          <w:i/>
        </w:rPr>
        <w:tab/>
      </w:r>
      <w:r>
        <w:rPr>
          <w:i/>
        </w:rPr>
        <w:tab/>
        <w:t>Source: Huawei</w:t>
      </w:r>
    </w:p>
    <w:p w14:paraId="004CA63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C4-214651</w:t>
      </w:r>
      <w:r>
        <w:rPr>
          <w:color w:val="993300"/>
          <w:u w:val="single"/>
        </w:rPr>
        <w:t>.</w:t>
      </w:r>
    </w:p>
    <w:p w14:paraId="70DA4C98" w14:textId="14D19DA1" w:rsidR="00C831F5" w:rsidRDefault="00C831F5" w:rsidP="00C831F5">
      <w:pPr>
        <w:rPr>
          <w:rFonts w:ascii="Arial" w:hAnsi="Arial" w:cs="Arial"/>
          <w:b/>
          <w:sz w:val="24"/>
        </w:rPr>
      </w:pPr>
      <w:r>
        <w:rPr>
          <w:rFonts w:ascii="Arial" w:hAnsi="Arial" w:cs="Arial"/>
          <w:b/>
          <w:color w:val="0000FF"/>
          <w:sz w:val="24"/>
        </w:rPr>
        <w:t>C4-214651</w:t>
      </w:r>
      <w:r>
        <w:rPr>
          <w:rFonts w:ascii="Arial" w:hAnsi="Arial" w:cs="Arial"/>
          <w:b/>
          <w:color w:val="0000FF"/>
          <w:sz w:val="24"/>
        </w:rPr>
        <w:tab/>
      </w:r>
      <w:r>
        <w:rPr>
          <w:rFonts w:ascii="Arial" w:hAnsi="Arial" w:cs="Arial"/>
          <w:b/>
          <w:sz w:val="24"/>
        </w:rPr>
        <w:t>NfInstanceId of CBCF</w:t>
      </w:r>
    </w:p>
    <w:p w14:paraId="7B4EA3F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CR-0591  rev 1 Cat: F (Rel-17)</w:t>
      </w:r>
      <w:r>
        <w:rPr>
          <w:i/>
        </w:rPr>
        <w:br/>
      </w:r>
      <w:r>
        <w:rPr>
          <w:i/>
        </w:rPr>
        <w:br/>
      </w:r>
      <w:r>
        <w:rPr>
          <w:i/>
        </w:rPr>
        <w:tab/>
      </w:r>
      <w:r>
        <w:rPr>
          <w:i/>
        </w:rPr>
        <w:tab/>
      </w:r>
      <w:r>
        <w:rPr>
          <w:i/>
        </w:rPr>
        <w:tab/>
      </w:r>
      <w:r>
        <w:rPr>
          <w:i/>
        </w:rPr>
        <w:tab/>
      </w:r>
      <w:r>
        <w:rPr>
          <w:i/>
        </w:rPr>
        <w:tab/>
        <w:t>Source: Huawei</w:t>
      </w:r>
    </w:p>
    <w:p w14:paraId="65896D11" w14:textId="77777777" w:rsidR="00C831F5" w:rsidRDefault="00C831F5" w:rsidP="00C831F5">
      <w:pPr>
        <w:rPr>
          <w:color w:val="808080"/>
        </w:rPr>
      </w:pPr>
      <w:r>
        <w:rPr>
          <w:color w:val="808080"/>
        </w:rPr>
        <w:t>(Replaces C4-214496)</w:t>
      </w:r>
    </w:p>
    <w:p w14:paraId="02ECC57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8F338" w14:textId="358853C0" w:rsidR="00C831F5" w:rsidRDefault="00C831F5" w:rsidP="00C831F5">
      <w:pPr>
        <w:rPr>
          <w:rFonts w:ascii="Arial" w:hAnsi="Arial" w:cs="Arial"/>
          <w:b/>
          <w:sz w:val="24"/>
        </w:rPr>
      </w:pPr>
      <w:r>
        <w:rPr>
          <w:rFonts w:ascii="Arial" w:hAnsi="Arial" w:cs="Arial"/>
          <w:b/>
          <w:color w:val="0000FF"/>
          <w:sz w:val="24"/>
        </w:rPr>
        <w:t>C4-214720</w:t>
      </w:r>
      <w:r>
        <w:rPr>
          <w:rFonts w:ascii="Arial" w:hAnsi="Arial" w:cs="Arial"/>
          <w:b/>
          <w:color w:val="0000FF"/>
          <w:sz w:val="24"/>
        </w:rPr>
        <w:tab/>
      </w:r>
      <w:r>
        <w:rPr>
          <w:rFonts w:ascii="Arial" w:hAnsi="Arial" w:cs="Arial"/>
          <w:b/>
          <w:sz w:val="24"/>
        </w:rPr>
        <w:t>The maxReports IE in AmfEvent or AmfEventMode</w:t>
      </w:r>
    </w:p>
    <w:p w14:paraId="6882592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CR-0573  rev 1 Cat: F (Rel-17)</w:t>
      </w:r>
      <w:r>
        <w:rPr>
          <w:i/>
        </w:rPr>
        <w:br/>
      </w:r>
      <w:r>
        <w:rPr>
          <w:i/>
        </w:rPr>
        <w:br/>
      </w:r>
      <w:r>
        <w:rPr>
          <w:i/>
        </w:rPr>
        <w:tab/>
      </w:r>
      <w:r>
        <w:rPr>
          <w:i/>
        </w:rPr>
        <w:tab/>
      </w:r>
      <w:r>
        <w:rPr>
          <w:i/>
        </w:rPr>
        <w:tab/>
      </w:r>
      <w:r>
        <w:rPr>
          <w:i/>
        </w:rPr>
        <w:tab/>
      </w:r>
      <w:r>
        <w:rPr>
          <w:i/>
        </w:rPr>
        <w:tab/>
        <w:t>Source: Huawei</w:t>
      </w:r>
    </w:p>
    <w:p w14:paraId="7EE82531" w14:textId="77777777" w:rsidR="00C831F5" w:rsidRDefault="00C831F5" w:rsidP="00C831F5">
      <w:pPr>
        <w:rPr>
          <w:color w:val="808080"/>
        </w:rPr>
      </w:pPr>
      <w:r>
        <w:rPr>
          <w:color w:val="808080"/>
        </w:rPr>
        <w:t>(Replaces C4-214089)</w:t>
      </w:r>
    </w:p>
    <w:p w14:paraId="13DBB12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11188" w14:textId="77777777" w:rsidR="00C831F5" w:rsidRDefault="00C831F5" w:rsidP="00C831F5">
      <w:pPr>
        <w:pStyle w:val="Heading4"/>
      </w:pPr>
      <w:bookmarkStart w:id="65" w:name="_Toc81397648"/>
      <w:r>
        <w:t>6.3.10</w:t>
      </w:r>
      <w:r>
        <w:tab/>
        <w:t>NSSF</w:t>
      </w:r>
      <w:bookmarkEnd w:id="65"/>
    </w:p>
    <w:p w14:paraId="4A01C2FF" w14:textId="1BED3D88" w:rsidR="00C831F5" w:rsidRDefault="00C831F5" w:rsidP="00C831F5">
      <w:pPr>
        <w:rPr>
          <w:rFonts w:ascii="Arial" w:hAnsi="Arial" w:cs="Arial"/>
          <w:b/>
          <w:sz w:val="24"/>
        </w:rPr>
      </w:pPr>
      <w:r>
        <w:rPr>
          <w:rFonts w:ascii="Arial" w:hAnsi="Arial" w:cs="Arial"/>
          <w:b/>
          <w:color w:val="0000FF"/>
          <w:sz w:val="24"/>
        </w:rPr>
        <w:t>C4-214091</w:t>
      </w:r>
      <w:r>
        <w:rPr>
          <w:rFonts w:ascii="Arial" w:hAnsi="Arial" w:cs="Arial"/>
          <w:b/>
          <w:color w:val="0000FF"/>
          <w:sz w:val="24"/>
        </w:rPr>
        <w:tab/>
      </w:r>
      <w:r>
        <w:rPr>
          <w:rFonts w:ascii="Arial" w:hAnsi="Arial" w:cs="Arial"/>
          <w:b/>
          <w:sz w:val="24"/>
        </w:rPr>
        <w:t>SNSSAI_NOT_SUPPORTED</w:t>
      </w:r>
    </w:p>
    <w:p w14:paraId="3D4BF90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CR-0101  Cat: F (Rel-17)</w:t>
      </w:r>
      <w:r>
        <w:rPr>
          <w:i/>
        </w:rPr>
        <w:br/>
      </w:r>
      <w:r>
        <w:rPr>
          <w:i/>
        </w:rPr>
        <w:br/>
      </w:r>
      <w:r>
        <w:rPr>
          <w:i/>
        </w:rPr>
        <w:tab/>
      </w:r>
      <w:r>
        <w:rPr>
          <w:i/>
        </w:rPr>
        <w:tab/>
      </w:r>
      <w:r>
        <w:rPr>
          <w:i/>
        </w:rPr>
        <w:tab/>
      </w:r>
      <w:r>
        <w:rPr>
          <w:i/>
        </w:rPr>
        <w:tab/>
      </w:r>
      <w:r>
        <w:rPr>
          <w:i/>
        </w:rPr>
        <w:tab/>
        <w:t>Source: Huawei</w:t>
      </w:r>
    </w:p>
    <w:p w14:paraId="699424F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08601" w14:textId="77777777" w:rsidR="00C831F5" w:rsidRDefault="00C831F5" w:rsidP="00C831F5">
      <w:pPr>
        <w:pStyle w:val="Heading4"/>
      </w:pPr>
      <w:bookmarkStart w:id="66" w:name="_Toc81397649"/>
      <w:r>
        <w:lastRenderedPageBreak/>
        <w:t>6.3.11</w:t>
      </w:r>
      <w:r>
        <w:tab/>
        <w:t>Diameter</w:t>
      </w:r>
      <w:bookmarkEnd w:id="66"/>
    </w:p>
    <w:p w14:paraId="775E4B37" w14:textId="035519C8" w:rsidR="00C831F5" w:rsidRDefault="00C831F5" w:rsidP="00C831F5">
      <w:pPr>
        <w:rPr>
          <w:rFonts w:ascii="Arial" w:hAnsi="Arial" w:cs="Arial"/>
          <w:b/>
          <w:sz w:val="24"/>
        </w:rPr>
      </w:pPr>
      <w:r>
        <w:rPr>
          <w:rFonts w:ascii="Arial" w:hAnsi="Arial" w:cs="Arial"/>
          <w:b/>
          <w:color w:val="0000FF"/>
          <w:sz w:val="24"/>
        </w:rPr>
        <w:t>C4-214259</w:t>
      </w:r>
      <w:r>
        <w:rPr>
          <w:rFonts w:ascii="Arial" w:hAnsi="Arial" w:cs="Arial"/>
          <w:b/>
          <w:color w:val="0000FF"/>
          <w:sz w:val="24"/>
        </w:rPr>
        <w:tab/>
      </w:r>
      <w:r>
        <w:rPr>
          <w:rFonts w:ascii="Arial" w:hAnsi="Arial" w:cs="Arial"/>
          <w:b/>
          <w:sz w:val="24"/>
        </w:rPr>
        <w:t>UE UDP port on SWm</w:t>
      </w:r>
    </w:p>
    <w:p w14:paraId="00D8C7F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v17.0.0</w:t>
      </w:r>
      <w:r>
        <w:rPr>
          <w:i/>
        </w:rPr>
        <w:tab/>
        <w:t xml:space="preserve">  CR-0528  Cat: F (Rel-17)</w:t>
      </w:r>
      <w:r>
        <w:rPr>
          <w:i/>
        </w:rPr>
        <w:br/>
      </w:r>
      <w:r>
        <w:rPr>
          <w:i/>
        </w:rPr>
        <w:br/>
      </w:r>
      <w:r>
        <w:rPr>
          <w:i/>
        </w:rPr>
        <w:tab/>
      </w:r>
      <w:r>
        <w:rPr>
          <w:i/>
        </w:rPr>
        <w:tab/>
      </w:r>
      <w:r>
        <w:rPr>
          <w:i/>
        </w:rPr>
        <w:tab/>
      </w:r>
      <w:r>
        <w:rPr>
          <w:i/>
        </w:rPr>
        <w:tab/>
      </w:r>
      <w:r>
        <w:rPr>
          <w:i/>
        </w:rPr>
        <w:tab/>
        <w:t>Source: ZTE / Joy</w:t>
      </w:r>
    </w:p>
    <w:p w14:paraId="4B75022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C4-214823</w:t>
      </w:r>
      <w:r>
        <w:rPr>
          <w:color w:val="993300"/>
          <w:u w:val="single"/>
        </w:rPr>
        <w:t>.</w:t>
      </w:r>
    </w:p>
    <w:p w14:paraId="72CAD044" w14:textId="1FD9D559" w:rsidR="00C831F5" w:rsidRDefault="00C831F5" w:rsidP="00C831F5">
      <w:pPr>
        <w:rPr>
          <w:rFonts w:ascii="Arial" w:hAnsi="Arial" w:cs="Arial"/>
          <w:b/>
          <w:sz w:val="24"/>
        </w:rPr>
      </w:pPr>
      <w:r>
        <w:rPr>
          <w:rFonts w:ascii="Arial" w:hAnsi="Arial" w:cs="Arial"/>
          <w:b/>
          <w:color w:val="0000FF"/>
          <w:sz w:val="24"/>
        </w:rPr>
        <w:t>C4-214396</w:t>
      </w:r>
      <w:r>
        <w:rPr>
          <w:rFonts w:ascii="Arial" w:hAnsi="Arial" w:cs="Arial"/>
          <w:b/>
          <w:color w:val="0000FF"/>
          <w:sz w:val="24"/>
        </w:rPr>
        <w:tab/>
      </w:r>
      <w:r>
        <w:rPr>
          <w:rFonts w:ascii="Arial" w:hAnsi="Arial" w:cs="Arial"/>
          <w:b/>
          <w:sz w:val="24"/>
        </w:rPr>
        <w:t>Superfluous AVPs in re-used Diameter AVPs table</w:t>
      </w:r>
    </w:p>
    <w:p w14:paraId="59E6B95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v17.0.0</w:t>
      </w:r>
      <w:r>
        <w:rPr>
          <w:i/>
        </w:rPr>
        <w:tab/>
        <w:t xml:space="preserve">  CR-0830  Cat: F (Rel-17)</w:t>
      </w:r>
      <w:r>
        <w:rPr>
          <w:i/>
        </w:rPr>
        <w:br/>
      </w:r>
      <w:r>
        <w:rPr>
          <w:i/>
        </w:rPr>
        <w:br/>
      </w:r>
      <w:r>
        <w:rPr>
          <w:i/>
        </w:rPr>
        <w:tab/>
      </w:r>
      <w:r>
        <w:rPr>
          <w:i/>
        </w:rPr>
        <w:tab/>
      </w:r>
      <w:r>
        <w:rPr>
          <w:i/>
        </w:rPr>
        <w:tab/>
      </w:r>
      <w:r>
        <w:rPr>
          <w:i/>
        </w:rPr>
        <w:tab/>
      </w:r>
      <w:r>
        <w:rPr>
          <w:i/>
        </w:rPr>
        <w:tab/>
        <w:t>Source: Huawei</w:t>
      </w:r>
    </w:p>
    <w:p w14:paraId="66614C1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A70CE" w14:textId="35464AF3" w:rsidR="00C831F5" w:rsidRDefault="00C831F5" w:rsidP="00C831F5">
      <w:pPr>
        <w:rPr>
          <w:rFonts w:ascii="Arial" w:hAnsi="Arial" w:cs="Arial"/>
          <w:b/>
          <w:sz w:val="24"/>
        </w:rPr>
      </w:pPr>
      <w:r>
        <w:rPr>
          <w:rFonts w:ascii="Arial" w:hAnsi="Arial" w:cs="Arial"/>
          <w:b/>
          <w:color w:val="0000FF"/>
          <w:sz w:val="24"/>
        </w:rPr>
        <w:t>C4-214823</w:t>
      </w:r>
      <w:r>
        <w:rPr>
          <w:rFonts w:ascii="Arial" w:hAnsi="Arial" w:cs="Arial"/>
          <w:b/>
          <w:color w:val="0000FF"/>
          <w:sz w:val="24"/>
        </w:rPr>
        <w:tab/>
      </w:r>
      <w:r>
        <w:rPr>
          <w:rFonts w:ascii="Arial" w:hAnsi="Arial" w:cs="Arial"/>
          <w:b/>
          <w:sz w:val="24"/>
        </w:rPr>
        <w:t>Editorial correction on WLAN Location Information AVP name</w:t>
      </w:r>
    </w:p>
    <w:p w14:paraId="4E32D2C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v17.0.0</w:t>
      </w:r>
      <w:r>
        <w:rPr>
          <w:i/>
        </w:rPr>
        <w:tab/>
        <w:t xml:space="preserve">  CR-0528  rev 1 Cat: D (Rel-17)</w:t>
      </w:r>
      <w:r>
        <w:rPr>
          <w:i/>
        </w:rPr>
        <w:br/>
      </w:r>
      <w:r>
        <w:rPr>
          <w:i/>
        </w:rPr>
        <w:br/>
      </w:r>
      <w:r>
        <w:rPr>
          <w:i/>
        </w:rPr>
        <w:tab/>
      </w:r>
      <w:r>
        <w:rPr>
          <w:i/>
        </w:rPr>
        <w:tab/>
      </w:r>
      <w:r>
        <w:rPr>
          <w:i/>
        </w:rPr>
        <w:tab/>
      </w:r>
      <w:r>
        <w:rPr>
          <w:i/>
        </w:rPr>
        <w:tab/>
      </w:r>
      <w:r>
        <w:rPr>
          <w:i/>
        </w:rPr>
        <w:tab/>
        <w:t>Source: ZTE / Joy</w:t>
      </w:r>
    </w:p>
    <w:p w14:paraId="3EADA476" w14:textId="77777777" w:rsidR="00C831F5" w:rsidRDefault="00C831F5" w:rsidP="00C831F5">
      <w:pPr>
        <w:rPr>
          <w:color w:val="808080"/>
        </w:rPr>
      </w:pPr>
      <w:r>
        <w:rPr>
          <w:color w:val="808080"/>
        </w:rPr>
        <w:t>(Replaces C4-214259)</w:t>
      </w:r>
    </w:p>
    <w:p w14:paraId="66DF788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5509B" w14:textId="77777777" w:rsidR="00C831F5" w:rsidRDefault="00C831F5" w:rsidP="00C831F5">
      <w:pPr>
        <w:pStyle w:val="Heading4"/>
      </w:pPr>
      <w:bookmarkStart w:id="67" w:name="_Toc81397650"/>
      <w:r>
        <w:t>6.3.12</w:t>
      </w:r>
      <w:r>
        <w:tab/>
        <w:t>Common data</w:t>
      </w:r>
      <w:bookmarkEnd w:id="67"/>
    </w:p>
    <w:p w14:paraId="64B62D88" w14:textId="55219772" w:rsidR="00C831F5" w:rsidRDefault="00C831F5" w:rsidP="00C831F5">
      <w:pPr>
        <w:rPr>
          <w:rFonts w:ascii="Arial" w:hAnsi="Arial" w:cs="Arial"/>
          <w:b/>
          <w:sz w:val="24"/>
        </w:rPr>
      </w:pPr>
      <w:r>
        <w:rPr>
          <w:rFonts w:ascii="Arial" w:hAnsi="Arial" w:cs="Arial"/>
          <w:b/>
          <w:color w:val="0000FF"/>
          <w:sz w:val="24"/>
        </w:rPr>
        <w:t>C4-214052</w:t>
      </w:r>
      <w:r>
        <w:rPr>
          <w:rFonts w:ascii="Arial" w:hAnsi="Arial" w:cs="Arial"/>
          <w:b/>
          <w:color w:val="0000FF"/>
          <w:sz w:val="24"/>
        </w:rPr>
        <w:tab/>
      </w:r>
      <w:r>
        <w:rPr>
          <w:rFonts w:ascii="Arial" w:hAnsi="Arial" w:cs="Arial"/>
          <w:b/>
          <w:sz w:val="24"/>
        </w:rPr>
        <w:t>Adding missing descriptions</w:t>
      </w:r>
    </w:p>
    <w:p w14:paraId="33CFA37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CR-0287  Cat: F (Rel-17)</w:t>
      </w:r>
      <w:r>
        <w:rPr>
          <w:i/>
        </w:rPr>
        <w:br/>
      </w:r>
      <w:r>
        <w:rPr>
          <w:i/>
        </w:rPr>
        <w:br/>
      </w:r>
      <w:r>
        <w:rPr>
          <w:i/>
        </w:rPr>
        <w:tab/>
      </w:r>
      <w:r>
        <w:rPr>
          <w:i/>
        </w:rPr>
        <w:tab/>
      </w:r>
      <w:r>
        <w:rPr>
          <w:i/>
        </w:rPr>
        <w:tab/>
      </w:r>
      <w:r>
        <w:rPr>
          <w:i/>
        </w:rPr>
        <w:tab/>
      </w:r>
      <w:r>
        <w:rPr>
          <w:i/>
        </w:rPr>
        <w:tab/>
        <w:t>Source: HuaWei</w:t>
      </w:r>
    </w:p>
    <w:p w14:paraId="365B8FF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C4-214556</w:t>
      </w:r>
      <w:r>
        <w:rPr>
          <w:color w:val="993300"/>
          <w:u w:val="single"/>
        </w:rPr>
        <w:t>.</w:t>
      </w:r>
    </w:p>
    <w:p w14:paraId="04BBE53B" w14:textId="5EB326BB" w:rsidR="00C831F5" w:rsidRDefault="00C831F5" w:rsidP="00C831F5">
      <w:pPr>
        <w:rPr>
          <w:rFonts w:ascii="Arial" w:hAnsi="Arial" w:cs="Arial"/>
          <w:b/>
          <w:sz w:val="24"/>
        </w:rPr>
      </w:pPr>
      <w:r>
        <w:rPr>
          <w:rFonts w:ascii="Arial" w:hAnsi="Arial" w:cs="Arial"/>
          <w:b/>
          <w:color w:val="0000FF"/>
          <w:sz w:val="24"/>
        </w:rPr>
        <w:t>C4-214556</w:t>
      </w:r>
      <w:r>
        <w:rPr>
          <w:rFonts w:ascii="Arial" w:hAnsi="Arial" w:cs="Arial"/>
          <w:b/>
          <w:color w:val="0000FF"/>
          <w:sz w:val="24"/>
        </w:rPr>
        <w:tab/>
      </w:r>
      <w:r>
        <w:rPr>
          <w:rFonts w:ascii="Arial" w:hAnsi="Arial" w:cs="Arial"/>
          <w:b/>
          <w:sz w:val="24"/>
        </w:rPr>
        <w:t>Adding missing descriptions</w:t>
      </w:r>
    </w:p>
    <w:p w14:paraId="5CC902A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CR-0287  rev 1 Cat: F (Rel-17)</w:t>
      </w:r>
      <w:r>
        <w:rPr>
          <w:i/>
        </w:rPr>
        <w:br/>
      </w:r>
      <w:r>
        <w:rPr>
          <w:i/>
        </w:rPr>
        <w:br/>
      </w:r>
      <w:r>
        <w:rPr>
          <w:i/>
        </w:rPr>
        <w:tab/>
      </w:r>
      <w:r>
        <w:rPr>
          <w:i/>
        </w:rPr>
        <w:tab/>
      </w:r>
      <w:r>
        <w:rPr>
          <w:i/>
        </w:rPr>
        <w:tab/>
      </w:r>
      <w:r>
        <w:rPr>
          <w:i/>
        </w:rPr>
        <w:tab/>
      </w:r>
      <w:r>
        <w:rPr>
          <w:i/>
        </w:rPr>
        <w:tab/>
        <w:t>Source: HuaWei</w:t>
      </w:r>
    </w:p>
    <w:p w14:paraId="7472B0B3" w14:textId="77777777" w:rsidR="00C831F5" w:rsidRDefault="00C831F5" w:rsidP="00C831F5">
      <w:pPr>
        <w:rPr>
          <w:color w:val="808080"/>
        </w:rPr>
      </w:pPr>
      <w:r>
        <w:rPr>
          <w:color w:val="808080"/>
        </w:rPr>
        <w:t>(Replaces C4-214052)</w:t>
      </w:r>
    </w:p>
    <w:p w14:paraId="2DF7302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3AA5B" w14:textId="77777777" w:rsidR="00C831F5" w:rsidRDefault="00C831F5" w:rsidP="00C831F5">
      <w:pPr>
        <w:pStyle w:val="Heading4"/>
      </w:pPr>
      <w:bookmarkStart w:id="68" w:name="_Toc81397651"/>
      <w:r>
        <w:t>6.3.13</w:t>
      </w:r>
      <w:r>
        <w:tab/>
        <w:t>SBA aspects</w:t>
      </w:r>
      <w:bookmarkEnd w:id="68"/>
    </w:p>
    <w:p w14:paraId="19E1AE99" w14:textId="0B20039B" w:rsidR="00C831F5" w:rsidRDefault="00C831F5" w:rsidP="00C831F5">
      <w:pPr>
        <w:rPr>
          <w:rFonts w:ascii="Arial" w:hAnsi="Arial" w:cs="Arial"/>
          <w:b/>
          <w:sz w:val="24"/>
        </w:rPr>
      </w:pPr>
      <w:r>
        <w:rPr>
          <w:rFonts w:ascii="Arial" w:hAnsi="Arial" w:cs="Arial"/>
          <w:b/>
          <w:color w:val="0000FF"/>
          <w:sz w:val="24"/>
        </w:rPr>
        <w:t>C4-214405</w:t>
      </w:r>
      <w:r>
        <w:rPr>
          <w:rFonts w:ascii="Arial" w:hAnsi="Arial" w:cs="Arial"/>
          <w:b/>
          <w:color w:val="0000FF"/>
          <w:sz w:val="24"/>
        </w:rPr>
        <w:tab/>
      </w:r>
      <w:r>
        <w:rPr>
          <w:rFonts w:ascii="Arial" w:hAnsi="Arial" w:cs="Arial"/>
          <w:b/>
          <w:sz w:val="24"/>
        </w:rPr>
        <w:t>Correction on 3gpp-Sbi-Callback</w:t>
      </w:r>
    </w:p>
    <w:p w14:paraId="69A9460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v17.3.0</w:t>
      </w:r>
      <w:r>
        <w:rPr>
          <w:i/>
        </w:rPr>
        <w:tab/>
        <w:t xml:space="preserve">  CR-0273  Cat: F (Rel-17)</w:t>
      </w:r>
      <w:r>
        <w:rPr>
          <w:i/>
        </w:rPr>
        <w:br/>
      </w:r>
      <w:r>
        <w:rPr>
          <w:i/>
        </w:rPr>
        <w:br/>
      </w:r>
      <w:r>
        <w:rPr>
          <w:i/>
        </w:rPr>
        <w:tab/>
      </w:r>
      <w:r>
        <w:rPr>
          <w:i/>
        </w:rPr>
        <w:tab/>
      </w:r>
      <w:r>
        <w:rPr>
          <w:i/>
        </w:rPr>
        <w:tab/>
      </w:r>
      <w:r>
        <w:rPr>
          <w:i/>
        </w:rPr>
        <w:tab/>
      </w:r>
      <w:r>
        <w:rPr>
          <w:i/>
        </w:rPr>
        <w:tab/>
        <w:t>Source: Ericsson</w:t>
      </w:r>
    </w:p>
    <w:p w14:paraId="75C1AE2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3F856" w14:textId="77777777" w:rsidR="00C831F5" w:rsidRDefault="00C831F5" w:rsidP="00C831F5">
      <w:pPr>
        <w:pStyle w:val="Heading4"/>
      </w:pPr>
      <w:bookmarkStart w:id="69" w:name="_Toc81397652"/>
      <w:r>
        <w:lastRenderedPageBreak/>
        <w:t>6.3.14</w:t>
      </w:r>
      <w:r>
        <w:tab/>
        <w:t>User data interworking, Coexistence and Migration [UDICOM]</w:t>
      </w:r>
      <w:bookmarkEnd w:id="69"/>
    </w:p>
    <w:p w14:paraId="6636FB0B" w14:textId="5686F3E3" w:rsidR="00C831F5" w:rsidRDefault="00C831F5" w:rsidP="00C831F5">
      <w:pPr>
        <w:rPr>
          <w:rFonts w:ascii="Arial" w:hAnsi="Arial" w:cs="Arial"/>
          <w:b/>
          <w:sz w:val="24"/>
        </w:rPr>
      </w:pPr>
      <w:r>
        <w:rPr>
          <w:rFonts w:ascii="Arial" w:hAnsi="Arial" w:cs="Arial"/>
          <w:b/>
          <w:color w:val="0000FF"/>
          <w:sz w:val="24"/>
        </w:rPr>
        <w:t>C4-214392</w:t>
      </w:r>
      <w:r>
        <w:rPr>
          <w:rFonts w:ascii="Arial" w:hAnsi="Arial" w:cs="Arial"/>
          <w:b/>
          <w:color w:val="0000FF"/>
          <w:sz w:val="24"/>
        </w:rPr>
        <w:tab/>
      </w:r>
      <w:r>
        <w:rPr>
          <w:rFonts w:ascii="Arial" w:hAnsi="Arial" w:cs="Arial"/>
          <w:b/>
          <w:sz w:val="24"/>
        </w:rPr>
        <w:t>EE subscription for a group</w:t>
      </w:r>
    </w:p>
    <w:p w14:paraId="01F0A97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CR-0041  Cat: F (Rel-17)</w:t>
      </w:r>
      <w:r>
        <w:rPr>
          <w:i/>
        </w:rPr>
        <w:br/>
      </w:r>
      <w:r>
        <w:rPr>
          <w:i/>
        </w:rPr>
        <w:br/>
      </w:r>
      <w:r>
        <w:rPr>
          <w:i/>
        </w:rPr>
        <w:tab/>
      </w:r>
      <w:r>
        <w:rPr>
          <w:i/>
        </w:rPr>
        <w:tab/>
      </w:r>
      <w:r>
        <w:rPr>
          <w:i/>
        </w:rPr>
        <w:tab/>
      </w:r>
      <w:r>
        <w:rPr>
          <w:i/>
        </w:rPr>
        <w:tab/>
      </w:r>
      <w:r>
        <w:rPr>
          <w:i/>
        </w:rPr>
        <w:tab/>
        <w:t>Source: Huawei</w:t>
      </w:r>
    </w:p>
    <w:p w14:paraId="048FAED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C4-214827</w:t>
      </w:r>
      <w:r>
        <w:rPr>
          <w:color w:val="993300"/>
          <w:u w:val="single"/>
        </w:rPr>
        <w:t>.</w:t>
      </w:r>
    </w:p>
    <w:p w14:paraId="124730EC" w14:textId="5B676FFA" w:rsidR="00C831F5" w:rsidRDefault="00C831F5" w:rsidP="00C831F5">
      <w:pPr>
        <w:rPr>
          <w:rFonts w:ascii="Arial" w:hAnsi="Arial" w:cs="Arial"/>
          <w:b/>
          <w:sz w:val="24"/>
        </w:rPr>
      </w:pPr>
      <w:r>
        <w:rPr>
          <w:rFonts w:ascii="Arial" w:hAnsi="Arial" w:cs="Arial"/>
          <w:b/>
          <w:color w:val="0000FF"/>
          <w:sz w:val="24"/>
        </w:rPr>
        <w:t>C4-214393</w:t>
      </w:r>
      <w:r>
        <w:rPr>
          <w:rFonts w:ascii="Arial" w:hAnsi="Arial" w:cs="Arial"/>
          <w:b/>
          <w:color w:val="0000FF"/>
          <w:sz w:val="24"/>
        </w:rPr>
        <w:tab/>
      </w:r>
      <w:r>
        <w:rPr>
          <w:rFonts w:ascii="Arial" w:hAnsi="Arial" w:cs="Arial"/>
          <w:b/>
          <w:sz w:val="24"/>
        </w:rPr>
        <w:t>EE profile of the EPC Domain for a group</w:t>
      </w:r>
    </w:p>
    <w:p w14:paraId="52B2375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CR-0373  Cat: F (Rel-17)</w:t>
      </w:r>
      <w:r>
        <w:rPr>
          <w:i/>
        </w:rPr>
        <w:br/>
      </w:r>
      <w:r>
        <w:rPr>
          <w:i/>
        </w:rPr>
        <w:br/>
      </w:r>
      <w:r>
        <w:rPr>
          <w:i/>
        </w:rPr>
        <w:tab/>
      </w:r>
      <w:r>
        <w:rPr>
          <w:i/>
        </w:rPr>
        <w:tab/>
      </w:r>
      <w:r>
        <w:rPr>
          <w:i/>
        </w:rPr>
        <w:tab/>
      </w:r>
      <w:r>
        <w:rPr>
          <w:i/>
        </w:rPr>
        <w:tab/>
      </w:r>
      <w:r>
        <w:rPr>
          <w:i/>
        </w:rPr>
        <w:tab/>
        <w:t>Source: Huawei</w:t>
      </w:r>
    </w:p>
    <w:p w14:paraId="0739F08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FA862" w14:textId="6004C5C0" w:rsidR="00C831F5" w:rsidRDefault="00C831F5" w:rsidP="00C831F5">
      <w:pPr>
        <w:rPr>
          <w:rFonts w:ascii="Arial" w:hAnsi="Arial" w:cs="Arial"/>
          <w:b/>
          <w:sz w:val="24"/>
        </w:rPr>
      </w:pPr>
      <w:r>
        <w:rPr>
          <w:rFonts w:ascii="Arial" w:hAnsi="Arial" w:cs="Arial"/>
          <w:b/>
          <w:color w:val="0000FF"/>
          <w:sz w:val="24"/>
        </w:rPr>
        <w:t>C4-214452</w:t>
      </w:r>
      <w:r>
        <w:rPr>
          <w:rFonts w:ascii="Arial" w:hAnsi="Arial" w:cs="Arial"/>
          <w:b/>
          <w:color w:val="0000FF"/>
          <w:sz w:val="24"/>
        </w:rPr>
        <w:tab/>
      </w:r>
      <w:r>
        <w:rPr>
          <w:rFonts w:ascii="Arial" w:hAnsi="Arial" w:cs="Arial"/>
          <w:b/>
          <w:sz w:val="24"/>
        </w:rPr>
        <w:t>Update Roaming Status in EPC</w:t>
      </w:r>
    </w:p>
    <w:p w14:paraId="47AB59D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CR-0709  Cat: B (Rel-17)</w:t>
      </w:r>
      <w:r>
        <w:rPr>
          <w:i/>
        </w:rPr>
        <w:br/>
      </w:r>
      <w:r>
        <w:rPr>
          <w:i/>
        </w:rPr>
        <w:br/>
      </w:r>
      <w:r>
        <w:rPr>
          <w:i/>
        </w:rPr>
        <w:tab/>
      </w:r>
      <w:r>
        <w:rPr>
          <w:i/>
        </w:rPr>
        <w:tab/>
      </w:r>
      <w:r>
        <w:rPr>
          <w:i/>
        </w:rPr>
        <w:tab/>
      </w:r>
      <w:r>
        <w:rPr>
          <w:i/>
        </w:rPr>
        <w:tab/>
      </w:r>
      <w:r>
        <w:rPr>
          <w:i/>
        </w:rPr>
        <w:tab/>
        <w:t>Source: Huawei</w:t>
      </w:r>
    </w:p>
    <w:p w14:paraId="59D8E5F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234D36" w14:textId="15769371" w:rsidR="00C831F5" w:rsidRDefault="00C831F5" w:rsidP="00C831F5">
      <w:pPr>
        <w:rPr>
          <w:rFonts w:ascii="Arial" w:hAnsi="Arial" w:cs="Arial"/>
          <w:b/>
          <w:sz w:val="24"/>
        </w:rPr>
      </w:pPr>
      <w:r>
        <w:rPr>
          <w:rFonts w:ascii="Arial" w:hAnsi="Arial" w:cs="Arial"/>
          <w:b/>
          <w:color w:val="0000FF"/>
          <w:sz w:val="24"/>
        </w:rPr>
        <w:t>C4-214453</w:t>
      </w:r>
      <w:r>
        <w:rPr>
          <w:rFonts w:ascii="Arial" w:hAnsi="Arial" w:cs="Arial"/>
          <w:b/>
          <w:color w:val="0000FF"/>
          <w:sz w:val="24"/>
        </w:rPr>
        <w:tab/>
      </w:r>
      <w:r>
        <w:rPr>
          <w:rFonts w:ascii="Arial" w:hAnsi="Arial" w:cs="Arial"/>
          <w:b/>
          <w:sz w:val="24"/>
        </w:rPr>
        <w:t>Update Roaming Status in EPC</w:t>
      </w:r>
    </w:p>
    <w:p w14:paraId="13C0712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v17.3.0</w:t>
      </w:r>
      <w:r>
        <w:rPr>
          <w:i/>
        </w:rPr>
        <w:tab/>
        <w:t xml:space="preserve">  CR-0149  Cat: B (Rel-17)</w:t>
      </w:r>
      <w:r>
        <w:rPr>
          <w:i/>
        </w:rPr>
        <w:br/>
      </w:r>
      <w:r>
        <w:rPr>
          <w:i/>
        </w:rPr>
        <w:br/>
      </w:r>
      <w:r>
        <w:rPr>
          <w:i/>
        </w:rPr>
        <w:tab/>
      </w:r>
      <w:r>
        <w:rPr>
          <w:i/>
        </w:rPr>
        <w:tab/>
      </w:r>
      <w:r>
        <w:rPr>
          <w:i/>
        </w:rPr>
        <w:tab/>
      </w:r>
      <w:r>
        <w:rPr>
          <w:i/>
        </w:rPr>
        <w:tab/>
      </w:r>
      <w:r>
        <w:rPr>
          <w:i/>
        </w:rPr>
        <w:tab/>
        <w:t>Source: Huawei</w:t>
      </w:r>
    </w:p>
    <w:p w14:paraId="5FB5751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030EDA" w14:textId="35D84C58" w:rsidR="00C831F5" w:rsidRDefault="00C831F5" w:rsidP="00C831F5">
      <w:pPr>
        <w:rPr>
          <w:rFonts w:ascii="Arial" w:hAnsi="Arial" w:cs="Arial"/>
          <w:b/>
          <w:sz w:val="24"/>
        </w:rPr>
      </w:pPr>
      <w:r>
        <w:rPr>
          <w:rFonts w:ascii="Arial" w:hAnsi="Arial" w:cs="Arial"/>
          <w:b/>
          <w:color w:val="0000FF"/>
          <w:sz w:val="24"/>
        </w:rPr>
        <w:t>C4-214454</w:t>
      </w:r>
      <w:r>
        <w:rPr>
          <w:rFonts w:ascii="Arial" w:hAnsi="Arial" w:cs="Arial"/>
          <w:b/>
          <w:color w:val="0000FF"/>
          <w:sz w:val="24"/>
        </w:rPr>
        <w:tab/>
      </w:r>
      <w:r>
        <w:rPr>
          <w:rFonts w:ascii="Arial" w:hAnsi="Arial" w:cs="Arial"/>
          <w:b/>
          <w:sz w:val="24"/>
        </w:rPr>
        <w:t>Update Roaming Status in EPC</w:t>
      </w:r>
    </w:p>
    <w:p w14:paraId="5D4F25E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CR-0378  Cat: B (Rel-17)</w:t>
      </w:r>
      <w:r>
        <w:rPr>
          <w:i/>
        </w:rPr>
        <w:br/>
      </w:r>
      <w:r>
        <w:rPr>
          <w:i/>
        </w:rPr>
        <w:br/>
      </w:r>
      <w:r>
        <w:rPr>
          <w:i/>
        </w:rPr>
        <w:tab/>
      </w:r>
      <w:r>
        <w:rPr>
          <w:i/>
        </w:rPr>
        <w:tab/>
      </w:r>
      <w:r>
        <w:rPr>
          <w:i/>
        </w:rPr>
        <w:tab/>
      </w:r>
      <w:r>
        <w:rPr>
          <w:i/>
        </w:rPr>
        <w:tab/>
      </w:r>
      <w:r>
        <w:rPr>
          <w:i/>
        </w:rPr>
        <w:tab/>
        <w:t>Source: Huawei</w:t>
      </w:r>
    </w:p>
    <w:p w14:paraId="67B1364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F5AC8D" w14:textId="45435F99" w:rsidR="00C831F5" w:rsidRDefault="00C831F5" w:rsidP="00C831F5">
      <w:pPr>
        <w:rPr>
          <w:rFonts w:ascii="Arial" w:hAnsi="Arial" w:cs="Arial"/>
          <w:b/>
          <w:sz w:val="24"/>
        </w:rPr>
      </w:pPr>
      <w:r>
        <w:rPr>
          <w:rFonts w:ascii="Arial" w:hAnsi="Arial" w:cs="Arial"/>
          <w:b/>
          <w:color w:val="0000FF"/>
          <w:sz w:val="24"/>
        </w:rPr>
        <w:t>C4-214457</w:t>
      </w:r>
      <w:r>
        <w:rPr>
          <w:rFonts w:ascii="Arial" w:hAnsi="Arial" w:cs="Arial"/>
          <w:b/>
          <w:color w:val="0000FF"/>
          <w:sz w:val="24"/>
        </w:rPr>
        <w:tab/>
      </w:r>
      <w:r>
        <w:rPr>
          <w:rFonts w:ascii="Arial" w:hAnsi="Arial" w:cs="Arial"/>
          <w:b/>
          <w:sz w:val="24"/>
        </w:rPr>
        <w:t>EE subscription mapping to EPC</w:t>
      </w:r>
    </w:p>
    <w:p w14:paraId="289DEB2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CR-0712  Cat: F (Rel-17)</w:t>
      </w:r>
      <w:r>
        <w:rPr>
          <w:i/>
        </w:rPr>
        <w:br/>
      </w:r>
      <w:r>
        <w:rPr>
          <w:i/>
        </w:rPr>
        <w:br/>
      </w:r>
      <w:r>
        <w:rPr>
          <w:i/>
        </w:rPr>
        <w:tab/>
      </w:r>
      <w:r>
        <w:rPr>
          <w:i/>
        </w:rPr>
        <w:tab/>
      </w:r>
      <w:r>
        <w:rPr>
          <w:i/>
        </w:rPr>
        <w:tab/>
      </w:r>
      <w:r>
        <w:rPr>
          <w:i/>
        </w:rPr>
        <w:tab/>
      </w:r>
      <w:r>
        <w:rPr>
          <w:i/>
        </w:rPr>
        <w:tab/>
        <w:t>Source: Huawei</w:t>
      </w:r>
    </w:p>
    <w:p w14:paraId="4C88671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75AC1" w14:textId="6B1BD49D" w:rsidR="00C831F5" w:rsidRDefault="00C831F5" w:rsidP="00C831F5">
      <w:pPr>
        <w:rPr>
          <w:rFonts w:ascii="Arial" w:hAnsi="Arial" w:cs="Arial"/>
          <w:b/>
          <w:sz w:val="24"/>
        </w:rPr>
      </w:pPr>
      <w:r>
        <w:rPr>
          <w:rFonts w:ascii="Arial" w:hAnsi="Arial" w:cs="Arial"/>
          <w:b/>
          <w:color w:val="0000FF"/>
          <w:sz w:val="24"/>
        </w:rPr>
        <w:t>C4-214461</w:t>
      </w:r>
      <w:r>
        <w:rPr>
          <w:rFonts w:ascii="Arial" w:hAnsi="Arial" w:cs="Arial"/>
          <w:b/>
          <w:color w:val="0000FF"/>
          <w:sz w:val="24"/>
        </w:rPr>
        <w:tab/>
      </w:r>
      <w:r>
        <w:rPr>
          <w:rFonts w:ascii="Arial" w:hAnsi="Arial" w:cs="Arial"/>
          <w:b/>
          <w:sz w:val="24"/>
        </w:rPr>
        <w:t>SCEF authorisation of EE</w:t>
      </w:r>
    </w:p>
    <w:p w14:paraId="44A9057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CR-0047  Cat: F (Rel-17)</w:t>
      </w:r>
      <w:r>
        <w:rPr>
          <w:i/>
        </w:rPr>
        <w:br/>
      </w:r>
      <w:r>
        <w:rPr>
          <w:i/>
        </w:rPr>
        <w:br/>
      </w:r>
      <w:r>
        <w:rPr>
          <w:i/>
        </w:rPr>
        <w:tab/>
      </w:r>
      <w:r>
        <w:rPr>
          <w:i/>
        </w:rPr>
        <w:tab/>
      </w:r>
      <w:r>
        <w:rPr>
          <w:i/>
        </w:rPr>
        <w:tab/>
      </w:r>
      <w:r>
        <w:rPr>
          <w:i/>
        </w:rPr>
        <w:tab/>
      </w:r>
      <w:r>
        <w:rPr>
          <w:i/>
        </w:rPr>
        <w:tab/>
        <w:t>Source: Huawei</w:t>
      </w:r>
    </w:p>
    <w:p w14:paraId="76AB045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B88120" w14:textId="0E33A68A" w:rsidR="00C831F5" w:rsidRDefault="00C831F5" w:rsidP="00C831F5">
      <w:pPr>
        <w:rPr>
          <w:rFonts w:ascii="Arial" w:hAnsi="Arial" w:cs="Arial"/>
          <w:b/>
          <w:sz w:val="24"/>
        </w:rPr>
      </w:pPr>
      <w:r>
        <w:rPr>
          <w:rFonts w:ascii="Arial" w:hAnsi="Arial" w:cs="Arial"/>
          <w:b/>
          <w:color w:val="0000FF"/>
          <w:sz w:val="24"/>
        </w:rPr>
        <w:lastRenderedPageBreak/>
        <w:t>C4-214462</w:t>
      </w:r>
      <w:r>
        <w:rPr>
          <w:rFonts w:ascii="Arial" w:hAnsi="Arial" w:cs="Arial"/>
          <w:b/>
          <w:color w:val="0000FF"/>
          <w:sz w:val="24"/>
        </w:rPr>
        <w:tab/>
      </w:r>
      <w:r>
        <w:rPr>
          <w:rFonts w:ascii="Arial" w:hAnsi="Arial" w:cs="Arial"/>
          <w:b/>
          <w:sz w:val="24"/>
        </w:rPr>
        <w:t>Corrections on EventType</w:t>
      </w:r>
    </w:p>
    <w:p w14:paraId="6DCD0D0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CR-0048  Cat: F (Rel-17)</w:t>
      </w:r>
      <w:r>
        <w:rPr>
          <w:i/>
        </w:rPr>
        <w:br/>
      </w:r>
      <w:r>
        <w:rPr>
          <w:i/>
        </w:rPr>
        <w:br/>
      </w:r>
      <w:r>
        <w:rPr>
          <w:i/>
        </w:rPr>
        <w:tab/>
      </w:r>
      <w:r>
        <w:rPr>
          <w:i/>
        </w:rPr>
        <w:tab/>
      </w:r>
      <w:r>
        <w:rPr>
          <w:i/>
        </w:rPr>
        <w:tab/>
      </w:r>
      <w:r>
        <w:rPr>
          <w:i/>
        </w:rPr>
        <w:tab/>
      </w:r>
      <w:r>
        <w:rPr>
          <w:i/>
        </w:rPr>
        <w:tab/>
        <w:t>Source: Huawei</w:t>
      </w:r>
    </w:p>
    <w:p w14:paraId="58D13BD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C4-214836</w:t>
      </w:r>
      <w:r>
        <w:rPr>
          <w:color w:val="993300"/>
          <w:u w:val="single"/>
        </w:rPr>
        <w:t>.</w:t>
      </w:r>
    </w:p>
    <w:p w14:paraId="6E88A245" w14:textId="0367D12F" w:rsidR="00C831F5" w:rsidRDefault="00C831F5" w:rsidP="00C831F5">
      <w:pPr>
        <w:rPr>
          <w:rFonts w:ascii="Arial" w:hAnsi="Arial" w:cs="Arial"/>
          <w:b/>
          <w:sz w:val="24"/>
        </w:rPr>
      </w:pPr>
      <w:r>
        <w:rPr>
          <w:rFonts w:ascii="Arial" w:hAnsi="Arial" w:cs="Arial"/>
          <w:b/>
          <w:color w:val="0000FF"/>
          <w:sz w:val="24"/>
        </w:rPr>
        <w:t>C4-214827</w:t>
      </w:r>
      <w:r>
        <w:rPr>
          <w:rFonts w:ascii="Arial" w:hAnsi="Arial" w:cs="Arial"/>
          <w:b/>
          <w:color w:val="0000FF"/>
          <w:sz w:val="24"/>
        </w:rPr>
        <w:tab/>
      </w:r>
      <w:r>
        <w:rPr>
          <w:rFonts w:ascii="Arial" w:hAnsi="Arial" w:cs="Arial"/>
          <w:b/>
          <w:sz w:val="24"/>
        </w:rPr>
        <w:t>EE subscription for a group</w:t>
      </w:r>
    </w:p>
    <w:p w14:paraId="37AD040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CR-0041  rev 1 Cat: F (Rel-17)</w:t>
      </w:r>
      <w:r>
        <w:rPr>
          <w:i/>
        </w:rPr>
        <w:br/>
      </w:r>
      <w:r>
        <w:rPr>
          <w:i/>
        </w:rPr>
        <w:br/>
      </w:r>
      <w:r>
        <w:rPr>
          <w:i/>
        </w:rPr>
        <w:tab/>
      </w:r>
      <w:r>
        <w:rPr>
          <w:i/>
        </w:rPr>
        <w:tab/>
      </w:r>
      <w:r>
        <w:rPr>
          <w:i/>
        </w:rPr>
        <w:tab/>
      </w:r>
      <w:r>
        <w:rPr>
          <w:i/>
        </w:rPr>
        <w:tab/>
      </w:r>
      <w:r>
        <w:rPr>
          <w:i/>
        </w:rPr>
        <w:tab/>
        <w:t>Source: Huawei</w:t>
      </w:r>
    </w:p>
    <w:p w14:paraId="6F1AE7A2" w14:textId="77777777" w:rsidR="00C831F5" w:rsidRDefault="00C831F5" w:rsidP="00C831F5">
      <w:pPr>
        <w:rPr>
          <w:color w:val="808080"/>
        </w:rPr>
      </w:pPr>
      <w:r>
        <w:rPr>
          <w:color w:val="808080"/>
        </w:rPr>
        <w:t>(Replaces C4-214392)</w:t>
      </w:r>
    </w:p>
    <w:p w14:paraId="1096A3A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09AB1" w14:textId="7C8C63BE" w:rsidR="00C831F5" w:rsidRDefault="00C831F5" w:rsidP="00C831F5">
      <w:pPr>
        <w:rPr>
          <w:rFonts w:ascii="Arial" w:hAnsi="Arial" w:cs="Arial"/>
          <w:b/>
          <w:sz w:val="24"/>
        </w:rPr>
      </w:pPr>
      <w:r>
        <w:rPr>
          <w:rFonts w:ascii="Arial" w:hAnsi="Arial" w:cs="Arial"/>
          <w:b/>
          <w:color w:val="0000FF"/>
          <w:sz w:val="24"/>
        </w:rPr>
        <w:t>C4-214836</w:t>
      </w:r>
      <w:r>
        <w:rPr>
          <w:rFonts w:ascii="Arial" w:hAnsi="Arial" w:cs="Arial"/>
          <w:b/>
          <w:color w:val="0000FF"/>
          <w:sz w:val="24"/>
        </w:rPr>
        <w:tab/>
      </w:r>
      <w:r>
        <w:rPr>
          <w:rFonts w:ascii="Arial" w:hAnsi="Arial" w:cs="Arial"/>
          <w:b/>
          <w:sz w:val="24"/>
        </w:rPr>
        <w:t>Corrections on EventType</w:t>
      </w:r>
    </w:p>
    <w:p w14:paraId="78051E4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CR-0048  rev 1 Cat: F (Rel-17)</w:t>
      </w:r>
      <w:r>
        <w:rPr>
          <w:i/>
        </w:rPr>
        <w:br/>
      </w:r>
      <w:r>
        <w:rPr>
          <w:i/>
        </w:rPr>
        <w:br/>
      </w:r>
      <w:r>
        <w:rPr>
          <w:i/>
        </w:rPr>
        <w:tab/>
      </w:r>
      <w:r>
        <w:rPr>
          <w:i/>
        </w:rPr>
        <w:tab/>
      </w:r>
      <w:r>
        <w:rPr>
          <w:i/>
        </w:rPr>
        <w:tab/>
      </w:r>
      <w:r>
        <w:rPr>
          <w:i/>
        </w:rPr>
        <w:tab/>
      </w:r>
      <w:r>
        <w:rPr>
          <w:i/>
        </w:rPr>
        <w:tab/>
        <w:t>Source: Huawei</w:t>
      </w:r>
    </w:p>
    <w:p w14:paraId="62526F3C" w14:textId="77777777" w:rsidR="00C831F5" w:rsidRDefault="00C831F5" w:rsidP="00C831F5">
      <w:pPr>
        <w:rPr>
          <w:color w:val="808080"/>
        </w:rPr>
      </w:pPr>
      <w:r>
        <w:rPr>
          <w:color w:val="808080"/>
        </w:rPr>
        <w:t>(Replaces C4-214462)</w:t>
      </w:r>
    </w:p>
    <w:p w14:paraId="2C933CD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09FB1" w14:textId="77777777" w:rsidR="00C831F5" w:rsidRDefault="00C831F5" w:rsidP="00C831F5">
      <w:pPr>
        <w:pStyle w:val="Heading4"/>
      </w:pPr>
      <w:bookmarkStart w:id="70" w:name="_Toc81397653"/>
      <w:r>
        <w:t>6.3.15</w:t>
      </w:r>
      <w:r>
        <w:tab/>
        <w:t>Restoration</w:t>
      </w:r>
      <w:bookmarkEnd w:id="70"/>
    </w:p>
    <w:p w14:paraId="30DB5D92" w14:textId="668226A8" w:rsidR="00C831F5" w:rsidRDefault="00C831F5" w:rsidP="00C831F5">
      <w:pPr>
        <w:rPr>
          <w:rFonts w:ascii="Arial" w:hAnsi="Arial" w:cs="Arial"/>
          <w:b/>
          <w:sz w:val="24"/>
        </w:rPr>
      </w:pPr>
      <w:r>
        <w:rPr>
          <w:rFonts w:ascii="Arial" w:hAnsi="Arial" w:cs="Arial"/>
          <w:b/>
          <w:color w:val="0000FF"/>
          <w:sz w:val="24"/>
        </w:rPr>
        <w:t>C4-214210</w:t>
      </w:r>
      <w:r>
        <w:rPr>
          <w:rFonts w:ascii="Arial" w:hAnsi="Arial" w:cs="Arial"/>
          <w:b/>
          <w:color w:val="0000FF"/>
          <w:sz w:val="24"/>
        </w:rPr>
        <w:tab/>
      </w:r>
      <w:r>
        <w:rPr>
          <w:rFonts w:ascii="Arial" w:hAnsi="Arial" w:cs="Arial"/>
          <w:b/>
          <w:sz w:val="24"/>
        </w:rPr>
        <w:t>Discussion on Remaining Issues of I-SMF/V-SMF Restoration</w:t>
      </w:r>
    </w:p>
    <w:p w14:paraId="42ED86FB"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5A907ED6" w14:textId="77777777" w:rsidR="00C831F5" w:rsidRDefault="00C831F5" w:rsidP="00C831F5">
      <w:pPr>
        <w:rPr>
          <w:rFonts w:ascii="Arial" w:hAnsi="Arial" w:cs="Arial"/>
          <w:b/>
        </w:rPr>
      </w:pPr>
      <w:r>
        <w:rPr>
          <w:rFonts w:ascii="Arial" w:hAnsi="Arial" w:cs="Arial"/>
          <w:b/>
        </w:rPr>
        <w:t xml:space="preserve">Abstract: </w:t>
      </w:r>
    </w:p>
    <w:p w14:paraId="713F623F" w14:textId="77777777" w:rsidR="00C831F5" w:rsidRDefault="00C831F5" w:rsidP="00C831F5">
      <w:r>
        <w:t>This paper discusses the remaining issues of I-SMF/V-SMF, and proposes candidate solutions.</w:t>
      </w:r>
    </w:p>
    <w:p w14:paraId="12B2828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1F098" w14:textId="370CD949" w:rsidR="00C831F5" w:rsidRDefault="00C831F5" w:rsidP="00C831F5">
      <w:pPr>
        <w:rPr>
          <w:rFonts w:ascii="Arial" w:hAnsi="Arial" w:cs="Arial"/>
          <w:b/>
          <w:sz w:val="24"/>
        </w:rPr>
      </w:pPr>
      <w:r>
        <w:rPr>
          <w:rFonts w:ascii="Arial" w:hAnsi="Arial" w:cs="Arial"/>
          <w:b/>
          <w:color w:val="0000FF"/>
          <w:sz w:val="24"/>
        </w:rPr>
        <w:t>C4-214211</w:t>
      </w:r>
      <w:r>
        <w:rPr>
          <w:rFonts w:ascii="Arial" w:hAnsi="Arial" w:cs="Arial"/>
          <w:b/>
          <w:color w:val="0000FF"/>
          <w:sz w:val="24"/>
        </w:rPr>
        <w:tab/>
      </w:r>
      <w:r>
        <w:rPr>
          <w:rFonts w:ascii="Arial" w:hAnsi="Arial" w:cs="Arial"/>
          <w:b/>
          <w:sz w:val="24"/>
        </w:rPr>
        <w:t>Improvements to I-SMF/V-SMF Restoration procedure</w:t>
      </w:r>
    </w:p>
    <w:p w14:paraId="68516B23"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v17.1.0</w:t>
      </w:r>
      <w:r>
        <w:rPr>
          <w:i/>
        </w:rPr>
        <w:tab/>
        <w:t xml:space="preserve">  CR-0033  Cat: B (Rel-17)</w:t>
      </w:r>
      <w:r>
        <w:rPr>
          <w:i/>
        </w:rPr>
        <w:br/>
      </w:r>
      <w:r>
        <w:rPr>
          <w:i/>
        </w:rPr>
        <w:br/>
      </w:r>
      <w:r>
        <w:rPr>
          <w:i/>
        </w:rPr>
        <w:tab/>
      </w:r>
      <w:r>
        <w:rPr>
          <w:i/>
        </w:rPr>
        <w:tab/>
      </w:r>
      <w:r>
        <w:rPr>
          <w:i/>
        </w:rPr>
        <w:tab/>
      </w:r>
      <w:r>
        <w:rPr>
          <w:i/>
        </w:rPr>
        <w:tab/>
      </w:r>
      <w:r>
        <w:rPr>
          <w:i/>
        </w:rPr>
        <w:tab/>
        <w:t>Source: ZTE</w:t>
      </w:r>
    </w:p>
    <w:p w14:paraId="7C69CF23" w14:textId="77777777" w:rsidR="00C831F5" w:rsidRDefault="00C831F5" w:rsidP="00C831F5">
      <w:pPr>
        <w:rPr>
          <w:rFonts w:ascii="Arial" w:hAnsi="Arial" w:cs="Arial"/>
          <w:b/>
        </w:rPr>
      </w:pPr>
      <w:r>
        <w:rPr>
          <w:rFonts w:ascii="Arial" w:hAnsi="Arial" w:cs="Arial"/>
          <w:b/>
        </w:rPr>
        <w:t xml:space="preserve">Abstract: </w:t>
      </w:r>
    </w:p>
    <w:p w14:paraId="64D3EB91" w14:textId="77777777" w:rsidR="00C831F5" w:rsidRDefault="00C831F5" w:rsidP="00C831F5">
      <w:r>
        <w:t>This contribution proposes improvements to the I-SMF/V-SMF restoration procedure, to solve the remaining editor's notes.</w:t>
      </w:r>
    </w:p>
    <w:p w14:paraId="597512F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F88942" w14:textId="440C9E6C" w:rsidR="00C831F5" w:rsidRDefault="00C831F5" w:rsidP="00C831F5">
      <w:pPr>
        <w:rPr>
          <w:rFonts w:ascii="Arial" w:hAnsi="Arial" w:cs="Arial"/>
          <w:b/>
          <w:sz w:val="24"/>
        </w:rPr>
      </w:pPr>
      <w:r>
        <w:rPr>
          <w:rFonts w:ascii="Arial" w:hAnsi="Arial" w:cs="Arial"/>
          <w:b/>
          <w:color w:val="0000FF"/>
          <w:sz w:val="24"/>
        </w:rPr>
        <w:t>C4-214212</w:t>
      </w:r>
      <w:r>
        <w:rPr>
          <w:rFonts w:ascii="Arial" w:hAnsi="Arial" w:cs="Arial"/>
          <w:b/>
          <w:color w:val="0000FF"/>
          <w:sz w:val="24"/>
        </w:rPr>
        <w:tab/>
      </w:r>
      <w:r>
        <w:rPr>
          <w:rFonts w:ascii="Arial" w:hAnsi="Arial" w:cs="Arial"/>
          <w:b/>
          <w:sz w:val="24"/>
        </w:rPr>
        <w:t>Improvements to I-SMF/V-SMF Restoration procedure</w:t>
      </w:r>
    </w:p>
    <w:p w14:paraId="4C9E9809"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v17.1.0</w:t>
      </w:r>
      <w:r>
        <w:rPr>
          <w:i/>
        </w:rPr>
        <w:tab/>
        <w:t xml:space="preserve">  CR-0467  Cat: B (Rel-17)</w:t>
      </w:r>
      <w:r>
        <w:rPr>
          <w:i/>
        </w:rPr>
        <w:br/>
      </w:r>
      <w:r>
        <w:rPr>
          <w:i/>
        </w:rPr>
        <w:br/>
      </w:r>
      <w:r>
        <w:rPr>
          <w:i/>
        </w:rPr>
        <w:tab/>
      </w:r>
      <w:r>
        <w:rPr>
          <w:i/>
        </w:rPr>
        <w:tab/>
      </w:r>
      <w:r>
        <w:rPr>
          <w:i/>
        </w:rPr>
        <w:tab/>
      </w:r>
      <w:r>
        <w:rPr>
          <w:i/>
        </w:rPr>
        <w:tab/>
      </w:r>
      <w:r>
        <w:rPr>
          <w:i/>
        </w:rPr>
        <w:tab/>
        <w:t>Source: ZTE</w:t>
      </w:r>
    </w:p>
    <w:p w14:paraId="31AB614B" w14:textId="77777777" w:rsidR="00C831F5" w:rsidRDefault="00C831F5" w:rsidP="00C831F5">
      <w:pPr>
        <w:rPr>
          <w:rFonts w:ascii="Arial" w:hAnsi="Arial" w:cs="Arial"/>
          <w:b/>
        </w:rPr>
      </w:pPr>
      <w:r>
        <w:rPr>
          <w:rFonts w:ascii="Arial" w:hAnsi="Arial" w:cs="Arial"/>
          <w:b/>
        </w:rPr>
        <w:lastRenderedPageBreak/>
        <w:t xml:space="preserve">Abstract: </w:t>
      </w:r>
    </w:p>
    <w:p w14:paraId="69B1B552" w14:textId="77777777" w:rsidR="00C831F5" w:rsidRDefault="00C831F5" w:rsidP="00C831F5">
      <w:r>
        <w:t>This contribution proposes improvements to the I-SMF/V-SMF restoration procedure, to solve the remaining editor's notes.</w:t>
      </w:r>
    </w:p>
    <w:p w14:paraId="4C0906E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267E0F" w14:textId="332B750C" w:rsidR="00C831F5" w:rsidRDefault="00C831F5" w:rsidP="00C831F5">
      <w:pPr>
        <w:rPr>
          <w:rFonts w:ascii="Arial" w:hAnsi="Arial" w:cs="Arial"/>
          <w:b/>
          <w:sz w:val="24"/>
        </w:rPr>
      </w:pPr>
      <w:r>
        <w:rPr>
          <w:rFonts w:ascii="Arial" w:hAnsi="Arial" w:cs="Arial"/>
          <w:b/>
          <w:color w:val="0000FF"/>
          <w:sz w:val="24"/>
        </w:rPr>
        <w:t>C4-214213</w:t>
      </w:r>
      <w:r>
        <w:rPr>
          <w:rFonts w:ascii="Arial" w:hAnsi="Arial" w:cs="Arial"/>
          <w:b/>
          <w:color w:val="0000FF"/>
          <w:sz w:val="24"/>
        </w:rPr>
        <w:tab/>
      </w:r>
      <w:r>
        <w:rPr>
          <w:rFonts w:ascii="Arial" w:hAnsi="Arial" w:cs="Arial"/>
          <w:b/>
          <w:sz w:val="24"/>
        </w:rPr>
        <w:t>Improvements to I-SMF/V-SMF Restoration procedure</w:t>
      </w:r>
    </w:p>
    <w:p w14:paraId="5BCDE8FA"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v17.2.0</w:t>
      </w:r>
      <w:r>
        <w:rPr>
          <w:i/>
        </w:rPr>
        <w:tab/>
        <w:t xml:space="preserve">  CR-0577  Cat: B (Rel-17)</w:t>
      </w:r>
      <w:r>
        <w:rPr>
          <w:i/>
        </w:rPr>
        <w:br/>
      </w:r>
      <w:r>
        <w:rPr>
          <w:i/>
        </w:rPr>
        <w:br/>
      </w:r>
      <w:r>
        <w:rPr>
          <w:i/>
        </w:rPr>
        <w:tab/>
      </w:r>
      <w:r>
        <w:rPr>
          <w:i/>
        </w:rPr>
        <w:tab/>
      </w:r>
      <w:r>
        <w:rPr>
          <w:i/>
        </w:rPr>
        <w:tab/>
      </w:r>
      <w:r>
        <w:rPr>
          <w:i/>
        </w:rPr>
        <w:tab/>
      </w:r>
      <w:r>
        <w:rPr>
          <w:i/>
        </w:rPr>
        <w:tab/>
        <w:t>Source: ZTE</w:t>
      </w:r>
    </w:p>
    <w:p w14:paraId="25547C2A" w14:textId="77777777" w:rsidR="00C831F5" w:rsidRDefault="00C831F5" w:rsidP="00C831F5">
      <w:pPr>
        <w:rPr>
          <w:rFonts w:ascii="Arial" w:hAnsi="Arial" w:cs="Arial"/>
          <w:b/>
        </w:rPr>
      </w:pPr>
      <w:r>
        <w:rPr>
          <w:rFonts w:ascii="Arial" w:hAnsi="Arial" w:cs="Arial"/>
          <w:b/>
        </w:rPr>
        <w:t xml:space="preserve">Abstract: </w:t>
      </w:r>
    </w:p>
    <w:p w14:paraId="77007051" w14:textId="77777777" w:rsidR="00C831F5" w:rsidRDefault="00C831F5" w:rsidP="00C831F5">
      <w:r>
        <w:t>This contribution proposes improvements to the I-SMF/V-SMF restoration procedure, to solve the remaining editor's notes.</w:t>
      </w:r>
    </w:p>
    <w:p w14:paraId="3CEC532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F29149" w14:textId="77777777" w:rsidR="00C831F5" w:rsidRDefault="00C831F5" w:rsidP="00C831F5">
      <w:pPr>
        <w:pStyle w:val="Heading4"/>
      </w:pPr>
      <w:bookmarkStart w:id="71" w:name="_Toc81397654"/>
      <w:r>
        <w:t>6.3.16</w:t>
      </w:r>
      <w:r>
        <w:tab/>
        <w:t>Partial success on EE subscription</w:t>
      </w:r>
      <w:bookmarkEnd w:id="71"/>
    </w:p>
    <w:p w14:paraId="25362135" w14:textId="6C420C31" w:rsidR="00C831F5" w:rsidRDefault="00C831F5" w:rsidP="00C831F5">
      <w:pPr>
        <w:rPr>
          <w:rFonts w:ascii="Arial" w:hAnsi="Arial" w:cs="Arial"/>
          <w:b/>
          <w:sz w:val="24"/>
        </w:rPr>
      </w:pPr>
      <w:r>
        <w:rPr>
          <w:rFonts w:ascii="Arial" w:hAnsi="Arial" w:cs="Arial"/>
          <w:b/>
          <w:color w:val="0000FF"/>
          <w:sz w:val="24"/>
        </w:rPr>
        <w:t>C4-214480</w:t>
      </w:r>
      <w:r>
        <w:rPr>
          <w:rFonts w:ascii="Arial" w:hAnsi="Arial" w:cs="Arial"/>
          <w:b/>
          <w:color w:val="0000FF"/>
          <w:sz w:val="24"/>
        </w:rPr>
        <w:tab/>
      </w:r>
      <w:r>
        <w:rPr>
          <w:rFonts w:ascii="Arial" w:hAnsi="Arial" w:cs="Arial"/>
          <w:b/>
          <w:sz w:val="24"/>
        </w:rPr>
        <w:t>DISC on Partial success of EE subscription</w:t>
      </w:r>
    </w:p>
    <w:p w14:paraId="0452B71E"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FA6420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A9E6D" w14:textId="6A28229B" w:rsidR="00C831F5" w:rsidRDefault="00C831F5" w:rsidP="00C831F5">
      <w:pPr>
        <w:rPr>
          <w:rFonts w:ascii="Arial" w:hAnsi="Arial" w:cs="Arial"/>
          <w:b/>
          <w:sz w:val="24"/>
        </w:rPr>
      </w:pPr>
      <w:r>
        <w:rPr>
          <w:rFonts w:ascii="Arial" w:hAnsi="Arial" w:cs="Arial"/>
          <w:b/>
          <w:color w:val="0000FF"/>
          <w:sz w:val="24"/>
        </w:rPr>
        <w:t>C4-214481</w:t>
      </w:r>
      <w:r>
        <w:rPr>
          <w:rFonts w:ascii="Arial" w:hAnsi="Arial" w:cs="Arial"/>
          <w:b/>
          <w:color w:val="0000FF"/>
          <w:sz w:val="24"/>
        </w:rPr>
        <w:tab/>
      </w:r>
      <w:r>
        <w:rPr>
          <w:rFonts w:ascii="Arial" w:hAnsi="Arial" w:cs="Arial"/>
          <w:b/>
          <w:sz w:val="24"/>
        </w:rPr>
        <w:t>Partial success on EE subscription</w:t>
      </w:r>
    </w:p>
    <w:p w14:paraId="6D4F9AF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CR-0715  Cat: B (Rel-17)</w:t>
      </w:r>
      <w:r>
        <w:rPr>
          <w:i/>
        </w:rPr>
        <w:br/>
      </w:r>
      <w:r>
        <w:rPr>
          <w:i/>
        </w:rPr>
        <w:br/>
      </w:r>
      <w:r>
        <w:rPr>
          <w:i/>
        </w:rPr>
        <w:tab/>
      </w:r>
      <w:r>
        <w:rPr>
          <w:i/>
        </w:rPr>
        <w:tab/>
      </w:r>
      <w:r>
        <w:rPr>
          <w:i/>
        </w:rPr>
        <w:tab/>
      </w:r>
      <w:r>
        <w:rPr>
          <w:i/>
        </w:rPr>
        <w:tab/>
      </w:r>
      <w:r>
        <w:rPr>
          <w:i/>
        </w:rPr>
        <w:tab/>
        <w:t>Source: Huawei</w:t>
      </w:r>
    </w:p>
    <w:p w14:paraId="5A1B6A5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C4-214841</w:t>
      </w:r>
      <w:r>
        <w:rPr>
          <w:color w:val="993300"/>
          <w:u w:val="single"/>
        </w:rPr>
        <w:t>.</w:t>
      </w:r>
    </w:p>
    <w:p w14:paraId="20C475F1" w14:textId="6AD3EAFD" w:rsidR="00C831F5" w:rsidRDefault="00C831F5" w:rsidP="00C831F5">
      <w:pPr>
        <w:rPr>
          <w:rFonts w:ascii="Arial" w:hAnsi="Arial" w:cs="Arial"/>
          <w:b/>
          <w:sz w:val="24"/>
        </w:rPr>
      </w:pPr>
      <w:r>
        <w:rPr>
          <w:rFonts w:ascii="Arial" w:hAnsi="Arial" w:cs="Arial"/>
          <w:b/>
          <w:color w:val="0000FF"/>
          <w:sz w:val="24"/>
        </w:rPr>
        <w:t>C4-214482</w:t>
      </w:r>
      <w:r>
        <w:rPr>
          <w:rFonts w:ascii="Arial" w:hAnsi="Arial" w:cs="Arial"/>
          <w:b/>
          <w:color w:val="0000FF"/>
          <w:sz w:val="24"/>
        </w:rPr>
        <w:tab/>
      </w:r>
      <w:r>
        <w:rPr>
          <w:rFonts w:ascii="Arial" w:hAnsi="Arial" w:cs="Arial"/>
          <w:b/>
          <w:sz w:val="24"/>
        </w:rPr>
        <w:t>Partial success on EE subscription in EPC</w:t>
      </w:r>
    </w:p>
    <w:p w14:paraId="487BF92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CR-0716  Cat: B (Rel-17)</w:t>
      </w:r>
      <w:r>
        <w:rPr>
          <w:i/>
        </w:rPr>
        <w:br/>
      </w:r>
      <w:r>
        <w:rPr>
          <w:i/>
        </w:rPr>
        <w:br/>
      </w:r>
      <w:r>
        <w:rPr>
          <w:i/>
        </w:rPr>
        <w:tab/>
      </w:r>
      <w:r>
        <w:rPr>
          <w:i/>
        </w:rPr>
        <w:tab/>
      </w:r>
      <w:r>
        <w:rPr>
          <w:i/>
        </w:rPr>
        <w:tab/>
      </w:r>
      <w:r>
        <w:rPr>
          <w:i/>
        </w:rPr>
        <w:tab/>
      </w:r>
      <w:r>
        <w:rPr>
          <w:i/>
        </w:rPr>
        <w:tab/>
        <w:t>Source: Huawei</w:t>
      </w:r>
    </w:p>
    <w:p w14:paraId="2EDBA4A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ADBED" w14:textId="04AA362C" w:rsidR="00C831F5" w:rsidRDefault="00C831F5" w:rsidP="00C831F5">
      <w:pPr>
        <w:rPr>
          <w:rFonts w:ascii="Arial" w:hAnsi="Arial" w:cs="Arial"/>
          <w:b/>
          <w:sz w:val="24"/>
        </w:rPr>
      </w:pPr>
      <w:r>
        <w:rPr>
          <w:rFonts w:ascii="Arial" w:hAnsi="Arial" w:cs="Arial"/>
          <w:b/>
          <w:color w:val="0000FF"/>
          <w:sz w:val="24"/>
        </w:rPr>
        <w:t>C4-214483</w:t>
      </w:r>
      <w:r>
        <w:rPr>
          <w:rFonts w:ascii="Arial" w:hAnsi="Arial" w:cs="Arial"/>
          <w:b/>
          <w:color w:val="0000FF"/>
          <w:sz w:val="24"/>
        </w:rPr>
        <w:tab/>
      </w:r>
      <w:r>
        <w:rPr>
          <w:rFonts w:ascii="Arial" w:hAnsi="Arial" w:cs="Arial"/>
          <w:b/>
          <w:sz w:val="24"/>
        </w:rPr>
        <w:t>Partial success on EE subscription</w:t>
      </w:r>
    </w:p>
    <w:p w14:paraId="0DB38FA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CR-0049  Cat: B (Rel-17)</w:t>
      </w:r>
      <w:r>
        <w:rPr>
          <w:i/>
        </w:rPr>
        <w:br/>
      </w:r>
      <w:r>
        <w:rPr>
          <w:i/>
        </w:rPr>
        <w:br/>
      </w:r>
      <w:r>
        <w:rPr>
          <w:i/>
        </w:rPr>
        <w:tab/>
      </w:r>
      <w:r>
        <w:rPr>
          <w:i/>
        </w:rPr>
        <w:tab/>
      </w:r>
      <w:r>
        <w:rPr>
          <w:i/>
        </w:rPr>
        <w:tab/>
      </w:r>
      <w:r>
        <w:rPr>
          <w:i/>
        </w:rPr>
        <w:tab/>
      </w:r>
      <w:r>
        <w:rPr>
          <w:i/>
        </w:rPr>
        <w:tab/>
        <w:t>Source: Huawei</w:t>
      </w:r>
    </w:p>
    <w:p w14:paraId="3A19753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C4-214842</w:t>
      </w:r>
      <w:r>
        <w:rPr>
          <w:color w:val="993300"/>
          <w:u w:val="single"/>
        </w:rPr>
        <w:t>.</w:t>
      </w:r>
    </w:p>
    <w:p w14:paraId="10ECFB72" w14:textId="5BE5449E" w:rsidR="00C831F5" w:rsidRDefault="00C831F5" w:rsidP="00C831F5">
      <w:pPr>
        <w:rPr>
          <w:rFonts w:ascii="Arial" w:hAnsi="Arial" w:cs="Arial"/>
          <w:b/>
          <w:sz w:val="24"/>
        </w:rPr>
      </w:pPr>
      <w:r>
        <w:rPr>
          <w:rFonts w:ascii="Arial" w:hAnsi="Arial" w:cs="Arial"/>
          <w:b/>
          <w:color w:val="0000FF"/>
          <w:sz w:val="24"/>
        </w:rPr>
        <w:t>C4-214841</w:t>
      </w:r>
      <w:r>
        <w:rPr>
          <w:rFonts w:ascii="Arial" w:hAnsi="Arial" w:cs="Arial"/>
          <w:b/>
          <w:color w:val="0000FF"/>
          <w:sz w:val="24"/>
        </w:rPr>
        <w:tab/>
      </w:r>
      <w:r>
        <w:rPr>
          <w:rFonts w:ascii="Arial" w:hAnsi="Arial" w:cs="Arial"/>
          <w:b/>
          <w:sz w:val="24"/>
        </w:rPr>
        <w:t>Partial success on EE subscription</w:t>
      </w:r>
    </w:p>
    <w:p w14:paraId="5626625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CR-0715  rev 1 Cat: B (Rel-17)</w:t>
      </w:r>
      <w:r>
        <w:rPr>
          <w:i/>
        </w:rPr>
        <w:br/>
      </w:r>
      <w:r>
        <w:rPr>
          <w:i/>
        </w:rPr>
        <w:br/>
      </w:r>
      <w:r>
        <w:rPr>
          <w:i/>
        </w:rPr>
        <w:tab/>
      </w:r>
      <w:r>
        <w:rPr>
          <w:i/>
        </w:rPr>
        <w:tab/>
      </w:r>
      <w:r>
        <w:rPr>
          <w:i/>
        </w:rPr>
        <w:tab/>
      </w:r>
      <w:r>
        <w:rPr>
          <w:i/>
        </w:rPr>
        <w:tab/>
      </w:r>
      <w:r>
        <w:rPr>
          <w:i/>
        </w:rPr>
        <w:tab/>
        <w:t>Source: Huawei</w:t>
      </w:r>
    </w:p>
    <w:p w14:paraId="7E3F9E5B" w14:textId="77777777" w:rsidR="00C831F5" w:rsidRDefault="00C831F5" w:rsidP="00C831F5">
      <w:pPr>
        <w:rPr>
          <w:color w:val="808080"/>
        </w:rPr>
      </w:pPr>
      <w:r>
        <w:rPr>
          <w:color w:val="808080"/>
        </w:rPr>
        <w:t>(Replaces C4-214481)</w:t>
      </w:r>
    </w:p>
    <w:p w14:paraId="5CAFA5B7"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64BA7" w14:textId="1B33B1AA" w:rsidR="00C831F5" w:rsidRDefault="00C831F5" w:rsidP="00C831F5">
      <w:pPr>
        <w:rPr>
          <w:rFonts w:ascii="Arial" w:hAnsi="Arial" w:cs="Arial"/>
          <w:b/>
          <w:sz w:val="24"/>
        </w:rPr>
      </w:pPr>
      <w:r>
        <w:rPr>
          <w:rFonts w:ascii="Arial" w:hAnsi="Arial" w:cs="Arial"/>
          <w:b/>
          <w:color w:val="0000FF"/>
          <w:sz w:val="24"/>
        </w:rPr>
        <w:t>C4-214842</w:t>
      </w:r>
      <w:r>
        <w:rPr>
          <w:rFonts w:ascii="Arial" w:hAnsi="Arial" w:cs="Arial"/>
          <w:b/>
          <w:color w:val="0000FF"/>
          <w:sz w:val="24"/>
        </w:rPr>
        <w:tab/>
      </w:r>
      <w:r>
        <w:rPr>
          <w:rFonts w:ascii="Arial" w:hAnsi="Arial" w:cs="Arial"/>
          <w:b/>
          <w:sz w:val="24"/>
        </w:rPr>
        <w:t>Partial success on EE subscription</w:t>
      </w:r>
    </w:p>
    <w:p w14:paraId="2F83709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CR-0049  rev 1 Cat: B (Rel-17)</w:t>
      </w:r>
      <w:r>
        <w:rPr>
          <w:i/>
        </w:rPr>
        <w:br/>
      </w:r>
      <w:r>
        <w:rPr>
          <w:i/>
        </w:rPr>
        <w:br/>
      </w:r>
      <w:r>
        <w:rPr>
          <w:i/>
        </w:rPr>
        <w:tab/>
      </w:r>
      <w:r>
        <w:rPr>
          <w:i/>
        </w:rPr>
        <w:tab/>
      </w:r>
      <w:r>
        <w:rPr>
          <w:i/>
        </w:rPr>
        <w:tab/>
      </w:r>
      <w:r>
        <w:rPr>
          <w:i/>
        </w:rPr>
        <w:tab/>
      </w:r>
      <w:r>
        <w:rPr>
          <w:i/>
        </w:rPr>
        <w:tab/>
        <w:t>Source: Huawei</w:t>
      </w:r>
    </w:p>
    <w:p w14:paraId="44D8DAF0" w14:textId="77777777" w:rsidR="00C831F5" w:rsidRDefault="00C831F5" w:rsidP="00C831F5">
      <w:pPr>
        <w:rPr>
          <w:color w:val="808080"/>
        </w:rPr>
      </w:pPr>
      <w:r>
        <w:rPr>
          <w:color w:val="808080"/>
        </w:rPr>
        <w:t>(Replaces C4-214483)</w:t>
      </w:r>
    </w:p>
    <w:p w14:paraId="56DCE4B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39FA2" w14:textId="77777777" w:rsidR="00C831F5" w:rsidRDefault="00C831F5" w:rsidP="00C831F5">
      <w:pPr>
        <w:pStyle w:val="Heading4"/>
      </w:pPr>
      <w:bookmarkStart w:id="72" w:name="_Toc81397655"/>
      <w:r>
        <w:t>6.3.17</w:t>
      </w:r>
      <w:r>
        <w:tab/>
        <w:t>Numbering and adressing</w:t>
      </w:r>
      <w:bookmarkEnd w:id="72"/>
    </w:p>
    <w:p w14:paraId="29338879" w14:textId="3645174E" w:rsidR="00C831F5" w:rsidRDefault="00C831F5" w:rsidP="00C831F5">
      <w:pPr>
        <w:rPr>
          <w:rFonts w:ascii="Arial" w:hAnsi="Arial" w:cs="Arial"/>
          <w:b/>
          <w:sz w:val="24"/>
        </w:rPr>
      </w:pPr>
      <w:r>
        <w:rPr>
          <w:rFonts w:ascii="Arial" w:hAnsi="Arial" w:cs="Arial"/>
          <w:b/>
          <w:color w:val="0000FF"/>
          <w:sz w:val="24"/>
        </w:rPr>
        <w:t>C4-214146</w:t>
      </w:r>
      <w:r>
        <w:rPr>
          <w:rFonts w:ascii="Arial" w:hAnsi="Arial" w:cs="Arial"/>
          <w:b/>
          <w:color w:val="0000FF"/>
          <w:sz w:val="24"/>
        </w:rPr>
        <w:tab/>
      </w:r>
      <w:r>
        <w:rPr>
          <w:rFonts w:ascii="Arial" w:hAnsi="Arial" w:cs="Arial"/>
          <w:b/>
          <w:sz w:val="24"/>
        </w:rPr>
        <w:t>Reply LS on N3IWF FQDN for emergency service</w:t>
      </w:r>
    </w:p>
    <w:p w14:paraId="3F4B6E81" w14:textId="77777777" w:rsidR="00C831F5" w:rsidRDefault="00C831F5" w:rsidP="00C831F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S2-2104813, to CT4, CT1, cc -</w:t>
      </w:r>
      <w:r>
        <w:rPr>
          <w:i/>
        </w:rPr>
        <w:br/>
      </w:r>
      <w:r>
        <w:rPr>
          <w:i/>
        </w:rPr>
        <w:tab/>
      </w:r>
      <w:r>
        <w:rPr>
          <w:i/>
        </w:rPr>
        <w:tab/>
      </w:r>
      <w:r>
        <w:rPr>
          <w:i/>
        </w:rPr>
        <w:tab/>
      </w:r>
      <w:r>
        <w:rPr>
          <w:i/>
        </w:rPr>
        <w:tab/>
      </w:r>
      <w:r>
        <w:rPr>
          <w:i/>
        </w:rPr>
        <w:tab/>
        <w:t>Source: SA2</w:t>
      </w:r>
    </w:p>
    <w:p w14:paraId="20743BC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BD96A" w14:textId="33B565B3" w:rsidR="00C831F5" w:rsidRDefault="00C831F5" w:rsidP="00C831F5">
      <w:pPr>
        <w:rPr>
          <w:rFonts w:ascii="Arial" w:hAnsi="Arial" w:cs="Arial"/>
          <w:b/>
          <w:sz w:val="24"/>
        </w:rPr>
      </w:pPr>
      <w:r>
        <w:rPr>
          <w:rFonts w:ascii="Arial" w:hAnsi="Arial" w:cs="Arial"/>
          <w:b/>
          <w:color w:val="0000FF"/>
          <w:sz w:val="24"/>
        </w:rPr>
        <w:t>C4-214508</w:t>
      </w:r>
      <w:r>
        <w:rPr>
          <w:rFonts w:ascii="Arial" w:hAnsi="Arial" w:cs="Arial"/>
          <w:b/>
          <w:color w:val="0000FF"/>
          <w:sz w:val="24"/>
        </w:rPr>
        <w:tab/>
      </w:r>
      <w:r>
        <w:rPr>
          <w:rFonts w:ascii="Arial" w:hAnsi="Arial" w:cs="Arial"/>
          <w:b/>
          <w:sz w:val="24"/>
        </w:rPr>
        <w:t>FQDN for N3IWF selection for emergency services</w:t>
      </w:r>
    </w:p>
    <w:p w14:paraId="64337770"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v17.2.0</w:t>
      </w:r>
      <w:r>
        <w:rPr>
          <w:i/>
        </w:rPr>
        <w:tab/>
        <w:t xml:space="preserve">  CR-0619  Cat: F (Rel-17)</w:t>
      </w:r>
      <w:r>
        <w:rPr>
          <w:i/>
        </w:rPr>
        <w:br/>
      </w:r>
      <w:r>
        <w:rPr>
          <w:i/>
        </w:rPr>
        <w:br/>
      </w:r>
      <w:r>
        <w:rPr>
          <w:i/>
        </w:rPr>
        <w:tab/>
      </w:r>
      <w:r>
        <w:rPr>
          <w:i/>
        </w:rPr>
        <w:tab/>
      </w:r>
      <w:r>
        <w:rPr>
          <w:i/>
        </w:rPr>
        <w:tab/>
      </w:r>
      <w:r>
        <w:rPr>
          <w:i/>
        </w:rPr>
        <w:tab/>
      </w:r>
      <w:r>
        <w:rPr>
          <w:i/>
        </w:rPr>
        <w:tab/>
        <w:t>Source: Qualcomm Incorporated</w:t>
      </w:r>
    </w:p>
    <w:p w14:paraId="0FA00E0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C4-214737</w:t>
      </w:r>
      <w:r>
        <w:rPr>
          <w:color w:val="993300"/>
          <w:u w:val="single"/>
        </w:rPr>
        <w:t>.</w:t>
      </w:r>
    </w:p>
    <w:p w14:paraId="510B595F" w14:textId="3B41D6F0" w:rsidR="00C831F5" w:rsidRDefault="00C831F5" w:rsidP="00C831F5">
      <w:pPr>
        <w:rPr>
          <w:rFonts w:ascii="Arial" w:hAnsi="Arial" w:cs="Arial"/>
          <w:b/>
          <w:sz w:val="24"/>
        </w:rPr>
      </w:pPr>
      <w:r>
        <w:rPr>
          <w:rFonts w:ascii="Arial" w:hAnsi="Arial" w:cs="Arial"/>
          <w:b/>
          <w:color w:val="0000FF"/>
          <w:sz w:val="24"/>
        </w:rPr>
        <w:t>C4-214737</w:t>
      </w:r>
      <w:r>
        <w:rPr>
          <w:rFonts w:ascii="Arial" w:hAnsi="Arial" w:cs="Arial"/>
          <w:b/>
          <w:color w:val="0000FF"/>
          <w:sz w:val="24"/>
        </w:rPr>
        <w:tab/>
      </w:r>
      <w:r>
        <w:rPr>
          <w:rFonts w:ascii="Arial" w:hAnsi="Arial" w:cs="Arial"/>
          <w:b/>
          <w:sz w:val="24"/>
        </w:rPr>
        <w:t>FQDN for N3IWF selection for emergency services</w:t>
      </w:r>
    </w:p>
    <w:p w14:paraId="2445D83E"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v17.2.0</w:t>
      </w:r>
      <w:r>
        <w:rPr>
          <w:i/>
        </w:rPr>
        <w:tab/>
        <w:t xml:space="preserve">  CR-0619  rev 1 Cat: F (Rel-17)</w:t>
      </w:r>
      <w:r>
        <w:rPr>
          <w:i/>
        </w:rPr>
        <w:br/>
      </w:r>
      <w:r>
        <w:rPr>
          <w:i/>
        </w:rPr>
        <w:br/>
      </w:r>
      <w:r>
        <w:rPr>
          <w:i/>
        </w:rPr>
        <w:tab/>
      </w:r>
      <w:r>
        <w:rPr>
          <w:i/>
        </w:rPr>
        <w:tab/>
      </w:r>
      <w:r>
        <w:rPr>
          <w:i/>
        </w:rPr>
        <w:tab/>
      </w:r>
      <w:r>
        <w:rPr>
          <w:i/>
        </w:rPr>
        <w:tab/>
      </w:r>
      <w:r>
        <w:rPr>
          <w:i/>
        </w:rPr>
        <w:tab/>
        <w:t>Source: Qualcomm Incorporated, ZTE</w:t>
      </w:r>
    </w:p>
    <w:p w14:paraId="68F89093" w14:textId="77777777" w:rsidR="00C831F5" w:rsidRDefault="00C831F5" w:rsidP="00C831F5">
      <w:pPr>
        <w:rPr>
          <w:color w:val="808080"/>
        </w:rPr>
      </w:pPr>
      <w:r>
        <w:rPr>
          <w:color w:val="808080"/>
        </w:rPr>
        <w:t>(Replaces C4-214508)</w:t>
      </w:r>
    </w:p>
    <w:p w14:paraId="4F2A4D2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FB1D8" w14:textId="77777777" w:rsidR="00C831F5" w:rsidRDefault="00C831F5" w:rsidP="00C831F5">
      <w:pPr>
        <w:pStyle w:val="Heading4"/>
      </w:pPr>
      <w:bookmarkStart w:id="73" w:name="_Toc81397656"/>
      <w:r>
        <w:t>6.3.18</w:t>
      </w:r>
      <w:r>
        <w:tab/>
        <w:t>Open API version and External docs</w:t>
      </w:r>
      <w:bookmarkEnd w:id="73"/>
    </w:p>
    <w:p w14:paraId="67DF982A" w14:textId="2317E822" w:rsidR="00C831F5" w:rsidRDefault="00C831F5" w:rsidP="00C831F5">
      <w:pPr>
        <w:rPr>
          <w:rFonts w:ascii="Arial" w:hAnsi="Arial" w:cs="Arial"/>
          <w:b/>
          <w:sz w:val="24"/>
        </w:rPr>
      </w:pPr>
      <w:r>
        <w:rPr>
          <w:rFonts w:ascii="Arial" w:hAnsi="Arial" w:cs="Arial"/>
          <w:b/>
          <w:color w:val="0000FF"/>
          <w:sz w:val="24"/>
        </w:rPr>
        <w:t>C4-214759</w:t>
      </w:r>
      <w:r>
        <w:rPr>
          <w:rFonts w:ascii="Arial" w:hAnsi="Arial" w:cs="Arial"/>
          <w:b/>
          <w:color w:val="0000FF"/>
          <w:sz w:val="24"/>
        </w:rPr>
        <w:tab/>
      </w:r>
      <w:r>
        <w:rPr>
          <w:rFonts w:ascii="Arial" w:hAnsi="Arial" w:cs="Arial"/>
          <w:b/>
          <w:sz w:val="24"/>
        </w:rPr>
        <w:t>29.502 Rel-17 API version and External doc update</w:t>
      </w:r>
    </w:p>
    <w:p w14:paraId="5472711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CR-0483  Cat: F (Rel-17)</w:t>
      </w:r>
      <w:r>
        <w:rPr>
          <w:i/>
        </w:rPr>
        <w:br/>
      </w:r>
      <w:r>
        <w:rPr>
          <w:i/>
        </w:rPr>
        <w:br/>
      </w:r>
      <w:r>
        <w:rPr>
          <w:i/>
        </w:rPr>
        <w:tab/>
      </w:r>
      <w:r>
        <w:rPr>
          <w:i/>
        </w:rPr>
        <w:tab/>
      </w:r>
      <w:r>
        <w:rPr>
          <w:i/>
        </w:rPr>
        <w:tab/>
      </w:r>
      <w:r>
        <w:rPr>
          <w:i/>
        </w:rPr>
        <w:tab/>
      </w:r>
      <w:r>
        <w:rPr>
          <w:i/>
        </w:rPr>
        <w:tab/>
        <w:t>Source: Nokia</w:t>
      </w:r>
    </w:p>
    <w:p w14:paraId="45412A9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11C98" w14:textId="4EA6A558" w:rsidR="00C831F5" w:rsidRDefault="00C831F5" w:rsidP="00C831F5">
      <w:pPr>
        <w:rPr>
          <w:rFonts w:ascii="Arial" w:hAnsi="Arial" w:cs="Arial"/>
          <w:b/>
          <w:sz w:val="24"/>
        </w:rPr>
      </w:pPr>
      <w:r>
        <w:rPr>
          <w:rFonts w:ascii="Arial" w:hAnsi="Arial" w:cs="Arial"/>
          <w:b/>
          <w:color w:val="0000FF"/>
          <w:sz w:val="24"/>
        </w:rPr>
        <w:t>C4-214760</w:t>
      </w:r>
      <w:r>
        <w:rPr>
          <w:rFonts w:ascii="Arial" w:hAnsi="Arial" w:cs="Arial"/>
          <w:b/>
          <w:color w:val="0000FF"/>
          <w:sz w:val="24"/>
        </w:rPr>
        <w:tab/>
      </w:r>
      <w:r>
        <w:rPr>
          <w:rFonts w:ascii="Arial" w:hAnsi="Arial" w:cs="Arial"/>
          <w:b/>
          <w:sz w:val="24"/>
        </w:rPr>
        <w:t>29.503 Rel-17 API version and External doc update</w:t>
      </w:r>
    </w:p>
    <w:p w14:paraId="62EB2E2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CR-0723  Cat: F (Rel-17)</w:t>
      </w:r>
      <w:r>
        <w:rPr>
          <w:i/>
        </w:rPr>
        <w:br/>
      </w:r>
      <w:r>
        <w:rPr>
          <w:i/>
        </w:rPr>
        <w:br/>
      </w:r>
      <w:r>
        <w:rPr>
          <w:i/>
        </w:rPr>
        <w:tab/>
      </w:r>
      <w:r>
        <w:rPr>
          <w:i/>
        </w:rPr>
        <w:tab/>
      </w:r>
      <w:r>
        <w:rPr>
          <w:i/>
        </w:rPr>
        <w:tab/>
      </w:r>
      <w:r>
        <w:rPr>
          <w:i/>
        </w:rPr>
        <w:tab/>
      </w:r>
      <w:r>
        <w:rPr>
          <w:i/>
        </w:rPr>
        <w:tab/>
        <w:t>Source: Nokia</w:t>
      </w:r>
    </w:p>
    <w:p w14:paraId="2067705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212B5" w14:textId="5D297260" w:rsidR="00C831F5" w:rsidRDefault="00C831F5" w:rsidP="00C831F5">
      <w:pPr>
        <w:rPr>
          <w:rFonts w:ascii="Arial" w:hAnsi="Arial" w:cs="Arial"/>
          <w:b/>
          <w:sz w:val="24"/>
        </w:rPr>
      </w:pPr>
      <w:r>
        <w:rPr>
          <w:rFonts w:ascii="Arial" w:hAnsi="Arial" w:cs="Arial"/>
          <w:b/>
          <w:color w:val="0000FF"/>
          <w:sz w:val="24"/>
        </w:rPr>
        <w:t>C4-214761</w:t>
      </w:r>
      <w:r>
        <w:rPr>
          <w:rFonts w:ascii="Arial" w:hAnsi="Arial" w:cs="Arial"/>
          <w:b/>
          <w:color w:val="0000FF"/>
          <w:sz w:val="24"/>
        </w:rPr>
        <w:tab/>
      </w:r>
      <w:r>
        <w:rPr>
          <w:rFonts w:ascii="Arial" w:hAnsi="Arial" w:cs="Arial"/>
          <w:b/>
          <w:sz w:val="24"/>
        </w:rPr>
        <w:t>29.504 Rel-17 API version and External doc update</w:t>
      </w:r>
    </w:p>
    <w:p w14:paraId="7E940D35"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v17.3.0</w:t>
      </w:r>
      <w:r>
        <w:rPr>
          <w:i/>
        </w:rPr>
        <w:tab/>
        <w:t xml:space="preserve">  CR-0151  Cat: F (Rel-17)</w:t>
      </w:r>
      <w:r>
        <w:rPr>
          <w:i/>
        </w:rPr>
        <w:br/>
      </w:r>
      <w:r>
        <w:rPr>
          <w:i/>
        </w:rPr>
        <w:br/>
      </w:r>
      <w:r>
        <w:rPr>
          <w:i/>
        </w:rPr>
        <w:tab/>
      </w:r>
      <w:r>
        <w:rPr>
          <w:i/>
        </w:rPr>
        <w:tab/>
      </w:r>
      <w:r>
        <w:rPr>
          <w:i/>
        </w:rPr>
        <w:tab/>
      </w:r>
      <w:r>
        <w:rPr>
          <w:i/>
        </w:rPr>
        <w:tab/>
      </w:r>
      <w:r>
        <w:rPr>
          <w:i/>
        </w:rPr>
        <w:tab/>
        <w:t>Source: China Mobile</w:t>
      </w:r>
    </w:p>
    <w:p w14:paraId="6C20D7A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5A31F" w14:textId="11DC47BA" w:rsidR="00C831F5" w:rsidRDefault="00C831F5" w:rsidP="00C831F5">
      <w:pPr>
        <w:rPr>
          <w:rFonts w:ascii="Arial" w:hAnsi="Arial" w:cs="Arial"/>
          <w:b/>
          <w:sz w:val="24"/>
        </w:rPr>
      </w:pPr>
      <w:r>
        <w:rPr>
          <w:rFonts w:ascii="Arial" w:hAnsi="Arial" w:cs="Arial"/>
          <w:b/>
          <w:color w:val="0000FF"/>
          <w:sz w:val="24"/>
        </w:rPr>
        <w:t>C4-214762</w:t>
      </w:r>
      <w:r>
        <w:rPr>
          <w:rFonts w:ascii="Arial" w:hAnsi="Arial" w:cs="Arial"/>
          <w:b/>
          <w:color w:val="0000FF"/>
          <w:sz w:val="24"/>
        </w:rPr>
        <w:tab/>
      </w:r>
      <w:r>
        <w:rPr>
          <w:rFonts w:ascii="Arial" w:hAnsi="Arial" w:cs="Arial"/>
          <w:b/>
          <w:sz w:val="24"/>
        </w:rPr>
        <w:t>29.505 Rel-17 External doc update</w:t>
      </w:r>
    </w:p>
    <w:p w14:paraId="39941B2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CR-0384  Cat: F (Rel-17)</w:t>
      </w:r>
      <w:r>
        <w:rPr>
          <w:i/>
        </w:rPr>
        <w:br/>
      </w:r>
      <w:r>
        <w:rPr>
          <w:i/>
        </w:rPr>
        <w:br/>
      </w:r>
      <w:r>
        <w:rPr>
          <w:i/>
        </w:rPr>
        <w:tab/>
      </w:r>
      <w:r>
        <w:rPr>
          <w:i/>
        </w:rPr>
        <w:tab/>
      </w:r>
      <w:r>
        <w:rPr>
          <w:i/>
        </w:rPr>
        <w:tab/>
      </w:r>
      <w:r>
        <w:rPr>
          <w:i/>
        </w:rPr>
        <w:tab/>
      </w:r>
      <w:r>
        <w:rPr>
          <w:i/>
        </w:rPr>
        <w:tab/>
        <w:t>Source: China Mobile</w:t>
      </w:r>
    </w:p>
    <w:p w14:paraId="68DCA59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8623E" w14:textId="334B0862" w:rsidR="00C831F5" w:rsidRDefault="00C831F5" w:rsidP="00C831F5">
      <w:pPr>
        <w:rPr>
          <w:rFonts w:ascii="Arial" w:hAnsi="Arial" w:cs="Arial"/>
          <w:b/>
          <w:sz w:val="24"/>
        </w:rPr>
      </w:pPr>
      <w:r>
        <w:rPr>
          <w:rFonts w:ascii="Arial" w:hAnsi="Arial" w:cs="Arial"/>
          <w:b/>
          <w:color w:val="0000FF"/>
          <w:sz w:val="24"/>
        </w:rPr>
        <w:t>C4-214763</w:t>
      </w:r>
      <w:r>
        <w:rPr>
          <w:rFonts w:ascii="Arial" w:hAnsi="Arial" w:cs="Arial"/>
          <w:b/>
          <w:color w:val="0000FF"/>
          <w:sz w:val="24"/>
        </w:rPr>
        <w:tab/>
      </w:r>
      <w:r>
        <w:rPr>
          <w:rFonts w:ascii="Arial" w:hAnsi="Arial" w:cs="Arial"/>
          <w:b/>
          <w:sz w:val="24"/>
        </w:rPr>
        <w:t>29.509 Rel-17 API version and External doc update</w:t>
      </w:r>
    </w:p>
    <w:p w14:paraId="63F229F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v17.2.0</w:t>
      </w:r>
      <w:r>
        <w:rPr>
          <w:i/>
        </w:rPr>
        <w:tab/>
        <w:t xml:space="preserve">  CR-0132  Cat: F (Rel-17)</w:t>
      </w:r>
      <w:r>
        <w:rPr>
          <w:i/>
        </w:rPr>
        <w:br/>
      </w:r>
      <w:r>
        <w:rPr>
          <w:i/>
        </w:rPr>
        <w:br/>
      </w:r>
      <w:r>
        <w:rPr>
          <w:i/>
        </w:rPr>
        <w:tab/>
      </w:r>
      <w:r>
        <w:rPr>
          <w:i/>
        </w:rPr>
        <w:tab/>
      </w:r>
      <w:r>
        <w:rPr>
          <w:i/>
        </w:rPr>
        <w:tab/>
      </w:r>
      <w:r>
        <w:rPr>
          <w:i/>
        </w:rPr>
        <w:tab/>
      </w:r>
      <w:r>
        <w:rPr>
          <w:i/>
        </w:rPr>
        <w:tab/>
        <w:t>Source: Orange</w:t>
      </w:r>
    </w:p>
    <w:p w14:paraId="43729CB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D57BD" w14:textId="4AE10047" w:rsidR="00C831F5" w:rsidRDefault="00C831F5" w:rsidP="00C831F5">
      <w:pPr>
        <w:rPr>
          <w:rFonts w:ascii="Arial" w:hAnsi="Arial" w:cs="Arial"/>
          <w:b/>
          <w:sz w:val="24"/>
        </w:rPr>
      </w:pPr>
      <w:r>
        <w:rPr>
          <w:rFonts w:ascii="Arial" w:hAnsi="Arial" w:cs="Arial"/>
          <w:b/>
          <w:color w:val="0000FF"/>
          <w:sz w:val="24"/>
        </w:rPr>
        <w:t>C4-214764</w:t>
      </w:r>
      <w:r>
        <w:rPr>
          <w:rFonts w:ascii="Arial" w:hAnsi="Arial" w:cs="Arial"/>
          <w:b/>
          <w:color w:val="0000FF"/>
          <w:sz w:val="24"/>
        </w:rPr>
        <w:tab/>
      </w:r>
      <w:r>
        <w:rPr>
          <w:rFonts w:ascii="Arial" w:hAnsi="Arial" w:cs="Arial"/>
          <w:b/>
          <w:sz w:val="24"/>
        </w:rPr>
        <w:t>29.510 Rel-17 API version and External doc update</w:t>
      </w:r>
    </w:p>
    <w:p w14:paraId="615AB26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CR-0575  Cat: F (Rel-17)</w:t>
      </w:r>
      <w:r>
        <w:rPr>
          <w:i/>
        </w:rPr>
        <w:br/>
      </w:r>
      <w:r>
        <w:rPr>
          <w:i/>
        </w:rPr>
        <w:br/>
      </w:r>
      <w:r>
        <w:rPr>
          <w:i/>
        </w:rPr>
        <w:tab/>
      </w:r>
      <w:r>
        <w:rPr>
          <w:i/>
        </w:rPr>
        <w:tab/>
      </w:r>
      <w:r>
        <w:rPr>
          <w:i/>
        </w:rPr>
        <w:tab/>
      </w:r>
      <w:r>
        <w:rPr>
          <w:i/>
        </w:rPr>
        <w:tab/>
      </w:r>
      <w:r>
        <w:rPr>
          <w:i/>
        </w:rPr>
        <w:tab/>
        <w:t>Source: Ericsson</w:t>
      </w:r>
    </w:p>
    <w:p w14:paraId="59B51D2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4861A" w14:textId="51254031" w:rsidR="00C831F5" w:rsidRDefault="00C831F5" w:rsidP="00C831F5">
      <w:pPr>
        <w:rPr>
          <w:rFonts w:ascii="Arial" w:hAnsi="Arial" w:cs="Arial"/>
          <w:b/>
          <w:sz w:val="24"/>
        </w:rPr>
      </w:pPr>
      <w:r>
        <w:rPr>
          <w:rFonts w:ascii="Arial" w:hAnsi="Arial" w:cs="Arial"/>
          <w:b/>
          <w:color w:val="0000FF"/>
          <w:sz w:val="24"/>
        </w:rPr>
        <w:t>C4-214765</w:t>
      </w:r>
      <w:r>
        <w:rPr>
          <w:rFonts w:ascii="Arial" w:hAnsi="Arial" w:cs="Arial"/>
          <w:b/>
          <w:color w:val="0000FF"/>
          <w:sz w:val="24"/>
        </w:rPr>
        <w:tab/>
      </w:r>
      <w:r>
        <w:rPr>
          <w:rFonts w:ascii="Arial" w:hAnsi="Arial" w:cs="Arial"/>
          <w:b/>
          <w:sz w:val="24"/>
        </w:rPr>
        <w:t>29.511 Rel-17 API version and External doc update</w:t>
      </w:r>
    </w:p>
    <w:p w14:paraId="322CBA7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v17.1.0</w:t>
      </w:r>
      <w:r>
        <w:rPr>
          <w:i/>
        </w:rPr>
        <w:tab/>
        <w:t xml:space="preserve">  CR-0049  Cat: F (Rel-17)</w:t>
      </w:r>
      <w:r>
        <w:rPr>
          <w:i/>
        </w:rPr>
        <w:br/>
      </w:r>
      <w:r>
        <w:rPr>
          <w:i/>
        </w:rPr>
        <w:br/>
      </w:r>
      <w:r>
        <w:rPr>
          <w:i/>
        </w:rPr>
        <w:tab/>
      </w:r>
      <w:r>
        <w:rPr>
          <w:i/>
        </w:rPr>
        <w:tab/>
      </w:r>
      <w:r>
        <w:rPr>
          <w:i/>
        </w:rPr>
        <w:tab/>
      </w:r>
      <w:r>
        <w:rPr>
          <w:i/>
        </w:rPr>
        <w:tab/>
      </w:r>
      <w:r>
        <w:rPr>
          <w:i/>
        </w:rPr>
        <w:tab/>
        <w:t>Source: Deutsche Telekom</w:t>
      </w:r>
    </w:p>
    <w:p w14:paraId="4E4EDE7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C758A" w14:textId="7130C6D7" w:rsidR="00C831F5" w:rsidRDefault="00C831F5" w:rsidP="00C831F5">
      <w:pPr>
        <w:rPr>
          <w:rFonts w:ascii="Arial" w:hAnsi="Arial" w:cs="Arial"/>
          <w:b/>
          <w:sz w:val="24"/>
        </w:rPr>
      </w:pPr>
      <w:r>
        <w:rPr>
          <w:rFonts w:ascii="Arial" w:hAnsi="Arial" w:cs="Arial"/>
          <w:b/>
          <w:color w:val="0000FF"/>
          <w:sz w:val="24"/>
        </w:rPr>
        <w:t>C4-214766</w:t>
      </w:r>
      <w:r>
        <w:rPr>
          <w:rFonts w:ascii="Arial" w:hAnsi="Arial" w:cs="Arial"/>
          <w:b/>
          <w:color w:val="0000FF"/>
          <w:sz w:val="24"/>
        </w:rPr>
        <w:tab/>
      </w:r>
      <w:r>
        <w:rPr>
          <w:rFonts w:ascii="Arial" w:hAnsi="Arial" w:cs="Arial"/>
          <w:b/>
          <w:sz w:val="24"/>
        </w:rPr>
        <w:t>29.515 Rel-17 API version and External doc update</w:t>
      </w:r>
    </w:p>
    <w:p w14:paraId="17A8E21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v17.1.0</w:t>
      </w:r>
      <w:r>
        <w:rPr>
          <w:i/>
        </w:rPr>
        <w:tab/>
        <w:t xml:space="preserve">  CR-0057  Cat: F (Rel-17)</w:t>
      </w:r>
      <w:r>
        <w:rPr>
          <w:i/>
        </w:rPr>
        <w:br/>
      </w:r>
      <w:r>
        <w:rPr>
          <w:i/>
        </w:rPr>
        <w:br/>
      </w:r>
      <w:r>
        <w:rPr>
          <w:i/>
        </w:rPr>
        <w:tab/>
      </w:r>
      <w:r>
        <w:rPr>
          <w:i/>
        </w:rPr>
        <w:tab/>
      </w:r>
      <w:r>
        <w:rPr>
          <w:i/>
        </w:rPr>
        <w:tab/>
      </w:r>
      <w:r>
        <w:rPr>
          <w:i/>
        </w:rPr>
        <w:tab/>
      </w:r>
      <w:r>
        <w:rPr>
          <w:i/>
        </w:rPr>
        <w:tab/>
        <w:t>Source: CATT</w:t>
      </w:r>
    </w:p>
    <w:p w14:paraId="15CEC54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91093" w14:textId="018E99DC" w:rsidR="00C831F5" w:rsidRDefault="00C831F5" w:rsidP="00C831F5">
      <w:pPr>
        <w:rPr>
          <w:rFonts w:ascii="Arial" w:hAnsi="Arial" w:cs="Arial"/>
          <w:b/>
          <w:sz w:val="24"/>
        </w:rPr>
      </w:pPr>
      <w:r>
        <w:rPr>
          <w:rFonts w:ascii="Arial" w:hAnsi="Arial" w:cs="Arial"/>
          <w:b/>
          <w:color w:val="0000FF"/>
          <w:sz w:val="24"/>
        </w:rPr>
        <w:t>C4-214767</w:t>
      </w:r>
      <w:r>
        <w:rPr>
          <w:rFonts w:ascii="Arial" w:hAnsi="Arial" w:cs="Arial"/>
          <w:b/>
          <w:color w:val="0000FF"/>
          <w:sz w:val="24"/>
        </w:rPr>
        <w:tab/>
      </w:r>
      <w:r>
        <w:rPr>
          <w:rFonts w:ascii="Arial" w:hAnsi="Arial" w:cs="Arial"/>
          <w:b/>
          <w:sz w:val="24"/>
        </w:rPr>
        <w:t>29.518 Rel-17 API version and External doc update</w:t>
      </w:r>
    </w:p>
    <w:p w14:paraId="626B0E3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CR-0593  Cat: F (Rel-17)</w:t>
      </w:r>
      <w:r>
        <w:rPr>
          <w:i/>
        </w:rPr>
        <w:br/>
      </w:r>
      <w:r>
        <w:rPr>
          <w:i/>
        </w:rPr>
        <w:br/>
      </w:r>
      <w:r>
        <w:rPr>
          <w:i/>
        </w:rPr>
        <w:tab/>
      </w:r>
      <w:r>
        <w:rPr>
          <w:i/>
        </w:rPr>
        <w:tab/>
      </w:r>
      <w:r>
        <w:rPr>
          <w:i/>
        </w:rPr>
        <w:tab/>
      </w:r>
      <w:r>
        <w:rPr>
          <w:i/>
        </w:rPr>
        <w:tab/>
      </w:r>
      <w:r>
        <w:rPr>
          <w:i/>
        </w:rPr>
        <w:tab/>
        <w:t>Source: Ericsson</w:t>
      </w:r>
    </w:p>
    <w:p w14:paraId="6941AC7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14E09" w14:textId="55D94F9F" w:rsidR="00C831F5" w:rsidRDefault="00C831F5" w:rsidP="00C831F5">
      <w:pPr>
        <w:rPr>
          <w:rFonts w:ascii="Arial" w:hAnsi="Arial" w:cs="Arial"/>
          <w:b/>
          <w:sz w:val="24"/>
        </w:rPr>
      </w:pPr>
      <w:r>
        <w:rPr>
          <w:rFonts w:ascii="Arial" w:hAnsi="Arial" w:cs="Arial"/>
          <w:b/>
          <w:color w:val="0000FF"/>
          <w:sz w:val="24"/>
        </w:rPr>
        <w:t>C4-214768</w:t>
      </w:r>
      <w:r>
        <w:rPr>
          <w:rFonts w:ascii="Arial" w:hAnsi="Arial" w:cs="Arial"/>
          <w:b/>
          <w:color w:val="0000FF"/>
          <w:sz w:val="24"/>
        </w:rPr>
        <w:tab/>
      </w:r>
      <w:r>
        <w:rPr>
          <w:rFonts w:ascii="Arial" w:hAnsi="Arial" w:cs="Arial"/>
          <w:b/>
          <w:sz w:val="24"/>
        </w:rPr>
        <w:t>29.526 Rel-17 API version and External doc update</w:t>
      </w:r>
    </w:p>
    <w:p w14:paraId="48E8915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v17.1.0</w:t>
      </w:r>
      <w:r>
        <w:rPr>
          <w:i/>
        </w:rPr>
        <w:tab/>
        <w:t xml:space="preserve">  CR-0034  Cat: F (Rel-17)</w:t>
      </w:r>
      <w:r>
        <w:rPr>
          <w:i/>
        </w:rPr>
        <w:br/>
      </w:r>
      <w:r>
        <w:rPr>
          <w:i/>
        </w:rPr>
        <w:lastRenderedPageBreak/>
        <w:br/>
      </w:r>
      <w:r>
        <w:rPr>
          <w:i/>
        </w:rPr>
        <w:tab/>
      </w:r>
      <w:r>
        <w:rPr>
          <w:i/>
        </w:rPr>
        <w:tab/>
      </w:r>
      <w:r>
        <w:rPr>
          <w:i/>
        </w:rPr>
        <w:tab/>
      </w:r>
      <w:r>
        <w:rPr>
          <w:i/>
        </w:rPr>
        <w:tab/>
      </w:r>
      <w:r>
        <w:rPr>
          <w:i/>
        </w:rPr>
        <w:tab/>
        <w:t>Source: ZTE</w:t>
      </w:r>
    </w:p>
    <w:p w14:paraId="655EA5E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0773C" w14:textId="7EDA1F5A" w:rsidR="00C831F5" w:rsidRDefault="00C831F5" w:rsidP="00C831F5">
      <w:pPr>
        <w:rPr>
          <w:rFonts w:ascii="Arial" w:hAnsi="Arial" w:cs="Arial"/>
          <w:b/>
          <w:sz w:val="24"/>
        </w:rPr>
      </w:pPr>
      <w:r>
        <w:rPr>
          <w:rFonts w:ascii="Arial" w:hAnsi="Arial" w:cs="Arial"/>
          <w:b/>
          <w:color w:val="0000FF"/>
          <w:sz w:val="24"/>
        </w:rPr>
        <w:t>C4-214769</w:t>
      </w:r>
      <w:r>
        <w:rPr>
          <w:rFonts w:ascii="Arial" w:hAnsi="Arial" w:cs="Arial"/>
          <w:b/>
          <w:color w:val="0000FF"/>
          <w:sz w:val="24"/>
        </w:rPr>
        <w:tab/>
      </w:r>
      <w:r>
        <w:rPr>
          <w:rFonts w:ascii="Arial" w:hAnsi="Arial" w:cs="Arial"/>
          <w:b/>
          <w:sz w:val="24"/>
        </w:rPr>
        <w:t>29.531 Rel-17 API version and External doc update</w:t>
      </w:r>
    </w:p>
    <w:p w14:paraId="2A88710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CR-0108  Cat: F (Rel-17)</w:t>
      </w:r>
      <w:r>
        <w:rPr>
          <w:i/>
        </w:rPr>
        <w:br/>
      </w:r>
      <w:r>
        <w:rPr>
          <w:i/>
        </w:rPr>
        <w:br/>
      </w:r>
      <w:r>
        <w:rPr>
          <w:i/>
        </w:rPr>
        <w:tab/>
      </w:r>
      <w:r>
        <w:rPr>
          <w:i/>
        </w:rPr>
        <w:tab/>
      </w:r>
      <w:r>
        <w:rPr>
          <w:i/>
        </w:rPr>
        <w:tab/>
      </w:r>
      <w:r>
        <w:rPr>
          <w:i/>
        </w:rPr>
        <w:tab/>
      </w:r>
      <w:r>
        <w:rPr>
          <w:i/>
        </w:rPr>
        <w:tab/>
        <w:t>Source: Huawei</w:t>
      </w:r>
    </w:p>
    <w:p w14:paraId="230A40C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1B6E9" w14:textId="40C693C6" w:rsidR="00C831F5" w:rsidRDefault="00C831F5" w:rsidP="00C831F5">
      <w:pPr>
        <w:rPr>
          <w:rFonts w:ascii="Arial" w:hAnsi="Arial" w:cs="Arial"/>
          <w:b/>
          <w:sz w:val="24"/>
        </w:rPr>
      </w:pPr>
      <w:r>
        <w:rPr>
          <w:rFonts w:ascii="Arial" w:hAnsi="Arial" w:cs="Arial"/>
          <w:b/>
          <w:color w:val="0000FF"/>
          <w:sz w:val="24"/>
        </w:rPr>
        <w:t>C4-214770</w:t>
      </w:r>
      <w:r>
        <w:rPr>
          <w:rFonts w:ascii="Arial" w:hAnsi="Arial" w:cs="Arial"/>
          <w:b/>
          <w:color w:val="0000FF"/>
          <w:sz w:val="24"/>
        </w:rPr>
        <w:tab/>
      </w:r>
      <w:r>
        <w:rPr>
          <w:rFonts w:ascii="Arial" w:hAnsi="Arial" w:cs="Arial"/>
          <w:b/>
          <w:sz w:val="24"/>
        </w:rPr>
        <w:t>29.540 Rel-17 API version and External doc update</w:t>
      </w:r>
    </w:p>
    <w:p w14:paraId="24AD0E0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v17.1.0</w:t>
      </w:r>
      <w:r>
        <w:rPr>
          <w:i/>
        </w:rPr>
        <w:tab/>
        <w:t xml:space="preserve">  CR-0088  Cat: F (Rel-17)</w:t>
      </w:r>
      <w:r>
        <w:rPr>
          <w:i/>
        </w:rPr>
        <w:br/>
      </w:r>
      <w:r>
        <w:rPr>
          <w:i/>
        </w:rPr>
        <w:br/>
      </w:r>
      <w:r>
        <w:rPr>
          <w:i/>
        </w:rPr>
        <w:tab/>
      </w:r>
      <w:r>
        <w:rPr>
          <w:i/>
        </w:rPr>
        <w:tab/>
      </w:r>
      <w:r>
        <w:rPr>
          <w:i/>
        </w:rPr>
        <w:tab/>
      </w:r>
      <w:r>
        <w:rPr>
          <w:i/>
        </w:rPr>
        <w:tab/>
      </w:r>
      <w:r>
        <w:rPr>
          <w:i/>
        </w:rPr>
        <w:tab/>
        <w:t>Source: ZTE</w:t>
      </w:r>
    </w:p>
    <w:p w14:paraId="3A64E2A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FF8E9" w14:textId="2EE297B0" w:rsidR="00C831F5" w:rsidRDefault="00C831F5" w:rsidP="00C831F5">
      <w:pPr>
        <w:rPr>
          <w:rFonts w:ascii="Arial" w:hAnsi="Arial" w:cs="Arial"/>
          <w:b/>
          <w:sz w:val="24"/>
        </w:rPr>
      </w:pPr>
      <w:r>
        <w:rPr>
          <w:rFonts w:ascii="Arial" w:hAnsi="Arial" w:cs="Arial"/>
          <w:b/>
          <w:color w:val="0000FF"/>
          <w:sz w:val="24"/>
        </w:rPr>
        <w:t>C4-214771</w:t>
      </w:r>
      <w:r>
        <w:rPr>
          <w:rFonts w:ascii="Arial" w:hAnsi="Arial" w:cs="Arial"/>
          <w:b/>
          <w:color w:val="0000FF"/>
          <w:sz w:val="24"/>
        </w:rPr>
        <w:tab/>
      </w:r>
      <w:r>
        <w:rPr>
          <w:rFonts w:ascii="Arial" w:hAnsi="Arial" w:cs="Arial"/>
          <w:b/>
          <w:sz w:val="24"/>
        </w:rPr>
        <w:t>29.541 Rel-17 API version and External doc update</w:t>
      </w:r>
    </w:p>
    <w:p w14:paraId="67203FA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v17.0.0</w:t>
      </w:r>
      <w:r>
        <w:rPr>
          <w:i/>
        </w:rPr>
        <w:tab/>
        <w:t xml:space="preserve">  CR-0021  Cat: F (Rel-17)</w:t>
      </w:r>
      <w:r>
        <w:rPr>
          <w:i/>
        </w:rPr>
        <w:br/>
      </w:r>
      <w:r>
        <w:rPr>
          <w:i/>
        </w:rPr>
        <w:br/>
      </w:r>
      <w:r>
        <w:rPr>
          <w:i/>
        </w:rPr>
        <w:tab/>
      </w:r>
      <w:r>
        <w:rPr>
          <w:i/>
        </w:rPr>
        <w:tab/>
      </w:r>
      <w:r>
        <w:rPr>
          <w:i/>
        </w:rPr>
        <w:tab/>
      </w:r>
      <w:r>
        <w:rPr>
          <w:i/>
        </w:rPr>
        <w:tab/>
      </w:r>
      <w:r>
        <w:rPr>
          <w:i/>
        </w:rPr>
        <w:tab/>
        <w:t>Source: Ericsson</w:t>
      </w:r>
    </w:p>
    <w:p w14:paraId="3A1FC83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1FCF4" w14:textId="7CE0AD2D" w:rsidR="00C831F5" w:rsidRDefault="00C831F5" w:rsidP="00C831F5">
      <w:pPr>
        <w:rPr>
          <w:rFonts w:ascii="Arial" w:hAnsi="Arial" w:cs="Arial"/>
          <w:b/>
          <w:sz w:val="24"/>
        </w:rPr>
      </w:pPr>
      <w:r>
        <w:rPr>
          <w:rFonts w:ascii="Arial" w:hAnsi="Arial" w:cs="Arial"/>
          <w:b/>
          <w:color w:val="0000FF"/>
          <w:sz w:val="24"/>
        </w:rPr>
        <w:t>C4-214772</w:t>
      </w:r>
      <w:r>
        <w:rPr>
          <w:rFonts w:ascii="Arial" w:hAnsi="Arial" w:cs="Arial"/>
          <w:b/>
          <w:color w:val="0000FF"/>
          <w:sz w:val="24"/>
        </w:rPr>
        <w:tab/>
      </w:r>
      <w:r>
        <w:rPr>
          <w:rFonts w:ascii="Arial" w:hAnsi="Arial" w:cs="Arial"/>
          <w:b/>
          <w:sz w:val="24"/>
        </w:rPr>
        <w:t>29.542 Rel-17 API version and External doc update</w:t>
      </w:r>
    </w:p>
    <w:p w14:paraId="0B94101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v17.1.0</w:t>
      </w:r>
      <w:r>
        <w:rPr>
          <w:i/>
        </w:rPr>
        <w:tab/>
        <w:t xml:space="preserve">  CR-0022  Cat: F (Rel-17)</w:t>
      </w:r>
      <w:r>
        <w:rPr>
          <w:i/>
        </w:rPr>
        <w:br/>
      </w:r>
      <w:r>
        <w:rPr>
          <w:i/>
        </w:rPr>
        <w:br/>
      </w:r>
      <w:r>
        <w:rPr>
          <w:i/>
        </w:rPr>
        <w:tab/>
      </w:r>
      <w:r>
        <w:rPr>
          <w:i/>
        </w:rPr>
        <w:tab/>
      </w:r>
      <w:r>
        <w:rPr>
          <w:i/>
        </w:rPr>
        <w:tab/>
      </w:r>
      <w:r>
        <w:rPr>
          <w:i/>
        </w:rPr>
        <w:tab/>
      </w:r>
      <w:r>
        <w:rPr>
          <w:i/>
        </w:rPr>
        <w:tab/>
        <w:t>Source: Ericsson</w:t>
      </w:r>
    </w:p>
    <w:p w14:paraId="67D2C97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0A244" w14:textId="23708FDD" w:rsidR="00C831F5" w:rsidRDefault="00C831F5" w:rsidP="00C831F5">
      <w:pPr>
        <w:rPr>
          <w:rFonts w:ascii="Arial" w:hAnsi="Arial" w:cs="Arial"/>
          <w:b/>
          <w:sz w:val="24"/>
        </w:rPr>
      </w:pPr>
      <w:r>
        <w:rPr>
          <w:rFonts w:ascii="Arial" w:hAnsi="Arial" w:cs="Arial"/>
          <w:b/>
          <w:color w:val="0000FF"/>
          <w:sz w:val="24"/>
        </w:rPr>
        <w:t>C4-214773</w:t>
      </w:r>
      <w:r>
        <w:rPr>
          <w:rFonts w:ascii="Arial" w:hAnsi="Arial" w:cs="Arial"/>
          <w:b/>
          <w:color w:val="0000FF"/>
          <w:sz w:val="24"/>
        </w:rPr>
        <w:tab/>
      </w:r>
      <w:r>
        <w:rPr>
          <w:rFonts w:ascii="Arial" w:hAnsi="Arial" w:cs="Arial"/>
          <w:b/>
          <w:sz w:val="24"/>
        </w:rPr>
        <w:t>29.550 Rel-17 API version and External doc update</w:t>
      </w:r>
    </w:p>
    <w:p w14:paraId="45194DE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v17.1.0</w:t>
      </w:r>
      <w:r>
        <w:rPr>
          <w:i/>
        </w:rPr>
        <w:tab/>
        <w:t xml:space="preserve">  CR-0024  Cat: F (Rel-17)</w:t>
      </w:r>
      <w:r>
        <w:rPr>
          <w:i/>
        </w:rPr>
        <w:br/>
      </w:r>
      <w:r>
        <w:rPr>
          <w:i/>
        </w:rPr>
        <w:br/>
      </w:r>
      <w:r>
        <w:rPr>
          <w:i/>
        </w:rPr>
        <w:tab/>
      </w:r>
      <w:r>
        <w:rPr>
          <w:i/>
        </w:rPr>
        <w:tab/>
      </w:r>
      <w:r>
        <w:rPr>
          <w:i/>
        </w:rPr>
        <w:tab/>
      </w:r>
      <w:r>
        <w:rPr>
          <w:i/>
        </w:rPr>
        <w:tab/>
      </w:r>
      <w:r>
        <w:rPr>
          <w:i/>
        </w:rPr>
        <w:tab/>
        <w:t>Source: Orange</w:t>
      </w:r>
    </w:p>
    <w:p w14:paraId="30ECB63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BCA75" w14:textId="65A86613" w:rsidR="00C831F5" w:rsidRDefault="00C831F5" w:rsidP="00C831F5">
      <w:pPr>
        <w:rPr>
          <w:rFonts w:ascii="Arial" w:hAnsi="Arial" w:cs="Arial"/>
          <w:b/>
          <w:sz w:val="24"/>
        </w:rPr>
      </w:pPr>
      <w:r>
        <w:rPr>
          <w:rFonts w:ascii="Arial" w:hAnsi="Arial" w:cs="Arial"/>
          <w:b/>
          <w:color w:val="0000FF"/>
          <w:sz w:val="24"/>
        </w:rPr>
        <w:t>C4-214774</w:t>
      </w:r>
      <w:r>
        <w:rPr>
          <w:rFonts w:ascii="Arial" w:hAnsi="Arial" w:cs="Arial"/>
          <w:b/>
          <w:color w:val="0000FF"/>
          <w:sz w:val="24"/>
        </w:rPr>
        <w:tab/>
      </w:r>
      <w:r>
        <w:rPr>
          <w:rFonts w:ascii="Arial" w:hAnsi="Arial" w:cs="Arial"/>
          <w:b/>
          <w:sz w:val="24"/>
        </w:rPr>
        <w:t>29.562 Rel-17 API version and External doc update</w:t>
      </w:r>
    </w:p>
    <w:p w14:paraId="128C0F2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v17.1.0</w:t>
      </w:r>
      <w:r>
        <w:rPr>
          <w:i/>
        </w:rPr>
        <w:tab/>
        <w:t xml:space="preserve">  CR-0086  Cat: F (Rel-17)</w:t>
      </w:r>
      <w:r>
        <w:rPr>
          <w:i/>
        </w:rPr>
        <w:br/>
      </w:r>
      <w:r>
        <w:rPr>
          <w:i/>
        </w:rPr>
        <w:br/>
      </w:r>
      <w:r>
        <w:rPr>
          <w:i/>
        </w:rPr>
        <w:tab/>
      </w:r>
      <w:r>
        <w:rPr>
          <w:i/>
        </w:rPr>
        <w:tab/>
      </w:r>
      <w:r>
        <w:rPr>
          <w:i/>
        </w:rPr>
        <w:tab/>
      </w:r>
      <w:r>
        <w:rPr>
          <w:i/>
        </w:rPr>
        <w:tab/>
      </w:r>
      <w:r>
        <w:rPr>
          <w:i/>
        </w:rPr>
        <w:tab/>
        <w:t>Source: Ericsson</w:t>
      </w:r>
    </w:p>
    <w:p w14:paraId="3F06B99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0CC5C" w14:textId="6ADD1799" w:rsidR="00C831F5" w:rsidRDefault="00C831F5" w:rsidP="00C831F5">
      <w:pPr>
        <w:rPr>
          <w:rFonts w:ascii="Arial" w:hAnsi="Arial" w:cs="Arial"/>
          <w:b/>
          <w:sz w:val="24"/>
        </w:rPr>
      </w:pPr>
      <w:r>
        <w:rPr>
          <w:rFonts w:ascii="Arial" w:hAnsi="Arial" w:cs="Arial"/>
          <w:b/>
          <w:color w:val="0000FF"/>
          <w:sz w:val="24"/>
        </w:rPr>
        <w:t>C4-214775</w:t>
      </w:r>
      <w:r>
        <w:rPr>
          <w:rFonts w:ascii="Arial" w:hAnsi="Arial" w:cs="Arial"/>
          <w:b/>
          <w:color w:val="0000FF"/>
          <w:sz w:val="24"/>
        </w:rPr>
        <w:tab/>
      </w:r>
      <w:r>
        <w:rPr>
          <w:rFonts w:ascii="Arial" w:hAnsi="Arial" w:cs="Arial"/>
          <w:b/>
          <w:sz w:val="24"/>
        </w:rPr>
        <w:t>29.563 Rel-17 API version and External doc update</w:t>
      </w:r>
    </w:p>
    <w:p w14:paraId="0AA9CB4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CR-0050  Cat: F (Rel-17)</w:t>
      </w:r>
      <w:r>
        <w:rPr>
          <w:i/>
        </w:rPr>
        <w:br/>
      </w:r>
      <w:r>
        <w:rPr>
          <w:i/>
        </w:rPr>
        <w:br/>
      </w:r>
      <w:r>
        <w:rPr>
          <w:i/>
        </w:rPr>
        <w:tab/>
      </w:r>
      <w:r>
        <w:rPr>
          <w:i/>
        </w:rPr>
        <w:tab/>
      </w:r>
      <w:r>
        <w:rPr>
          <w:i/>
        </w:rPr>
        <w:tab/>
      </w:r>
      <w:r>
        <w:rPr>
          <w:i/>
        </w:rPr>
        <w:tab/>
      </w:r>
      <w:r>
        <w:rPr>
          <w:i/>
        </w:rPr>
        <w:tab/>
        <w:t>Source: Ericsson</w:t>
      </w:r>
    </w:p>
    <w:p w14:paraId="20EE28B7"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F263E" w14:textId="00634189" w:rsidR="00C831F5" w:rsidRDefault="00C831F5" w:rsidP="00C831F5">
      <w:pPr>
        <w:rPr>
          <w:rFonts w:ascii="Arial" w:hAnsi="Arial" w:cs="Arial"/>
          <w:b/>
          <w:sz w:val="24"/>
        </w:rPr>
      </w:pPr>
      <w:r>
        <w:rPr>
          <w:rFonts w:ascii="Arial" w:hAnsi="Arial" w:cs="Arial"/>
          <w:b/>
          <w:color w:val="0000FF"/>
          <w:sz w:val="24"/>
        </w:rPr>
        <w:t>C4-214776</w:t>
      </w:r>
      <w:r>
        <w:rPr>
          <w:rFonts w:ascii="Arial" w:hAnsi="Arial" w:cs="Arial"/>
          <w:b/>
          <w:color w:val="0000FF"/>
          <w:sz w:val="24"/>
        </w:rPr>
        <w:tab/>
      </w:r>
      <w:r>
        <w:rPr>
          <w:rFonts w:ascii="Arial" w:hAnsi="Arial" w:cs="Arial"/>
          <w:b/>
          <w:sz w:val="24"/>
        </w:rPr>
        <w:t>29.571 Rel-17 API version and External doc update</w:t>
      </w:r>
    </w:p>
    <w:p w14:paraId="7F797DB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CR-0298  Cat: F (Rel-17)</w:t>
      </w:r>
      <w:r>
        <w:rPr>
          <w:i/>
        </w:rPr>
        <w:br/>
      </w:r>
      <w:r>
        <w:rPr>
          <w:i/>
        </w:rPr>
        <w:br/>
      </w:r>
      <w:r>
        <w:rPr>
          <w:i/>
        </w:rPr>
        <w:tab/>
      </w:r>
      <w:r>
        <w:rPr>
          <w:i/>
        </w:rPr>
        <w:tab/>
      </w:r>
      <w:r>
        <w:rPr>
          <w:i/>
        </w:rPr>
        <w:tab/>
      </w:r>
      <w:r>
        <w:rPr>
          <w:i/>
        </w:rPr>
        <w:tab/>
      </w:r>
      <w:r>
        <w:rPr>
          <w:i/>
        </w:rPr>
        <w:tab/>
        <w:t>Source: Huawei</w:t>
      </w:r>
    </w:p>
    <w:p w14:paraId="35A6576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5C642" w14:textId="49321FCF" w:rsidR="00C831F5" w:rsidRDefault="00C831F5" w:rsidP="00C831F5">
      <w:pPr>
        <w:rPr>
          <w:rFonts w:ascii="Arial" w:hAnsi="Arial" w:cs="Arial"/>
          <w:b/>
          <w:sz w:val="24"/>
        </w:rPr>
      </w:pPr>
      <w:r>
        <w:rPr>
          <w:rFonts w:ascii="Arial" w:hAnsi="Arial" w:cs="Arial"/>
          <w:b/>
          <w:color w:val="0000FF"/>
          <w:sz w:val="24"/>
        </w:rPr>
        <w:t>C4-214777</w:t>
      </w:r>
      <w:r>
        <w:rPr>
          <w:rFonts w:ascii="Arial" w:hAnsi="Arial" w:cs="Arial"/>
          <w:b/>
          <w:color w:val="0000FF"/>
          <w:sz w:val="24"/>
        </w:rPr>
        <w:tab/>
      </w:r>
      <w:r>
        <w:rPr>
          <w:rFonts w:ascii="Arial" w:hAnsi="Arial" w:cs="Arial"/>
          <w:b/>
          <w:sz w:val="24"/>
        </w:rPr>
        <w:t>29.572 Rel-17 API version and External doc update</w:t>
      </w:r>
    </w:p>
    <w:p w14:paraId="2E70074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w:t>
      </w:r>
      <w:r>
        <w:rPr>
          <w:i/>
        </w:rPr>
        <w:tab/>
        <w:t xml:space="preserve">  CR-0115  Cat: F (Rel-17)</w:t>
      </w:r>
      <w:r>
        <w:rPr>
          <w:i/>
        </w:rPr>
        <w:br/>
      </w:r>
      <w:r>
        <w:rPr>
          <w:i/>
        </w:rPr>
        <w:br/>
      </w:r>
      <w:r>
        <w:rPr>
          <w:i/>
        </w:rPr>
        <w:tab/>
      </w:r>
      <w:r>
        <w:rPr>
          <w:i/>
        </w:rPr>
        <w:tab/>
      </w:r>
      <w:r>
        <w:rPr>
          <w:i/>
        </w:rPr>
        <w:tab/>
      </w:r>
      <w:r>
        <w:rPr>
          <w:i/>
        </w:rPr>
        <w:tab/>
      </w:r>
      <w:r>
        <w:rPr>
          <w:i/>
        </w:rPr>
        <w:tab/>
        <w:t>Source: Ericsson</w:t>
      </w:r>
    </w:p>
    <w:p w14:paraId="4CAD656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B19CC" w14:textId="1B8D80A6" w:rsidR="00C831F5" w:rsidRDefault="00C831F5" w:rsidP="00C831F5">
      <w:pPr>
        <w:rPr>
          <w:rFonts w:ascii="Arial" w:hAnsi="Arial" w:cs="Arial"/>
          <w:b/>
          <w:sz w:val="24"/>
        </w:rPr>
      </w:pPr>
      <w:r>
        <w:rPr>
          <w:rFonts w:ascii="Arial" w:hAnsi="Arial" w:cs="Arial"/>
          <w:b/>
          <w:color w:val="0000FF"/>
          <w:sz w:val="24"/>
        </w:rPr>
        <w:t>C4-214778</w:t>
      </w:r>
      <w:r>
        <w:rPr>
          <w:rFonts w:ascii="Arial" w:hAnsi="Arial" w:cs="Arial"/>
          <w:b/>
          <w:color w:val="0000FF"/>
          <w:sz w:val="24"/>
        </w:rPr>
        <w:tab/>
      </w:r>
      <w:r>
        <w:rPr>
          <w:rFonts w:ascii="Arial" w:hAnsi="Arial" w:cs="Arial"/>
          <w:b/>
          <w:sz w:val="24"/>
        </w:rPr>
        <w:t>29.573 Rel-17 API version and External doc update</w:t>
      </w:r>
    </w:p>
    <w:p w14:paraId="19EB5BF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v17.1.0</w:t>
      </w:r>
      <w:r>
        <w:rPr>
          <w:i/>
        </w:rPr>
        <w:tab/>
        <w:t xml:space="preserve">  CR-0080  Cat: F (Rel-17)</w:t>
      </w:r>
      <w:r>
        <w:rPr>
          <w:i/>
        </w:rPr>
        <w:br/>
      </w:r>
      <w:r>
        <w:rPr>
          <w:i/>
        </w:rPr>
        <w:br/>
      </w:r>
      <w:r>
        <w:rPr>
          <w:i/>
        </w:rPr>
        <w:tab/>
      </w:r>
      <w:r>
        <w:rPr>
          <w:i/>
        </w:rPr>
        <w:tab/>
      </w:r>
      <w:r>
        <w:rPr>
          <w:i/>
        </w:rPr>
        <w:tab/>
      </w:r>
      <w:r>
        <w:rPr>
          <w:i/>
        </w:rPr>
        <w:tab/>
      </w:r>
      <w:r>
        <w:rPr>
          <w:i/>
        </w:rPr>
        <w:tab/>
        <w:t>Source: Huawei</w:t>
      </w:r>
    </w:p>
    <w:p w14:paraId="77BE1EB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D2A43" w14:textId="74AE7ABB" w:rsidR="00C831F5" w:rsidRDefault="00C831F5" w:rsidP="00C831F5">
      <w:pPr>
        <w:rPr>
          <w:rFonts w:ascii="Arial" w:hAnsi="Arial" w:cs="Arial"/>
          <w:b/>
          <w:sz w:val="24"/>
        </w:rPr>
      </w:pPr>
      <w:r>
        <w:rPr>
          <w:rFonts w:ascii="Arial" w:hAnsi="Arial" w:cs="Arial"/>
          <w:b/>
          <w:color w:val="0000FF"/>
          <w:sz w:val="24"/>
        </w:rPr>
        <w:t>C4-214779</w:t>
      </w:r>
      <w:r>
        <w:rPr>
          <w:rFonts w:ascii="Arial" w:hAnsi="Arial" w:cs="Arial"/>
          <w:b/>
          <w:color w:val="0000FF"/>
          <w:sz w:val="24"/>
        </w:rPr>
        <w:tab/>
      </w:r>
      <w:r>
        <w:rPr>
          <w:rFonts w:ascii="Arial" w:hAnsi="Arial" w:cs="Arial"/>
          <w:b/>
          <w:sz w:val="24"/>
        </w:rPr>
        <w:t>29.598 Rel-17 API version and External doc update</w:t>
      </w:r>
    </w:p>
    <w:p w14:paraId="70E69D7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v17.2.0</w:t>
      </w:r>
      <w:r>
        <w:rPr>
          <w:i/>
        </w:rPr>
        <w:tab/>
        <w:t xml:space="preserve">  CR-0045  Cat: F (Rel-17)</w:t>
      </w:r>
      <w:r>
        <w:rPr>
          <w:i/>
        </w:rPr>
        <w:br/>
      </w:r>
      <w:r>
        <w:rPr>
          <w:i/>
        </w:rPr>
        <w:br/>
      </w:r>
      <w:r>
        <w:rPr>
          <w:i/>
        </w:rPr>
        <w:tab/>
      </w:r>
      <w:r>
        <w:rPr>
          <w:i/>
        </w:rPr>
        <w:tab/>
      </w:r>
      <w:r>
        <w:rPr>
          <w:i/>
        </w:rPr>
        <w:tab/>
      </w:r>
      <w:r>
        <w:rPr>
          <w:i/>
        </w:rPr>
        <w:tab/>
      </w:r>
      <w:r>
        <w:rPr>
          <w:i/>
        </w:rPr>
        <w:tab/>
        <w:t>Source: HPe</w:t>
      </w:r>
    </w:p>
    <w:p w14:paraId="2A9C912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75031" w14:textId="1C3DF4F3" w:rsidR="00C831F5" w:rsidRDefault="00C831F5" w:rsidP="00C831F5">
      <w:pPr>
        <w:rPr>
          <w:rFonts w:ascii="Arial" w:hAnsi="Arial" w:cs="Arial"/>
          <w:b/>
          <w:sz w:val="24"/>
        </w:rPr>
      </w:pPr>
      <w:r>
        <w:rPr>
          <w:rFonts w:ascii="Arial" w:hAnsi="Arial" w:cs="Arial"/>
          <w:b/>
          <w:color w:val="0000FF"/>
          <w:sz w:val="24"/>
        </w:rPr>
        <w:t>C4-214780</w:t>
      </w:r>
      <w:r>
        <w:rPr>
          <w:rFonts w:ascii="Arial" w:hAnsi="Arial" w:cs="Arial"/>
          <w:b/>
          <w:color w:val="0000FF"/>
          <w:sz w:val="24"/>
        </w:rPr>
        <w:tab/>
      </w:r>
      <w:r>
        <w:rPr>
          <w:rFonts w:ascii="Arial" w:hAnsi="Arial" w:cs="Arial"/>
          <w:b/>
          <w:sz w:val="24"/>
        </w:rPr>
        <w:t>29.673 Rel-17 API version and External doc update</w:t>
      </w:r>
    </w:p>
    <w:p w14:paraId="3A27395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v17.1.0</w:t>
      </w:r>
      <w:r>
        <w:rPr>
          <w:i/>
        </w:rPr>
        <w:tab/>
        <w:t xml:space="preserve">  CR-0030  Cat: F (Rel-17)</w:t>
      </w:r>
      <w:r>
        <w:rPr>
          <w:i/>
        </w:rPr>
        <w:br/>
      </w:r>
      <w:r>
        <w:rPr>
          <w:i/>
        </w:rPr>
        <w:br/>
      </w:r>
      <w:r>
        <w:rPr>
          <w:i/>
        </w:rPr>
        <w:tab/>
      </w:r>
      <w:r>
        <w:rPr>
          <w:i/>
        </w:rPr>
        <w:tab/>
      </w:r>
      <w:r>
        <w:rPr>
          <w:i/>
        </w:rPr>
        <w:tab/>
      </w:r>
      <w:r>
        <w:rPr>
          <w:i/>
        </w:rPr>
        <w:tab/>
      </w:r>
      <w:r>
        <w:rPr>
          <w:i/>
        </w:rPr>
        <w:tab/>
        <w:t>Source: Ericsson</w:t>
      </w:r>
    </w:p>
    <w:p w14:paraId="4D82BBD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54E9B" w14:textId="77777777" w:rsidR="00C831F5" w:rsidRDefault="00C831F5" w:rsidP="00C831F5">
      <w:pPr>
        <w:pStyle w:val="Heading2"/>
      </w:pPr>
      <w:bookmarkStart w:id="74" w:name="_Toc81397657"/>
      <w:r>
        <w:t>7</w:t>
      </w:r>
      <w:r>
        <w:tab/>
        <w:t>Release 16</w:t>
      </w:r>
      <w:bookmarkEnd w:id="74"/>
    </w:p>
    <w:p w14:paraId="299A3B47" w14:textId="77777777" w:rsidR="00C831F5" w:rsidRDefault="00C831F5" w:rsidP="00C831F5">
      <w:pPr>
        <w:pStyle w:val="Heading3"/>
      </w:pPr>
      <w:bookmarkStart w:id="75" w:name="_Toc81397658"/>
      <w:r>
        <w:t>7.1</w:t>
      </w:r>
      <w:r>
        <w:tab/>
        <w:t>CT4 Led WIs</w:t>
      </w:r>
      <w:bookmarkEnd w:id="75"/>
    </w:p>
    <w:p w14:paraId="7A05A9FD" w14:textId="77777777" w:rsidR="00C831F5" w:rsidRDefault="00C831F5" w:rsidP="00C831F5">
      <w:pPr>
        <w:pStyle w:val="Heading4"/>
      </w:pPr>
      <w:bookmarkStart w:id="76" w:name="_Toc81397659"/>
      <w:r>
        <w:t>7.1.1</w:t>
      </w:r>
      <w:r>
        <w:tab/>
        <w:t>CT aspects on Enhancements to the Service-Based 5G System Architecture [5G_eSBA]</w:t>
      </w:r>
      <w:bookmarkEnd w:id="76"/>
    </w:p>
    <w:p w14:paraId="0FEABC49" w14:textId="7C21E592" w:rsidR="00C831F5" w:rsidRDefault="00C831F5" w:rsidP="00C831F5">
      <w:pPr>
        <w:rPr>
          <w:rFonts w:ascii="Arial" w:hAnsi="Arial" w:cs="Arial"/>
          <w:b/>
          <w:sz w:val="24"/>
        </w:rPr>
      </w:pPr>
      <w:r>
        <w:rPr>
          <w:rFonts w:ascii="Arial" w:hAnsi="Arial" w:cs="Arial"/>
          <w:b/>
          <w:color w:val="0000FF"/>
          <w:sz w:val="24"/>
        </w:rPr>
        <w:t>C4-214049</w:t>
      </w:r>
      <w:r>
        <w:rPr>
          <w:rFonts w:ascii="Arial" w:hAnsi="Arial" w:cs="Arial"/>
          <w:b/>
          <w:color w:val="0000FF"/>
          <w:sz w:val="24"/>
        </w:rPr>
        <w:tab/>
      </w:r>
      <w:r>
        <w:rPr>
          <w:rFonts w:ascii="Arial" w:hAnsi="Arial" w:cs="Arial"/>
          <w:b/>
          <w:sz w:val="24"/>
        </w:rPr>
        <w:t>29.550_Redirect Response</w:t>
      </w:r>
    </w:p>
    <w:p w14:paraId="1307BFA3"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v17.1.0</w:t>
      </w:r>
      <w:r>
        <w:rPr>
          <w:i/>
        </w:rPr>
        <w:tab/>
        <w:t xml:space="preserve">  CR-0023  Cat: F (Rel-17)</w:t>
      </w:r>
      <w:r>
        <w:rPr>
          <w:i/>
        </w:rPr>
        <w:br/>
      </w:r>
      <w:r>
        <w:rPr>
          <w:i/>
        </w:rPr>
        <w:br/>
      </w:r>
      <w:r>
        <w:rPr>
          <w:i/>
        </w:rPr>
        <w:tab/>
      </w:r>
      <w:r>
        <w:rPr>
          <w:i/>
        </w:rPr>
        <w:tab/>
      </w:r>
      <w:r>
        <w:rPr>
          <w:i/>
        </w:rPr>
        <w:tab/>
      </w:r>
      <w:r>
        <w:rPr>
          <w:i/>
        </w:rPr>
        <w:tab/>
      </w:r>
      <w:r>
        <w:rPr>
          <w:i/>
        </w:rPr>
        <w:tab/>
        <w:t>Source: Orange Romania</w:t>
      </w:r>
    </w:p>
    <w:p w14:paraId="766E364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C4-214529</w:t>
      </w:r>
      <w:r>
        <w:rPr>
          <w:color w:val="993300"/>
          <w:u w:val="single"/>
        </w:rPr>
        <w:t>.</w:t>
      </w:r>
    </w:p>
    <w:p w14:paraId="3B710667" w14:textId="750DC487" w:rsidR="00C831F5" w:rsidRDefault="00C831F5" w:rsidP="00C831F5">
      <w:pPr>
        <w:rPr>
          <w:rFonts w:ascii="Arial" w:hAnsi="Arial" w:cs="Arial"/>
          <w:b/>
          <w:sz w:val="24"/>
        </w:rPr>
      </w:pPr>
      <w:r>
        <w:rPr>
          <w:rFonts w:ascii="Arial" w:hAnsi="Arial" w:cs="Arial"/>
          <w:b/>
          <w:color w:val="0000FF"/>
          <w:sz w:val="24"/>
        </w:rPr>
        <w:lastRenderedPageBreak/>
        <w:t>C4-214247</w:t>
      </w:r>
      <w:r>
        <w:rPr>
          <w:rFonts w:ascii="Arial" w:hAnsi="Arial" w:cs="Arial"/>
          <w:b/>
          <w:color w:val="0000FF"/>
          <w:sz w:val="24"/>
        </w:rPr>
        <w:tab/>
      </w:r>
      <w:r>
        <w:rPr>
          <w:rFonts w:ascii="Arial" w:hAnsi="Arial" w:cs="Arial"/>
          <w:b/>
          <w:sz w:val="24"/>
        </w:rPr>
        <w:t>Discovery headers in service request with binding information</w:t>
      </w:r>
    </w:p>
    <w:p w14:paraId="3DF5975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v16.8.0</w:t>
      </w:r>
      <w:r>
        <w:rPr>
          <w:i/>
        </w:rPr>
        <w:tab/>
        <w:t xml:space="preserve">  CR-0271  Cat: F (Rel-16)</w:t>
      </w:r>
      <w:r>
        <w:rPr>
          <w:i/>
        </w:rPr>
        <w:br/>
      </w:r>
      <w:r>
        <w:rPr>
          <w:i/>
        </w:rPr>
        <w:br/>
      </w:r>
      <w:r>
        <w:rPr>
          <w:i/>
        </w:rPr>
        <w:tab/>
      </w:r>
      <w:r>
        <w:rPr>
          <w:i/>
        </w:rPr>
        <w:tab/>
      </w:r>
      <w:r>
        <w:rPr>
          <w:i/>
        </w:rPr>
        <w:tab/>
      </w:r>
      <w:r>
        <w:rPr>
          <w:i/>
        </w:rPr>
        <w:tab/>
      </w:r>
      <w:r>
        <w:rPr>
          <w:i/>
        </w:rPr>
        <w:tab/>
        <w:t>Source: Nokia, Nokia Shanghai Bell</w:t>
      </w:r>
    </w:p>
    <w:p w14:paraId="3FB90F0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C4-214681</w:t>
      </w:r>
      <w:r>
        <w:rPr>
          <w:color w:val="993300"/>
          <w:u w:val="single"/>
        </w:rPr>
        <w:t>.</w:t>
      </w:r>
    </w:p>
    <w:p w14:paraId="2C395446" w14:textId="63E9A4F7" w:rsidR="00C831F5" w:rsidRDefault="00C831F5" w:rsidP="00C831F5">
      <w:pPr>
        <w:rPr>
          <w:rFonts w:ascii="Arial" w:hAnsi="Arial" w:cs="Arial"/>
          <w:b/>
          <w:sz w:val="24"/>
        </w:rPr>
      </w:pPr>
      <w:r>
        <w:rPr>
          <w:rFonts w:ascii="Arial" w:hAnsi="Arial" w:cs="Arial"/>
          <w:b/>
          <w:color w:val="0000FF"/>
          <w:sz w:val="24"/>
        </w:rPr>
        <w:t>C4-214248</w:t>
      </w:r>
      <w:r>
        <w:rPr>
          <w:rFonts w:ascii="Arial" w:hAnsi="Arial" w:cs="Arial"/>
          <w:b/>
          <w:color w:val="0000FF"/>
          <w:sz w:val="24"/>
        </w:rPr>
        <w:tab/>
      </w:r>
      <w:r>
        <w:rPr>
          <w:rFonts w:ascii="Arial" w:hAnsi="Arial" w:cs="Arial"/>
          <w:b/>
          <w:sz w:val="24"/>
        </w:rPr>
        <w:t>Discovery headers in service request with binding information</w:t>
      </w:r>
    </w:p>
    <w:p w14:paraId="16EB257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v17.3.0</w:t>
      </w:r>
      <w:r>
        <w:rPr>
          <w:i/>
        </w:rPr>
        <w:tab/>
        <w:t xml:space="preserve">  CR-0272  Cat: A (Rel-17)</w:t>
      </w:r>
      <w:r>
        <w:rPr>
          <w:i/>
        </w:rPr>
        <w:br/>
      </w:r>
      <w:r>
        <w:rPr>
          <w:i/>
        </w:rPr>
        <w:br/>
      </w:r>
      <w:r>
        <w:rPr>
          <w:i/>
        </w:rPr>
        <w:tab/>
      </w:r>
      <w:r>
        <w:rPr>
          <w:i/>
        </w:rPr>
        <w:tab/>
      </w:r>
      <w:r>
        <w:rPr>
          <w:i/>
        </w:rPr>
        <w:tab/>
      </w:r>
      <w:r>
        <w:rPr>
          <w:i/>
        </w:rPr>
        <w:tab/>
      </w:r>
      <w:r>
        <w:rPr>
          <w:i/>
        </w:rPr>
        <w:tab/>
        <w:t>Source: Nokia, Nokia Shanghai Bell</w:t>
      </w:r>
    </w:p>
    <w:p w14:paraId="7D3DB53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C4-214682</w:t>
      </w:r>
      <w:r>
        <w:rPr>
          <w:color w:val="993300"/>
          <w:u w:val="single"/>
        </w:rPr>
        <w:t>.</w:t>
      </w:r>
    </w:p>
    <w:p w14:paraId="156A80EF" w14:textId="4D07D16B" w:rsidR="00C831F5" w:rsidRDefault="00C831F5" w:rsidP="00C831F5">
      <w:pPr>
        <w:rPr>
          <w:rFonts w:ascii="Arial" w:hAnsi="Arial" w:cs="Arial"/>
          <w:b/>
          <w:sz w:val="24"/>
        </w:rPr>
      </w:pPr>
      <w:r>
        <w:rPr>
          <w:rFonts w:ascii="Arial" w:hAnsi="Arial" w:cs="Arial"/>
          <w:b/>
          <w:color w:val="0000FF"/>
          <w:sz w:val="24"/>
        </w:rPr>
        <w:t>C4-214283</w:t>
      </w:r>
      <w:r>
        <w:rPr>
          <w:rFonts w:ascii="Arial" w:hAnsi="Arial" w:cs="Arial"/>
          <w:b/>
          <w:color w:val="0000FF"/>
          <w:sz w:val="24"/>
        </w:rPr>
        <w:tab/>
      </w:r>
      <w:r>
        <w:rPr>
          <w:rFonts w:ascii="Arial" w:hAnsi="Arial" w:cs="Arial"/>
          <w:b/>
          <w:sz w:val="24"/>
        </w:rPr>
        <w:t>3xx description correction for SCP</w:t>
      </w:r>
    </w:p>
    <w:p w14:paraId="60CF966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CR-0679  Cat: F (Rel-16)</w:t>
      </w:r>
      <w:r>
        <w:rPr>
          <w:i/>
        </w:rPr>
        <w:br/>
      </w:r>
      <w:r>
        <w:rPr>
          <w:i/>
        </w:rPr>
        <w:br/>
      </w:r>
      <w:r>
        <w:rPr>
          <w:i/>
        </w:rPr>
        <w:tab/>
      </w:r>
      <w:r>
        <w:rPr>
          <w:i/>
        </w:rPr>
        <w:tab/>
      </w:r>
      <w:r>
        <w:rPr>
          <w:i/>
        </w:rPr>
        <w:tab/>
      </w:r>
      <w:r>
        <w:rPr>
          <w:i/>
        </w:rPr>
        <w:tab/>
      </w:r>
      <w:r>
        <w:rPr>
          <w:i/>
        </w:rPr>
        <w:tab/>
        <w:t>Source: Nokia, Nokia Shanghai Bell</w:t>
      </w:r>
    </w:p>
    <w:p w14:paraId="3328D7B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9D003" w14:textId="36EFE1E6" w:rsidR="00C831F5" w:rsidRDefault="00C831F5" w:rsidP="00C831F5">
      <w:pPr>
        <w:rPr>
          <w:rFonts w:ascii="Arial" w:hAnsi="Arial" w:cs="Arial"/>
          <w:b/>
          <w:sz w:val="24"/>
        </w:rPr>
      </w:pPr>
      <w:r>
        <w:rPr>
          <w:rFonts w:ascii="Arial" w:hAnsi="Arial" w:cs="Arial"/>
          <w:b/>
          <w:color w:val="0000FF"/>
          <w:sz w:val="24"/>
        </w:rPr>
        <w:t>C4-214284</w:t>
      </w:r>
      <w:r>
        <w:rPr>
          <w:rFonts w:ascii="Arial" w:hAnsi="Arial" w:cs="Arial"/>
          <w:b/>
          <w:color w:val="0000FF"/>
          <w:sz w:val="24"/>
        </w:rPr>
        <w:tab/>
      </w:r>
      <w:r>
        <w:rPr>
          <w:rFonts w:ascii="Arial" w:hAnsi="Arial" w:cs="Arial"/>
          <w:b/>
          <w:sz w:val="24"/>
        </w:rPr>
        <w:t>3xx description correction for SCP</w:t>
      </w:r>
    </w:p>
    <w:p w14:paraId="7E03B55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CR-0680  Cat: A (Rel-17)</w:t>
      </w:r>
      <w:r>
        <w:rPr>
          <w:i/>
        </w:rPr>
        <w:br/>
      </w:r>
      <w:r>
        <w:rPr>
          <w:i/>
        </w:rPr>
        <w:br/>
      </w:r>
      <w:r>
        <w:rPr>
          <w:i/>
        </w:rPr>
        <w:tab/>
      </w:r>
      <w:r>
        <w:rPr>
          <w:i/>
        </w:rPr>
        <w:tab/>
      </w:r>
      <w:r>
        <w:rPr>
          <w:i/>
        </w:rPr>
        <w:tab/>
      </w:r>
      <w:r>
        <w:rPr>
          <w:i/>
        </w:rPr>
        <w:tab/>
      </w:r>
      <w:r>
        <w:rPr>
          <w:i/>
        </w:rPr>
        <w:tab/>
        <w:t>Source: Nokia, Nokia Shanghai Bell</w:t>
      </w:r>
    </w:p>
    <w:p w14:paraId="3FDA89F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A082D" w14:textId="023C84DA" w:rsidR="00C831F5" w:rsidRDefault="00C831F5" w:rsidP="00C831F5">
      <w:pPr>
        <w:rPr>
          <w:rFonts w:ascii="Arial" w:hAnsi="Arial" w:cs="Arial"/>
          <w:b/>
          <w:sz w:val="24"/>
        </w:rPr>
      </w:pPr>
      <w:r>
        <w:rPr>
          <w:rFonts w:ascii="Arial" w:hAnsi="Arial" w:cs="Arial"/>
          <w:b/>
          <w:color w:val="0000FF"/>
          <w:sz w:val="24"/>
        </w:rPr>
        <w:t>C4-214285</w:t>
      </w:r>
      <w:r>
        <w:rPr>
          <w:rFonts w:ascii="Arial" w:hAnsi="Arial" w:cs="Arial"/>
          <w:b/>
          <w:color w:val="0000FF"/>
          <w:sz w:val="24"/>
        </w:rPr>
        <w:tab/>
      </w:r>
      <w:r>
        <w:rPr>
          <w:rFonts w:ascii="Arial" w:hAnsi="Arial" w:cs="Arial"/>
          <w:b/>
          <w:sz w:val="24"/>
        </w:rPr>
        <w:t>3xx description correction for SCP</w:t>
      </w:r>
    </w:p>
    <w:p w14:paraId="11911DD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v16.5.0</w:t>
      </w:r>
      <w:r>
        <w:rPr>
          <w:i/>
        </w:rPr>
        <w:tab/>
        <w:t xml:space="preserve">  CR-0047  Cat: F (Rel-16)</w:t>
      </w:r>
      <w:r>
        <w:rPr>
          <w:i/>
        </w:rPr>
        <w:br/>
      </w:r>
      <w:r>
        <w:rPr>
          <w:i/>
        </w:rPr>
        <w:br/>
      </w:r>
      <w:r>
        <w:rPr>
          <w:i/>
        </w:rPr>
        <w:tab/>
      </w:r>
      <w:r>
        <w:rPr>
          <w:i/>
        </w:rPr>
        <w:tab/>
      </w:r>
      <w:r>
        <w:rPr>
          <w:i/>
        </w:rPr>
        <w:tab/>
      </w:r>
      <w:r>
        <w:rPr>
          <w:i/>
        </w:rPr>
        <w:tab/>
      </w:r>
      <w:r>
        <w:rPr>
          <w:i/>
        </w:rPr>
        <w:tab/>
        <w:t>Source: Nokia, Nokia Shanghai Bell</w:t>
      </w:r>
    </w:p>
    <w:p w14:paraId="624B30F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13FB6" w14:textId="42331E5D" w:rsidR="00C831F5" w:rsidRDefault="00C831F5" w:rsidP="00C831F5">
      <w:pPr>
        <w:rPr>
          <w:rFonts w:ascii="Arial" w:hAnsi="Arial" w:cs="Arial"/>
          <w:b/>
          <w:sz w:val="24"/>
        </w:rPr>
      </w:pPr>
      <w:r>
        <w:rPr>
          <w:rFonts w:ascii="Arial" w:hAnsi="Arial" w:cs="Arial"/>
          <w:b/>
          <w:color w:val="0000FF"/>
          <w:sz w:val="24"/>
        </w:rPr>
        <w:t>C4-214286</w:t>
      </w:r>
      <w:r>
        <w:rPr>
          <w:rFonts w:ascii="Arial" w:hAnsi="Arial" w:cs="Arial"/>
          <w:b/>
          <w:color w:val="0000FF"/>
          <w:sz w:val="24"/>
        </w:rPr>
        <w:tab/>
      </w:r>
      <w:r>
        <w:rPr>
          <w:rFonts w:ascii="Arial" w:hAnsi="Arial" w:cs="Arial"/>
          <w:b/>
          <w:sz w:val="24"/>
        </w:rPr>
        <w:t>3xx description correction for SCP</w:t>
      </w:r>
    </w:p>
    <w:p w14:paraId="0545958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v17.1.0</w:t>
      </w:r>
      <w:r>
        <w:rPr>
          <w:i/>
        </w:rPr>
        <w:tab/>
        <w:t xml:space="preserve">  CR-0048  Cat: A (Rel-17)</w:t>
      </w:r>
      <w:r>
        <w:rPr>
          <w:i/>
        </w:rPr>
        <w:br/>
      </w:r>
      <w:r>
        <w:rPr>
          <w:i/>
        </w:rPr>
        <w:br/>
      </w:r>
      <w:r>
        <w:rPr>
          <w:i/>
        </w:rPr>
        <w:tab/>
      </w:r>
      <w:r>
        <w:rPr>
          <w:i/>
        </w:rPr>
        <w:tab/>
      </w:r>
      <w:r>
        <w:rPr>
          <w:i/>
        </w:rPr>
        <w:tab/>
      </w:r>
      <w:r>
        <w:rPr>
          <w:i/>
        </w:rPr>
        <w:tab/>
      </w:r>
      <w:r>
        <w:rPr>
          <w:i/>
        </w:rPr>
        <w:tab/>
        <w:t>Source: Nokia, Nokia Shanghai Bell</w:t>
      </w:r>
    </w:p>
    <w:p w14:paraId="1D8F8DB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0A25D" w14:textId="378FAE5D" w:rsidR="00C831F5" w:rsidRDefault="00C831F5" w:rsidP="00C831F5">
      <w:pPr>
        <w:rPr>
          <w:rFonts w:ascii="Arial" w:hAnsi="Arial" w:cs="Arial"/>
          <w:b/>
          <w:sz w:val="24"/>
        </w:rPr>
      </w:pPr>
      <w:r>
        <w:rPr>
          <w:rFonts w:ascii="Arial" w:hAnsi="Arial" w:cs="Arial"/>
          <w:b/>
          <w:color w:val="0000FF"/>
          <w:sz w:val="24"/>
        </w:rPr>
        <w:t>C4-214287</w:t>
      </w:r>
      <w:r>
        <w:rPr>
          <w:rFonts w:ascii="Arial" w:hAnsi="Arial" w:cs="Arial"/>
          <w:b/>
          <w:color w:val="0000FF"/>
          <w:sz w:val="24"/>
        </w:rPr>
        <w:tab/>
      </w:r>
      <w:r>
        <w:rPr>
          <w:rFonts w:ascii="Arial" w:hAnsi="Arial" w:cs="Arial"/>
          <w:b/>
          <w:sz w:val="24"/>
        </w:rPr>
        <w:t>3xx description correction for SCP</w:t>
      </w:r>
    </w:p>
    <w:p w14:paraId="3524A4F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v16.8.0</w:t>
      </w:r>
      <w:r>
        <w:rPr>
          <w:i/>
        </w:rPr>
        <w:tab/>
        <w:t xml:space="preserve">  CR-0581  Cat: F (Rel-16)</w:t>
      </w:r>
      <w:r>
        <w:rPr>
          <w:i/>
        </w:rPr>
        <w:br/>
      </w:r>
      <w:r>
        <w:rPr>
          <w:i/>
        </w:rPr>
        <w:br/>
      </w:r>
      <w:r>
        <w:rPr>
          <w:i/>
        </w:rPr>
        <w:tab/>
      </w:r>
      <w:r>
        <w:rPr>
          <w:i/>
        </w:rPr>
        <w:tab/>
      </w:r>
      <w:r>
        <w:rPr>
          <w:i/>
        </w:rPr>
        <w:tab/>
      </w:r>
      <w:r>
        <w:rPr>
          <w:i/>
        </w:rPr>
        <w:tab/>
      </w:r>
      <w:r>
        <w:rPr>
          <w:i/>
        </w:rPr>
        <w:tab/>
        <w:t>Source: Nokia, Nokia Shanghai Bell</w:t>
      </w:r>
    </w:p>
    <w:p w14:paraId="255C2CB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0F13E" w14:textId="620B96C4" w:rsidR="00C831F5" w:rsidRDefault="00C831F5" w:rsidP="00C831F5">
      <w:pPr>
        <w:rPr>
          <w:rFonts w:ascii="Arial" w:hAnsi="Arial" w:cs="Arial"/>
          <w:b/>
          <w:sz w:val="24"/>
        </w:rPr>
      </w:pPr>
      <w:r>
        <w:rPr>
          <w:rFonts w:ascii="Arial" w:hAnsi="Arial" w:cs="Arial"/>
          <w:b/>
          <w:color w:val="0000FF"/>
          <w:sz w:val="24"/>
        </w:rPr>
        <w:t>C4-214288</w:t>
      </w:r>
      <w:r>
        <w:rPr>
          <w:rFonts w:ascii="Arial" w:hAnsi="Arial" w:cs="Arial"/>
          <w:b/>
          <w:color w:val="0000FF"/>
          <w:sz w:val="24"/>
        </w:rPr>
        <w:tab/>
      </w:r>
      <w:r>
        <w:rPr>
          <w:rFonts w:ascii="Arial" w:hAnsi="Arial" w:cs="Arial"/>
          <w:b/>
          <w:sz w:val="24"/>
        </w:rPr>
        <w:t>3xx description correction for SCP</w:t>
      </w:r>
    </w:p>
    <w:p w14:paraId="76F02669"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CR-0582  Cat: A (Rel-17)</w:t>
      </w:r>
      <w:r>
        <w:rPr>
          <w:i/>
        </w:rPr>
        <w:br/>
      </w:r>
      <w:r>
        <w:rPr>
          <w:i/>
        </w:rPr>
        <w:br/>
      </w:r>
      <w:r>
        <w:rPr>
          <w:i/>
        </w:rPr>
        <w:tab/>
      </w:r>
      <w:r>
        <w:rPr>
          <w:i/>
        </w:rPr>
        <w:tab/>
      </w:r>
      <w:r>
        <w:rPr>
          <w:i/>
        </w:rPr>
        <w:tab/>
      </w:r>
      <w:r>
        <w:rPr>
          <w:i/>
        </w:rPr>
        <w:tab/>
      </w:r>
      <w:r>
        <w:rPr>
          <w:i/>
        </w:rPr>
        <w:tab/>
        <w:t>Source: Nokia, Nokia Shanghai Bell</w:t>
      </w:r>
    </w:p>
    <w:p w14:paraId="53B4233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3CC8B" w14:textId="079A496D" w:rsidR="00C831F5" w:rsidRDefault="00C831F5" w:rsidP="00C831F5">
      <w:pPr>
        <w:rPr>
          <w:rFonts w:ascii="Arial" w:hAnsi="Arial" w:cs="Arial"/>
          <w:b/>
          <w:sz w:val="24"/>
        </w:rPr>
      </w:pPr>
      <w:r>
        <w:rPr>
          <w:rFonts w:ascii="Arial" w:hAnsi="Arial" w:cs="Arial"/>
          <w:b/>
          <w:color w:val="0000FF"/>
          <w:sz w:val="24"/>
        </w:rPr>
        <w:t>C4-214289</w:t>
      </w:r>
      <w:r>
        <w:rPr>
          <w:rFonts w:ascii="Arial" w:hAnsi="Arial" w:cs="Arial"/>
          <w:b/>
          <w:color w:val="0000FF"/>
          <w:sz w:val="24"/>
        </w:rPr>
        <w:tab/>
      </w:r>
      <w:r>
        <w:rPr>
          <w:rFonts w:ascii="Arial" w:hAnsi="Arial" w:cs="Arial"/>
          <w:b/>
          <w:sz w:val="24"/>
        </w:rPr>
        <w:t>3xx description correction for SCP</w:t>
      </w:r>
    </w:p>
    <w:p w14:paraId="3ACDD29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v16.4.0</w:t>
      </w:r>
      <w:r>
        <w:rPr>
          <w:i/>
        </w:rPr>
        <w:tab/>
        <w:t xml:space="preserve">  CR-0030  Cat: F (Rel-16)</w:t>
      </w:r>
      <w:r>
        <w:rPr>
          <w:i/>
        </w:rPr>
        <w:br/>
      </w:r>
      <w:r>
        <w:rPr>
          <w:i/>
        </w:rPr>
        <w:br/>
      </w:r>
      <w:r>
        <w:rPr>
          <w:i/>
        </w:rPr>
        <w:tab/>
      </w:r>
      <w:r>
        <w:rPr>
          <w:i/>
        </w:rPr>
        <w:tab/>
      </w:r>
      <w:r>
        <w:rPr>
          <w:i/>
        </w:rPr>
        <w:tab/>
      </w:r>
      <w:r>
        <w:rPr>
          <w:i/>
        </w:rPr>
        <w:tab/>
      </w:r>
      <w:r>
        <w:rPr>
          <w:i/>
        </w:rPr>
        <w:tab/>
        <w:t>Source: Nokia, Nokia Shanghai Bell</w:t>
      </w:r>
    </w:p>
    <w:p w14:paraId="080B0F4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F993D" w14:textId="7E5A6372" w:rsidR="00C831F5" w:rsidRDefault="00C831F5" w:rsidP="00C831F5">
      <w:pPr>
        <w:rPr>
          <w:rFonts w:ascii="Arial" w:hAnsi="Arial" w:cs="Arial"/>
          <w:b/>
          <w:sz w:val="24"/>
        </w:rPr>
      </w:pPr>
      <w:r>
        <w:rPr>
          <w:rFonts w:ascii="Arial" w:hAnsi="Arial" w:cs="Arial"/>
          <w:b/>
          <w:color w:val="0000FF"/>
          <w:sz w:val="24"/>
        </w:rPr>
        <w:t>C4-214290</w:t>
      </w:r>
      <w:r>
        <w:rPr>
          <w:rFonts w:ascii="Arial" w:hAnsi="Arial" w:cs="Arial"/>
          <w:b/>
          <w:color w:val="0000FF"/>
          <w:sz w:val="24"/>
        </w:rPr>
        <w:tab/>
      </w:r>
      <w:r>
        <w:rPr>
          <w:rFonts w:ascii="Arial" w:hAnsi="Arial" w:cs="Arial"/>
          <w:b/>
          <w:sz w:val="24"/>
        </w:rPr>
        <w:t>3xx description correction for SCP</w:t>
      </w:r>
    </w:p>
    <w:p w14:paraId="04449EA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v17.1.0</w:t>
      </w:r>
      <w:r>
        <w:rPr>
          <w:i/>
        </w:rPr>
        <w:tab/>
        <w:t xml:space="preserve">  CR-0031  Cat: A (Rel-17)</w:t>
      </w:r>
      <w:r>
        <w:rPr>
          <w:i/>
        </w:rPr>
        <w:br/>
      </w:r>
      <w:r>
        <w:rPr>
          <w:i/>
        </w:rPr>
        <w:br/>
      </w:r>
      <w:r>
        <w:rPr>
          <w:i/>
        </w:rPr>
        <w:tab/>
      </w:r>
      <w:r>
        <w:rPr>
          <w:i/>
        </w:rPr>
        <w:tab/>
      </w:r>
      <w:r>
        <w:rPr>
          <w:i/>
        </w:rPr>
        <w:tab/>
      </w:r>
      <w:r>
        <w:rPr>
          <w:i/>
        </w:rPr>
        <w:tab/>
      </w:r>
      <w:r>
        <w:rPr>
          <w:i/>
        </w:rPr>
        <w:tab/>
        <w:t>Source: Nokia, Nokia Shanghai Bell</w:t>
      </w:r>
    </w:p>
    <w:p w14:paraId="0F05C2D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60173" w14:textId="321834E3" w:rsidR="00C831F5" w:rsidRDefault="00C831F5" w:rsidP="00C831F5">
      <w:pPr>
        <w:rPr>
          <w:rFonts w:ascii="Arial" w:hAnsi="Arial" w:cs="Arial"/>
          <w:b/>
          <w:sz w:val="24"/>
        </w:rPr>
      </w:pPr>
      <w:r>
        <w:rPr>
          <w:rFonts w:ascii="Arial" w:hAnsi="Arial" w:cs="Arial"/>
          <w:b/>
          <w:color w:val="0000FF"/>
          <w:sz w:val="24"/>
        </w:rPr>
        <w:t>C4-214291</w:t>
      </w:r>
      <w:r>
        <w:rPr>
          <w:rFonts w:ascii="Arial" w:hAnsi="Arial" w:cs="Arial"/>
          <w:b/>
          <w:color w:val="0000FF"/>
          <w:sz w:val="24"/>
        </w:rPr>
        <w:tab/>
      </w:r>
      <w:r>
        <w:rPr>
          <w:rFonts w:ascii="Arial" w:hAnsi="Arial" w:cs="Arial"/>
          <w:b/>
          <w:sz w:val="24"/>
        </w:rPr>
        <w:t>3xx description correction for SCP</w:t>
      </w:r>
    </w:p>
    <w:p w14:paraId="21B365E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v16.8.0</w:t>
      </w:r>
      <w:r>
        <w:rPr>
          <w:i/>
        </w:rPr>
        <w:tab/>
        <w:t xml:space="preserve">  CR-0086  Cat: F (Rel-16)</w:t>
      </w:r>
      <w:r>
        <w:rPr>
          <w:i/>
        </w:rPr>
        <w:br/>
      </w:r>
      <w:r>
        <w:rPr>
          <w:i/>
        </w:rPr>
        <w:br/>
      </w:r>
      <w:r>
        <w:rPr>
          <w:i/>
        </w:rPr>
        <w:tab/>
      </w:r>
      <w:r>
        <w:rPr>
          <w:i/>
        </w:rPr>
        <w:tab/>
      </w:r>
      <w:r>
        <w:rPr>
          <w:i/>
        </w:rPr>
        <w:tab/>
      </w:r>
      <w:r>
        <w:rPr>
          <w:i/>
        </w:rPr>
        <w:tab/>
      </w:r>
      <w:r>
        <w:rPr>
          <w:i/>
        </w:rPr>
        <w:tab/>
        <w:t>Source: Nokia, Nokia Shanghai Bell</w:t>
      </w:r>
    </w:p>
    <w:p w14:paraId="55C076D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1C96C" w14:textId="5788D6E8" w:rsidR="00C831F5" w:rsidRDefault="00C831F5" w:rsidP="00C831F5">
      <w:pPr>
        <w:rPr>
          <w:rFonts w:ascii="Arial" w:hAnsi="Arial" w:cs="Arial"/>
          <w:b/>
          <w:sz w:val="24"/>
        </w:rPr>
      </w:pPr>
      <w:r>
        <w:rPr>
          <w:rFonts w:ascii="Arial" w:hAnsi="Arial" w:cs="Arial"/>
          <w:b/>
          <w:color w:val="0000FF"/>
          <w:sz w:val="24"/>
        </w:rPr>
        <w:t>C4-214292</w:t>
      </w:r>
      <w:r>
        <w:rPr>
          <w:rFonts w:ascii="Arial" w:hAnsi="Arial" w:cs="Arial"/>
          <w:b/>
          <w:color w:val="0000FF"/>
          <w:sz w:val="24"/>
        </w:rPr>
        <w:tab/>
      </w:r>
      <w:r>
        <w:rPr>
          <w:rFonts w:ascii="Arial" w:hAnsi="Arial" w:cs="Arial"/>
          <w:b/>
          <w:sz w:val="24"/>
        </w:rPr>
        <w:t>3xx description correction for SCP</w:t>
      </w:r>
    </w:p>
    <w:p w14:paraId="6A77896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v17.1.0</w:t>
      </w:r>
      <w:r>
        <w:rPr>
          <w:i/>
        </w:rPr>
        <w:tab/>
        <w:t xml:space="preserve">  CR-0087  Cat: A (Rel-17)</w:t>
      </w:r>
      <w:r>
        <w:rPr>
          <w:i/>
        </w:rPr>
        <w:br/>
      </w:r>
      <w:r>
        <w:rPr>
          <w:i/>
        </w:rPr>
        <w:br/>
      </w:r>
      <w:r>
        <w:rPr>
          <w:i/>
        </w:rPr>
        <w:tab/>
      </w:r>
      <w:r>
        <w:rPr>
          <w:i/>
        </w:rPr>
        <w:tab/>
      </w:r>
      <w:r>
        <w:rPr>
          <w:i/>
        </w:rPr>
        <w:tab/>
      </w:r>
      <w:r>
        <w:rPr>
          <w:i/>
        </w:rPr>
        <w:tab/>
      </w:r>
      <w:r>
        <w:rPr>
          <w:i/>
        </w:rPr>
        <w:tab/>
        <w:t>Source: Nokia, Nokia Shanghai Bell</w:t>
      </w:r>
    </w:p>
    <w:p w14:paraId="68F24B8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963EA" w14:textId="13EE3A2C" w:rsidR="00C831F5" w:rsidRDefault="00C831F5" w:rsidP="00C831F5">
      <w:pPr>
        <w:rPr>
          <w:rFonts w:ascii="Arial" w:hAnsi="Arial" w:cs="Arial"/>
          <w:b/>
          <w:sz w:val="24"/>
        </w:rPr>
      </w:pPr>
      <w:r>
        <w:rPr>
          <w:rFonts w:ascii="Arial" w:hAnsi="Arial" w:cs="Arial"/>
          <w:b/>
          <w:color w:val="0000FF"/>
          <w:sz w:val="24"/>
        </w:rPr>
        <w:t>C4-214293</w:t>
      </w:r>
      <w:r>
        <w:rPr>
          <w:rFonts w:ascii="Arial" w:hAnsi="Arial" w:cs="Arial"/>
          <w:b/>
          <w:color w:val="0000FF"/>
          <w:sz w:val="24"/>
        </w:rPr>
        <w:tab/>
      </w:r>
      <w:r>
        <w:rPr>
          <w:rFonts w:ascii="Arial" w:hAnsi="Arial" w:cs="Arial"/>
          <w:b/>
          <w:sz w:val="24"/>
        </w:rPr>
        <w:t>3xx description correction for SCP</w:t>
      </w:r>
    </w:p>
    <w:p w14:paraId="2086B73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v16.4.0</w:t>
      </w:r>
      <w:r>
        <w:rPr>
          <w:i/>
        </w:rPr>
        <w:tab/>
        <w:t xml:space="preserve">  CR-0019  Cat: F (Rel-16)</w:t>
      </w:r>
      <w:r>
        <w:rPr>
          <w:i/>
        </w:rPr>
        <w:br/>
      </w:r>
      <w:r>
        <w:rPr>
          <w:i/>
        </w:rPr>
        <w:br/>
      </w:r>
      <w:r>
        <w:rPr>
          <w:i/>
        </w:rPr>
        <w:tab/>
      </w:r>
      <w:r>
        <w:rPr>
          <w:i/>
        </w:rPr>
        <w:tab/>
      </w:r>
      <w:r>
        <w:rPr>
          <w:i/>
        </w:rPr>
        <w:tab/>
      </w:r>
      <w:r>
        <w:rPr>
          <w:i/>
        </w:rPr>
        <w:tab/>
      </w:r>
      <w:r>
        <w:rPr>
          <w:i/>
        </w:rPr>
        <w:tab/>
        <w:t>Source: Nokia, Nokia Shanghai Bell</w:t>
      </w:r>
    </w:p>
    <w:p w14:paraId="1A4ABEE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A6B9F" w14:textId="27592F2A" w:rsidR="00C831F5" w:rsidRDefault="00C831F5" w:rsidP="00C831F5">
      <w:pPr>
        <w:rPr>
          <w:rFonts w:ascii="Arial" w:hAnsi="Arial" w:cs="Arial"/>
          <w:b/>
          <w:sz w:val="24"/>
        </w:rPr>
      </w:pPr>
      <w:r>
        <w:rPr>
          <w:rFonts w:ascii="Arial" w:hAnsi="Arial" w:cs="Arial"/>
          <w:b/>
          <w:color w:val="0000FF"/>
          <w:sz w:val="24"/>
        </w:rPr>
        <w:t>C4-214294</w:t>
      </w:r>
      <w:r>
        <w:rPr>
          <w:rFonts w:ascii="Arial" w:hAnsi="Arial" w:cs="Arial"/>
          <w:b/>
          <w:color w:val="0000FF"/>
          <w:sz w:val="24"/>
        </w:rPr>
        <w:tab/>
      </w:r>
      <w:r>
        <w:rPr>
          <w:rFonts w:ascii="Arial" w:hAnsi="Arial" w:cs="Arial"/>
          <w:b/>
          <w:sz w:val="24"/>
        </w:rPr>
        <w:t>3xx description correction for SCP</w:t>
      </w:r>
    </w:p>
    <w:p w14:paraId="250FAE9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v17.0.0</w:t>
      </w:r>
      <w:r>
        <w:rPr>
          <w:i/>
        </w:rPr>
        <w:tab/>
        <w:t xml:space="preserve">  CR-0020  Cat: A (Rel-17)</w:t>
      </w:r>
      <w:r>
        <w:rPr>
          <w:i/>
        </w:rPr>
        <w:br/>
      </w:r>
      <w:r>
        <w:rPr>
          <w:i/>
        </w:rPr>
        <w:br/>
      </w:r>
      <w:r>
        <w:rPr>
          <w:i/>
        </w:rPr>
        <w:tab/>
      </w:r>
      <w:r>
        <w:rPr>
          <w:i/>
        </w:rPr>
        <w:tab/>
      </w:r>
      <w:r>
        <w:rPr>
          <w:i/>
        </w:rPr>
        <w:tab/>
      </w:r>
      <w:r>
        <w:rPr>
          <w:i/>
        </w:rPr>
        <w:tab/>
      </w:r>
      <w:r>
        <w:rPr>
          <w:i/>
        </w:rPr>
        <w:tab/>
        <w:t>Source: Nokia, Nokia Shanghai Bell</w:t>
      </w:r>
    </w:p>
    <w:p w14:paraId="7ABC38B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318C7" w14:textId="7680EA82" w:rsidR="00C831F5" w:rsidRDefault="00C831F5" w:rsidP="00C831F5">
      <w:pPr>
        <w:rPr>
          <w:rFonts w:ascii="Arial" w:hAnsi="Arial" w:cs="Arial"/>
          <w:b/>
          <w:sz w:val="24"/>
        </w:rPr>
      </w:pPr>
      <w:r>
        <w:rPr>
          <w:rFonts w:ascii="Arial" w:hAnsi="Arial" w:cs="Arial"/>
          <w:b/>
          <w:color w:val="0000FF"/>
          <w:sz w:val="24"/>
        </w:rPr>
        <w:t>C4-214295</w:t>
      </w:r>
      <w:r>
        <w:rPr>
          <w:rFonts w:ascii="Arial" w:hAnsi="Arial" w:cs="Arial"/>
          <w:b/>
          <w:color w:val="0000FF"/>
          <w:sz w:val="24"/>
        </w:rPr>
        <w:tab/>
      </w:r>
      <w:r>
        <w:rPr>
          <w:rFonts w:ascii="Arial" w:hAnsi="Arial" w:cs="Arial"/>
          <w:b/>
          <w:sz w:val="24"/>
        </w:rPr>
        <w:t>3xx description correction for SCP</w:t>
      </w:r>
    </w:p>
    <w:p w14:paraId="2B3EDC8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v16.5.0</w:t>
      </w:r>
      <w:r>
        <w:rPr>
          <w:i/>
        </w:rPr>
        <w:tab/>
        <w:t xml:space="preserve">  CR-0020  Cat: F (Rel-16)</w:t>
      </w:r>
      <w:r>
        <w:rPr>
          <w:i/>
        </w:rPr>
        <w:br/>
      </w:r>
      <w:r>
        <w:rPr>
          <w:i/>
        </w:rPr>
        <w:lastRenderedPageBreak/>
        <w:br/>
      </w:r>
      <w:r>
        <w:rPr>
          <w:i/>
        </w:rPr>
        <w:tab/>
      </w:r>
      <w:r>
        <w:rPr>
          <w:i/>
        </w:rPr>
        <w:tab/>
      </w:r>
      <w:r>
        <w:rPr>
          <w:i/>
        </w:rPr>
        <w:tab/>
      </w:r>
      <w:r>
        <w:rPr>
          <w:i/>
        </w:rPr>
        <w:tab/>
      </w:r>
      <w:r>
        <w:rPr>
          <w:i/>
        </w:rPr>
        <w:tab/>
        <w:t>Source: Nokia, Nokia Shanghai Bell</w:t>
      </w:r>
    </w:p>
    <w:p w14:paraId="52F6ED3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173D6" w14:textId="56A51A43" w:rsidR="00C831F5" w:rsidRDefault="00C831F5" w:rsidP="00C831F5">
      <w:pPr>
        <w:rPr>
          <w:rFonts w:ascii="Arial" w:hAnsi="Arial" w:cs="Arial"/>
          <w:b/>
          <w:sz w:val="24"/>
        </w:rPr>
      </w:pPr>
      <w:r>
        <w:rPr>
          <w:rFonts w:ascii="Arial" w:hAnsi="Arial" w:cs="Arial"/>
          <w:b/>
          <w:color w:val="0000FF"/>
          <w:sz w:val="24"/>
        </w:rPr>
        <w:t>C4-214296</w:t>
      </w:r>
      <w:r>
        <w:rPr>
          <w:rFonts w:ascii="Arial" w:hAnsi="Arial" w:cs="Arial"/>
          <w:b/>
          <w:color w:val="0000FF"/>
          <w:sz w:val="24"/>
        </w:rPr>
        <w:tab/>
      </w:r>
      <w:r>
        <w:rPr>
          <w:rFonts w:ascii="Arial" w:hAnsi="Arial" w:cs="Arial"/>
          <w:b/>
          <w:sz w:val="24"/>
        </w:rPr>
        <w:t>3xx description correction for SCP</w:t>
      </w:r>
    </w:p>
    <w:p w14:paraId="042444A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v17.1.0</w:t>
      </w:r>
      <w:r>
        <w:rPr>
          <w:i/>
        </w:rPr>
        <w:tab/>
        <w:t xml:space="preserve">  CR-0021  Cat: A (Rel-17)</w:t>
      </w:r>
      <w:r>
        <w:rPr>
          <w:i/>
        </w:rPr>
        <w:br/>
      </w:r>
      <w:r>
        <w:rPr>
          <w:i/>
        </w:rPr>
        <w:br/>
      </w:r>
      <w:r>
        <w:rPr>
          <w:i/>
        </w:rPr>
        <w:tab/>
      </w:r>
      <w:r>
        <w:rPr>
          <w:i/>
        </w:rPr>
        <w:tab/>
      </w:r>
      <w:r>
        <w:rPr>
          <w:i/>
        </w:rPr>
        <w:tab/>
      </w:r>
      <w:r>
        <w:rPr>
          <w:i/>
        </w:rPr>
        <w:tab/>
      </w:r>
      <w:r>
        <w:rPr>
          <w:i/>
        </w:rPr>
        <w:tab/>
        <w:t>Source: Nokia, Nokia Shanghai Bell</w:t>
      </w:r>
    </w:p>
    <w:p w14:paraId="67286D2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D6026" w14:textId="178D422C" w:rsidR="00C831F5" w:rsidRDefault="00C831F5" w:rsidP="00C831F5">
      <w:pPr>
        <w:rPr>
          <w:rFonts w:ascii="Arial" w:hAnsi="Arial" w:cs="Arial"/>
          <w:b/>
          <w:sz w:val="24"/>
        </w:rPr>
      </w:pPr>
      <w:r>
        <w:rPr>
          <w:rFonts w:ascii="Arial" w:hAnsi="Arial" w:cs="Arial"/>
          <w:b/>
          <w:color w:val="0000FF"/>
          <w:sz w:val="24"/>
        </w:rPr>
        <w:t>C4-214297</w:t>
      </w:r>
      <w:r>
        <w:rPr>
          <w:rFonts w:ascii="Arial" w:hAnsi="Arial" w:cs="Arial"/>
          <w:b/>
          <w:color w:val="0000FF"/>
          <w:sz w:val="24"/>
        </w:rPr>
        <w:tab/>
      </w:r>
      <w:r>
        <w:rPr>
          <w:rFonts w:ascii="Arial" w:hAnsi="Arial" w:cs="Arial"/>
          <w:b/>
          <w:sz w:val="24"/>
        </w:rPr>
        <w:t>3xx description correction for SCP</w:t>
      </w:r>
    </w:p>
    <w:p w14:paraId="7AADA42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v16.5.0</w:t>
      </w:r>
      <w:r>
        <w:rPr>
          <w:i/>
        </w:rPr>
        <w:tab/>
        <w:t xml:space="preserve">  CR-0039  Cat: F (Rel-16)</w:t>
      </w:r>
      <w:r>
        <w:rPr>
          <w:i/>
        </w:rPr>
        <w:br/>
      </w:r>
      <w:r>
        <w:rPr>
          <w:i/>
        </w:rPr>
        <w:br/>
      </w:r>
      <w:r>
        <w:rPr>
          <w:i/>
        </w:rPr>
        <w:tab/>
      </w:r>
      <w:r>
        <w:rPr>
          <w:i/>
        </w:rPr>
        <w:tab/>
      </w:r>
      <w:r>
        <w:rPr>
          <w:i/>
        </w:rPr>
        <w:tab/>
      </w:r>
      <w:r>
        <w:rPr>
          <w:i/>
        </w:rPr>
        <w:tab/>
      </w:r>
      <w:r>
        <w:rPr>
          <w:i/>
        </w:rPr>
        <w:tab/>
        <w:t>Source: Nokia, Nokia Shanghai Bell</w:t>
      </w:r>
    </w:p>
    <w:p w14:paraId="6B8D68A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04157" w14:textId="20242A79" w:rsidR="00C831F5" w:rsidRDefault="00C831F5" w:rsidP="00C831F5">
      <w:pPr>
        <w:rPr>
          <w:rFonts w:ascii="Arial" w:hAnsi="Arial" w:cs="Arial"/>
          <w:b/>
          <w:sz w:val="24"/>
        </w:rPr>
      </w:pPr>
      <w:r>
        <w:rPr>
          <w:rFonts w:ascii="Arial" w:hAnsi="Arial" w:cs="Arial"/>
          <w:b/>
          <w:color w:val="0000FF"/>
          <w:sz w:val="24"/>
        </w:rPr>
        <w:t>C4-214298</w:t>
      </w:r>
      <w:r>
        <w:rPr>
          <w:rFonts w:ascii="Arial" w:hAnsi="Arial" w:cs="Arial"/>
          <w:b/>
          <w:color w:val="0000FF"/>
          <w:sz w:val="24"/>
        </w:rPr>
        <w:tab/>
      </w:r>
      <w:r>
        <w:rPr>
          <w:rFonts w:ascii="Arial" w:hAnsi="Arial" w:cs="Arial"/>
          <w:b/>
          <w:sz w:val="24"/>
        </w:rPr>
        <w:t>3xx description correction for SCP</w:t>
      </w:r>
    </w:p>
    <w:p w14:paraId="36A1F28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CR-0040  Cat: A (Rel-17)</w:t>
      </w:r>
      <w:r>
        <w:rPr>
          <w:i/>
        </w:rPr>
        <w:br/>
      </w:r>
      <w:r>
        <w:rPr>
          <w:i/>
        </w:rPr>
        <w:br/>
      </w:r>
      <w:r>
        <w:rPr>
          <w:i/>
        </w:rPr>
        <w:tab/>
      </w:r>
      <w:r>
        <w:rPr>
          <w:i/>
        </w:rPr>
        <w:tab/>
      </w:r>
      <w:r>
        <w:rPr>
          <w:i/>
        </w:rPr>
        <w:tab/>
      </w:r>
      <w:r>
        <w:rPr>
          <w:i/>
        </w:rPr>
        <w:tab/>
      </w:r>
      <w:r>
        <w:rPr>
          <w:i/>
        </w:rPr>
        <w:tab/>
        <w:t>Source: Nokia, Nokia Shanghai Bell</w:t>
      </w:r>
    </w:p>
    <w:p w14:paraId="63C6073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E255F" w14:textId="7DD00C62" w:rsidR="00C831F5" w:rsidRDefault="00C831F5" w:rsidP="00C831F5">
      <w:pPr>
        <w:rPr>
          <w:rFonts w:ascii="Arial" w:hAnsi="Arial" w:cs="Arial"/>
          <w:b/>
          <w:sz w:val="24"/>
        </w:rPr>
      </w:pPr>
      <w:r>
        <w:rPr>
          <w:rFonts w:ascii="Arial" w:hAnsi="Arial" w:cs="Arial"/>
          <w:b/>
          <w:color w:val="0000FF"/>
          <w:sz w:val="24"/>
        </w:rPr>
        <w:t>C4-214299</w:t>
      </w:r>
      <w:r>
        <w:rPr>
          <w:rFonts w:ascii="Arial" w:hAnsi="Arial" w:cs="Arial"/>
          <w:b/>
          <w:color w:val="0000FF"/>
          <w:sz w:val="24"/>
        </w:rPr>
        <w:tab/>
      </w:r>
      <w:r>
        <w:rPr>
          <w:rFonts w:ascii="Arial" w:hAnsi="Arial" w:cs="Arial"/>
          <w:b/>
          <w:sz w:val="24"/>
        </w:rPr>
        <w:t>3xx description correction for SCP</w:t>
      </w:r>
    </w:p>
    <w:p w14:paraId="0887871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v16.5.0</w:t>
      </w:r>
      <w:r>
        <w:rPr>
          <w:i/>
        </w:rPr>
        <w:tab/>
        <w:t xml:space="preserve">  CR-0028  Cat: F (Rel-16)</w:t>
      </w:r>
      <w:r>
        <w:rPr>
          <w:i/>
        </w:rPr>
        <w:br/>
      </w:r>
      <w:r>
        <w:rPr>
          <w:i/>
        </w:rPr>
        <w:br/>
      </w:r>
      <w:r>
        <w:rPr>
          <w:i/>
        </w:rPr>
        <w:tab/>
      </w:r>
      <w:r>
        <w:rPr>
          <w:i/>
        </w:rPr>
        <w:tab/>
      </w:r>
      <w:r>
        <w:rPr>
          <w:i/>
        </w:rPr>
        <w:tab/>
      </w:r>
      <w:r>
        <w:rPr>
          <w:i/>
        </w:rPr>
        <w:tab/>
      </w:r>
      <w:r>
        <w:rPr>
          <w:i/>
        </w:rPr>
        <w:tab/>
        <w:t>Source: Nokia, Nokia Shanghai Bell</w:t>
      </w:r>
    </w:p>
    <w:p w14:paraId="116D576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804B0" w14:textId="2FDAB5B4" w:rsidR="00C831F5" w:rsidRDefault="00C831F5" w:rsidP="00C831F5">
      <w:pPr>
        <w:rPr>
          <w:rFonts w:ascii="Arial" w:hAnsi="Arial" w:cs="Arial"/>
          <w:b/>
          <w:sz w:val="24"/>
        </w:rPr>
      </w:pPr>
      <w:r>
        <w:rPr>
          <w:rFonts w:ascii="Arial" w:hAnsi="Arial" w:cs="Arial"/>
          <w:b/>
          <w:color w:val="0000FF"/>
          <w:sz w:val="24"/>
        </w:rPr>
        <w:t>C4-214300</w:t>
      </w:r>
      <w:r>
        <w:rPr>
          <w:rFonts w:ascii="Arial" w:hAnsi="Arial" w:cs="Arial"/>
          <w:b/>
          <w:color w:val="0000FF"/>
          <w:sz w:val="24"/>
        </w:rPr>
        <w:tab/>
      </w:r>
      <w:r>
        <w:rPr>
          <w:rFonts w:ascii="Arial" w:hAnsi="Arial" w:cs="Arial"/>
          <w:b/>
          <w:sz w:val="24"/>
        </w:rPr>
        <w:t>3xx description correction for SCP</w:t>
      </w:r>
    </w:p>
    <w:p w14:paraId="73192D0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v17.1.0</w:t>
      </w:r>
      <w:r>
        <w:rPr>
          <w:i/>
        </w:rPr>
        <w:tab/>
        <w:t xml:space="preserve">  CR-0029  Cat: A (Rel-17)</w:t>
      </w:r>
      <w:r>
        <w:rPr>
          <w:i/>
        </w:rPr>
        <w:br/>
      </w:r>
      <w:r>
        <w:rPr>
          <w:i/>
        </w:rPr>
        <w:br/>
      </w:r>
      <w:r>
        <w:rPr>
          <w:i/>
        </w:rPr>
        <w:tab/>
      </w:r>
      <w:r>
        <w:rPr>
          <w:i/>
        </w:rPr>
        <w:tab/>
      </w:r>
      <w:r>
        <w:rPr>
          <w:i/>
        </w:rPr>
        <w:tab/>
      </w:r>
      <w:r>
        <w:rPr>
          <w:i/>
        </w:rPr>
        <w:tab/>
      </w:r>
      <w:r>
        <w:rPr>
          <w:i/>
        </w:rPr>
        <w:tab/>
        <w:t>Source: Nokia, Nokia Shanghai Bell</w:t>
      </w:r>
    </w:p>
    <w:p w14:paraId="3121873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97C06" w14:textId="71BF2C0E" w:rsidR="00C831F5" w:rsidRDefault="00C831F5" w:rsidP="00C831F5">
      <w:pPr>
        <w:rPr>
          <w:rFonts w:ascii="Arial" w:hAnsi="Arial" w:cs="Arial"/>
          <w:b/>
          <w:sz w:val="24"/>
        </w:rPr>
      </w:pPr>
      <w:r>
        <w:rPr>
          <w:rFonts w:ascii="Arial" w:hAnsi="Arial" w:cs="Arial"/>
          <w:b/>
          <w:color w:val="0000FF"/>
          <w:sz w:val="24"/>
        </w:rPr>
        <w:t>C4-214304</w:t>
      </w:r>
      <w:r>
        <w:rPr>
          <w:rFonts w:ascii="Arial" w:hAnsi="Arial" w:cs="Arial"/>
          <w:b/>
          <w:color w:val="0000FF"/>
          <w:sz w:val="24"/>
        </w:rPr>
        <w:tab/>
      </w:r>
      <w:r>
        <w:rPr>
          <w:rFonts w:ascii="Arial" w:hAnsi="Arial" w:cs="Arial"/>
          <w:b/>
          <w:sz w:val="24"/>
        </w:rPr>
        <w:t>3xx description correction for SCP</w:t>
      </w:r>
    </w:p>
    <w:p w14:paraId="61E1AB0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v16.8.0</w:t>
      </w:r>
      <w:r>
        <w:rPr>
          <w:i/>
        </w:rPr>
        <w:tab/>
        <w:t xml:space="preserve">  CR-0559  Cat: F (Rel-16)</w:t>
      </w:r>
      <w:r>
        <w:rPr>
          <w:i/>
        </w:rPr>
        <w:br/>
      </w:r>
      <w:r>
        <w:rPr>
          <w:i/>
        </w:rPr>
        <w:br/>
      </w:r>
      <w:r>
        <w:rPr>
          <w:i/>
        </w:rPr>
        <w:tab/>
      </w:r>
      <w:r>
        <w:rPr>
          <w:i/>
        </w:rPr>
        <w:tab/>
      </w:r>
      <w:r>
        <w:rPr>
          <w:i/>
        </w:rPr>
        <w:tab/>
      </w:r>
      <w:r>
        <w:rPr>
          <w:i/>
        </w:rPr>
        <w:tab/>
      </w:r>
      <w:r>
        <w:rPr>
          <w:i/>
        </w:rPr>
        <w:tab/>
        <w:t>Source: Nokia, Nokia Shanghai Bell</w:t>
      </w:r>
    </w:p>
    <w:p w14:paraId="2544A4D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A1284" w14:textId="0027F161" w:rsidR="00C831F5" w:rsidRDefault="00C831F5" w:rsidP="00C831F5">
      <w:pPr>
        <w:rPr>
          <w:rFonts w:ascii="Arial" w:hAnsi="Arial" w:cs="Arial"/>
          <w:b/>
          <w:sz w:val="24"/>
        </w:rPr>
      </w:pPr>
      <w:r>
        <w:rPr>
          <w:rFonts w:ascii="Arial" w:hAnsi="Arial" w:cs="Arial"/>
          <w:b/>
          <w:color w:val="0000FF"/>
          <w:sz w:val="24"/>
        </w:rPr>
        <w:t>C4-214305</w:t>
      </w:r>
      <w:r>
        <w:rPr>
          <w:rFonts w:ascii="Arial" w:hAnsi="Arial" w:cs="Arial"/>
          <w:b/>
          <w:color w:val="0000FF"/>
          <w:sz w:val="24"/>
        </w:rPr>
        <w:tab/>
      </w:r>
      <w:r>
        <w:rPr>
          <w:rFonts w:ascii="Arial" w:hAnsi="Arial" w:cs="Arial"/>
          <w:b/>
          <w:sz w:val="24"/>
        </w:rPr>
        <w:t>3xx description correction for SCP</w:t>
      </w:r>
    </w:p>
    <w:p w14:paraId="3610EFB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CR-0560  Cat: A (Rel-17)</w:t>
      </w:r>
      <w:r>
        <w:rPr>
          <w:i/>
        </w:rPr>
        <w:br/>
      </w:r>
      <w:r>
        <w:rPr>
          <w:i/>
        </w:rPr>
        <w:br/>
      </w:r>
      <w:r>
        <w:rPr>
          <w:i/>
        </w:rPr>
        <w:tab/>
      </w:r>
      <w:r>
        <w:rPr>
          <w:i/>
        </w:rPr>
        <w:tab/>
      </w:r>
      <w:r>
        <w:rPr>
          <w:i/>
        </w:rPr>
        <w:tab/>
      </w:r>
      <w:r>
        <w:rPr>
          <w:i/>
        </w:rPr>
        <w:tab/>
      </w:r>
      <w:r>
        <w:rPr>
          <w:i/>
        </w:rPr>
        <w:tab/>
        <w:t>Source: Nokia, Nokia Shanghai Bell</w:t>
      </w:r>
    </w:p>
    <w:p w14:paraId="55166D63"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3CBAA" w14:textId="063CE755" w:rsidR="00C831F5" w:rsidRDefault="00C831F5" w:rsidP="00C831F5">
      <w:pPr>
        <w:rPr>
          <w:rFonts w:ascii="Arial" w:hAnsi="Arial" w:cs="Arial"/>
          <w:b/>
          <w:sz w:val="24"/>
        </w:rPr>
      </w:pPr>
      <w:r>
        <w:rPr>
          <w:rFonts w:ascii="Arial" w:hAnsi="Arial" w:cs="Arial"/>
          <w:b/>
          <w:color w:val="0000FF"/>
          <w:sz w:val="24"/>
        </w:rPr>
        <w:t>C4-214529</w:t>
      </w:r>
      <w:r>
        <w:rPr>
          <w:rFonts w:ascii="Arial" w:hAnsi="Arial" w:cs="Arial"/>
          <w:b/>
          <w:color w:val="0000FF"/>
          <w:sz w:val="24"/>
        </w:rPr>
        <w:tab/>
      </w:r>
      <w:r>
        <w:rPr>
          <w:rFonts w:ascii="Arial" w:hAnsi="Arial" w:cs="Arial"/>
          <w:b/>
          <w:sz w:val="24"/>
        </w:rPr>
        <w:t>29.550_Redirect Response</w:t>
      </w:r>
    </w:p>
    <w:p w14:paraId="6F89EE89"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v17.1.0</w:t>
      </w:r>
      <w:r>
        <w:rPr>
          <w:i/>
        </w:rPr>
        <w:tab/>
        <w:t xml:space="preserve">  CR-0023  rev 1 Cat: F (Rel-17)</w:t>
      </w:r>
      <w:r>
        <w:rPr>
          <w:i/>
        </w:rPr>
        <w:br/>
      </w:r>
      <w:r>
        <w:rPr>
          <w:i/>
        </w:rPr>
        <w:br/>
      </w:r>
      <w:r>
        <w:rPr>
          <w:i/>
        </w:rPr>
        <w:tab/>
      </w:r>
      <w:r>
        <w:rPr>
          <w:i/>
        </w:rPr>
        <w:tab/>
      </w:r>
      <w:r>
        <w:rPr>
          <w:i/>
        </w:rPr>
        <w:tab/>
      </w:r>
      <w:r>
        <w:rPr>
          <w:i/>
        </w:rPr>
        <w:tab/>
      </w:r>
      <w:r>
        <w:rPr>
          <w:i/>
        </w:rPr>
        <w:tab/>
        <w:t>Source: Orange</w:t>
      </w:r>
    </w:p>
    <w:p w14:paraId="6915FA84" w14:textId="77777777" w:rsidR="00C831F5" w:rsidRDefault="00C831F5" w:rsidP="00C831F5">
      <w:pPr>
        <w:rPr>
          <w:color w:val="808080"/>
        </w:rPr>
      </w:pPr>
      <w:r>
        <w:rPr>
          <w:color w:val="808080"/>
        </w:rPr>
        <w:t>(Replaces C4-214049)</w:t>
      </w:r>
    </w:p>
    <w:p w14:paraId="210DD32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352D0" w14:textId="6AFD22AF" w:rsidR="00C831F5" w:rsidRDefault="00C831F5" w:rsidP="00C831F5">
      <w:pPr>
        <w:rPr>
          <w:rFonts w:ascii="Arial" w:hAnsi="Arial" w:cs="Arial"/>
          <w:b/>
          <w:sz w:val="24"/>
        </w:rPr>
      </w:pPr>
      <w:r>
        <w:rPr>
          <w:rFonts w:ascii="Arial" w:hAnsi="Arial" w:cs="Arial"/>
          <w:b/>
          <w:color w:val="0000FF"/>
          <w:sz w:val="24"/>
        </w:rPr>
        <w:t>C4-214681</w:t>
      </w:r>
      <w:r>
        <w:rPr>
          <w:rFonts w:ascii="Arial" w:hAnsi="Arial" w:cs="Arial"/>
          <w:b/>
          <w:color w:val="0000FF"/>
          <w:sz w:val="24"/>
        </w:rPr>
        <w:tab/>
      </w:r>
      <w:r>
        <w:rPr>
          <w:rFonts w:ascii="Arial" w:hAnsi="Arial" w:cs="Arial"/>
          <w:b/>
          <w:sz w:val="24"/>
        </w:rPr>
        <w:t>Discovery headers in service request with binding information</w:t>
      </w:r>
    </w:p>
    <w:p w14:paraId="16EE817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v16.8.0</w:t>
      </w:r>
      <w:r>
        <w:rPr>
          <w:i/>
        </w:rPr>
        <w:tab/>
        <w:t xml:space="preserve">  CR-0271  rev 1 Cat: F (Rel-16)</w:t>
      </w:r>
      <w:r>
        <w:rPr>
          <w:i/>
        </w:rPr>
        <w:br/>
      </w:r>
      <w:r>
        <w:rPr>
          <w:i/>
        </w:rPr>
        <w:br/>
      </w:r>
      <w:r>
        <w:rPr>
          <w:i/>
        </w:rPr>
        <w:tab/>
      </w:r>
      <w:r>
        <w:rPr>
          <w:i/>
        </w:rPr>
        <w:tab/>
      </w:r>
      <w:r>
        <w:rPr>
          <w:i/>
        </w:rPr>
        <w:tab/>
      </w:r>
      <w:r>
        <w:rPr>
          <w:i/>
        </w:rPr>
        <w:tab/>
      </w:r>
      <w:r>
        <w:rPr>
          <w:i/>
        </w:rPr>
        <w:tab/>
        <w:t>Source: Nokia, Nokia Shanghai Bell</w:t>
      </w:r>
    </w:p>
    <w:p w14:paraId="6A5EB485" w14:textId="77777777" w:rsidR="00C831F5" w:rsidRDefault="00C831F5" w:rsidP="00C831F5">
      <w:pPr>
        <w:rPr>
          <w:color w:val="808080"/>
        </w:rPr>
      </w:pPr>
      <w:r>
        <w:rPr>
          <w:color w:val="808080"/>
        </w:rPr>
        <w:t>(Replaces C4-214247)</w:t>
      </w:r>
    </w:p>
    <w:p w14:paraId="4474894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7150" w14:textId="7ADF6A3C" w:rsidR="00C831F5" w:rsidRDefault="00C831F5" w:rsidP="00C831F5">
      <w:pPr>
        <w:rPr>
          <w:rFonts w:ascii="Arial" w:hAnsi="Arial" w:cs="Arial"/>
          <w:b/>
          <w:sz w:val="24"/>
        </w:rPr>
      </w:pPr>
      <w:r>
        <w:rPr>
          <w:rFonts w:ascii="Arial" w:hAnsi="Arial" w:cs="Arial"/>
          <w:b/>
          <w:color w:val="0000FF"/>
          <w:sz w:val="24"/>
        </w:rPr>
        <w:t>C4-214682</w:t>
      </w:r>
      <w:r>
        <w:rPr>
          <w:rFonts w:ascii="Arial" w:hAnsi="Arial" w:cs="Arial"/>
          <w:b/>
          <w:color w:val="0000FF"/>
          <w:sz w:val="24"/>
        </w:rPr>
        <w:tab/>
      </w:r>
      <w:r>
        <w:rPr>
          <w:rFonts w:ascii="Arial" w:hAnsi="Arial" w:cs="Arial"/>
          <w:b/>
          <w:sz w:val="24"/>
        </w:rPr>
        <w:t>Discovery headers in service request with binding information</w:t>
      </w:r>
    </w:p>
    <w:p w14:paraId="3125224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v17.3.0</w:t>
      </w:r>
      <w:r>
        <w:rPr>
          <w:i/>
        </w:rPr>
        <w:tab/>
        <w:t xml:space="preserve">  CR-0272  rev 1 Cat: A (Rel-17)</w:t>
      </w:r>
      <w:r>
        <w:rPr>
          <w:i/>
        </w:rPr>
        <w:br/>
      </w:r>
      <w:r>
        <w:rPr>
          <w:i/>
        </w:rPr>
        <w:br/>
      </w:r>
      <w:r>
        <w:rPr>
          <w:i/>
        </w:rPr>
        <w:tab/>
      </w:r>
      <w:r>
        <w:rPr>
          <w:i/>
        </w:rPr>
        <w:tab/>
      </w:r>
      <w:r>
        <w:rPr>
          <w:i/>
        </w:rPr>
        <w:tab/>
      </w:r>
      <w:r>
        <w:rPr>
          <w:i/>
        </w:rPr>
        <w:tab/>
      </w:r>
      <w:r>
        <w:rPr>
          <w:i/>
        </w:rPr>
        <w:tab/>
        <w:t>Source: Nokia, Nokia Shanghai Bell</w:t>
      </w:r>
    </w:p>
    <w:p w14:paraId="43456936" w14:textId="77777777" w:rsidR="00C831F5" w:rsidRDefault="00C831F5" w:rsidP="00C831F5">
      <w:pPr>
        <w:rPr>
          <w:color w:val="808080"/>
        </w:rPr>
      </w:pPr>
      <w:r>
        <w:rPr>
          <w:color w:val="808080"/>
        </w:rPr>
        <w:t>(Replaces C4-214248)</w:t>
      </w:r>
    </w:p>
    <w:p w14:paraId="3E258A6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8857B" w14:textId="77777777" w:rsidR="00C831F5" w:rsidRDefault="00C831F5" w:rsidP="00C831F5">
      <w:pPr>
        <w:pStyle w:val="Heading4"/>
      </w:pPr>
      <w:bookmarkStart w:id="77" w:name="_Toc81397660"/>
      <w:r>
        <w:t>7.1.2</w:t>
      </w:r>
      <w:r>
        <w:tab/>
        <w:t>CT aspects of Enhancing Topology of SMF and UPF in 5G Networks [ETSUN]</w:t>
      </w:r>
      <w:bookmarkEnd w:id="77"/>
    </w:p>
    <w:p w14:paraId="67FB6CE4" w14:textId="2B61F514" w:rsidR="00C831F5" w:rsidRDefault="00C831F5" w:rsidP="00C831F5">
      <w:pPr>
        <w:rPr>
          <w:rFonts w:ascii="Arial" w:hAnsi="Arial" w:cs="Arial"/>
          <w:b/>
          <w:sz w:val="24"/>
        </w:rPr>
      </w:pPr>
      <w:r>
        <w:rPr>
          <w:rFonts w:ascii="Arial" w:hAnsi="Arial" w:cs="Arial"/>
          <w:b/>
          <w:color w:val="0000FF"/>
          <w:sz w:val="24"/>
        </w:rPr>
        <w:t>C4-214079</w:t>
      </w:r>
      <w:r>
        <w:rPr>
          <w:rFonts w:ascii="Arial" w:hAnsi="Arial" w:cs="Arial"/>
          <w:b/>
          <w:color w:val="0000FF"/>
          <w:sz w:val="24"/>
        </w:rPr>
        <w:tab/>
      </w:r>
      <w:r>
        <w:rPr>
          <w:rFonts w:ascii="Arial" w:hAnsi="Arial" w:cs="Arial"/>
          <w:b/>
          <w:sz w:val="24"/>
        </w:rPr>
        <w:t>Change of ULCL/BP and/or local PSA</w:t>
      </w:r>
    </w:p>
    <w:p w14:paraId="50CED1F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v16.8.0</w:t>
      </w:r>
      <w:r>
        <w:rPr>
          <w:i/>
        </w:rPr>
        <w:tab/>
        <w:t xml:space="preserve">  CR-0458  Cat: F (Rel-16)</w:t>
      </w:r>
      <w:r>
        <w:rPr>
          <w:i/>
        </w:rPr>
        <w:br/>
      </w:r>
      <w:r>
        <w:rPr>
          <w:i/>
        </w:rPr>
        <w:br/>
      </w:r>
      <w:r>
        <w:rPr>
          <w:i/>
        </w:rPr>
        <w:tab/>
      </w:r>
      <w:r>
        <w:rPr>
          <w:i/>
        </w:rPr>
        <w:tab/>
      </w:r>
      <w:r>
        <w:rPr>
          <w:i/>
        </w:rPr>
        <w:tab/>
      </w:r>
      <w:r>
        <w:rPr>
          <w:i/>
        </w:rPr>
        <w:tab/>
      </w:r>
      <w:r>
        <w:rPr>
          <w:i/>
        </w:rPr>
        <w:tab/>
        <w:t>Source: Huawei</w:t>
      </w:r>
    </w:p>
    <w:p w14:paraId="2729496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3C1D3" w14:textId="1057AEFB" w:rsidR="00C831F5" w:rsidRDefault="00C831F5" w:rsidP="00C831F5">
      <w:pPr>
        <w:rPr>
          <w:rFonts w:ascii="Arial" w:hAnsi="Arial" w:cs="Arial"/>
          <w:b/>
          <w:sz w:val="24"/>
        </w:rPr>
      </w:pPr>
      <w:r>
        <w:rPr>
          <w:rFonts w:ascii="Arial" w:hAnsi="Arial" w:cs="Arial"/>
          <w:b/>
          <w:color w:val="0000FF"/>
          <w:sz w:val="24"/>
        </w:rPr>
        <w:t>C4-214080</w:t>
      </w:r>
      <w:r>
        <w:rPr>
          <w:rFonts w:ascii="Arial" w:hAnsi="Arial" w:cs="Arial"/>
          <w:b/>
          <w:color w:val="0000FF"/>
          <w:sz w:val="24"/>
        </w:rPr>
        <w:tab/>
      </w:r>
      <w:r>
        <w:rPr>
          <w:rFonts w:ascii="Arial" w:hAnsi="Arial" w:cs="Arial"/>
          <w:b/>
          <w:sz w:val="24"/>
        </w:rPr>
        <w:t>Change of ULCL/BP and/or local PSA</w:t>
      </w:r>
    </w:p>
    <w:p w14:paraId="266F837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CR-0459  Cat: A (Rel-17)</w:t>
      </w:r>
      <w:r>
        <w:rPr>
          <w:i/>
        </w:rPr>
        <w:br/>
      </w:r>
      <w:r>
        <w:rPr>
          <w:i/>
        </w:rPr>
        <w:br/>
      </w:r>
      <w:r>
        <w:rPr>
          <w:i/>
        </w:rPr>
        <w:tab/>
      </w:r>
      <w:r>
        <w:rPr>
          <w:i/>
        </w:rPr>
        <w:tab/>
      </w:r>
      <w:r>
        <w:rPr>
          <w:i/>
        </w:rPr>
        <w:tab/>
      </w:r>
      <w:r>
        <w:rPr>
          <w:i/>
        </w:rPr>
        <w:tab/>
      </w:r>
      <w:r>
        <w:rPr>
          <w:i/>
        </w:rPr>
        <w:tab/>
        <w:t>Source: Huawei</w:t>
      </w:r>
    </w:p>
    <w:p w14:paraId="51CAFA8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88A52" w14:textId="77777777" w:rsidR="00C831F5" w:rsidRDefault="00C831F5" w:rsidP="00C831F5">
      <w:pPr>
        <w:pStyle w:val="Heading4"/>
      </w:pPr>
      <w:bookmarkStart w:id="78" w:name="_Toc81397661"/>
      <w:r>
        <w:t>7.1.3</w:t>
      </w:r>
      <w:r>
        <w:tab/>
        <w:t>CT aspects of Enhancement to the 5GC LoCation Services [5G_eLCS]</w:t>
      </w:r>
      <w:bookmarkEnd w:id="78"/>
    </w:p>
    <w:p w14:paraId="0EE083F7" w14:textId="05EFC645" w:rsidR="00C831F5" w:rsidRDefault="00C831F5" w:rsidP="00C831F5">
      <w:pPr>
        <w:rPr>
          <w:rFonts w:ascii="Arial" w:hAnsi="Arial" w:cs="Arial"/>
          <w:b/>
          <w:sz w:val="24"/>
        </w:rPr>
      </w:pPr>
      <w:r>
        <w:rPr>
          <w:rFonts w:ascii="Arial" w:hAnsi="Arial" w:cs="Arial"/>
          <w:b/>
          <w:color w:val="0000FF"/>
          <w:sz w:val="24"/>
        </w:rPr>
        <w:t>C4-214112</w:t>
      </w:r>
      <w:r>
        <w:rPr>
          <w:rFonts w:ascii="Arial" w:hAnsi="Arial" w:cs="Arial"/>
          <w:b/>
          <w:color w:val="0000FF"/>
          <w:sz w:val="24"/>
        </w:rPr>
        <w:tab/>
      </w:r>
      <w:r>
        <w:rPr>
          <w:rFonts w:ascii="Arial" w:hAnsi="Arial" w:cs="Arial"/>
          <w:b/>
          <w:sz w:val="24"/>
        </w:rPr>
        <w:t>GMLC-Numer in GmlcInfo</w:t>
      </w:r>
    </w:p>
    <w:p w14:paraId="3EAACF77"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v16.8.0</w:t>
      </w:r>
      <w:r>
        <w:rPr>
          <w:i/>
        </w:rPr>
        <w:tab/>
        <w:t xml:space="preserve">  CR-0545  Cat: F (Rel-16)</w:t>
      </w:r>
      <w:r>
        <w:rPr>
          <w:i/>
        </w:rPr>
        <w:br/>
      </w:r>
      <w:r>
        <w:rPr>
          <w:i/>
        </w:rPr>
        <w:br/>
      </w:r>
      <w:r>
        <w:rPr>
          <w:i/>
        </w:rPr>
        <w:tab/>
      </w:r>
      <w:r>
        <w:rPr>
          <w:i/>
        </w:rPr>
        <w:tab/>
      </w:r>
      <w:r>
        <w:rPr>
          <w:i/>
        </w:rPr>
        <w:tab/>
      </w:r>
      <w:r>
        <w:rPr>
          <w:i/>
        </w:rPr>
        <w:tab/>
      </w:r>
      <w:r>
        <w:rPr>
          <w:i/>
        </w:rPr>
        <w:tab/>
        <w:t>Source: ZTE</w:t>
      </w:r>
    </w:p>
    <w:p w14:paraId="43639B1B" w14:textId="77777777" w:rsidR="00C831F5" w:rsidRDefault="00C831F5" w:rsidP="00C831F5">
      <w:pPr>
        <w:rPr>
          <w:rFonts w:ascii="Arial" w:hAnsi="Arial" w:cs="Arial"/>
          <w:b/>
        </w:rPr>
      </w:pPr>
      <w:r>
        <w:rPr>
          <w:rFonts w:ascii="Arial" w:hAnsi="Arial" w:cs="Arial"/>
          <w:b/>
        </w:rPr>
        <w:lastRenderedPageBreak/>
        <w:t xml:space="preserve">Abstract: </w:t>
      </w:r>
    </w:p>
    <w:p w14:paraId="0C463AD2" w14:textId="77777777" w:rsidR="00C831F5" w:rsidRDefault="00C831F5" w:rsidP="00C831F5">
      <w:r>
        <w:t>This contribution proposes to introduce GMLC-Number to GmlcInfo.</w:t>
      </w:r>
    </w:p>
    <w:p w14:paraId="39E180D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9604FB" w14:textId="264FE5AD" w:rsidR="00C831F5" w:rsidRDefault="00C831F5" w:rsidP="00C831F5">
      <w:pPr>
        <w:rPr>
          <w:rFonts w:ascii="Arial" w:hAnsi="Arial" w:cs="Arial"/>
          <w:b/>
          <w:sz w:val="24"/>
        </w:rPr>
      </w:pPr>
      <w:r>
        <w:rPr>
          <w:rFonts w:ascii="Arial" w:hAnsi="Arial" w:cs="Arial"/>
          <w:b/>
          <w:color w:val="0000FF"/>
          <w:sz w:val="24"/>
        </w:rPr>
        <w:t>C4-214113</w:t>
      </w:r>
      <w:r>
        <w:rPr>
          <w:rFonts w:ascii="Arial" w:hAnsi="Arial" w:cs="Arial"/>
          <w:b/>
          <w:color w:val="0000FF"/>
          <w:sz w:val="24"/>
        </w:rPr>
        <w:tab/>
      </w:r>
      <w:r>
        <w:rPr>
          <w:rFonts w:ascii="Arial" w:hAnsi="Arial" w:cs="Arial"/>
          <w:b/>
          <w:sz w:val="24"/>
        </w:rPr>
        <w:t>GMLC-Numer in GmlcInfo</w:t>
      </w:r>
    </w:p>
    <w:p w14:paraId="4E62009D"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v17.2.0</w:t>
      </w:r>
      <w:r>
        <w:rPr>
          <w:i/>
        </w:rPr>
        <w:tab/>
        <w:t xml:space="preserve">  CR-0546  Cat: A (Rel-17)</w:t>
      </w:r>
      <w:r>
        <w:rPr>
          <w:i/>
        </w:rPr>
        <w:br/>
      </w:r>
      <w:r>
        <w:rPr>
          <w:i/>
        </w:rPr>
        <w:br/>
      </w:r>
      <w:r>
        <w:rPr>
          <w:i/>
        </w:rPr>
        <w:tab/>
      </w:r>
      <w:r>
        <w:rPr>
          <w:i/>
        </w:rPr>
        <w:tab/>
      </w:r>
      <w:r>
        <w:rPr>
          <w:i/>
        </w:rPr>
        <w:tab/>
      </w:r>
      <w:r>
        <w:rPr>
          <w:i/>
        </w:rPr>
        <w:tab/>
      </w:r>
      <w:r>
        <w:rPr>
          <w:i/>
        </w:rPr>
        <w:tab/>
        <w:t>Source: ZTE</w:t>
      </w:r>
    </w:p>
    <w:p w14:paraId="4596C084" w14:textId="77777777" w:rsidR="00C831F5" w:rsidRDefault="00C831F5" w:rsidP="00C831F5">
      <w:pPr>
        <w:rPr>
          <w:rFonts w:ascii="Arial" w:hAnsi="Arial" w:cs="Arial"/>
          <w:b/>
        </w:rPr>
      </w:pPr>
      <w:r>
        <w:rPr>
          <w:rFonts w:ascii="Arial" w:hAnsi="Arial" w:cs="Arial"/>
          <w:b/>
        </w:rPr>
        <w:t xml:space="preserve">Abstract: </w:t>
      </w:r>
    </w:p>
    <w:p w14:paraId="7ECBC61C" w14:textId="77777777" w:rsidR="00C831F5" w:rsidRDefault="00C831F5" w:rsidP="00C831F5">
      <w:r>
        <w:t>This contribution proposes to introduce GMLC-Number to GmlcInfo.</w:t>
      </w:r>
    </w:p>
    <w:p w14:paraId="64DEFDB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2AF776" w14:textId="632183BE" w:rsidR="00C831F5" w:rsidRDefault="00C831F5" w:rsidP="00C831F5">
      <w:pPr>
        <w:rPr>
          <w:rFonts w:ascii="Arial" w:hAnsi="Arial" w:cs="Arial"/>
          <w:b/>
          <w:sz w:val="24"/>
        </w:rPr>
      </w:pPr>
      <w:r>
        <w:rPr>
          <w:rFonts w:ascii="Arial" w:hAnsi="Arial" w:cs="Arial"/>
          <w:b/>
          <w:color w:val="0000FF"/>
          <w:sz w:val="24"/>
        </w:rPr>
        <w:t>C4-214114</w:t>
      </w:r>
      <w:r>
        <w:rPr>
          <w:rFonts w:ascii="Arial" w:hAnsi="Arial" w:cs="Arial"/>
          <w:b/>
          <w:color w:val="0000FF"/>
          <w:sz w:val="24"/>
        </w:rPr>
        <w:tab/>
      </w:r>
      <w:r>
        <w:rPr>
          <w:rFonts w:ascii="Arial" w:hAnsi="Arial" w:cs="Arial"/>
          <w:b/>
          <w:sz w:val="24"/>
        </w:rPr>
        <w:t>GMLC-Numer in LcsMoData</w:t>
      </w:r>
    </w:p>
    <w:p w14:paraId="464A88AF"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v16.8.0</w:t>
      </w:r>
      <w:r>
        <w:rPr>
          <w:i/>
        </w:rPr>
        <w:tab/>
        <w:t xml:space="preserve">  CR-0667  Cat: F (Rel-16)</w:t>
      </w:r>
      <w:r>
        <w:rPr>
          <w:i/>
        </w:rPr>
        <w:br/>
      </w:r>
      <w:r>
        <w:rPr>
          <w:i/>
        </w:rPr>
        <w:br/>
      </w:r>
      <w:r>
        <w:rPr>
          <w:i/>
        </w:rPr>
        <w:tab/>
      </w:r>
      <w:r>
        <w:rPr>
          <w:i/>
        </w:rPr>
        <w:tab/>
      </w:r>
      <w:r>
        <w:rPr>
          <w:i/>
        </w:rPr>
        <w:tab/>
      </w:r>
      <w:r>
        <w:rPr>
          <w:i/>
        </w:rPr>
        <w:tab/>
      </w:r>
      <w:r>
        <w:rPr>
          <w:i/>
        </w:rPr>
        <w:tab/>
        <w:t>Source: ZTE</w:t>
      </w:r>
    </w:p>
    <w:p w14:paraId="751E76E4" w14:textId="77777777" w:rsidR="00C831F5" w:rsidRDefault="00C831F5" w:rsidP="00C831F5">
      <w:pPr>
        <w:rPr>
          <w:rFonts w:ascii="Arial" w:hAnsi="Arial" w:cs="Arial"/>
          <w:b/>
        </w:rPr>
      </w:pPr>
      <w:r>
        <w:rPr>
          <w:rFonts w:ascii="Arial" w:hAnsi="Arial" w:cs="Arial"/>
          <w:b/>
        </w:rPr>
        <w:t xml:space="preserve">Abstract: </w:t>
      </w:r>
    </w:p>
    <w:p w14:paraId="765C37EE" w14:textId="77777777" w:rsidR="00C831F5" w:rsidRDefault="00C831F5" w:rsidP="00C831F5">
      <w:r>
        <w:t>This contribution proposes to introduce GMLC-Number to LcsMoData.</w:t>
      </w:r>
    </w:p>
    <w:p w14:paraId="0C0FB94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C807E9" w14:textId="4A67551F" w:rsidR="00C831F5" w:rsidRDefault="00C831F5" w:rsidP="00C831F5">
      <w:pPr>
        <w:rPr>
          <w:rFonts w:ascii="Arial" w:hAnsi="Arial" w:cs="Arial"/>
          <w:b/>
          <w:sz w:val="24"/>
        </w:rPr>
      </w:pPr>
      <w:r>
        <w:rPr>
          <w:rFonts w:ascii="Arial" w:hAnsi="Arial" w:cs="Arial"/>
          <w:b/>
          <w:color w:val="0000FF"/>
          <w:sz w:val="24"/>
        </w:rPr>
        <w:t>C4-214115</w:t>
      </w:r>
      <w:r>
        <w:rPr>
          <w:rFonts w:ascii="Arial" w:hAnsi="Arial" w:cs="Arial"/>
          <w:b/>
          <w:color w:val="0000FF"/>
          <w:sz w:val="24"/>
        </w:rPr>
        <w:tab/>
      </w:r>
      <w:r>
        <w:rPr>
          <w:rFonts w:ascii="Arial" w:hAnsi="Arial" w:cs="Arial"/>
          <w:b/>
          <w:sz w:val="24"/>
        </w:rPr>
        <w:t>GMLC-Numer in LcsMoData</w:t>
      </w:r>
    </w:p>
    <w:p w14:paraId="690418EC"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v17.3.0</w:t>
      </w:r>
      <w:r>
        <w:rPr>
          <w:i/>
        </w:rPr>
        <w:tab/>
        <w:t xml:space="preserve">  CR-0668  Cat: A (Rel-17)</w:t>
      </w:r>
      <w:r>
        <w:rPr>
          <w:i/>
        </w:rPr>
        <w:br/>
      </w:r>
      <w:r>
        <w:rPr>
          <w:i/>
        </w:rPr>
        <w:br/>
      </w:r>
      <w:r>
        <w:rPr>
          <w:i/>
        </w:rPr>
        <w:tab/>
      </w:r>
      <w:r>
        <w:rPr>
          <w:i/>
        </w:rPr>
        <w:tab/>
      </w:r>
      <w:r>
        <w:rPr>
          <w:i/>
        </w:rPr>
        <w:tab/>
      </w:r>
      <w:r>
        <w:rPr>
          <w:i/>
        </w:rPr>
        <w:tab/>
      </w:r>
      <w:r>
        <w:rPr>
          <w:i/>
        </w:rPr>
        <w:tab/>
        <w:t>Source: ZTE</w:t>
      </w:r>
    </w:p>
    <w:p w14:paraId="06B6E0F5" w14:textId="77777777" w:rsidR="00C831F5" w:rsidRDefault="00C831F5" w:rsidP="00C831F5">
      <w:pPr>
        <w:rPr>
          <w:rFonts w:ascii="Arial" w:hAnsi="Arial" w:cs="Arial"/>
          <w:b/>
        </w:rPr>
      </w:pPr>
      <w:r>
        <w:rPr>
          <w:rFonts w:ascii="Arial" w:hAnsi="Arial" w:cs="Arial"/>
          <w:b/>
        </w:rPr>
        <w:t xml:space="preserve">Abstract: </w:t>
      </w:r>
    </w:p>
    <w:p w14:paraId="3954B2E9" w14:textId="77777777" w:rsidR="00C831F5" w:rsidRDefault="00C831F5" w:rsidP="00C831F5">
      <w:r>
        <w:t>This contribution proposes to introduce GMLC-Number to LcsMoData.</w:t>
      </w:r>
    </w:p>
    <w:p w14:paraId="438976B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95947" w14:textId="7EDDB556" w:rsidR="00C831F5" w:rsidRDefault="00C831F5" w:rsidP="00C831F5">
      <w:pPr>
        <w:rPr>
          <w:rFonts w:ascii="Arial" w:hAnsi="Arial" w:cs="Arial"/>
          <w:b/>
          <w:sz w:val="24"/>
        </w:rPr>
      </w:pPr>
      <w:r>
        <w:rPr>
          <w:rFonts w:ascii="Arial" w:hAnsi="Arial" w:cs="Arial"/>
          <w:b/>
          <w:color w:val="0000FF"/>
          <w:sz w:val="24"/>
        </w:rPr>
        <w:t>C4-214116</w:t>
      </w:r>
      <w:r>
        <w:rPr>
          <w:rFonts w:ascii="Arial" w:hAnsi="Arial" w:cs="Arial"/>
          <w:b/>
          <w:color w:val="0000FF"/>
          <w:sz w:val="24"/>
        </w:rPr>
        <w:tab/>
      </w:r>
      <w:r>
        <w:rPr>
          <w:rFonts w:ascii="Arial" w:hAnsi="Arial" w:cs="Arial"/>
          <w:b/>
          <w:sz w:val="24"/>
        </w:rPr>
        <w:t>LCS Service Type in MO-LR procedure</w:t>
      </w:r>
    </w:p>
    <w:p w14:paraId="455EA8A4"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v16.5.0</w:t>
      </w:r>
      <w:r>
        <w:rPr>
          <w:i/>
        </w:rPr>
        <w:tab/>
        <w:t xml:space="preserve">  CR-0052  Cat: F (Rel-16)</w:t>
      </w:r>
      <w:r>
        <w:rPr>
          <w:i/>
        </w:rPr>
        <w:br/>
      </w:r>
      <w:r>
        <w:rPr>
          <w:i/>
        </w:rPr>
        <w:br/>
      </w:r>
      <w:r>
        <w:rPr>
          <w:i/>
        </w:rPr>
        <w:tab/>
      </w:r>
      <w:r>
        <w:rPr>
          <w:i/>
        </w:rPr>
        <w:tab/>
      </w:r>
      <w:r>
        <w:rPr>
          <w:i/>
        </w:rPr>
        <w:tab/>
      </w:r>
      <w:r>
        <w:rPr>
          <w:i/>
        </w:rPr>
        <w:tab/>
      </w:r>
      <w:r>
        <w:rPr>
          <w:i/>
        </w:rPr>
        <w:tab/>
        <w:t>Source: ZTE</w:t>
      </w:r>
    </w:p>
    <w:p w14:paraId="3970C232" w14:textId="77777777" w:rsidR="00C831F5" w:rsidRDefault="00C831F5" w:rsidP="00C831F5">
      <w:pPr>
        <w:rPr>
          <w:rFonts w:ascii="Arial" w:hAnsi="Arial" w:cs="Arial"/>
          <w:b/>
        </w:rPr>
      </w:pPr>
      <w:r>
        <w:rPr>
          <w:rFonts w:ascii="Arial" w:hAnsi="Arial" w:cs="Arial"/>
          <w:b/>
        </w:rPr>
        <w:t xml:space="preserve">Abstract: </w:t>
      </w:r>
    </w:p>
    <w:p w14:paraId="0CE18670" w14:textId="77777777" w:rsidR="00C831F5" w:rsidRDefault="00C831F5" w:rsidP="00C831F5">
      <w:r>
        <w:t>This contribution proposes to introduce LCS Service Type to LocationUpdateData.</w:t>
      </w:r>
    </w:p>
    <w:p w14:paraId="0631D51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829430" w14:textId="014D4F01" w:rsidR="00C831F5" w:rsidRDefault="00C831F5" w:rsidP="00C831F5">
      <w:pPr>
        <w:rPr>
          <w:rFonts w:ascii="Arial" w:hAnsi="Arial" w:cs="Arial"/>
          <w:b/>
          <w:sz w:val="24"/>
        </w:rPr>
      </w:pPr>
      <w:r>
        <w:rPr>
          <w:rFonts w:ascii="Arial" w:hAnsi="Arial" w:cs="Arial"/>
          <w:b/>
          <w:color w:val="0000FF"/>
          <w:sz w:val="24"/>
        </w:rPr>
        <w:t>C4-214117</w:t>
      </w:r>
      <w:r>
        <w:rPr>
          <w:rFonts w:ascii="Arial" w:hAnsi="Arial" w:cs="Arial"/>
          <w:b/>
          <w:color w:val="0000FF"/>
          <w:sz w:val="24"/>
        </w:rPr>
        <w:tab/>
      </w:r>
      <w:r>
        <w:rPr>
          <w:rFonts w:ascii="Arial" w:hAnsi="Arial" w:cs="Arial"/>
          <w:b/>
          <w:sz w:val="24"/>
        </w:rPr>
        <w:t>LCS Service Type in MO-LR procedure</w:t>
      </w:r>
    </w:p>
    <w:p w14:paraId="1F5F82EE"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v17.1.0</w:t>
      </w:r>
      <w:r>
        <w:rPr>
          <w:i/>
        </w:rPr>
        <w:tab/>
        <w:t xml:space="preserve">  CR-0053  Cat: A (Rel-17)</w:t>
      </w:r>
      <w:r>
        <w:rPr>
          <w:i/>
        </w:rPr>
        <w:br/>
      </w:r>
      <w:r>
        <w:rPr>
          <w:i/>
        </w:rPr>
        <w:br/>
      </w:r>
      <w:r>
        <w:rPr>
          <w:i/>
        </w:rPr>
        <w:tab/>
      </w:r>
      <w:r>
        <w:rPr>
          <w:i/>
        </w:rPr>
        <w:tab/>
      </w:r>
      <w:r>
        <w:rPr>
          <w:i/>
        </w:rPr>
        <w:tab/>
      </w:r>
      <w:r>
        <w:rPr>
          <w:i/>
        </w:rPr>
        <w:tab/>
      </w:r>
      <w:r>
        <w:rPr>
          <w:i/>
        </w:rPr>
        <w:tab/>
        <w:t>Source: ZTE</w:t>
      </w:r>
    </w:p>
    <w:p w14:paraId="4E732DBE" w14:textId="77777777" w:rsidR="00C831F5" w:rsidRDefault="00C831F5" w:rsidP="00C831F5">
      <w:pPr>
        <w:rPr>
          <w:rFonts w:ascii="Arial" w:hAnsi="Arial" w:cs="Arial"/>
          <w:b/>
        </w:rPr>
      </w:pPr>
      <w:r>
        <w:rPr>
          <w:rFonts w:ascii="Arial" w:hAnsi="Arial" w:cs="Arial"/>
          <w:b/>
        </w:rPr>
        <w:t xml:space="preserve">Abstract: </w:t>
      </w:r>
    </w:p>
    <w:p w14:paraId="529345F6" w14:textId="77777777" w:rsidR="00C831F5" w:rsidRDefault="00C831F5" w:rsidP="00C831F5">
      <w:r>
        <w:lastRenderedPageBreak/>
        <w:t>This contribution proposes to introduce LCS Service Type to LocationUpdateData.</w:t>
      </w:r>
    </w:p>
    <w:p w14:paraId="604EBBA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DC8E0B" w14:textId="4D44ED32" w:rsidR="00C831F5" w:rsidRDefault="00C831F5" w:rsidP="00C831F5">
      <w:pPr>
        <w:rPr>
          <w:rFonts w:ascii="Arial" w:hAnsi="Arial" w:cs="Arial"/>
          <w:b/>
          <w:sz w:val="24"/>
        </w:rPr>
      </w:pPr>
      <w:r>
        <w:rPr>
          <w:rFonts w:ascii="Arial" w:hAnsi="Arial" w:cs="Arial"/>
          <w:b/>
          <w:color w:val="0000FF"/>
          <w:sz w:val="24"/>
        </w:rPr>
        <w:t>C4-214384</w:t>
      </w:r>
      <w:r>
        <w:rPr>
          <w:rFonts w:ascii="Arial" w:hAnsi="Arial" w:cs="Arial"/>
          <w:b/>
          <w:color w:val="0000FF"/>
          <w:sz w:val="24"/>
        </w:rPr>
        <w:tab/>
      </w:r>
      <w:r>
        <w:rPr>
          <w:rFonts w:ascii="Arial" w:hAnsi="Arial" w:cs="Arial"/>
          <w:b/>
          <w:sz w:val="24"/>
        </w:rPr>
        <w:t>Remove LcsServiceType</w:t>
      </w:r>
    </w:p>
    <w:p w14:paraId="313EDA5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v16.8.0</w:t>
      </w:r>
      <w:r>
        <w:rPr>
          <w:i/>
        </w:rPr>
        <w:tab/>
        <w:t xml:space="preserve">  CR-0583  Cat: F (Rel-16)</w:t>
      </w:r>
      <w:r>
        <w:rPr>
          <w:i/>
        </w:rPr>
        <w:br/>
      </w:r>
      <w:r>
        <w:rPr>
          <w:i/>
        </w:rPr>
        <w:br/>
      </w:r>
      <w:r>
        <w:rPr>
          <w:i/>
        </w:rPr>
        <w:tab/>
      </w:r>
      <w:r>
        <w:rPr>
          <w:i/>
        </w:rPr>
        <w:tab/>
      </w:r>
      <w:r>
        <w:rPr>
          <w:i/>
        </w:rPr>
        <w:tab/>
      </w:r>
      <w:r>
        <w:rPr>
          <w:i/>
        </w:rPr>
        <w:tab/>
      </w:r>
      <w:r>
        <w:rPr>
          <w:i/>
        </w:rPr>
        <w:tab/>
        <w:t>Source: Huawei</w:t>
      </w:r>
    </w:p>
    <w:p w14:paraId="3CCDB5D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4C8695" w14:textId="7C7633E4" w:rsidR="00C831F5" w:rsidRDefault="00C831F5" w:rsidP="00C831F5">
      <w:pPr>
        <w:rPr>
          <w:rFonts w:ascii="Arial" w:hAnsi="Arial" w:cs="Arial"/>
          <w:b/>
          <w:sz w:val="24"/>
        </w:rPr>
      </w:pPr>
      <w:r>
        <w:rPr>
          <w:rFonts w:ascii="Arial" w:hAnsi="Arial" w:cs="Arial"/>
          <w:b/>
          <w:color w:val="0000FF"/>
          <w:sz w:val="24"/>
        </w:rPr>
        <w:t>C4-214385</w:t>
      </w:r>
      <w:r>
        <w:rPr>
          <w:rFonts w:ascii="Arial" w:hAnsi="Arial" w:cs="Arial"/>
          <w:b/>
          <w:color w:val="0000FF"/>
          <w:sz w:val="24"/>
        </w:rPr>
        <w:tab/>
      </w:r>
      <w:r>
        <w:rPr>
          <w:rFonts w:ascii="Arial" w:hAnsi="Arial" w:cs="Arial"/>
          <w:b/>
          <w:sz w:val="24"/>
        </w:rPr>
        <w:t>Remove LcsServiceType</w:t>
      </w:r>
    </w:p>
    <w:p w14:paraId="24CD535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CR-0584  Cat: A (Rel-17)</w:t>
      </w:r>
      <w:r>
        <w:rPr>
          <w:i/>
        </w:rPr>
        <w:br/>
      </w:r>
      <w:r>
        <w:rPr>
          <w:i/>
        </w:rPr>
        <w:br/>
      </w:r>
      <w:r>
        <w:rPr>
          <w:i/>
        </w:rPr>
        <w:tab/>
      </w:r>
      <w:r>
        <w:rPr>
          <w:i/>
        </w:rPr>
        <w:tab/>
      </w:r>
      <w:r>
        <w:rPr>
          <w:i/>
        </w:rPr>
        <w:tab/>
      </w:r>
      <w:r>
        <w:rPr>
          <w:i/>
        </w:rPr>
        <w:tab/>
      </w:r>
      <w:r>
        <w:rPr>
          <w:i/>
        </w:rPr>
        <w:tab/>
        <w:t>Source: Huawei</w:t>
      </w:r>
    </w:p>
    <w:p w14:paraId="4923898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B1AB36" w14:textId="3D6D8206" w:rsidR="00C831F5" w:rsidRDefault="00C831F5" w:rsidP="00C831F5">
      <w:pPr>
        <w:rPr>
          <w:rFonts w:ascii="Arial" w:hAnsi="Arial" w:cs="Arial"/>
          <w:b/>
          <w:sz w:val="24"/>
        </w:rPr>
      </w:pPr>
      <w:r>
        <w:rPr>
          <w:rFonts w:ascii="Arial" w:hAnsi="Arial" w:cs="Arial"/>
          <w:b/>
          <w:color w:val="0000FF"/>
          <w:sz w:val="24"/>
        </w:rPr>
        <w:t>C4-214386</w:t>
      </w:r>
      <w:r>
        <w:rPr>
          <w:rFonts w:ascii="Arial" w:hAnsi="Arial" w:cs="Arial"/>
          <w:b/>
          <w:color w:val="0000FF"/>
          <w:sz w:val="24"/>
        </w:rPr>
        <w:tab/>
      </w:r>
      <w:r>
        <w:rPr>
          <w:rFonts w:ascii="Arial" w:hAnsi="Arial" w:cs="Arial"/>
          <w:b/>
          <w:sz w:val="24"/>
        </w:rPr>
        <w:t>Remove LcsServiceType</w:t>
      </w:r>
    </w:p>
    <w:p w14:paraId="4D912A5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v16.7.0</w:t>
      </w:r>
      <w:r>
        <w:rPr>
          <w:i/>
        </w:rPr>
        <w:tab/>
        <w:t xml:space="preserve">  CR-0112  Cat: F (Rel-16)</w:t>
      </w:r>
      <w:r>
        <w:rPr>
          <w:i/>
        </w:rPr>
        <w:br/>
      </w:r>
      <w:r>
        <w:rPr>
          <w:i/>
        </w:rPr>
        <w:br/>
      </w:r>
      <w:r>
        <w:rPr>
          <w:i/>
        </w:rPr>
        <w:tab/>
      </w:r>
      <w:r>
        <w:rPr>
          <w:i/>
        </w:rPr>
        <w:tab/>
      </w:r>
      <w:r>
        <w:rPr>
          <w:i/>
        </w:rPr>
        <w:tab/>
      </w:r>
      <w:r>
        <w:rPr>
          <w:i/>
        </w:rPr>
        <w:tab/>
      </w:r>
      <w:r>
        <w:rPr>
          <w:i/>
        </w:rPr>
        <w:tab/>
        <w:t>Source: Huawei</w:t>
      </w:r>
    </w:p>
    <w:p w14:paraId="4C8BBE3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21FAD8" w14:textId="1727097A" w:rsidR="00C831F5" w:rsidRDefault="00C831F5" w:rsidP="00C831F5">
      <w:pPr>
        <w:rPr>
          <w:rFonts w:ascii="Arial" w:hAnsi="Arial" w:cs="Arial"/>
          <w:b/>
          <w:sz w:val="24"/>
        </w:rPr>
      </w:pPr>
      <w:r>
        <w:rPr>
          <w:rFonts w:ascii="Arial" w:hAnsi="Arial" w:cs="Arial"/>
          <w:b/>
          <w:color w:val="0000FF"/>
          <w:sz w:val="24"/>
        </w:rPr>
        <w:t>C4-214387</w:t>
      </w:r>
      <w:r>
        <w:rPr>
          <w:rFonts w:ascii="Arial" w:hAnsi="Arial" w:cs="Arial"/>
          <w:b/>
          <w:color w:val="0000FF"/>
          <w:sz w:val="24"/>
        </w:rPr>
        <w:tab/>
      </w:r>
      <w:r>
        <w:rPr>
          <w:rFonts w:ascii="Arial" w:hAnsi="Arial" w:cs="Arial"/>
          <w:b/>
          <w:sz w:val="24"/>
        </w:rPr>
        <w:t>Remove LcsServiceType</w:t>
      </w:r>
    </w:p>
    <w:p w14:paraId="11A8281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w:t>
      </w:r>
      <w:r>
        <w:rPr>
          <w:i/>
        </w:rPr>
        <w:tab/>
        <w:t xml:space="preserve">  CR-0113  Cat: A (Rel-17)</w:t>
      </w:r>
      <w:r>
        <w:rPr>
          <w:i/>
        </w:rPr>
        <w:br/>
      </w:r>
      <w:r>
        <w:rPr>
          <w:i/>
        </w:rPr>
        <w:br/>
      </w:r>
      <w:r>
        <w:rPr>
          <w:i/>
        </w:rPr>
        <w:tab/>
      </w:r>
      <w:r>
        <w:rPr>
          <w:i/>
        </w:rPr>
        <w:tab/>
      </w:r>
      <w:r>
        <w:rPr>
          <w:i/>
        </w:rPr>
        <w:tab/>
      </w:r>
      <w:r>
        <w:rPr>
          <w:i/>
        </w:rPr>
        <w:tab/>
      </w:r>
      <w:r>
        <w:rPr>
          <w:i/>
        </w:rPr>
        <w:tab/>
        <w:t>Source: Huawei</w:t>
      </w:r>
    </w:p>
    <w:p w14:paraId="2DBB9D2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A348F6" w14:textId="77A0598A" w:rsidR="00C831F5" w:rsidRDefault="00C831F5" w:rsidP="00C831F5">
      <w:pPr>
        <w:rPr>
          <w:rFonts w:ascii="Arial" w:hAnsi="Arial" w:cs="Arial"/>
          <w:b/>
          <w:sz w:val="24"/>
        </w:rPr>
      </w:pPr>
      <w:r>
        <w:rPr>
          <w:rFonts w:ascii="Arial" w:hAnsi="Arial" w:cs="Arial"/>
          <w:b/>
          <w:color w:val="0000FF"/>
          <w:sz w:val="24"/>
        </w:rPr>
        <w:t>C4-214418</w:t>
      </w:r>
      <w:r>
        <w:rPr>
          <w:rFonts w:ascii="Arial" w:hAnsi="Arial" w:cs="Arial"/>
          <w:b/>
          <w:color w:val="0000FF"/>
          <w:sz w:val="24"/>
        </w:rPr>
        <w:tab/>
      </w:r>
      <w:r>
        <w:rPr>
          <w:rFonts w:ascii="Arial" w:hAnsi="Arial" w:cs="Arial"/>
          <w:b/>
          <w:sz w:val="24"/>
        </w:rPr>
        <w:t>LCS Service Type</w:t>
      </w:r>
    </w:p>
    <w:p w14:paraId="680387A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v16.5.0</w:t>
      </w:r>
      <w:r>
        <w:rPr>
          <w:i/>
        </w:rPr>
        <w:tab/>
        <w:t xml:space="preserve">  CR-0055  Cat: F (Rel-16)</w:t>
      </w:r>
      <w:r>
        <w:rPr>
          <w:i/>
        </w:rPr>
        <w:br/>
      </w:r>
      <w:r>
        <w:rPr>
          <w:i/>
        </w:rPr>
        <w:br/>
      </w:r>
      <w:r>
        <w:rPr>
          <w:i/>
        </w:rPr>
        <w:tab/>
      </w:r>
      <w:r>
        <w:rPr>
          <w:i/>
        </w:rPr>
        <w:tab/>
      </w:r>
      <w:r>
        <w:rPr>
          <w:i/>
        </w:rPr>
        <w:tab/>
      </w:r>
      <w:r>
        <w:rPr>
          <w:i/>
        </w:rPr>
        <w:tab/>
      </w:r>
      <w:r>
        <w:rPr>
          <w:i/>
        </w:rPr>
        <w:tab/>
        <w:t>Source: Ericsson</w:t>
      </w:r>
    </w:p>
    <w:p w14:paraId="20F75C7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C4-214711</w:t>
      </w:r>
      <w:r>
        <w:rPr>
          <w:color w:val="993300"/>
          <w:u w:val="single"/>
        </w:rPr>
        <w:t>.</w:t>
      </w:r>
    </w:p>
    <w:p w14:paraId="5D9802BC" w14:textId="24E5368F" w:rsidR="00C831F5" w:rsidRDefault="00C831F5" w:rsidP="00C831F5">
      <w:pPr>
        <w:rPr>
          <w:rFonts w:ascii="Arial" w:hAnsi="Arial" w:cs="Arial"/>
          <w:b/>
          <w:sz w:val="24"/>
        </w:rPr>
      </w:pPr>
      <w:r>
        <w:rPr>
          <w:rFonts w:ascii="Arial" w:hAnsi="Arial" w:cs="Arial"/>
          <w:b/>
          <w:color w:val="0000FF"/>
          <w:sz w:val="24"/>
        </w:rPr>
        <w:t>C4-214419</w:t>
      </w:r>
      <w:r>
        <w:rPr>
          <w:rFonts w:ascii="Arial" w:hAnsi="Arial" w:cs="Arial"/>
          <w:b/>
          <w:color w:val="0000FF"/>
          <w:sz w:val="24"/>
        </w:rPr>
        <w:tab/>
      </w:r>
      <w:r>
        <w:rPr>
          <w:rFonts w:ascii="Arial" w:hAnsi="Arial" w:cs="Arial"/>
          <w:b/>
          <w:sz w:val="24"/>
        </w:rPr>
        <w:t>LCS Service Type</w:t>
      </w:r>
    </w:p>
    <w:p w14:paraId="3847EE3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v17.1.0</w:t>
      </w:r>
      <w:r>
        <w:rPr>
          <w:i/>
        </w:rPr>
        <w:tab/>
        <w:t xml:space="preserve">  CR-0056  Cat: A (Rel-17)</w:t>
      </w:r>
      <w:r>
        <w:rPr>
          <w:i/>
        </w:rPr>
        <w:br/>
      </w:r>
      <w:r>
        <w:rPr>
          <w:i/>
        </w:rPr>
        <w:br/>
      </w:r>
      <w:r>
        <w:rPr>
          <w:i/>
        </w:rPr>
        <w:tab/>
      </w:r>
      <w:r>
        <w:rPr>
          <w:i/>
        </w:rPr>
        <w:tab/>
      </w:r>
      <w:r>
        <w:rPr>
          <w:i/>
        </w:rPr>
        <w:tab/>
      </w:r>
      <w:r>
        <w:rPr>
          <w:i/>
        </w:rPr>
        <w:tab/>
      </w:r>
      <w:r>
        <w:rPr>
          <w:i/>
        </w:rPr>
        <w:tab/>
        <w:t>Source: Ericsson</w:t>
      </w:r>
    </w:p>
    <w:p w14:paraId="7D5C1D8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C4-214712</w:t>
      </w:r>
      <w:r>
        <w:rPr>
          <w:color w:val="993300"/>
          <w:u w:val="single"/>
        </w:rPr>
        <w:t>.</w:t>
      </w:r>
    </w:p>
    <w:p w14:paraId="086AC0DA" w14:textId="77D85BF4" w:rsidR="00C831F5" w:rsidRDefault="00C831F5" w:rsidP="00C831F5">
      <w:pPr>
        <w:rPr>
          <w:rFonts w:ascii="Arial" w:hAnsi="Arial" w:cs="Arial"/>
          <w:b/>
          <w:sz w:val="24"/>
        </w:rPr>
      </w:pPr>
      <w:r>
        <w:rPr>
          <w:rFonts w:ascii="Arial" w:hAnsi="Arial" w:cs="Arial"/>
          <w:b/>
          <w:color w:val="0000FF"/>
          <w:sz w:val="24"/>
        </w:rPr>
        <w:t>C4-214537</w:t>
      </w:r>
      <w:r>
        <w:rPr>
          <w:rFonts w:ascii="Arial" w:hAnsi="Arial" w:cs="Arial"/>
          <w:b/>
          <w:color w:val="0000FF"/>
          <w:sz w:val="24"/>
        </w:rPr>
        <w:tab/>
      </w:r>
      <w:r>
        <w:rPr>
          <w:rFonts w:ascii="Arial" w:hAnsi="Arial" w:cs="Arial"/>
          <w:b/>
          <w:sz w:val="24"/>
        </w:rPr>
        <w:t>LS OUT on LCS MO-LR procedure in 5G</w:t>
      </w:r>
    </w:p>
    <w:p w14:paraId="71E0FCDC" w14:textId="77777777" w:rsidR="00C831F5" w:rsidRDefault="00C831F5" w:rsidP="00C831F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CT4</w:t>
      </w:r>
    </w:p>
    <w:p w14:paraId="2590383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C865E" w14:textId="49E29ACA" w:rsidR="00C831F5" w:rsidRDefault="00C831F5" w:rsidP="00C831F5">
      <w:pPr>
        <w:rPr>
          <w:rFonts w:ascii="Arial" w:hAnsi="Arial" w:cs="Arial"/>
          <w:b/>
          <w:sz w:val="24"/>
        </w:rPr>
      </w:pPr>
      <w:r>
        <w:rPr>
          <w:rFonts w:ascii="Arial" w:hAnsi="Arial" w:cs="Arial"/>
          <w:b/>
          <w:color w:val="0000FF"/>
          <w:sz w:val="24"/>
        </w:rPr>
        <w:lastRenderedPageBreak/>
        <w:t>C4-214711</w:t>
      </w:r>
      <w:r>
        <w:rPr>
          <w:rFonts w:ascii="Arial" w:hAnsi="Arial" w:cs="Arial"/>
          <w:b/>
          <w:color w:val="0000FF"/>
          <w:sz w:val="24"/>
        </w:rPr>
        <w:tab/>
      </w:r>
      <w:r>
        <w:rPr>
          <w:rFonts w:ascii="Arial" w:hAnsi="Arial" w:cs="Arial"/>
          <w:b/>
          <w:sz w:val="24"/>
        </w:rPr>
        <w:t>LCS Service Type</w:t>
      </w:r>
    </w:p>
    <w:p w14:paraId="29B928F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v16.5.0</w:t>
      </w:r>
      <w:r>
        <w:rPr>
          <w:i/>
        </w:rPr>
        <w:tab/>
        <w:t xml:space="preserve">  CR-0055  rev 1 Cat: F (Rel-16)</w:t>
      </w:r>
      <w:r>
        <w:rPr>
          <w:i/>
        </w:rPr>
        <w:br/>
      </w:r>
      <w:r>
        <w:rPr>
          <w:i/>
        </w:rPr>
        <w:br/>
      </w:r>
      <w:r>
        <w:rPr>
          <w:i/>
        </w:rPr>
        <w:tab/>
      </w:r>
      <w:r>
        <w:rPr>
          <w:i/>
        </w:rPr>
        <w:tab/>
      </w:r>
      <w:r>
        <w:rPr>
          <w:i/>
        </w:rPr>
        <w:tab/>
      </w:r>
      <w:r>
        <w:rPr>
          <w:i/>
        </w:rPr>
        <w:tab/>
      </w:r>
      <w:r>
        <w:rPr>
          <w:i/>
        </w:rPr>
        <w:tab/>
        <w:t>Source: Ericsson</w:t>
      </w:r>
    </w:p>
    <w:p w14:paraId="0D38B3D9" w14:textId="77777777" w:rsidR="00C831F5" w:rsidRDefault="00C831F5" w:rsidP="00C831F5">
      <w:pPr>
        <w:rPr>
          <w:color w:val="808080"/>
        </w:rPr>
      </w:pPr>
      <w:r>
        <w:rPr>
          <w:color w:val="808080"/>
        </w:rPr>
        <w:t>(Replaces C4-214418)</w:t>
      </w:r>
    </w:p>
    <w:p w14:paraId="4F53157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92648" w14:textId="07DD2D6B" w:rsidR="00C831F5" w:rsidRDefault="00C831F5" w:rsidP="00C831F5">
      <w:pPr>
        <w:rPr>
          <w:rFonts w:ascii="Arial" w:hAnsi="Arial" w:cs="Arial"/>
          <w:b/>
          <w:sz w:val="24"/>
        </w:rPr>
      </w:pPr>
      <w:r>
        <w:rPr>
          <w:rFonts w:ascii="Arial" w:hAnsi="Arial" w:cs="Arial"/>
          <w:b/>
          <w:color w:val="0000FF"/>
          <w:sz w:val="24"/>
        </w:rPr>
        <w:t>C4-214712</w:t>
      </w:r>
      <w:r>
        <w:rPr>
          <w:rFonts w:ascii="Arial" w:hAnsi="Arial" w:cs="Arial"/>
          <w:b/>
          <w:color w:val="0000FF"/>
          <w:sz w:val="24"/>
        </w:rPr>
        <w:tab/>
      </w:r>
      <w:r>
        <w:rPr>
          <w:rFonts w:ascii="Arial" w:hAnsi="Arial" w:cs="Arial"/>
          <w:b/>
          <w:sz w:val="24"/>
        </w:rPr>
        <w:t>LCS Service Type</w:t>
      </w:r>
    </w:p>
    <w:p w14:paraId="34EE883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v17.1.0</w:t>
      </w:r>
      <w:r>
        <w:rPr>
          <w:i/>
        </w:rPr>
        <w:tab/>
        <w:t xml:space="preserve">  CR-0056  rev 1 Cat: A (Rel-17)</w:t>
      </w:r>
      <w:r>
        <w:rPr>
          <w:i/>
        </w:rPr>
        <w:br/>
      </w:r>
      <w:r>
        <w:rPr>
          <w:i/>
        </w:rPr>
        <w:br/>
      </w:r>
      <w:r>
        <w:rPr>
          <w:i/>
        </w:rPr>
        <w:tab/>
      </w:r>
      <w:r>
        <w:rPr>
          <w:i/>
        </w:rPr>
        <w:tab/>
      </w:r>
      <w:r>
        <w:rPr>
          <w:i/>
        </w:rPr>
        <w:tab/>
      </w:r>
      <w:r>
        <w:rPr>
          <w:i/>
        </w:rPr>
        <w:tab/>
      </w:r>
      <w:r>
        <w:rPr>
          <w:i/>
        </w:rPr>
        <w:tab/>
        <w:t>Source: Ericsson</w:t>
      </w:r>
    </w:p>
    <w:p w14:paraId="1DE03699" w14:textId="77777777" w:rsidR="00C831F5" w:rsidRDefault="00C831F5" w:rsidP="00C831F5">
      <w:pPr>
        <w:rPr>
          <w:color w:val="808080"/>
        </w:rPr>
      </w:pPr>
      <w:r>
        <w:rPr>
          <w:color w:val="808080"/>
        </w:rPr>
        <w:t>(Replaces C4-214419)</w:t>
      </w:r>
    </w:p>
    <w:p w14:paraId="1762668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692C1" w14:textId="77777777" w:rsidR="00C831F5" w:rsidRDefault="00C831F5" w:rsidP="00C831F5">
      <w:pPr>
        <w:pStyle w:val="Heading4"/>
      </w:pPr>
      <w:bookmarkStart w:id="79" w:name="_Toc81397662"/>
      <w:r>
        <w:t>7.1.4</w:t>
      </w:r>
      <w:r>
        <w:tab/>
        <w:t>CT Aspects of Media Handling for RAN Delay Budget Reporting in MTSI [E2E_DELAY]</w:t>
      </w:r>
      <w:bookmarkEnd w:id="79"/>
    </w:p>
    <w:p w14:paraId="3CABEB5B" w14:textId="77777777" w:rsidR="00C831F5" w:rsidRDefault="00C831F5" w:rsidP="00C831F5">
      <w:pPr>
        <w:pStyle w:val="Heading4"/>
      </w:pPr>
      <w:bookmarkStart w:id="80" w:name="_Toc81397663"/>
      <w:r>
        <w:t>7.1.5</w:t>
      </w:r>
      <w:r>
        <w:tab/>
        <w:t>User data interworking, Coexistence and Migration [UDICOM]</w:t>
      </w:r>
      <w:bookmarkEnd w:id="80"/>
    </w:p>
    <w:p w14:paraId="4B2413A0" w14:textId="13820851" w:rsidR="00C831F5" w:rsidRDefault="00C831F5" w:rsidP="00C831F5">
      <w:pPr>
        <w:rPr>
          <w:rFonts w:ascii="Arial" w:hAnsi="Arial" w:cs="Arial"/>
          <w:b/>
          <w:sz w:val="24"/>
        </w:rPr>
      </w:pPr>
      <w:r>
        <w:rPr>
          <w:rFonts w:ascii="Arial" w:hAnsi="Arial" w:cs="Arial"/>
          <w:b/>
          <w:color w:val="0000FF"/>
          <w:sz w:val="24"/>
        </w:rPr>
        <w:t>C4-214203</w:t>
      </w:r>
      <w:r>
        <w:rPr>
          <w:rFonts w:ascii="Arial" w:hAnsi="Arial" w:cs="Arial"/>
          <w:b/>
          <w:color w:val="0000FF"/>
          <w:sz w:val="24"/>
        </w:rPr>
        <w:tab/>
      </w:r>
      <w:r>
        <w:rPr>
          <w:rFonts w:ascii="Arial" w:hAnsi="Arial" w:cs="Arial"/>
          <w:b/>
          <w:sz w:val="24"/>
        </w:rPr>
        <w:t>SDM subscription Storage for HSS</w:t>
      </w:r>
    </w:p>
    <w:p w14:paraId="6BC9D1E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v16.7.0</w:t>
      </w:r>
      <w:r>
        <w:rPr>
          <w:i/>
        </w:rPr>
        <w:tab/>
        <w:t xml:space="preserve">  CR-0365  Cat: F (Rel-16)</w:t>
      </w:r>
      <w:r>
        <w:rPr>
          <w:i/>
        </w:rPr>
        <w:br/>
      </w:r>
      <w:r>
        <w:rPr>
          <w:i/>
        </w:rPr>
        <w:br/>
      </w:r>
      <w:r>
        <w:rPr>
          <w:i/>
        </w:rPr>
        <w:tab/>
      </w:r>
      <w:r>
        <w:rPr>
          <w:i/>
        </w:rPr>
        <w:tab/>
      </w:r>
      <w:r>
        <w:rPr>
          <w:i/>
        </w:rPr>
        <w:tab/>
      </w:r>
      <w:r>
        <w:rPr>
          <w:i/>
        </w:rPr>
        <w:tab/>
      </w:r>
      <w:r>
        <w:rPr>
          <w:i/>
        </w:rPr>
        <w:tab/>
        <w:t>Source: Nokia, Nokia Shanghai Bell</w:t>
      </w:r>
    </w:p>
    <w:p w14:paraId="64BEC0D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5C9B0" w14:textId="7E443C55" w:rsidR="00C831F5" w:rsidRDefault="00C831F5" w:rsidP="00C831F5">
      <w:pPr>
        <w:rPr>
          <w:rFonts w:ascii="Arial" w:hAnsi="Arial" w:cs="Arial"/>
          <w:b/>
          <w:sz w:val="24"/>
        </w:rPr>
      </w:pPr>
      <w:r>
        <w:rPr>
          <w:rFonts w:ascii="Arial" w:hAnsi="Arial" w:cs="Arial"/>
          <w:b/>
          <w:color w:val="0000FF"/>
          <w:sz w:val="24"/>
        </w:rPr>
        <w:t>C4-214204</w:t>
      </w:r>
      <w:r>
        <w:rPr>
          <w:rFonts w:ascii="Arial" w:hAnsi="Arial" w:cs="Arial"/>
          <w:b/>
          <w:color w:val="0000FF"/>
          <w:sz w:val="24"/>
        </w:rPr>
        <w:tab/>
      </w:r>
      <w:r>
        <w:rPr>
          <w:rFonts w:ascii="Arial" w:hAnsi="Arial" w:cs="Arial"/>
          <w:b/>
          <w:sz w:val="24"/>
        </w:rPr>
        <w:t>SDM subscription Storage for HSS</w:t>
      </w:r>
    </w:p>
    <w:p w14:paraId="68F46B9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CR-0366  Cat: A (Rel-17)</w:t>
      </w:r>
      <w:r>
        <w:rPr>
          <w:i/>
        </w:rPr>
        <w:br/>
      </w:r>
      <w:r>
        <w:rPr>
          <w:i/>
        </w:rPr>
        <w:br/>
      </w:r>
      <w:r>
        <w:rPr>
          <w:i/>
        </w:rPr>
        <w:tab/>
      </w:r>
      <w:r>
        <w:rPr>
          <w:i/>
        </w:rPr>
        <w:tab/>
      </w:r>
      <w:r>
        <w:rPr>
          <w:i/>
        </w:rPr>
        <w:tab/>
      </w:r>
      <w:r>
        <w:rPr>
          <w:i/>
        </w:rPr>
        <w:tab/>
      </w:r>
      <w:r>
        <w:rPr>
          <w:i/>
        </w:rPr>
        <w:tab/>
        <w:t>Source: Nokia, Nokia Shanghai Bell</w:t>
      </w:r>
    </w:p>
    <w:p w14:paraId="6D24CE8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A754B" w14:textId="77777777" w:rsidR="00C831F5" w:rsidRDefault="00C831F5" w:rsidP="00C831F5">
      <w:pPr>
        <w:pStyle w:val="Heading4"/>
      </w:pPr>
      <w:bookmarkStart w:id="81" w:name="_Toc81397664"/>
      <w:r>
        <w:t>7.1.6</w:t>
      </w:r>
      <w:r>
        <w:tab/>
        <w:t>Service based Interface protocol improvements [SBIProtoc16]</w:t>
      </w:r>
      <w:bookmarkEnd w:id="81"/>
    </w:p>
    <w:p w14:paraId="1ACB7261" w14:textId="1A693544" w:rsidR="00C831F5" w:rsidRDefault="00C831F5" w:rsidP="00C831F5">
      <w:pPr>
        <w:rPr>
          <w:rFonts w:ascii="Arial" w:hAnsi="Arial" w:cs="Arial"/>
          <w:b/>
          <w:sz w:val="24"/>
        </w:rPr>
      </w:pPr>
      <w:r>
        <w:rPr>
          <w:rFonts w:ascii="Arial" w:hAnsi="Arial" w:cs="Arial"/>
          <w:b/>
          <w:color w:val="0000FF"/>
          <w:sz w:val="24"/>
        </w:rPr>
        <w:t>C4-214207</w:t>
      </w:r>
      <w:r>
        <w:rPr>
          <w:rFonts w:ascii="Arial" w:hAnsi="Arial" w:cs="Arial"/>
          <w:b/>
          <w:color w:val="0000FF"/>
          <w:sz w:val="24"/>
        </w:rPr>
        <w:tab/>
      </w:r>
      <w:r>
        <w:rPr>
          <w:rFonts w:ascii="Arial" w:hAnsi="Arial" w:cs="Arial"/>
          <w:b/>
          <w:sz w:val="24"/>
        </w:rPr>
        <w:t>Handover from 5GS to ePDG</w:t>
      </w:r>
    </w:p>
    <w:p w14:paraId="2FFCD50E"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v16.8.0</w:t>
      </w:r>
      <w:r>
        <w:rPr>
          <w:i/>
        </w:rPr>
        <w:tab/>
        <w:t xml:space="preserve">  CR-0465  Cat: F (Rel-16)</w:t>
      </w:r>
      <w:r>
        <w:rPr>
          <w:i/>
        </w:rPr>
        <w:br/>
      </w:r>
      <w:r>
        <w:rPr>
          <w:i/>
        </w:rPr>
        <w:br/>
      </w:r>
      <w:r>
        <w:rPr>
          <w:i/>
        </w:rPr>
        <w:tab/>
      </w:r>
      <w:r>
        <w:rPr>
          <w:i/>
        </w:rPr>
        <w:tab/>
      </w:r>
      <w:r>
        <w:rPr>
          <w:i/>
        </w:rPr>
        <w:tab/>
      </w:r>
      <w:r>
        <w:rPr>
          <w:i/>
        </w:rPr>
        <w:tab/>
      </w:r>
      <w:r>
        <w:rPr>
          <w:i/>
        </w:rPr>
        <w:tab/>
        <w:t>Source: ZTE</w:t>
      </w:r>
    </w:p>
    <w:p w14:paraId="69B5F81D" w14:textId="77777777" w:rsidR="00C831F5" w:rsidRDefault="00C831F5" w:rsidP="00C831F5">
      <w:pPr>
        <w:rPr>
          <w:rFonts w:ascii="Arial" w:hAnsi="Arial" w:cs="Arial"/>
          <w:b/>
        </w:rPr>
      </w:pPr>
      <w:r>
        <w:rPr>
          <w:rFonts w:ascii="Arial" w:hAnsi="Arial" w:cs="Arial"/>
          <w:b/>
        </w:rPr>
        <w:t xml:space="preserve">Abstract: </w:t>
      </w:r>
    </w:p>
    <w:p w14:paraId="5E704E87" w14:textId="77777777" w:rsidR="00C831F5" w:rsidRDefault="00C831F5" w:rsidP="00C831F5">
      <w:r>
        <w:t>This contribution proposes to clarify how to set the EpsInterworkIndicaiton value to allow possibly handover from 5GS to EPS/ePDG</w:t>
      </w:r>
    </w:p>
    <w:p w14:paraId="5B61C88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C4-214596</w:t>
      </w:r>
      <w:r>
        <w:rPr>
          <w:color w:val="993300"/>
          <w:u w:val="single"/>
        </w:rPr>
        <w:t>.</w:t>
      </w:r>
    </w:p>
    <w:p w14:paraId="512D3AC2" w14:textId="2A267A98" w:rsidR="00C831F5" w:rsidRDefault="00C831F5" w:rsidP="00C831F5">
      <w:pPr>
        <w:rPr>
          <w:rFonts w:ascii="Arial" w:hAnsi="Arial" w:cs="Arial"/>
          <w:b/>
          <w:sz w:val="24"/>
        </w:rPr>
      </w:pPr>
      <w:r>
        <w:rPr>
          <w:rFonts w:ascii="Arial" w:hAnsi="Arial" w:cs="Arial"/>
          <w:b/>
          <w:color w:val="0000FF"/>
          <w:sz w:val="24"/>
        </w:rPr>
        <w:t>C4-214208</w:t>
      </w:r>
      <w:r>
        <w:rPr>
          <w:rFonts w:ascii="Arial" w:hAnsi="Arial" w:cs="Arial"/>
          <w:b/>
          <w:color w:val="0000FF"/>
          <w:sz w:val="24"/>
        </w:rPr>
        <w:tab/>
      </w:r>
      <w:r>
        <w:rPr>
          <w:rFonts w:ascii="Arial" w:hAnsi="Arial" w:cs="Arial"/>
          <w:b/>
          <w:sz w:val="24"/>
        </w:rPr>
        <w:t>Handover from 5GS to ePDG</w:t>
      </w:r>
    </w:p>
    <w:p w14:paraId="0E35C1A0"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v17.1.0</w:t>
      </w:r>
      <w:r>
        <w:rPr>
          <w:i/>
        </w:rPr>
        <w:tab/>
        <w:t xml:space="preserve">  CR-0466  Cat: A (Rel-17)</w:t>
      </w:r>
      <w:r>
        <w:rPr>
          <w:i/>
        </w:rPr>
        <w:br/>
      </w:r>
      <w:r>
        <w:rPr>
          <w:i/>
        </w:rPr>
        <w:br/>
      </w:r>
      <w:r>
        <w:rPr>
          <w:i/>
        </w:rPr>
        <w:tab/>
      </w:r>
      <w:r>
        <w:rPr>
          <w:i/>
        </w:rPr>
        <w:tab/>
      </w:r>
      <w:r>
        <w:rPr>
          <w:i/>
        </w:rPr>
        <w:tab/>
      </w:r>
      <w:r>
        <w:rPr>
          <w:i/>
        </w:rPr>
        <w:tab/>
      </w:r>
      <w:r>
        <w:rPr>
          <w:i/>
        </w:rPr>
        <w:tab/>
        <w:t>Source: ZTE</w:t>
      </w:r>
    </w:p>
    <w:p w14:paraId="426B69DF" w14:textId="77777777" w:rsidR="00C831F5" w:rsidRDefault="00C831F5" w:rsidP="00C831F5">
      <w:pPr>
        <w:rPr>
          <w:rFonts w:ascii="Arial" w:hAnsi="Arial" w:cs="Arial"/>
          <w:b/>
        </w:rPr>
      </w:pPr>
      <w:r>
        <w:rPr>
          <w:rFonts w:ascii="Arial" w:hAnsi="Arial" w:cs="Arial"/>
          <w:b/>
        </w:rPr>
        <w:t xml:space="preserve">Abstract: </w:t>
      </w:r>
    </w:p>
    <w:p w14:paraId="248C8F3F" w14:textId="77777777" w:rsidR="00C831F5" w:rsidRDefault="00C831F5" w:rsidP="00C831F5">
      <w:r>
        <w:t>This contribution proposes to clarify how to set the EpsInterworkIndicaiton value to allow possibly handover from 5GS to EPS/ePDG</w:t>
      </w:r>
    </w:p>
    <w:p w14:paraId="52F1673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C4-214597</w:t>
      </w:r>
      <w:r>
        <w:rPr>
          <w:color w:val="993300"/>
          <w:u w:val="single"/>
        </w:rPr>
        <w:t>.</w:t>
      </w:r>
    </w:p>
    <w:p w14:paraId="2139E4F9" w14:textId="100BB423" w:rsidR="00C831F5" w:rsidRDefault="00C831F5" w:rsidP="00C831F5">
      <w:pPr>
        <w:rPr>
          <w:rFonts w:ascii="Arial" w:hAnsi="Arial" w:cs="Arial"/>
          <w:b/>
          <w:sz w:val="24"/>
        </w:rPr>
      </w:pPr>
      <w:r>
        <w:rPr>
          <w:rFonts w:ascii="Arial" w:hAnsi="Arial" w:cs="Arial"/>
          <w:b/>
          <w:color w:val="0000FF"/>
          <w:sz w:val="24"/>
        </w:rPr>
        <w:t>C4-214338</w:t>
      </w:r>
      <w:r>
        <w:rPr>
          <w:rFonts w:ascii="Arial" w:hAnsi="Arial" w:cs="Arial"/>
          <w:b/>
          <w:color w:val="0000FF"/>
          <w:sz w:val="24"/>
        </w:rPr>
        <w:tab/>
      </w:r>
      <w:r>
        <w:rPr>
          <w:rFonts w:ascii="Arial" w:hAnsi="Arial" w:cs="Arial"/>
          <w:b/>
          <w:sz w:val="24"/>
        </w:rPr>
        <w:t>ScpInfo Data Type Definition</w:t>
      </w:r>
    </w:p>
    <w:p w14:paraId="7FE5261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v16.8.0</w:t>
      </w:r>
      <w:r>
        <w:rPr>
          <w:i/>
        </w:rPr>
        <w:tab/>
        <w:t xml:space="preserve">  CR-0564  Cat: F (Rel-16)</w:t>
      </w:r>
      <w:r>
        <w:rPr>
          <w:i/>
        </w:rPr>
        <w:br/>
      </w:r>
      <w:r>
        <w:rPr>
          <w:i/>
        </w:rPr>
        <w:br/>
      </w:r>
      <w:r>
        <w:rPr>
          <w:i/>
        </w:rPr>
        <w:tab/>
      </w:r>
      <w:r>
        <w:rPr>
          <w:i/>
        </w:rPr>
        <w:tab/>
      </w:r>
      <w:r>
        <w:rPr>
          <w:i/>
        </w:rPr>
        <w:tab/>
      </w:r>
      <w:r>
        <w:rPr>
          <w:i/>
        </w:rPr>
        <w:tab/>
      </w:r>
      <w:r>
        <w:rPr>
          <w:i/>
        </w:rPr>
        <w:tab/>
        <w:t>Source: Ericsson, Mavenir</w:t>
      </w:r>
    </w:p>
    <w:p w14:paraId="116EE37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C4-214658</w:t>
      </w:r>
      <w:r>
        <w:rPr>
          <w:color w:val="993300"/>
          <w:u w:val="single"/>
        </w:rPr>
        <w:t>.</w:t>
      </w:r>
    </w:p>
    <w:p w14:paraId="2C0A6B8C" w14:textId="5142EF42" w:rsidR="00C831F5" w:rsidRDefault="00C831F5" w:rsidP="00C831F5">
      <w:pPr>
        <w:rPr>
          <w:rFonts w:ascii="Arial" w:hAnsi="Arial" w:cs="Arial"/>
          <w:b/>
          <w:sz w:val="24"/>
        </w:rPr>
      </w:pPr>
      <w:r>
        <w:rPr>
          <w:rFonts w:ascii="Arial" w:hAnsi="Arial" w:cs="Arial"/>
          <w:b/>
          <w:color w:val="0000FF"/>
          <w:sz w:val="24"/>
        </w:rPr>
        <w:t>C4-214339</w:t>
      </w:r>
      <w:r>
        <w:rPr>
          <w:rFonts w:ascii="Arial" w:hAnsi="Arial" w:cs="Arial"/>
          <w:b/>
          <w:color w:val="0000FF"/>
          <w:sz w:val="24"/>
        </w:rPr>
        <w:tab/>
      </w:r>
      <w:r>
        <w:rPr>
          <w:rFonts w:ascii="Arial" w:hAnsi="Arial" w:cs="Arial"/>
          <w:b/>
          <w:sz w:val="24"/>
        </w:rPr>
        <w:t>ScpInfo Data Type Definition</w:t>
      </w:r>
    </w:p>
    <w:p w14:paraId="586B7C5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CR-0565  Cat: A (Rel-17)</w:t>
      </w:r>
      <w:r>
        <w:rPr>
          <w:i/>
        </w:rPr>
        <w:br/>
      </w:r>
      <w:r>
        <w:rPr>
          <w:i/>
        </w:rPr>
        <w:br/>
      </w:r>
      <w:r>
        <w:rPr>
          <w:i/>
        </w:rPr>
        <w:tab/>
      </w:r>
      <w:r>
        <w:rPr>
          <w:i/>
        </w:rPr>
        <w:tab/>
      </w:r>
      <w:r>
        <w:rPr>
          <w:i/>
        </w:rPr>
        <w:tab/>
      </w:r>
      <w:r>
        <w:rPr>
          <w:i/>
        </w:rPr>
        <w:tab/>
      </w:r>
      <w:r>
        <w:rPr>
          <w:i/>
        </w:rPr>
        <w:tab/>
        <w:t>Source: Ericsson, Mavenir</w:t>
      </w:r>
    </w:p>
    <w:p w14:paraId="5B416F3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C4-214659</w:t>
      </w:r>
      <w:r>
        <w:rPr>
          <w:color w:val="993300"/>
          <w:u w:val="single"/>
        </w:rPr>
        <w:t>.</w:t>
      </w:r>
    </w:p>
    <w:p w14:paraId="0FE19637" w14:textId="2B10466D" w:rsidR="00C831F5" w:rsidRDefault="00C831F5" w:rsidP="00C831F5">
      <w:pPr>
        <w:rPr>
          <w:rFonts w:ascii="Arial" w:hAnsi="Arial" w:cs="Arial"/>
          <w:b/>
          <w:sz w:val="24"/>
        </w:rPr>
      </w:pPr>
      <w:r>
        <w:rPr>
          <w:rFonts w:ascii="Arial" w:hAnsi="Arial" w:cs="Arial"/>
          <w:b/>
          <w:color w:val="0000FF"/>
          <w:sz w:val="24"/>
        </w:rPr>
        <w:t>C4-214353</w:t>
      </w:r>
      <w:r>
        <w:rPr>
          <w:rFonts w:ascii="Arial" w:hAnsi="Arial" w:cs="Arial"/>
          <w:b/>
          <w:color w:val="0000FF"/>
          <w:sz w:val="24"/>
        </w:rPr>
        <w:tab/>
      </w:r>
      <w:r>
        <w:rPr>
          <w:rFonts w:ascii="Arial" w:hAnsi="Arial" w:cs="Arial"/>
          <w:b/>
          <w:sz w:val="24"/>
        </w:rPr>
        <w:t>Encoding of binary attributes in JSON objects</w:t>
      </w:r>
    </w:p>
    <w:p w14:paraId="3FCA65C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CR-0687  Cat: F (Rel-16)</w:t>
      </w:r>
      <w:r>
        <w:rPr>
          <w:i/>
        </w:rPr>
        <w:br/>
      </w:r>
      <w:r>
        <w:rPr>
          <w:i/>
        </w:rPr>
        <w:br/>
      </w:r>
      <w:r>
        <w:rPr>
          <w:i/>
        </w:rPr>
        <w:tab/>
      </w:r>
      <w:r>
        <w:rPr>
          <w:i/>
        </w:rPr>
        <w:tab/>
      </w:r>
      <w:r>
        <w:rPr>
          <w:i/>
        </w:rPr>
        <w:tab/>
      </w:r>
      <w:r>
        <w:rPr>
          <w:i/>
        </w:rPr>
        <w:tab/>
      </w:r>
      <w:r>
        <w:rPr>
          <w:i/>
        </w:rPr>
        <w:tab/>
        <w:t>Source: Ericsson</w:t>
      </w:r>
    </w:p>
    <w:p w14:paraId="4361566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A97F8" w14:textId="36EC9781" w:rsidR="00C831F5" w:rsidRDefault="00C831F5" w:rsidP="00C831F5">
      <w:pPr>
        <w:rPr>
          <w:rFonts w:ascii="Arial" w:hAnsi="Arial" w:cs="Arial"/>
          <w:b/>
          <w:sz w:val="24"/>
        </w:rPr>
      </w:pPr>
      <w:r>
        <w:rPr>
          <w:rFonts w:ascii="Arial" w:hAnsi="Arial" w:cs="Arial"/>
          <w:b/>
          <w:color w:val="0000FF"/>
          <w:sz w:val="24"/>
        </w:rPr>
        <w:t>C4-214354</w:t>
      </w:r>
      <w:r>
        <w:rPr>
          <w:rFonts w:ascii="Arial" w:hAnsi="Arial" w:cs="Arial"/>
          <w:b/>
          <w:color w:val="0000FF"/>
          <w:sz w:val="24"/>
        </w:rPr>
        <w:tab/>
      </w:r>
      <w:r>
        <w:rPr>
          <w:rFonts w:ascii="Arial" w:hAnsi="Arial" w:cs="Arial"/>
          <w:b/>
          <w:sz w:val="24"/>
        </w:rPr>
        <w:t>Encoding of binary attributes in JSON objects</w:t>
      </w:r>
    </w:p>
    <w:p w14:paraId="6E0D41E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CR-0688  Cat: A (Rel-17)</w:t>
      </w:r>
      <w:r>
        <w:rPr>
          <w:i/>
        </w:rPr>
        <w:br/>
      </w:r>
      <w:r>
        <w:rPr>
          <w:i/>
        </w:rPr>
        <w:br/>
      </w:r>
      <w:r>
        <w:rPr>
          <w:i/>
        </w:rPr>
        <w:tab/>
      </w:r>
      <w:r>
        <w:rPr>
          <w:i/>
        </w:rPr>
        <w:tab/>
      </w:r>
      <w:r>
        <w:rPr>
          <w:i/>
        </w:rPr>
        <w:tab/>
      </w:r>
      <w:r>
        <w:rPr>
          <w:i/>
        </w:rPr>
        <w:tab/>
      </w:r>
      <w:r>
        <w:rPr>
          <w:i/>
        </w:rPr>
        <w:tab/>
        <w:t>Source: Ericsson</w:t>
      </w:r>
    </w:p>
    <w:p w14:paraId="141E45D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D0ECD" w14:textId="254E1200" w:rsidR="00C831F5" w:rsidRDefault="00C831F5" w:rsidP="00C831F5">
      <w:pPr>
        <w:rPr>
          <w:rFonts w:ascii="Arial" w:hAnsi="Arial" w:cs="Arial"/>
          <w:b/>
          <w:sz w:val="24"/>
        </w:rPr>
      </w:pPr>
      <w:r>
        <w:rPr>
          <w:rFonts w:ascii="Arial" w:hAnsi="Arial" w:cs="Arial"/>
          <w:b/>
          <w:color w:val="0000FF"/>
          <w:sz w:val="24"/>
        </w:rPr>
        <w:t>C4-214355</w:t>
      </w:r>
      <w:r>
        <w:rPr>
          <w:rFonts w:ascii="Arial" w:hAnsi="Arial" w:cs="Arial"/>
          <w:b/>
          <w:color w:val="0000FF"/>
          <w:sz w:val="24"/>
        </w:rPr>
        <w:tab/>
      </w:r>
      <w:r>
        <w:rPr>
          <w:rFonts w:ascii="Arial" w:hAnsi="Arial" w:cs="Arial"/>
          <w:b/>
          <w:sz w:val="24"/>
        </w:rPr>
        <w:t>Encoding of binary attributes in JSON objects</w:t>
      </w:r>
    </w:p>
    <w:p w14:paraId="4384A46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v16.7.0</w:t>
      </w:r>
      <w:r>
        <w:rPr>
          <w:i/>
        </w:rPr>
        <w:tab/>
        <w:t xml:space="preserve">  CR-0110  Cat: F (Rel-16)</w:t>
      </w:r>
      <w:r>
        <w:rPr>
          <w:i/>
        </w:rPr>
        <w:br/>
      </w:r>
      <w:r>
        <w:rPr>
          <w:i/>
        </w:rPr>
        <w:br/>
      </w:r>
      <w:r>
        <w:rPr>
          <w:i/>
        </w:rPr>
        <w:tab/>
      </w:r>
      <w:r>
        <w:rPr>
          <w:i/>
        </w:rPr>
        <w:tab/>
      </w:r>
      <w:r>
        <w:rPr>
          <w:i/>
        </w:rPr>
        <w:tab/>
      </w:r>
      <w:r>
        <w:rPr>
          <w:i/>
        </w:rPr>
        <w:tab/>
      </w:r>
      <w:r>
        <w:rPr>
          <w:i/>
        </w:rPr>
        <w:tab/>
        <w:t>Source: Ericsson</w:t>
      </w:r>
    </w:p>
    <w:p w14:paraId="7D5D45E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5480A" w14:textId="4B39D723" w:rsidR="00C831F5" w:rsidRDefault="00C831F5" w:rsidP="00C831F5">
      <w:pPr>
        <w:rPr>
          <w:rFonts w:ascii="Arial" w:hAnsi="Arial" w:cs="Arial"/>
          <w:b/>
          <w:sz w:val="24"/>
        </w:rPr>
      </w:pPr>
      <w:r>
        <w:rPr>
          <w:rFonts w:ascii="Arial" w:hAnsi="Arial" w:cs="Arial"/>
          <w:b/>
          <w:color w:val="0000FF"/>
          <w:sz w:val="24"/>
        </w:rPr>
        <w:t>C4-214356</w:t>
      </w:r>
      <w:r>
        <w:rPr>
          <w:rFonts w:ascii="Arial" w:hAnsi="Arial" w:cs="Arial"/>
          <w:b/>
          <w:color w:val="0000FF"/>
          <w:sz w:val="24"/>
        </w:rPr>
        <w:tab/>
      </w:r>
      <w:r>
        <w:rPr>
          <w:rFonts w:ascii="Arial" w:hAnsi="Arial" w:cs="Arial"/>
          <w:b/>
          <w:sz w:val="24"/>
        </w:rPr>
        <w:t>Encoding of binary attributes in JSON objects</w:t>
      </w:r>
    </w:p>
    <w:p w14:paraId="3B1A188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w:t>
      </w:r>
      <w:r>
        <w:rPr>
          <w:i/>
        </w:rPr>
        <w:tab/>
        <w:t xml:space="preserve">  CR-0111  Cat: A (Rel-17)</w:t>
      </w:r>
      <w:r>
        <w:rPr>
          <w:i/>
        </w:rPr>
        <w:br/>
      </w:r>
      <w:r>
        <w:rPr>
          <w:i/>
        </w:rPr>
        <w:br/>
      </w:r>
      <w:r>
        <w:rPr>
          <w:i/>
        </w:rPr>
        <w:tab/>
      </w:r>
      <w:r>
        <w:rPr>
          <w:i/>
        </w:rPr>
        <w:tab/>
      </w:r>
      <w:r>
        <w:rPr>
          <w:i/>
        </w:rPr>
        <w:tab/>
      </w:r>
      <w:r>
        <w:rPr>
          <w:i/>
        </w:rPr>
        <w:tab/>
      </w:r>
      <w:r>
        <w:rPr>
          <w:i/>
        </w:rPr>
        <w:tab/>
        <w:t>Source: Ericsson</w:t>
      </w:r>
    </w:p>
    <w:p w14:paraId="7872C14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F25B2" w14:textId="38308890" w:rsidR="00C831F5" w:rsidRDefault="00C831F5" w:rsidP="00C831F5">
      <w:pPr>
        <w:rPr>
          <w:rFonts w:ascii="Arial" w:hAnsi="Arial" w:cs="Arial"/>
          <w:b/>
          <w:sz w:val="24"/>
        </w:rPr>
      </w:pPr>
      <w:r>
        <w:rPr>
          <w:rFonts w:ascii="Arial" w:hAnsi="Arial" w:cs="Arial"/>
          <w:b/>
          <w:color w:val="0000FF"/>
          <w:sz w:val="24"/>
        </w:rPr>
        <w:lastRenderedPageBreak/>
        <w:t>C4-214358</w:t>
      </w:r>
      <w:r>
        <w:rPr>
          <w:rFonts w:ascii="Arial" w:hAnsi="Arial" w:cs="Arial"/>
          <w:b/>
          <w:color w:val="0000FF"/>
          <w:sz w:val="24"/>
        </w:rPr>
        <w:tab/>
      </w:r>
      <w:r>
        <w:rPr>
          <w:rFonts w:ascii="Arial" w:hAnsi="Arial" w:cs="Arial"/>
          <w:b/>
          <w:sz w:val="24"/>
        </w:rPr>
        <w:t>ScpDomainCond data type definition</w:t>
      </w:r>
    </w:p>
    <w:p w14:paraId="353CBE7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v16.8.0</w:t>
      </w:r>
      <w:r>
        <w:rPr>
          <w:i/>
        </w:rPr>
        <w:tab/>
        <w:t xml:space="preserve">  CR-0568  Cat: F (Rel-16)</w:t>
      </w:r>
      <w:r>
        <w:rPr>
          <w:i/>
        </w:rPr>
        <w:br/>
      </w:r>
      <w:r>
        <w:rPr>
          <w:i/>
        </w:rPr>
        <w:br/>
      </w:r>
      <w:r>
        <w:rPr>
          <w:i/>
        </w:rPr>
        <w:tab/>
      </w:r>
      <w:r>
        <w:rPr>
          <w:i/>
        </w:rPr>
        <w:tab/>
      </w:r>
      <w:r>
        <w:rPr>
          <w:i/>
        </w:rPr>
        <w:tab/>
      </w:r>
      <w:r>
        <w:rPr>
          <w:i/>
        </w:rPr>
        <w:tab/>
      </w:r>
      <w:r>
        <w:rPr>
          <w:i/>
        </w:rPr>
        <w:tab/>
        <w:t>Source: Ericsson</w:t>
      </w:r>
    </w:p>
    <w:p w14:paraId="202FD9F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3C212" w14:textId="27CFE800" w:rsidR="00C831F5" w:rsidRDefault="00C831F5" w:rsidP="00C831F5">
      <w:pPr>
        <w:rPr>
          <w:rFonts w:ascii="Arial" w:hAnsi="Arial" w:cs="Arial"/>
          <w:b/>
          <w:sz w:val="24"/>
        </w:rPr>
      </w:pPr>
      <w:r>
        <w:rPr>
          <w:rFonts w:ascii="Arial" w:hAnsi="Arial" w:cs="Arial"/>
          <w:b/>
          <w:color w:val="0000FF"/>
          <w:sz w:val="24"/>
        </w:rPr>
        <w:t>C4-214359</w:t>
      </w:r>
      <w:r>
        <w:rPr>
          <w:rFonts w:ascii="Arial" w:hAnsi="Arial" w:cs="Arial"/>
          <w:b/>
          <w:color w:val="0000FF"/>
          <w:sz w:val="24"/>
        </w:rPr>
        <w:tab/>
      </w:r>
      <w:r>
        <w:rPr>
          <w:rFonts w:ascii="Arial" w:hAnsi="Arial" w:cs="Arial"/>
          <w:b/>
          <w:sz w:val="24"/>
        </w:rPr>
        <w:t>ScpDomainCond data type definition</w:t>
      </w:r>
    </w:p>
    <w:p w14:paraId="05EB900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CR-0569  Cat: A (Rel-17)</w:t>
      </w:r>
      <w:r>
        <w:rPr>
          <w:i/>
        </w:rPr>
        <w:br/>
      </w:r>
      <w:r>
        <w:rPr>
          <w:i/>
        </w:rPr>
        <w:br/>
      </w:r>
      <w:r>
        <w:rPr>
          <w:i/>
        </w:rPr>
        <w:tab/>
      </w:r>
      <w:r>
        <w:rPr>
          <w:i/>
        </w:rPr>
        <w:tab/>
      </w:r>
      <w:r>
        <w:rPr>
          <w:i/>
        </w:rPr>
        <w:tab/>
      </w:r>
      <w:r>
        <w:rPr>
          <w:i/>
        </w:rPr>
        <w:tab/>
      </w:r>
      <w:r>
        <w:rPr>
          <w:i/>
        </w:rPr>
        <w:tab/>
        <w:t>Source: Ericsson</w:t>
      </w:r>
    </w:p>
    <w:p w14:paraId="67138A4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407E9" w14:textId="711D119D" w:rsidR="00C831F5" w:rsidRDefault="00C831F5" w:rsidP="00C831F5">
      <w:pPr>
        <w:rPr>
          <w:rFonts w:ascii="Arial" w:hAnsi="Arial" w:cs="Arial"/>
          <w:b/>
          <w:sz w:val="24"/>
        </w:rPr>
      </w:pPr>
      <w:r>
        <w:rPr>
          <w:rFonts w:ascii="Arial" w:hAnsi="Arial" w:cs="Arial"/>
          <w:b/>
          <w:color w:val="0000FF"/>
          <w:sz w:val="24"/>
        </w:rPr>
        <w:t>C4-214478</w:t>
      </w:r>
      <w:r>
        <w:rPr>
          <w:rFonts w:ascii="Arial" w:hAnsi="Arial" w:cs="Arial"/>
          <w:b/>
          <w:color w:val="0000FF"/>
          <w:sz w:val="24"/>
        </w:rPr>
        <w:tab/>
      </w:r>
      <w:r>
        <w:rPr>
          <w:rFonts w:ascii="Arial" w:hAnsi="Arial" w:cs="Arial"/>
          <w:b/>
          <w:sz w:val="24"/>
        </w:rPr>
        <w:t>Correct the inconsistency between tables and yaml</w:t>
      </w:r>
    </w:p>
    <w:p w14:paraId="433F6EB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v16.7.0</w:t>
      </w:r>
      <w:r>
        <w:rPr>
          <w:i/>
        </w:rPr>
        <w:tab/>
        <w:t xml:space="preserve">  CR-0382  Cat: F (Rel-16)</w:t>
      </w:r>
      <w:r>
        <w:rPr>
          <w:i/>
        </w:rPr>
        <w:br/>
      </w:r>
      <w:r>
        <w:rPr>
          <w:i/>
        </w:rPr>
        <w:br/>
      </w:r>
      <w:r>
        <w:rPr>
          <w:i/>
        </w:rPr>
        <w:tab/>
      </w:r>
      <w:r>
        <w:rPr>
          <w:i/>
        </w:rPr>
        <w:tab/>
      </w:r>
      <w:r>
        <w:rPr>
          <w:i/>
        </w:rPr>
        <w:tab/>
      </w:r>
      <w:r>
        <w:rPr>
          <w:i/>
        </w:rPr>
        <w:tab/>
      </w:r>
      <w:r>
        <w:rPr>
          <w:i/>
        </w:rPr>
        <w:tab/>
        <w:t>Source: Huawei</w:t>
      </w:r>
    </w:p>
    <w:p w14:paraId="1452AD8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9A149" w14:textId="377F370C" w:rsidR="00C831F5" w:rsidRDefault="00C831F5" w:rsidP="00C831F5">
      <w:pPr>
        <w:rPr>
          <w:rFonts w:ascii="Arial" w:hAnsi="Arial" w:cs="Arial"/>
          <w:b/>
          <w:sz w:val="24"/>
        </w:rPr>
      </w:pPr>
      <w:r>
        <w:rPr>
          <w:rFonts w:ascii="Arial" w:hAnsi="Arial" w:cs="Arial"/>
          <w:b/>
          <w:color w:val="0000FF"/>
          <w:sz w:val="24"/>
        </w:rPr>
        <w:t>C4-214479</w:t>
      </w:r>
      <w:r>
        <w:rPr>
          <w:rFonts w:ascii="Arial" w:hAnsi="Arial" w:cs="Arial"/>
          <w:b/>
          <w:color w:val="0000FF"/>
          <w:sz w:val="24"/>
        </w:rPr>
        <w:tab/>
      </w:r>
      <w:r>
        <w:rPr>
          <w:rFonts w:ascii="Arial" w:hAnsi="Arial" w:cs="Arial"/>
          <w:b/>
          <w:sz w:val="24"/>
        </w:rPr>
        <w:t>Correct the inconsistency between tables and yaml</w:t>
      </w:r>
    </w:p>
    <w:p w14:paraId="7935659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CR-0383  Cat: A (Rel-17)</w:t>
      </w:r>
      <w:r>
        <w:rPr>
          <w:i/>
        </w:rPr>
        <w:br/>
      </w:r>
      <w:r>
        <w:rPr>
          <w:i/>
        </w:rPr>
        <w:br/>
      </w:r>
      <w:r>
        <w:rPr>
          <w:i/>
        </w:rPr>
        <w:tab/>
      </w:r>
      <w:r>
        <w:rPr>
          <w:i/>
        </w:rPr>
        <w:tab/>
      </w:r>
      <w:r>
        <w:rPr>
          <w:i/>
        </w:rPr>
        <w:tab/>
      </w:r>
      <w:r>
        <w:rPr>
          <w:i/>
        </w:rPr>
        <w:tab/>
      </w:r>
      <w:r>
        <w:rPr>
          <w:i/>
        </w:rPr>
        <w:tab/>
        <w:t>Source: Huawei</w:t>
      </w:r>
    </w:p>
    <w:p w14:paraId="2D4557A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F8939" w14:textId="33DD6CBA" w:rsidR="00C831F5" w:rsidRDefault="00C831F5" w:rsidP="00C831F5">
      <w:pPr>
        <w:rPr>
          <w:rFonts w:ascii="Arial" w:hAnsi="Arial" w:cs="Arial"/>
          <w:b/>
          <w:sz w:val="24"/>
        </w:rPr>
      </w:pPr>
      <w:r>
        <w:rPr>
          <w:rFonts w:ascii="Arial" w:hAnsi="Arial" w:cs="Arial"/>
          <w:b/>
          <w:color w:val="0000FF"/>
          <w:sz w:val="24"/>
        </w:rPr>
        <w:t>C4-214521</w:t>
      </w:r>
      <w:r>
        <w:rPr>
          <w:rFonts w:ascii="Arial" w:hAnsi="Arial" w:cs="Arial"/>
          <w:b/>
          <w:color w:val="0000FF"/>
          <w:sz w:val="24"/>
        </w:rPr>
        <w:tab/>
      </w:r>
      <w:r>
        <w:rPr>
          <w:rFonts w:ascii="Arial" w:hAnsi="Arial" w:cs="Arial"/>
          <w:b/>
          <w:sz w:val="24"/>
        </w:rPr>
        <w:t>SDM Shared Data Subscription</w:t>
      </w:r>
    </w:p>
    <w:p w14:paraId="5D3862E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CR-0721  Cat: F (Rel-16)</w:t>
      </w:r>
      <w:r>
        <w:rPr>
          <w:i/>
        </w:rPr>
        <w:br/>
      </w:r>
      <w:r>
        <w:rPr>
          <w:i/>
        </w:rPr>
        <w:br/>
      </w:r>
      <w:r>
        <w:rPr>
          <w:i/>
        </w:rPr>
        <w:tab/>
      </w:r>
      <w:r>
        <w:rPr>
          <w:i/>
        </w:rPr>
        <w:tab/>
      </w:r>
      <w:r>
        <w:rPr>
          <w:i/>
        </w:rPr>
        <w:tab/>
      </w:r>
      <w:r>
        <w:rPr>
          <w:i/>
        </w:rPr>
        <w:tab/>
      </w:r>
      <w:r>
        <w:rPr>
          <w:i/>
        </w:rPr>
        <w:tab/>
        <w:t>Source: Hewlett-Packard Enterprise</w:t>
      </w:r>
    </w:p>
    <w:p w14:paraId="09F3987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A0E4B3" w14:textId="71CD1ECF" w:rsidR="00C831F5" w:rsidRDefault="00C831F5" w:rsidP="00C831F5">
      <w:pPr>
        <w:rPr>
          <w:rFonts w:ascii="Arial" w:hAnsi="Arial" w:cs="Arial"/>
          <w:b/>
          <w:sz w:val="24"/>
        </w:rPr>
      </w:pPr>
      <w:r>
        <w:rPr>
          <w:rFonts w:ascii="Arial" w:hAnsi="Arial" w:cs="Arial"/>
          <w:b/>
          <w:color w:val="0000FF"/>
          <w:sz w:val="24"/>
        </w:rPr>
        <w:t>C4-214522</w:t>
      </w:r>
      <w:r>
        <w:rPr>
          <w:rFonts w:ascii="Arial" w:hAnsi="Arial" w:cs="Arial"/>
          <w:b/>
          <w:color w:val="0000FF"/>
          <w:sz w:val="24"/>
        </w:rPr>
        <w:tab/>
      </w:r>
      <w:r>
        <w:rPr>
          <w:rFonts w:ascii="Arial" w:hAnsi="Arial" w:cs="Arial"/>
          <w:b/>
          <w:sz w:val="24"/>
        </w:rPr>
        <w:t>SDM Shared Data Subscription</w:t>
      </w:r>
    </w:p>
    <w:p w14:paraId="40D77E1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CR-0722  Cat: A (Rel-17)</w:t>
      </w:r>
      <w:r>
        <w:rPr>
          <w:i/>
        </w:rPr>
        <w:br/>
      </w:r>
      <w:r>
        <w:rPr>
          <w:i/>
        </w:rPr>
        <w:br/>
      </w:r>
      <w:r>
        <w:rPr>
          <w:i/>
        </w:rPr>
        <w:tab/>
      </w:r>
      <w:r>
        <w:rPr>
          <w:i/>
        </w:rPr>
        <w:tab/>
      </w:r>
      <w:r>
        <w:rPr>
          <w:i/>
        </w:rPr>
        <w:tab/>
      </w:r>
      <w:r>
        <w:rPr>
          <w:i/>
        </w:rPr>
        <w:tab/>
      </w:r>
      <w:r>
        <w:rPr>
          <w:i/>
        </w:rPr>
        <w:tab/>
        <w:t>Source: Hewlett-Packard Enterprise</w:t>
      </w:r>
    </w:p>
    <w:p w14:paraId="78C5F20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23EC13" w14:textId="6D9217A9" w:rsidR="00C831F5" w:rsidRDefault="00C831F5" w:rsidP="00C831F5">
      <w:pPr>
        <w:rPr>
          <w:rFonts w:ascii="Arial" w:hAnsi="Arial" w:cs="Arial"/>
          <w:b/>
          <w:sz w:val="24"/>
        </w:rPr>
      </w:pPr>
      <w:r>
        <w:rPr>
          <w:rFonts w:ascii="Arial" w:hAnsi="Arial" w:cs="Arial"/>
          <w:b/>
          <w:color w:val="0000FF"/>
          <w:sz w:val="24"/>
        </w:rPr>
        <w:t>C4-214576</w:t>
      </w:r>
      <w:r>
        <w:rPr>
          <w:rFonts w:ascii="Arial" w:hAnsi="Arial" w:cs="Arial"/>
          <w:b/>
          <w:color w:val="0000FF"/>
          <w:sz w:val="24"/>
        </w:rPr>
        <w:tab/>
      </w:r>
      <w:r>
        <w:rPr>
          <w:rFonts w:ascii="Arial" w:hAnsi="Arial" w:cs="Arial"/>
          <w:b/>
          <w:sz w:val="24"/>
        </w:rPr>
        <w:t>Handover from 5GS to ePDG</w:t>
      </w:r>
    </w:p>
    <w:p w14:paraId="4015B694"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v16.8.0</w:t>
      </w:r>
      <w:r>
        <w:rPr>
          <w:i/>
        </w:rPr>
        <w:tab/>
        <w:t xml:space="preserve">  CR-0481  Cat: F (Rel-16)</w:t>
      </w:r>
      <w:r>
        <w:rPr>
          <w:i/>
        </w:rPr>
        <w:br/>
      </w:r>
      <w:r>
        <w:rPr>
          <w:i/>
        </w:rPr>
        <w:br/>
      </w:r>
      <w:r>
        <w:rPr>
          <w:i/>
        </w:rPr>
        <w:tab/>
      </w:r>
      <w:r>
        <w:rPr>
          <w:i/>
        </w:rPr>
        <w:tab/>
      </w:r>
      <w:r>
        <w:rPr>
          <w:i/>
        </w:rPr>
        <w:tab/>
      </w:r>
      <w:r>
        <w:rPr>
          <w:i/>
        </w:rPr>
        <w:tab/>
      </w:r>
      <w:r>
        <w:rPr>
          <w:i/>
        </w:rPr>
        <w:tab/>
        <w:t>Source: ZTE</w:t>
      </w:r>
    </w:p>
    <w:p w14:paraId="4E9902BA" w14:textId="77777777" w:rsidR="00C831F5" w:rsidRDefault="00C831F5" w:rsidP="00C831F5">
      <w:pPr>
        <w:rPr>
          <w:rFonts w:ascii="Arial" w:hAnsi="Arial" w:cs="Arial"/>
          <w:b/>
        </w:rPr>
      </w:pPr>
      <w:r>
        <w:rPr>
          <w:rFonts w:ascii="Arial" w:hAnsi="Arial" w:cs="Arial"/>
          <w:b/>
        </w:rPr>
        <w:t xml:space="preserve">Abstract: </w:t>
      </w:r>
    </w:p>
    <w:p w14:paraId="3005A8CA" w14:textId="77777777" w:rsidR="00C831F5" w:rsidRDefault="00C831F5" w:rsidP="00C831F5">
      <w:r>
        <w:t>This contribution proposes to clarify how to set the EpsInterworkIndicaiton value to allow possibly handover from 5GS to EPS/ePDG</w:t>
      </w:r>
    </w:p>
    <w:p w14:paraId="49B46BDD"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2A981" w14:textId="136822F1" w:rsidR="00C831F5" w:rsidRDefault="00C831F5" w:rsidP="00C831F5">
      <w:pPr>
        <w:rPr>
          <w:rFonts w:ascii="Arial" w:hAnsi="Arial" w:cs="Arial"/>
          <w:b/>
          <w:sz w:val="24"/>
        </w:rPr>
      </w:pPr>
      <w:r>
        <w:rPr>
          <w:rFonts w:ascii="Arial" w:hAnsi="Arial" w:cs="Arial"/>
          <w:b/>
          <w:color w:val="0000FF"/>
          <w:sz w:val="24"/>
        </w:rPr>
        <w:t>C4-214577</w:t>
      </w:r>
      <w:r>
        <w:rPr>
          <w:rFonts w:ascii="Arial" w:hAnsi="Arial" w:cs="Arial"/>
          <w:b/>
          <w:color w:val="0000FF"/>
          <w:sz w:val="24"/>
        </w:rPr>
        <w:tab/>
      </w:r>
      <w:r>
        <w:rPr>
          <w:rFonts w:ascii="Arial" w:hAnsi="Arial" w:cs="Arial"/>
          <w:b/>
          <w:sz w:val="24"/>
        </w:rPr>
        <w:t>Handover from 5GS to ePDG</w:t>
      </w:r>
    </w:p>
    <w:p w14:paraId="3FE41EBE"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v17.1.0</w:t>
      </w:r>
      <w:r>
        <w:rPr>
          <w:i/>
        </w:rPr>
        <w:tab/>
        <w:t xml:space="preserve">  CR-0482  Cat: A (Rel-17)</w:t>
      </w:r>
      <w:r>
        <w:rPr>
          <w:i/>
        </w:rPr>
        <w:br/>
      </w:r>
      <w:r>
        <w:rPr>
          <w:i/>
        </w:rPr>
        <w:br/>
      </w:r>
      <w:r>
        <w:rPr>
          <w:i/>
        </w:rPr>
        <w:tab/>
      </w:r>
      <w:r>
        <w:rPr>
          <w:i/>
        </w:rPr>
        <w:tab/>
      </w:r>
      <w:r>
        <w:rPr>
          <w:i/>
        </w:rPr>
        <w:tab/>
      </w:r>
      <w:r>
        <w:rPr>
          <w:i/>
        </w:rPr>
        <w:tab/>
      </w:r>
      <w:r>
        <w:rPr>
          <w:i/>
        </w:rPr>
        <w:tab/>
        <w:t>Source: ZTE</w:t>
      </w:r>
    </w:p>
    <w:p w14:paraId="10F78F76" w14:textId="77777777" w:rsidR="00C831F5" w:rsidRDefault="00C831F5" w:rsidP="00C831F5">
      <w:pPr>
        <w:rPr>
          <w:rFonts w:ascii="Arial" w:hAnsi="Arial" w:cs="Arial"/>
          <w:b/>
        </w:rPr>
      </w:pPr>
      <w:r>
        <w:rPr>
          <w:rFonts w:ascii="Arial" w:hAnsi="Arial" w:cs="Arial"/>
          <w:b/>
        </w:rPr>
        <w:t xml:space="preserve">Abstract: </w:t>
      </w:r>
    </w:p>
    <w:p w14:paraId="40E3D428" w14:textId="77777777" w:rsidR="00C831F5" w:rsidRDefault="00C831F5" w:rsidP="00C831F5">
      <w:r>
        <w:t>This contribution proposes to clarify how to set the EpsInterworkIndicaiton value to allow possibly handover from 5GS to EPS/ePDG</w:t>
      </w:r>
    </w:p>
    <w:p w14:paraId="5BEDEF2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1141E2" w14:textId="1490B5E5" w:rsidR="00C831F5" w:rsidRDefault="00C831F5" w:rsidP="00C831F5">
      <w:pPr>
        <w:rPr>
          <w:rFonts w:ascii="Arial" w:hAnsi="Arial" w:cs="Arial"/>
          <w:b/>
          <w:sz w:val="24"/>
        </w:rPr>
      </w:pPr>
      <w:r>
        <w:rPr>
          <w:rFonts w:ascii="Arial" w:hAnsi="Arial" w:cs="Arial"/>
          <w:b/>
          <w:color w:val="0000FF"/>
          <w:sz w:val="24"/>
        </w:rPr>
        <w:t>C4-214596</w:t>
      </w:r>
      <w:r>
        <w:rPr>
          <w:rFonts w:ascii="Arial" w:hAnsi="Arial" w:cs="Arial"/>
          <w:b/>
          <w:color w:val="0000FF"/>
          <w:sz w:val="24"/>
        </w:rPr>
        <w:tab/>
      </w:r>
      <w:r>
        <w:rPr>
          <w:rFonts w:ascii="Arial" w:hAnsi="Arial" w:cs="Arial"/>
          <w:b/>
          <w:sz w:val="24"/>
        </w:rPr>
        <w:t>Handover from 5GS to ePDG</w:t>
      </w:r>
    </w:p>
    <w:p w14:paraId="62F903B2"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v16.8.0</w:t>
      </w:r>
      <w:r>
        <w:rPr>
          <w:i/>
        </w:rPr>
        <w:tab/>
        <w:t xml:space="preserve">  CR-0465  rev 1 Cat: F (Rel-16)</w:t>
      </w:r>
      <w:r>
        <w:rPr>
          <w:i/>
        </w:rPr>
        <w:br/>
      </w:r>
      <w:r>
        <w:rPr>
          <w:i/>
        </w:rPr>
        <w:br/>
      </w:r>
      <w:r>
        <w:rPr>
          <w:i/>
        </w:rPr>
        <w:tab/>
      </w:r>
      <w:r>
        <w:rPr>
          <w:i/>
        </w:rPr>
        <w:tab/>
      </w:r>
      <w:r>
        <w:rPr>
          <w:i/>
        </w:rPr>
        <w:tab/>
      </w:r>
      <w:r>
        <w:rPr>
          <w:i/>
        </w:rPr>
        <w:tab/>
      </w:r>
      <w:r>
        <w:rPr>
          <w:i/>
        </w:rPr>
        <w:tab/>
        <w:t>Source: ZTE</w:t>
      </w:r>
    </w:p>
    <w:p w14:paraId="2452FEE9" w14:textId="77777777" w:rsidR="00C831F5" w:rsidRDefault="00C831F5" w:rsidP="00C831F5">
      <w:pPr>
        <w:rPr>
          <w:color w:val="808080"/>
        </w:rPr>
      </w:pPr>
      <w:r>
        <w:rPr>
          <w:color w:val="808080"/>
        </w:rPr>
        <w:t>(Replaces C4-214207)</w:t>
      </w:r>
    </w:p>
    <w:p w14:paraId="5CF0E35C" w14:textId="77777777" w:rsidR="00C831F5" w:rsidRDefault="00C831F5" w:rsidP="00C831F5">
      <w:pPr>
        <w:rPr>
          <w:rFonts w:ascii="Arial" w:hAnsi="Arial" w:cs="Arial"/>
          <w:b/>
        </w:rPr>
      </w:pPr>
      <w:r>
        <w:rPr>
          <w:rFonts w:ascii="Arial" w:hAnsi="Arial" w:cs="Arial"/>
          <w:b/>
        </w:rPr>
        <w:t xml:space="preserve">Abstract: </w:t>
      </w:r>
    </w:p>
    <w:p w14:paraId="165BC641" w14:textId="77777777" w:rsidR="00C831F5" w:rsidRDefault="00C831F5" w:rsidP="00C831F5">
      <w:r>
        <w:t>This contribution proposes to clarify how to set the EpsInterworkIndicaiton value to allow possibly handover from 5GS to EPS/ePDG</w:t>
      </w:r>
    </w:p>
    <w:p w14:paraId="7A8F120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EC49F" w14:textId="11FADBEB" w:rsidR="00C831F5" w:rsidRDefault="00C831F5" w:rsidP="00C831F5">
      <w:pPr>
        <w:rPr>
          <w:rFonts w:ascii="Arial" w:hAnsi="Arial" w:cs="Arial"/>
          <w:b/>
          <w:sz w:val="24"/>
        </w:rPr>
      </w:pPr>
      <w:r>
        <w:rPr>
          <w:rFonts w:ascii="Arial" w:hAnsi="Arial" w:cs="Arial"/>
          <w:b/>
          <w:color w:val="0000FF"/>
          <w:sz w:val="24"/>
        </w:rPr>
        <w:t>C4-214597</w:t>
      </w:r>
      <w:r>
        <w:rPr>
          <w:rFonts w:ascii="Arial" w:hAnsi="Arial" w:cs="Arial"/>
          <w:b/>
          <w:color w:val="0000FF"/>
          <w:sz w:val="24"/>
        </w:rPr>
        <w:tab/>
      </w:r>
      <w:r>
        <w:rPr>
          <w:rFonts w:ascii="Arial" w:hAnsi="Arial" w:cs="Arial"/>
          <w:b/>
          <w:sz w:val="24"/>
        </w:rPr>
        <w:t>Handover from 5GS to ePDG</w:t>
      </w:r>
    </w:p>
    <w:p w14:paraId="60B21D02"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v17.1.0</w:t>
      </w:r>
      <w:r>
        <w:rPr>
          <w:i/>
        </w:rPr>
        <w:tab/>
        <w:t xml:space="preserve">  CR-0466  rev 1 Cat: A (Rel-17)</w:t>
      </w:r>
      <w:r>
        <w:rPr>
          <w:i/>
        </w:rPr>
        <w:br/>
      </w:r>
      <w:r>
        <w:rPr>
          <w:i/>
        </w:rPr>
        <w:br/>
      </w:r>
      <w:r>
        <w:rPr>
          <w:i/>
        </w:rPr>
        <w:tab/>
      </w:r>
      <w:r>
        <w:rPr>
          <w:i/>
        </w:rPr>
        <w:tab/>
      </w:r>
      <w:r>
        <w:rPr>
          <w:i/>
        </w:rPr>
        <w:tab/>
      </w:r>
      <w:r>
        <w:rPr>
          <w:i/>
        </w:rPr>
        <w:tab/>
      </w:r>
      <w:r>
        <w:rPr>
          <w:i/>
        </w:rPr>
        <w:tab/>
        <w:t>Source: ZTE</w:t>
      </w:r>
    </w:p>
    <w:p w14:paraId="729DEA86" w14:textId="77777777" w:rsidR="00C831F5" w:rsidRDefault="00C831F5" w:rsidP="00C831F5">
      <w:pPr>
        <w:rPr>
          <w:color w:val="808080"/>
        </w:rPr>
      </w:pPr>
      <w:r>
        <w:rPr>
          <w:color w:val="808080"/>
        </w:rPr>
        <w:t>(Replaces C4-214208)</w:t>
      </w:r>
    </w:p>
    <w:p w14:paraId="0726623B" w14:textId="77777777" w:rsidR="00C831F5" w:rsidRDefault="00C831F5" w:rsidP="00C831F5">
      <w:pPr>
        <w:rPr>
          <w:rFonts w:ascii="Arial" w:hAnsi="Arial" w:cs="Arial"/>
          <w:b/>
        </w:rPr>
      </w:pPr>
      <w:r>
        <w:rPr>
          <w:rFonts w:ascii="Arial" w:hAnsi="Arial" w:cs="Arial"/>
          <w:b/>
        </w:rPr>
        <w:t xml:space="preserve">Abstract: </w:t>
      </w:r>
    </w:p>
    <w:p w14:paraId="373AE1F6" w14:textId="77777777" w:rsidR="00C831F5" w:rsidRDefault="00C831F5" w:rsidP="00C831F5">
      <w:r>
        <w:t>This contribution proposes to clarify how to set the EpsInterworkIndicaiton value to allow possibly handover from 5GS to EPS/ePDG</w:t>
      </w:r>
    </w:p>
    <w:p w14:paraId="753B442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385D5" w14:textId="53F53B29" w:rsidR="00C831F5" w:rsidRDefault="00C831F5" w:rsidP="00C831F5">
      <w:pPr>
        <w:rPr>
          <w:rFonts w:ascii="Arial" w:hAnsi="Arial" w:cs="Arial"/>
          <w:b/>
          <w:sz w:val="24"/>
        </w:rPr>
      </w:pPr>
      <w:r>
        <w:rPr>
          <w:rFonts w:ascii="Arial" w:hAnsi="Arial" w:cs="Arial"/>
          <w:b/>
          <w:color w:val="0000FF"/>
          <w:sz w:val="24"/>
        </w:rPr>
        <w:t>C4-214658</w:t>
      </w:r>
      <w:r>
        <w:rPr>
          <w:rFonts w:ascii="Arial" w:hAnsi="Arial" w:cs="Arial"/>
          <w:b/>
          <w:color w:val="0000FF"/>
          <w:sz w:val="24"/>
        </w:rPr>
        <w:tab/>
      </w:r>
      <w:r>
        <w:rPr>
          <w:rFonts w:ascii="Arial" w:hAnsi="Arial" w:cs="Arial"/>
          <w:b/>
          <w:sz w:val="24"/>
        </w:rPr>
        <w:t>ScpInfo Data Type Definition</w:t>
      </w:r>
    </w:p>
    <w:p w14:paraId="7AE2F86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v16.8.0</w:t>
      </w:r>
      <w:r>
        <w:rPr>
          <w:i/>
        </w:rPr>
        <w:tab/>
        <w:t xml:space="preserve">  CR-0564  rev 1 Cat: F (Rel-16)</w:t>
      </w:r>
      <w:r>
        <w:rPr>
          <w:i/>
        </w:rPr>
        <w:br/>
      </w:r>
      <w:r>
        <w:rPr>
          <w:i/>
        </w:rPr>
        <w:br/>
      </w:r>
      <w:r>
        <w:rPr>
          <w:i/>
        </w:rPr>
        <w:tab/>
      </w:r>
      <w:r>
        <w:rPr>
          <w:i/>
        </w:rPr>
        <w:tab/>
      </w:r>
      <w:r>
        <w:rPr>
          <w:i/>
        </w:rPr>
        <w:tab/>
      </w:r>
      <w:r>
        <w:rPr>
          <w:i/>
        </w:rPr>
        <w:tab/>
      </w:r>
      <w:r>
        <w:rPr>
          <w:i/>
        </w:rPr>
        <w:tab/>
        <w:t>Source: Ericsson, Mavenir</w:t>
      </w:r>
    </w:p>
    <w:p w14:paraId="4CCAD725" w14:textId="77777777" w:rsidR="00C831F5" w:rsidRDefault="00C831F5" w:rsidP="00C831F5">
      <w:pPr>
        <w:rPr>
          <w:color w:val="808080"/>
        </w:rPr>
      </w:pPr>
      <w:r>
        <w:rPr>
          <w:color w:val="808080"/>
        </w:rPr>
        <w:t>(Replaces C4-214338)</w:t>
      </w:r>
    </w:p>
    <w:p w14:paraId="4996A4F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B7ADA" w14:textId="1F2AA51B" w:rsidR="00C831F5" w:rsidRDefault="00C831F5" w:rsidP="00C831F5">
      <w:pPr>
        <w:rPr>
          <w:rFonts w:ascii="Arial" w:hAnsi="Arial" w:cs="Arial"/>
          <w:b/>
          <w:sz w:val="24"/>
        </w:rPr>
      </w:pPr>
      <w:r>
        <w:rPr>
          <w:rFonts w:ascii="Arial" w:hAnsi="Arial" w:cs="Arial"/>
          <w:b/>
          <w:color w:val="0000FF"/>
          <w:sz w:val="24"/>
        </w:rPr>
        <w:t>C4-214659</w:t>
      </w:r>
      <w:r>
        <w:rPr>
          <w:rFonts w:ascii="Arial" w:hAnsi="Arial" w:cs="Arial"/>
          <w:b/>
          <w:color w:val="0000FF"/>
          <w:sz w:val="24"/>
        </w:rPr>
        <w:tab/>
      </w:r>
      <w:r>
        <w:rPr>
          <w:rFonts w:ascii="Arial" w:hAnsi="Arial" w:cs="Arial"/>
          <w:b/>
          <w:sz w:val="24"/>
        </w:rPr>
        <w:t>ScpInfo Data Type Definition</w:t>
      </w:r>
    </w:p>
    <w:p w14:paraId="4C8D63A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CR-0565  rev 1 Cat: A (Rel-17)</w:t>
      </w:r>
      <w:r>
        <w:rPr>
          <w:i/>
        </w:rPr>
        <w:br/>
      </w:r>
      <w:r>
        <w:rPr>
          <w:i/>
        </w:rPr>
        <w:br/>
      </w:r>
      <w:r>
        <w:rPr>
          <w:i/>
        </w:rPr>
        <w:tab/>
      </w:r>
      <w:r>
        <w:rPr>
          <w:i/>
        </w:rPr>
        <w:tab/>
      </w:r>
      <w:r>
        <w:rPr>
          <w:i/>
        </w:rPr>
        <w:tab/>
      </w:r>
      <w:r>
        <w:rPr>
          <w:i/>
        </w:rPr>
        <w:tab/>
      </w:r>
      <w:r>
        <w:rPr>
          <w:i/>
        </w:rPr>
        <w:tab/>
        <w:t>Source: Ericsson, Mavenir</w:t>
      </w:r>
    </w:p>
    <w:p w14:paraId="46C7F0E1" w14:textId="77777777" w:rsidR="00C831F5" w:rsidRDefault="00C831F5" w:rsidP="00C831F5">
      <w:pPr>
        <w:rPr>
          <w:color w:val="808080"/>
        </w:rPr>
      </w:pPr>
      <w:r>
        <w:rPr>
          <w:color w:val="808080"/>
        </w:rPr>
        <w:lastRenderedPageBreak/>
        <w:t>(Replaces C4-214339)</w:t>
      </w:r>
    </w:p>
    <w:p w14:paraId="526C15D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CBCDF" w14:textId="740A0087" w:rsidR="00C831F5" w:rsidRDefault="00C831F5" w:rsidP="00C831F5">
      <w:pPr>
        <w:rPr>
          <w:rFonts w:ascii="Arial" w:hAnsi="Arial" w:cs="Arial"/>
          <w:b/>
          <w:sz w:val="24"/>
        </w:rPr>
      </w:pPr>
      <w:r>
        <w:rPr>
          <w:rFonts w:ascii="Arial" w:hAnsi="Arial" w:cs="Arial"/>
          <w:b/>
          <w:color w:val="0000FF"/>
          <w:sz w:val="24"/>
        </w:rPr>
        <w:t>C4-214815</w:t>
      </w:r>
      <w:r>
        <w:rPr>
          <w:rFonts w:ascii="Arial" w:hAnsi="Arial" w:cs="Arial"/>
          <w:b/>
          <w:color w:val="0000FF"/>
          <w:sz w:val="24"/>
        </w:rPr>
        <w:tab/>
      </w:r>
      <w:r>
        <w:rPr>
          <w:rFonts w:ascii="Arial" w:hAnsi="Arial" w:cs="Arial"/>
          <w:b/>
          <w:sz w:val="24"/>
        </w:rPr>
        <w:t>SharedDataId Resource</w:t>
      </w:r>
    </w:p>
    <w:p w14:paraId="45E9DD5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v16.7.0</w:t>
      </w:r>
      <w:r>
        <w:rPr>
          <w:i/>
        </w:rPr>
        <w:tab/>
        <w:t xml:space="preserve">  CR-0386  Cat: F (Rel-16)</w:t>
      </w:r>
      <w:r>
        <w:rPr>
          <w:i/>
        </w:rPr>
        <w:br/>
      </w:r>
      <w:r>
        <w:rPr>
          <w:i/>
        </w:rPr>
        <w:br/>
      </w:r>
      <w:r>
        <w:rPr>
          <w:i/>
        </w:rPr>
        <w:tab/>
      </w:r>
      <w:r>
        <w:rPr>
          <w:i/>
        </w:rPr>
        <w:tab/>
      </w:r>
      <w:r>
        <w:rPr>
          <w:i/>
        </w:rPr>
        <w:tab/>
      </w:r>
      <w:r>
        <w:rPr>
          <w:i/>
        </w:rPr>
        <w:tab/>
      </w:r>
      <w:r>
        <w:rPr>
          <w:i/>
        </w:rPr>
        <w:tab/>
        <w:t>Source: Hewlett-Packard Enterprise, Huawei</w:t>
      </w:r>
    </w:p>
    <w:p w14:paraId="380C7D2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C4-214858</w:t>
      </w:r>
      <w:r>
        <w:rPr>
          <w:color w:val="993300"/>
          <w:u w:val="single"/>
        </w:rPr>
        <w:t>.</w:t>
      </w:r>
    </w:p>
    <w:p w14:paraId="3EC34117" w14:textId="007D614B" w:rsidR="00C831F5" w:rsidRDefault="00C831F5" w:rsidP="00C831F5">
      <w:pPr>
        <w:rPr>
          <w:rFonts w:ascii="Arial" w:hAnsi="Arial" w:cs="Arial"/>
          <w:b/>
          <w:sz w:val="24"/>
        </w:rPr>
      </w:pPr>
      <w:r>
        <w:rPr>
          <w:rFonts w:ascii="Arial" w:hAnsi="Arial" w:cs="Arial"/>
          <w:b/>
          <w:color w:val="0000FF"/>
          <w:sz w:val="24"/>
        </w:rPr>
        <w:t>C4-214816</w:t>
      </w:r>
      <w:r>
        <w:rPr>
          <w:rFonts w:ascii="Arial" w:hAnsi="Arial" w:cs="Arial"/>
          <w:b/>
          <w:color w:val="0000FF"/>
          <w:sz w:val="24"/>
        </w:rPr>
        <w:tab/>
      </w:r>
      <w:r>
        <w:rPr>
          <w:rFonts w:ascii="Arial" w:hAnsi="Arial" w:cs="Arial"/>
          <w:b/>
          <w:sz w:val="24"/>
        </w:rPr>
        <w:t>SharedDataId Resource</w:t>
      </w:r>
    </w:p>
    <w:p w14:paraId="66373A1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CR-0387  Cat: A (Rel-17)</w:t>
      </w:r>
      <w:r>
        <w:rPr>
          <w:i/>
        </w:rPr>
        <w:br/>
      </w:r>
      <w:r>
        <w:rPr>
          <w:i/>
        </w:rPr>
        <w:br/>
      </w:r>
      <w:r>
        <w:rPr>
          <w:i/>
        </w:rPr>
        <w:tab/>
      </w:r>
      <w:r>
        <w:rPr>
          <w:i/>
        </w:rPr>
        <w:tab/>
      </w:r>
      <w:r>
        <w:rPr>
          <w:i/>
        </w:rPr>
        <w:tab/>
      </w:r>
      <w:r>
        <w:rPr>
          <w:i/>
        </w:rPr>
        <w:tab/>
      </w:r>
      <w:r>
        <w:rPr>
          <w:i/>
        </w:rPr>
        <w:tab/>
        <w:t>Source: Hewlett-Packard Enterprise, Huawei</w:t>
      </w:r>
    </w:p>
    <w:p w14:paraId="178C55E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C4-214859</w:t>
      </w:r>
      <w:r>
        <w:rPr>
          <w:color w:val="993300"/>
          <w:u w:val="single"/>
        </w:rPr>
        <w:t>.</w:t>
      </w:r>
    </w:p>
    <w:p w14:paraId="650A1E36" w14:textId="1FEAFDCE" w:rsidR="00C831F5" w:rsidRDefault="00C831F5" w:rsidP="00C831F5">
      <w:pPr>
        <w:rPr>
          <w:rFonts w:ascii="Arial" w:hAnsi="Arial" w:cs="Arial"/>
          <w:b/>
          <w:sz w:val="24"/>
        </w:rPr>
      </w:pPr>
      <w:r>
        <w:rPr>
          <w:rFonts w:ascii="Arial" w:hAnsi="Arial" w:cs="Arial"/>
          <w:b/>
          <w:color w:val="0000FF"/>
          <w:sz w:val="24"/>
        </w:rPr>
        <w:t>C4-214817</w:t>
      </w:r>
      <w:r>
        <w:rPr>
          <w:rFonts w:ascii="Arial" w:hAnsi="Arial" w:cs="Arial"/>
          <w:b/>
          <w:color w:val="0000FF"/>
          <w:sz w:val="24"/>
        </w:rPr>
        <w:tab/>
      </w:r>
      <w:r>
        <w:rPr>
          <w:rFonts w:ascii="Arial" w:hAnsi="Arial" w:cs="Arial"/>
          <w:b/>
          <w:sz w:val="24"/>
        </w:rPr>
        <w:t>SharedDataId Resource</w:t>
      </w:r>
    </w:p>
    <w:p w14:paraId="534AF9F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v16.8.0</w:t>
      </w:r>
      <w:r>
        <w:rPr>
          <w:i/>
        </w:rPr>
        <w:tab/>
        <w:t xml:space="preserve">  CR-0153  Cat: F (Rel-16)</w:t>
      </w:r>
      <w:r>
        <w:rPr>
          <w:i/>
        </w:rPr>
        <w:br/>
      </w:r>
      <w:r>
        <w:rPr>
          <w:i/>
        </w:rPr>
        <w:br/>
      </w:r>
      <w:r>
        <w:rPr>
          <w:i/>
        </w:rPr>
        <w:tab/>
      </w:r>
      <w:r>
        <w:rPr>
          <w:i/>
        </w:rPr>
        <w:tab/>
      </w:r>
      <w:r>
        <w:rPr>
          <w:i/>
        </w:rPr>
        <w:tab/>
      </w:r>
      <w:r>
        <w:rPr>
          <w:i/>
        </w:rPr>
        <w:tab/>
      </w:r>
      <w:r>
        <w:rPr>
          <w:i/>
        </w:rPr>
        <w:tab/>
        <w:t>Source: Hewlett-Packard Enterprise, Huawei</w:t>
      </w:r>
    </w:p>
    <w:p w14:paraId="784DD17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7783E" w14:textId="777FAD53" w:rsidR="00C831F5" w:rsidRDefault="00C831F5" w:rsidP="00C831F5">
      <w:pPr>
        <w:rPr>
          <w:rFonts w:ascii="Arial" w:hAnsi="Arial" w:cs="Arial"/>
          <w:b/>
          <w:sz w:val="24"/>
        </w:rPr>
      </w:pPr>
      <w:r>
        <w:rPr>
          <w:rFonts w:ascii="Arial" w:hAnsi="Arial" w:cs="Arial"/>
          <w:b/>
          <w:color w:val="0000FF"/>
          <w:sz w:val="24"/>
        </w:rPr>
        <w:t>C4-214818</w:t>
      </w:r>
      <w:r>
        <w:rPr>
          <w:rFonts w:ascii="Arial" w:hAnsi="Arial" w:cs="Arial"/>
          <w:b/>
          <w:color w:val="0000FF"/>
          <w:sz w:val="24"/>
        </w:rPr>
        <w:tab/>
      </w:r>
      <w:r>
        <w:rPr>
          <w:rFonts w:ascii="Arial" w:hAnsi="Arial" w:cs="Arial"/>
          <w:b/>
          <w:sz w:val="24"/>
        </w:rPr>
        <w:t>SharedDataId Resource</w:t>
      </w:r>
    </w:p>
    <w:p w14:paraId="5A1FD58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v17.3.0</w:t>
      </w:r>
      <w:r>
        <w:rPr>
          <w:i/>
        </w:rPr>
        <w:tab/>
        <w:t xml:space="preserve">  CR-0154  Cat: A (Rel-17)</w:t>
      </w:r>
      <w:r>
        <w:rPr>
          <w:i/>
        </w:rPr>
        <w:br/>
      </w:r>
      <w:r>
        <w:rPr>
          <w:i/>
        </w:rPr>
        <w:br/>
      </w:r>
      <w:r>
        <w:rPr>
          <w:i/>
        </w:rPr>
        <w:tab/>
      </w:r>
      <w:r>
        <w:rPr>
          <w:i/>
        </w:rPr>
        <w:tab/>
      </w:r>
      <w:r>
        <w:rPr>
          <w:i/>
        </w:rPr>
        <w:tab/>
      </w:r>
      <w:r>
        <w:rPr>
          <w:i/>
        </w:rPr>
        <w:tab/>
      </w:r>
      <w:r>
        <w:rPr>
          <w:i/>
        </w:rPr>
        <w:tab/>
        <w:t>Source: Hewlett-Packard Enterprise, Huawei</w:t>
      </w:r>
    </w:p>
    <w:p w14:paraId="45FF0F8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95065" w14:textId="31B87104" w:rsidR="00C831F5" w:rsidRDefault="00C831F5" w:rsidP="00C831F5">
      <w:pPr>
        <w:rPr>
          <w:rFonts w:ascii="Arial" w:hAnsi="Arial" w:cs="Arial"/>
          <w:b/>
          <w:sz w:val="24"/>
        </w:rPr>
      </w:pPr>
      <w:r>
        <w:rPr>
          <w:rFonts w:ascii="Arial" w:hAnsi="Arial" w:cs="Arial"/>
          <w:b/>
          <w:color w:val="0000FF"/>
          <w:sz w:val="24"/>
        </w:rPr>
        <w:t>C4-214843</w:t>
      </w:r>
      <w:r>
        <w:rPr>
          <w:rFonts w:ascii="Arial" w:hAnsi="Arial" w:cs="Arial"/>
          <w:b/>
          <w:color w:val="0000FF"/>
          <w:sz w:val="24"/>
        </w:rPr>
        <w:tab/>
      </w:r>
      <w:r>
        <w:rPr>
          <w:rFonts w:ascii="Arial" w:hAnsi="Arial" w:cs="Arial"/>
          <w:b/>
          <w:sz w:val="24"/>
        </w:rPr>
        <w:t>Sub-Notify shared data</w:t>
      </w:r>
    </w:p>
    <w:p w14:paraId="7552E1C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CR-0713  rev 1 Cat: F (Rel-16)</w:t>
      </w:r>
      <w:r>
        <w:rPr>
          <w:i/>
        </w:rPr>
        <w:br/>
      </w:r>
      <w:r>
        <w:rPr>
          <w:i/>
        </w:rPr>
        <w:br/>
      </w:r>
      <w:r>
        <w:rPr>
          <w:i/>
        </w:rPr>
        <w:tab/>
      </w:r>
      <w:r>
        <w:rPr>
          <w:i/>
        </w:rPr>
        <w:tab/>
      </w:r>
      <w:r>
        <w:rPr>
          <w:i/>
        </w:rPr>
        <w:tab/>
      </w:r>
      <w:r>
        <w:rPr>
          <w:i/>
        </w:rPr>
        <w:tab/>
      </w:r>
      <w:r>
        <w:rPr>
          <w:i/>
        </w:rPr>
        <w:tab/>
        <w:t>Source: Huawei, Hewlett Packard Enterprise</w:t>
      </w:r>
    </w:p>
    <w:p w14:paraId="0CE84FB3" w14:textId="77777777" w:rsidR="00C831F5" w:rsidRDefault="00C831F5" w:rsidP="00C831F5">
      <w:pPr>
        <w:rPr>
          <w:color w:val="808080"/>
        </w:rPr>
      </w:pPr>
      <w:r>
        <w:rPr>
          <w:color w:val="808080"/>
        </w:rPr>
        <w:t>(Replaces C4-214459)</w:t>
      </w:r>
    </w:p>
    <w:p w14:paraId="203DA16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C4-214862</w:t>
      </w:r>
      <w:r>
        <w:rPr>
          <w:color w:val="993300"/>
          <w:u w:val="single"/>
        </w:rPr>
        <w:t>.</w:t>
      </w:r>
    </w:p>
    <w:p w14:paraId="0BD4829E" w14:textId="2FACE4B8" w:rsidR="00C831F5" w:rsidRDefault="00C831F5" w:rsidP="00C831F5">
      <w:pPr>
        <w:rPr>
          <w:rFonts w:ascii="Arial" w:hAnsi="Arial" w:cs="Arial"/>
          <w:b/>
          <w:sz w:val="24"/>
        </w:rPr>
      </w:pPr>
      <w:r>
        <w:rPr>
          <w:rFonts w:ascii="Arial" w:hAnsi="Arial" w:cs="Arial"/>
          <w:b/>
          <w:color w:val="0000FF"/>
          <w:sz w:val="24"/>
        </w:rPr>
        <w:t>C4-214858</w:t>
      </w:r>
      <w:r>
        <w:rPr>
          <w:rFonts w:ascii="Arial" w:hAnsi="Arial" w:cs="Arial"/>
          <w:b/>
          <w:color w:val="0000FF"/>
          <w:sz w:val="24"/>
        </w:rPr>
        <w:tab/>
      </w:r>
      <w:r>
        <w:rPr>
          <w:rFonts w:ascii="Arial" w:hAnsi="Arial" w:cs="Arial"/>
          <w:b/>
          <w:sz w:val="24"/>
        </w:rPr>
        <w:t>SharedDataId Resource</w:t>
      </w:r>
    </w:p>
    <w:p w14:paraId="5522405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v16.7.0</w:t>
      </w:r>
      <w:r>
        <w:rPr>
          <w:i/>
        </w:rPr>
        <w:tab/>
        <w:t xml:space="preserve">  CR-0386  rev 1 Cat: F (Rel-16)</w:t>
      </w:r>
      <w:r>
        <w:rPr>
          <w:i/>
        </w:rPr>
        <w:br/>
      </w:r>
      <w:r>
        <w:rPr>
          <w:i/>
        </w:rPr>
        <w:br/>
      </w:r>
      <w:r>
        <w:rPr>
          <w:i/>
        </w:rPr>
        <w:tab/>
      </w:r>
      <w:r>
        <w:rPr>
          <w:i/>
        </w:rPr>
        <w:tab/>
      </w:r>
      <w:r>
        <w:rPr>
          <w:i/>
        </w:rPr>
        <w:tab/>
      </w:r>
      <w:r>
        <w:rPr>
          <w:i/>
        </w:rPr>
        <w:tab/>
      </w:r>
      <w:r>
        <w:rPr>
          <w:i/>
        </w:rPr>
        <w:tab/>
        <w:t>Source: Hewlett-Packard Enterprise, Huawei</w:t>
      </w:r>
    </w:p>
    <w:p w14:paraId="139C3B20" w14:textId="77777777" w:rsidR="00C831F5" w:rsidRDefault="00C831F5" w:rsidP="00C831F5">
      <w:pPr>
        <w:rPr>
          <w:color w:val="808080"/>
        </w:rPr>
      </w:pPr>
      <w:r>
        <w:rPr>
          <w:color w:val="808080"/>
        </w:rPr>
        <w:t>(Replaces C4-214815)</w:t>
      </w:r>
    </w:p>
    <w:p w14:paraId="4349C9F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F24BD" w14:textId="3BABEB89" w:rsidR="00C831F5" w:rsidRDefault="00C831F5" w:rsidP="00C831F5">
      <w:pPr>
        <w:rPr>
          <w:rFonts w:ascii="Arial" w:hAnsi="Arial" w:cs="Arial"/>
          <w:b/>
          <w:sz w:val="24"/>
        </w:rPr>
      </w:pPr>
      <w:r>
        <w:rPr>
          <w:rFonts w:ascii="Arial" w:hAnsi="Arial" w:cs="Arial"/>
          <w:b/>
          <w:color w:val="0000FF"/>
          <w:sz w:val="24"/>
        </w:rPr>
        <w:t>C4-214859</w:t>
      </w:r>
      <w:r>
        <w:rPr>
          <w:rFonts w:ascii="Arial" w:hAnsi="Arial" w:cs="Arial"/>
          <w:b/>
          <w:color w:val="0000FF"/>
          <w:sz w:val="24"/>
        </w:rPr>
        <w:tab/>
      </w:r>
      <w:r>
        <w:rPr>
          <w:rFonts w:ascii="Arial" w:hAnsi="Arial" w:cs="Arial"/>
          <w:b/>
          <w:sz w:val="24"/>
        </w:rPr>
        <w:t>SharedDataId Resource</w:t>
      </w:r>
    </w:p>
    <w:p w14:paraId="3CA853D0"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CR-0387  rev 1 Cat: A (Rel-17)</w:t>
      </w:r>
      <w:r>
        <w:rPr>
          <w:i/>
        </w:rPr>
        <w:br/>
      </w:r>
      <w:r>
        <w:rPr>
          <w:i/>
        </w:rPr>
        <w:br/>
      </w:r>
      <w:r>
        <w:rPr>
          <w:i/>
        </w:rPr>
        <w:tab/>
      </w:r>
      <w:r>
        <w:rPr>
          <w:i/>
        </w:rPr>
        <w:tab/>
      </w:r>
      <w:r>
        <w:rPr>
          <w:i/>
        </w:rPr>
        <w:tab/>
      </w:r>
      <w:r>
        <w:rPr>
          <w:i/>
        </w:rPr>
        <w:tab/>
      </w:r>
      <w:r>
        <w:rPr>
          <w:i/>
        </w:rPr>
        <w:tab/>
        <w:t>Source: Hewlett-Packard Enterprise, Huawei</w:t>
      </w:r>
    </w:p>
    <w:p w14:paraId="56F489D2" w14:textId="77777777" w:rsidR="00C831F5" w:rsidRDefault="00C831F5" w:rsidP="00C831F5">
      <w:pPr>
        <w:rPr>
          <w:color w:val="808080"/>
        </w:rPr>
      </w:pPr>
      <w:r>
        <w:rPr>
          <w:color w:val="808080"/>
        </w:rPr>
        <w:t>(Replaces C4-214816)</w:t>
      </w:r>
    </w:p>
    <w:p w14:paraId="76CC4F3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7CC8F" w14:textId="64AC3073" w:rsidR="00C831F5" w:rsidRDefault="00C831F5" w:rsidP="00C831F5">
      <w:pPr>
        <w:rPr>
          <w:rFonts w:ascii="Arial" w:hAnsi="Arial" w:cs="Arial"/>
          <w:b/>
          <w:sz w:val="24"/>
        </w:rPr>
      </w:pPr>
      <w:r>
        <w:rPr>
          <w:rFonts w:ascii="Arial" w:hAnsi="Arial" w:cs="Arial"/>
          <w:b/>
          <w:color w:val="0000FF"/>
          <w:sz w:val="24"/>
        </w:rPr>
        <w:t>C4-214862</w:t>
      </w:r>
      <w:r>
        <w:rPr>
          <w:rFonts w:ascii="Arial" w:hAnsi="Arial" w:cs="Arial"/>
          <w:b/>
          <w:color w:val="0000FF"/>
          <w:sz w:val="24"/>
        </w:rPr>
        <w:tab/>
      </w:r>
      <w:r>
        <w:rPr>
          <w:rFonts w:ascii="Arial" w:hAnsi="Arial" w:cs="Arial"/>
          <w:b/>
          <w:sz w:val="24"/>
        </w:rPr>
        <w:t>Sub-Notify shared data</w:t>
      </w:r>
    </w:p>
    <w:p w14:paraId="5D45D7E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CR-0713  rev 2 Cat: F (Rel-16)</w:t>
      </w:r>
      <w:r>
        <w:rPr>
          <w:i/>
        </w:rPr>
        <w:br/>
      </w:r>
      <w:r>
        <w:rPr>
          <w:i/>
        </w:rPr>
        <w:br/>
      </w:r>
      <w:r>
        <w:rPr>
          <w:i/>
        </w:rPr>
        <w:tab/>
      </w:r>
      <w:r>
        <w:rPr>
          <w:i/>
        </w:rPr>
        <w:tab/>
      </w:r>
      <w:r>
        <w:rPr>
          <w:i/>
        </w:rPr>
        <w:tab/>
      </w:r>
      <w:r>
        <w:rPr>
          <w:i/>
        </w:rPr>
        <w:tab/>
      </w:r>
      <w:r>
        <w:rPr>
          <w:i/>
        </w:rPr>
        <w:tab/>
        <w:t>Source: Huawei, Hewlett Packard Enterprise</w:t>
      </w:r>
    </w:p>
    <w:p w14:paraId="4F9F87F3" w14:textId="77777777" w:rsidR="00C831F5" w:rsidRDefault="00C831F5" w:rsidP="00C831F5">
      <w:pPr>
        <w:rPr>
          <w:color w:val="808080"/>
        </w:rPr>
      </w:pPr>
      <w:r>
        <w:rPr>
          <w:color w:val="808080"/>
        </w:rPr>
        <w:t>(Replaces C4-214843)</w:t>
      </w:r>
    </w:p>
    <w:p w14:paraId="34E9102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29C12" w14:textId="77777777" w:rsidR="00C831F5" w:rsidRDefault="00C831F5" w:rsidP="00C831F5">
      <w:pPr>
        <w:pStyle w:val="Heading4"/>
      </w:pPr>
      <w:bookmarkStart w:id="82" w:name="_Toc81397665"/>
      <w:r>
        <w:t>7.1.7</w:t>
      </w:r>
      <w:r>
        <w:tab/>
        <w:t>CT aspects of optimisations on UE radio capability signalling [RACS]</w:t>
      </w:r>
      <w:bookmarkEnd w:id="82"/>
    </w:p>
    <w:p w14:paraId="3CCBA7EF" w14:textId="0CC66E17" w:rsidR="00C831F5" w:rsidRDefault="00C831F5" w:rsidP="00C831F5">
      <w:pPr>
        <w:rPr>
          <w:rFonts w:ascii="Arial" w:hAnsi="Arial" w:cs="Arial"/>
          <w:b/>
          <w:sz w:val="24"/>
        </w:rPr>
      </w:pPr>
      <w:r>
        <w:rPr>
          <w:rFonts w:ascii="Arial" w:hAnsi="Arial" w:cs="Arial"/>
          <w:b/>
          <w:color w:val="0000FF"/>
          <w:sz w:val="24"/>
        </w:rPr>
        <w:t>C4-214170</w:t>
      </w:r>
      <w:r>
        <w:rPr>
          <w:rFonts w:ascii="Arial" w:hAnsi="Arial" w:cs="Arial"/>
          <w:b/>
          <w:color w:val="0000FF"/>
          <w:sz w:val="24"/>
        </w:rPr>
        <w:tab/>
      </w:r>
      <w:r>
        <w:rPr>
          <w:rFonts w:ascii="Arial" w:hAnsi="Arial" w:cs="Arial"/>
          <w:b/>
          <w:sz w:val="24"/>
        </w:rPr>
        <w:t>Handling of UE Radio Capability for Paging</w:t>
      </w:r>
    </w:p>
    <w:p w14:paraId="25E4A5C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v16.5.0</w:t>
      </w:r>
      <w:r>
        <w:rPr>
          <w:i/>
        </w:rPr>
        <w:tab/>
        <w:t xml:space="preserve">  CR-0026  Cat: F (Rel-16)</w:t>
      </w:r>
      <w:r>
        <w:rPr>
          <w:i/>
        </w:rPr>
        <w:br/>
      </w:r>
      <w:r>
        <w:rPr>
          <w:i/>
        </w:rPr>
        <w:br/>
      </w:r>
      <w:r>
        <w:rPr>
          <w:i/>
        </w:rPr>
        <w:tab/>
      </w:r>
      <w:r>
        <w:rPr>
          <w:i/>
        </w:rPr>
        <w:tab/>
      </w:r>
      <w:r>
        <w:rPr>
          <w:i/>
        </w:rPr>
        <w:tab/>
      </w:r>
      <w:r>
        <w:rPr>
          <w:i/>
        </w:rPr>
        <w:tab/>
      </w:r>
      <w:r>
        <w:rPr>
          <w:i/>
        </w:rPr>
        <w:tab/>
        <w:t>Source: Nokia, Nokia Shanghai Bell</w:t>
      </w:r>
    </w:p>
    <w:p w14:paraId="7156D3A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C4-214723</w:t>
      </w:r>
      <w:r>
        <w:rPr>
          <w:color w:val="993300"/>
          <w:u w:val="single"/>
        </w:rPr>
        <w:t>.</w:t>
      </w:r>
    </w:p>
    <w:p w14:paraId="337A30E3" w14:textId="7D3DC9AA" w:rsidR="00C831F5" w:rsidRDefault="00C831F5" w:rsidP="00C831F5">
      <w:pPr>
        <w:rPr>
          <w:rFonts w:ascii="Arial" w:hAnsi="Arial" w:cs="Arial"/>
          <w:b/>
          <w:sz w:val="24"/>
        </w:rPr>
      </w:pPr>
      <w:r>
        <w:rPr>
          <w:rFonts w:ascii="Arial" w:hAnsi="Arial" w:cs="Arial"/>
          <w:b/>
          <w:color w:val="0000FF"/>
          <w:sz w:val="24"/>
        </w:rPr>
        <w:t>C4-214171</w:t>
      </w:r>
      <w:r>
        <w:rPr>
          <w:rFonts w:ascii="Arial" w:hAnsi="Arial" w:cs="Arial"/>
          <w:b/>
          <w:color w:val="0000FF"/>
          <w:sz w:val="24"/>
        </w:rPr>
        <w:tab/>
      </w:r>
      <w:r>
        <w:rPr>
          <w:rFonts w:ascii="Arial" w:hAnsi="Arial" w:cs="Arial"/>
          <w:b/>
          <w:sz w:val="24"/>
        </w:rPr>
        <w:t>Handling of UE Radio Capability for Paging</w:t>
      </w:r>
    </w:p>
    <w:p w14:paraId="6F4FD01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v17.1.0</w:t>
      </w:r>
      <w:r>
        <w:rPr>
          <w:i/>
        </w:rPr>
        <w:tab/>
        <w:t xml:space="preserve">  CR-0027  Cat: A (Rel-17)</w:t>
      </w:r>
      <w:r>
        <w:rPr>
          <w:i/>
        </w:rPr>
        <w:br/>
      </w:r>
      <w:r>
        <w:rPr>
          <w:i/>
        </w:rPr>
        <w:br/>
      </w:r>
      <w:r>
        <w:rPr>
          <w:i/>
        </w:rPr>
        <w:tab/>
      </w:r>
      <w:r>
        <w:rPr>
          <w:i/>
        </w:rPr>
        <w:tab/>
      </w:r>
      <w:r>
        <w:rPr>
          <w:i/>
        </w:rPr>
        <w:tab/>
      </w:r>
      <w:r>
        <w:rPr>
          <w:i/>
        </w:rPr>
        <w:tab/>
      </w:r>
      <w:r>
        <w:rPr>
          <w:i/>
        </w:rPr>
        <w:tab/>
        <w:t>Source: Nokia, Nokia Shanghai Bell</w:t>
      </w:r>
    </w:p>
    <w:p w14:paraId="5AC36CF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C4-214724</w:t>
      </w:r>
      <w:r>
        <w:rPr>
          <w:color w:val="993300"/>
          <w:u w:val="single"/>
        </w:rPr>
        <w:t>.</w:t>
      </w:r>
    </w:p>
    <w:p w14:paraId="466E7751" w14:textId="58C6E766" w:rsidR="00C831F5" w:rsidRDefault="00C831F5" w:rsidP="00C831F5">
      <w:pPr>
        <w:rPr>
          <w:rFonts w:ascii="Arial" w:hAnsi="Arial" w:cs="Arial"/>
          <w:b/>
          <w:sz w:val="24"/>
        </w:rPr>
      </w:pPr>
      <w:r>
        <w:rPr>
          <w:rFonts w:ascii="Arial" w:hAnsi="Arial" w:cs="Arial"/>
          <w:b/>
          <w:color w:val="0000FF"/>
          <w:sz w:val="24"/>
        </w:rPr>
        <w:t>C4-214172</w:t>
      </w:r>
      <w:r>
        <w:rPr>
          <w:rFonts w:ascii="Arial" w:hAnsi="Arial" w:cs="Arial"/>
          <w:b/>
          <w:color w:val="0000FF"/>
          <w:sz w:val="24"/>
        </w:rPr>
        <w:tab/>
      </w:r>
      <w:r>
        <w:rPr>
          <w:rFonts w:ascii="Arial" w:hAnsi="Arial" w:cs="Arial"/>
          <w:b/>
          <w:sz w:val="24"/>
        </w:rPr>
        <w:t>Handling of UE Radio Capability for Paging</w:t>
      </w:r>
    </w:p>
    <w:p w14:paraId="0DEFA06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29.674 v16.2.0</w:t>
      </w:r>
      <w:r>
        <w:rPr>
          <w:i/>
        </w:rPr>
        <w:tab/>
        <w:t xml:space="preserve">  CR-0007  Cat: F (Rel-16)</w:t>
      </w:r>
      <w:r>
        <w:rPr>
          <w:i/>
        </w:rPr>
        <w:br/>
      </w:r>
      <w:r>
        <w:rPr>
          <w:i/>
        </w:rPr>
        <w:br/>
      </w:r>
      <w:r>
        <w:rPr>
          <w:i/>
        </w:rPr>
        <w:tab/>
      </w:r>
      <w:r>
        <w:rPr>
          <w:i/>
        </w:rPr>
        <w:tab/>
      </w:r>
      <w:r>
        <w:rPr>
          <w:i/>
        </w:rPr>
        <w:tab/>
      </w:r>
      <w:r>
        <w:rPr>
          <w:i/>
        </w:rPr>
        <w:tab/>
      </w:r>
      <w:r>
        <w:rPr>
          <w:i/>
        </w:rPr>
        <w:tab/>
        <w:t>Source: Nokia, Nokia Shanghai Bell</w:t>
      </w:r>
    </w:p>
    <w:p w14:paraId="0081066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C4-214725</w:t>
      </w:r>
      <w:r>
        <w:rPr>
          <w:color w:val="993300"/>
          <w:u w:val="single"/>
        </w:rPr>
        <w:t>.</w:t>
      </w:r>
    </w:p>
    <w:p w14:paraId="61A81EAD" w14:textId="49359A13" w:rsidR="00C831F5" w:rsidRDefault="00C831F5" w:rsidP="00C831F5">
      <w:pPr>
        <w:rPr>
          <w:rFonts w:ascii="Arial" w:hAnsi="Arial" w:cs="Arial"/>
          <w:b/>
          <w:sz w:val="24"/>
        </w:rPr>
      </w:pPr>
      <w:r>
        <w:rPr>
          <w:rFonts w:ascii="Arial" w:hAnsi="Arial" w:cs="Arial"/>
          <w:b/>
          <w:color w:val="0000FF"/>
          <w:sz w:val="24"/>
        </w:rPr>
        <w:t>C4-214723</w:t>
      </w:r>
      <w:r>
        <w:rPr>
          <w:rFonts w:ascii="Arial" w:hAnsi="Arial" w:cs="Arial"/>
          <w:b/>
          <w:color w:val="0000FF"/>
          <w:sz w:val="24"/>
        </w:rPr>
        <w:tab/>
      </w:r>
      <w:r>
        <w:rPr>
          <w:rFonts w:ascii="Arial" w:hAnsi="Arial" w:cs="Arial"/>
          <w:b/>
          <w:sz w:val="24"/>
        </w:rPr>
        <w:t>Handling of UE Radio Capability for Paging</w:t>
      </w:r>
    </w:p>
    <w:p w14:paraId="46FED12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v16.5.0</w:t>
      </w:r>
      <w:r>
        <w:rPr>
          <w:i/>
        </w:rPr>
        <w:tab/>
        <w:t xml:space="preserve">  CR-0026  rev 1 Cat: F (Rel-16)</w:t>
      </w:r>
      <w:r>
        <w:rPr>
          <w:i/>
        </w:rPr>
        <w:br/>
      </w:r>
      <w:r>
        <w:rPr>
          <w:i/>
        </w:rPr>
        <w:br/>
      </w:r>
      <w:r>
        <w:rPr>
          <w:i/>
        </w:rPr>
        <w:tab/>
      </w:r>
      <w:r>
        <w:rPr>
          <w:i/>
        </w:rPr>
        <w:tab/>
      </w:r>
      <w:r>
        <w:rPr>
          <w:i/>
        </w:rPr>
        <w:tab/>
      </w:r>
      <w:r>
        <w:rPr>
          <w:i/>
        </w:rPr>
        <w:tab/>
      </w:r>
      <w:r>
        <w:rPr>
          <w:i/>
        </w:rPr>
        <w:tab/>
        <w:t>Source: Nokia, Nokia Shanghai Bell</w:t>
      </w:r>
    </w:p>
    <w:p w14:paraId="10B7D63F" w14:textId="77777777" w:rsidR="00C831F5" w:rsidRDefault="00C831F5" w:rsidP="00C831F5">
      <w:pPr>
        <w:rPr>
          <w:color w:val="808080"/>
        </w:rPr>
      </w:pPr>
      <w:r>
        <w:rPr>
          <w:color w:val="808080"/>
        </w:rPr>
        <w:t>(Replaces C4-214170)</w:t>
      </w:r>
    </w:p>
    <w:p w14:paraId="5CEFD5C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4B0CE" w14:textId="724FB0E5" w:rsidR="00C831F5" w:rsidRDefault="00C831F5" w:rsidP="00C831F5">
      <w:pPr>
        <w:rPr>
          <w:rFonts w:ascii="Arial" w:hAnsi="Arial" w:cs="Arial"/>
          <w:b/>
          <w:sz w:val="24"/>
        </w:rPr>
      </w:pPr>
      <w:r>
        <w:rPr>
          <w:rFonts w:ascii="Arial" w:hAnsi="Arial" w:cs="Arial"/>
          <w:b/>
          <w:color w:val="0000FF"/>
          <w:sz w:val="24"/>
        </w:rPr>
        <w:t>C4-214724</w:t>
      </w:r>
      <w:r>
        <w:rPr>
          <w:rFonts w:ascii="Arial" w:hAnsi="Arial" w:cs="Arial"/>
          <w:b/>
          <w:color w:val="0000FF"/>
          <w:sz w:val="24"/>
        </w:rPr>
        <w:tab/>
      </w:r>
      <w:r>
        <w:rPr>
          <w:rFonts w:ascii="Arial" w:hAnsi="Arial" w:cs="Arial"/>
          <w:b/>
          <w:sz w:val="24"/>
        </w:rPr>
        <w:t>Handling of UE Radio Capability for Paging</w:t>
      </w:r>
    </w:p>
    <w:p w14:paraId="47C0381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v17.1.0</w:t>
      </w:r>
      <w:r>
        <w:rPr>
          <w:i/>
        </w:rPr>
        <w:tab/>
        <w:t xml:space="preserve">  CR-0027  rev 1 Cat: A (Rel-17)</w:t>
      </w:r>
      <w:r>
        <w:rPr>
          <w:i/>
        </w:rPr>
        <w:br/>
      </w:r>
      <w:r>
        <w:rPr>
          <w:i/>
        </w:rPr>
        <w:lastRenderedPageBreak/>
        <w:br/>
      </w:r>
      <w:r>
        <w:rPr>
          <w:i/>
        </w:rPr>
        <w:tab/>
      </w:r>
      <w:r>
        <w:rPr>
          <w:i/>
        </w:rPr>
        <w:tab/>
      </w:r>
      <w:r>
        <w:rPr>
          <w:i/>
        </w:rPr>
        <w:tab/>
      </w:r>
      <w:r>
        <w:rPr>
          <w:i/>
        </w:rPr>
        <w:tab/>
      </w:r>
      <w:r>
        <w:rPr>
          <w:i/>
        </w:rPr>
        <w:tab/>
        <w:t>Source: Nokia, Nokia Shanghai Bell</w:t>
      </w:r>
    </w:p>
    <w:p w14:paraId="7EE8DD28" w14:textId="77777777" w:rsidR="00C831F5" w:rsidRDefault="00C831F5" w:rsidP="00C831F5">
      <w:pPr>
        <w:rPr>
          <w:color w:val="808080"/>
        </w:rPr>
      </w:pPr>
      <w:r>
        <w:rPr>
          <w:color w:val="808080"/>
        </w:rPr>
        <w:t>(Replaces C4-214171)</w:t>
      </w:r>
    </w:p>
    <w:p w14:paraId="2A66077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22E6F" w14:textId="10D68A22" w:rsidR="00C831F5" w:rsidRDefault="00C831F5" w:rsidP="00C831F5">
      <w:pPr>
        <w:rPr>
          <w:rFonts w:ascii="Arial" w:hAnsi="Arial" w:cs="Arial"/>
          <w:b/>
          <w:sz w:val="24"/>
        </w:rPr>
      </w:pPr>
      <w:r>
        <w:rPr>
          <w:rFonts w:ascii="Arial" w:hAnsi="Arial" w:cs="Arial"/>
          <w:b/>
          <w:color w:val="0000FF"/>
          <w:sz w:val="24"/>
        </w:rPr>
        <w:t>C4-214725</w:t>
      </w:r>
      <w:r>
        <w:rPr>
          <w:rFonts w:ascii="Arial" w:hAnsi="Arial" w:cs="Arial"/>
          <w:b/>
          <w:color w:val="0000FF"/>
          <w:sz w:val="24"/>
        </w:rPr>
        <w:tab/>
      </w:r>
      <w:r>
        <w:rPr>
          <w:rFonts w:ascii="Arial" w:hAnsi="Arial" w:cs="Arial"/>
          <w:b/>
          <w:sz w:val="24"/>
        </w:rPr>
        <w:t>Handling of UE Radio Capability for Paging</w:t>
      </w:r>
    </w:p>
    <w:p w14:paraId="58E24A9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29.674 v16.2.0</w:t>
      </w:r>
      <w:r>
        <w:rPr>
          <w:i/>
        </w:rPr>
        <w:tab/>
        <w:t xml:space="preserve">  CR-0007  rev 1 Cat: F (Rel-16)</w:t>
      </w:r>
      <w:r>
        <w:rPr>
          <w:i/>
        </w:rPr>
        <w:br/>
      </w:r>
      <w:r>
        <w:rPr>
          <w:i/>
        </w:rPr>
        <w:br/>
      </w:r>
      <w:r>
        <w:rPr>
          <w:i/>
        </w:rPr>
        <w:tab/>
      </w:r>
      <w:r>
        <w:rPr>
          <w:i/>
        </w:rPr>
        <w:tab/>
      </w:r>
      <w:r>
        <w:rPr>
          <w:i/>
        </w:rPr>
        <w:tab/>
      </w:r>
      <w:r>
        <w:rPr>
          <w:i/>
        </w:rPr>
        <w:tab/>
      </w:r>
      <w:r>
        <w:rPr>
          <w:i/>
        </w:rPr>
        <w:tab/>
        <w:t>Source: Nokia, Nokia Shanghai Bell</w:t>
      </w:r>
    </w:p>
    <w:p w14:paraId="537F0DBD" w14:textId="77777777" w:rsidR="00C831F5" w:rsidRDefault="00C831F5" w:rsidP="00C831F5">
      <w:pPr>
        <w:rPr>
          <w:color w:val="808080"/>
        </w:rPr>
      </w:pPr>
      <w:r>
        <w:rPr>
          <w:color w:val="808080"/>
        </w:rPr>
        <w:t>(Replaces C4-214172)</w:t>
      </w:r>
    </w:p>
    <w:p w14:paraId="2725D2F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D77ED" w14:textId="77777777" w:rsidR="00C831F5" w:rsidRDefault="00C831F5" w:rsidP="00C831F5">
      <w:pPr>
        <w:pStyle w:val="Heading4"/>
      </w:pPr>
      <w:bookmarkStart w:id="83" w:name="_Toc81397666"/>
      <w:r>
        <w:t>7.1.8</w:t>
      </w:r>
      <w:r>
        <w:tab/>
        <w:t>CT aspect of single radio voice continuity from 5GS to 3G [5G_SRVCC]</w:t>
      </w:r>
      <w:bookmarkEnd w:id="83"/>
    </w:p>
    <w:p w14:paraId="0B43E1B6" w14:textId="77777777" w:rsidR="00C831F5" w:rsidRDefault="00C831F5" w:rsidP="00C831F5">
      <w:pPr>
        <w:pStyle w:val="Heading4"/>
      </w:pPr>
      <w:bookmarkStart w:id="84" w:name="_Toc81397667"/>
      <w:r>
        <w:t>7.1.9</w:t>
      </w:r>
      <w:r>
        <w:tab/>
        <w:t>CT Aspects of 5G URLLC [5G_URLLC]</w:t>
      </w:r>
      <w:bookmarkEnd w:id="84"/>
    </w:p>
    <w:p w14:paraId="3D9A24C9" w14:textId="77777777" w:rsidR="00C831F5" w:rsidRDefault="00C831F5" w:rsidP="00C831F5">
      <w:pPr>
        <w:pStyle w:val="Heading4"/>
      </w:pPr>
      <w:bookmarkStart w:id="85" w:name="_Toc81397668"/>
      <w:r>
        <w:t>7.1.10</w:t>
      </w:r>
      <w:r>
        <w:tab/>
        <w:t>SBA interactions between IMS and 5GC [eIMS5G_SBA]</w:t>
      </w:r>
      <w:bookmarkEnd w:id="85"/>
    </w:p>
    <w:p w14:paraId="117E03DC" w14:textId="756C5073" w:rsidR="00C831F5" w:rsidRDefault="00C831F5" w:rsidP="00C831F5">
      <w:pPr>
        <w:rPr>
          <w:rFonts w:ascii="Arial" w:hAnsi="Arial" w:cs="Arial"/>
          <w:b/>
          <w:sz w:val="24"/>
        </w:rPr>
      </w:pPr>
      <w:r>
        <w:rPr>
          <w:rFonts w:ascii="Arial" w:hAnsi="Arial" w:cs="Arial"/>
          <w:b/>
          <w:color w:val="0000FF"/>
          <w:sz w:val="24"/>
        </w:rPr>
        <w:t>C4-214199</w:t>
      </w:r>
      <w:r>
        <w:rPr>
          <w:rFonts w:ascii="Arial" w:hAnsi="Arial" w:cs="Arial"/>
          <w:b/>
          <w:color w:val="0000FF"/>
          <w:sz w:val="24"/>
        </w:rPr>
        <w:tab/>
      </w:r>
      <w:r>
        <w:rPr>
          <w:rFonts w:ascii="Arial" w:hAnsi="Arial" w:cs="Arial"/>
          <w:b/>
          <w:sz w:val="24"/>
        </w:rPr>
        <w:t>imsUeId pattern</w:t>
      </w:r>
    </w:p>
    <w:p w14:paraId="10EB9E5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v16.5.0</w:t>
      </w:r>
      <w:r>
        <w:rPr>
          <w:i/>
        </w:rPr>
        <w:tab/>
        <w:t xml:space="preserve">  CR-0077  Cat: F (Rel-16)</w:t>
      </w:r>
      <w:r>
        <w:rPr>
          <w:i/>
        </w:rPr>
        <w:br/>
      </w:r>
      <w:r>
        <w:rPr>
          <w:i/>
        </w:rPr>
        <w:br/>
      </w:r>
      <w:r>
        <w:rPr>
          <w:i/>
        </w:rPr>
        <w:tab/>
      </w:r>
      <w:r>
        <w:rPr>
          <w:i/>
        </w:rPr>
        <w:tab/>
      </w:r>
      <w:r>
        <w:rPr>
          <w:i/>
        </w:rPr>
        <w:tab/>
      </w:r>
      <w:r>
        <w:rPr>
          <w:i/>
        </w:rPr>
        <w:tab/>
      </w:r>
      <w:r>
        <w:rPr>
          <w:i/>
        </w:rPr>
        <w:tab/>
        <w:t>Source: Nokia, Nokia Shanghai Bell</w:t>
      </w:r>
    </w:p>
    <w:p w14:paraId="0FFF1DC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736A0" w14:textId="1979FEAD" w:rsidR="00C831F5" w:rsidRDefault="00C831F5" w:rsidP="00C831F5">
      <w:pPr>
        <w:rPr>
          <w:rFonts w:ascii="Arial" w:hAnsi="Arial" w:cs="Arial"/>
          <w:b/>
          <w:sz w:val="24"/>
        </w:rPr>
      </w:pPr>
      <w:r>
        <w:rPr>
          <w:rFonts w:ascii="Arial" w:hAnsi="Arial" w:cs="Arial"/>
          <w:b/>
          <w:color w:val="0000FF"/>
          <w:sz w:val="24"/>
        </w:rPr>
        <w:t>C4-214200</w:t>
      </w:r>
      <w:r>
        <w:rPr>
          <w:rFonts w:ascii="Arial" w:hAnsi="Arial" w:cs="Arial"/>
          <w:b/>
          <w:color w:val="0000FF"/>
          <w:sz w:val="24"/>
        </w:rPr>
        <w:tab/>
      </w:r>
      <w:r>
        <w:rPr>
          <w:rFonts w:ascii="Arial" w:hAnsi="Arial" w:cs="Arial"/>
          <w:b/>
          <w:sz w:val="24"/>
        </w:rPr>
        <w:t>imsUeId pattern</w:t>
      </w:r>
    </w:p>
    <w:p w14:paraId="75B6D16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v17.1.0</w:t>
      </w:r>
      <w:r>
        <w:rPr>
          <w:i/>
        </w:rPr>
        <w:tab/>
        <w:t xml:space="preserve">  CR-0078  Cat: A (Rel-17)</w:t>
      </w:r>
      <w:r>
        <w:rPr>
          <w:i/>
        </w:rPr>
        <w:br/>
      </w:r>
      <w:r>
        <w:rPr>
          <w:i/>
        </w:rPr>
        <w:br/>
      </w:r>
      <w:r>
        <w:rPr>
          <w:i/>
        </w:rPr>
        <w:tab/>
      </w:r>
      <w:r>
        <w:rPr>
          <w:i/>
        </w:rPr>
        <w:tab/>
      </w:r>
      <w:r>
        <w:rPr>
          <w:i/>
        </w:rPr>
        <w:tab/>
      </w:r>
      <w:r>
        <w:rPr>
          <w:i/>
        </w:rPr>
        <w:tab/>
      </w:r>
      <w:r>
        <w:rPr>
          <w:i/>
        </w:rPr>
        <w:tab/>
        <w:t>Source: Nokia, Nokia Shanghai Bell</w:t>
      </w:r>
    </w:p>
    <w:p w14:paraId="0A11CC3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BFE4C" w14:textId="01AA6464" w:rsidR="00C831F5" w:rsidRDefault="00C831F5" w:rsidP="00C831F5">
      <w:pPr>
        <w:rPr>
          <w:rFonts w:ascii="Arial" w:hAnsi="Arial" w:cs="Arial"/>
          <w:b/>
          <w:sz w:val="24"/>
        </w:rPr>
      </w:pPr>
      <w:r>
        <w:rPr>
          <w:rFonts w:ascii="Arial" w:hAnsi="Arial" w:cs="Arial"/>
          <w:b/>
          <w:color w:val="0000FF"/>
          <w:sz w:val="24"/>
        </w:rPr>
        <w:t>C4-214215</w:t>
      </w:r>
      <w:r>
        <w:rPr>
          <w:rFonts w:ascii="Arial" w:hAnsi="Arial" w:cs="Arial"/>
          <w:b/>
          <w:color w:val="0000FF"/>
          <w:sz w:val="24"/>
        </w:rPr>
        <w:tab/>
      </w:r>
      <w:r>
        <w:rPr>
          <w:rFonts w:ascii="Arial" w:hAnsi="Arial" w:cs="Arial"/>
          <w:b/>
          <w:sz w:val="24"/>
        </w:rPr>
        <w:t>Query parameter name alignment</w:t>
      </w:r>
    </w:p>
    <w:p w14:paraId="327DFED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v16.5.0</w:t>
      </w:r>
      <w:r>
        <w:rPr>
          <w:i/>
        </w:rPr>
        <w:tab/>
        <w:t xml:space="preserve">  CR-0052  rev 1 Cat: F (Rel-16)</w:t>
      </w:r>
      <w:r>
        <w:rPr>
          <w:i/>
        </w:rPr>
        <w:br/>
      </w:r>
      <w:r>
        <w:rPr>
          <w:i/>
        </w:rPr>
        <w:br/>
      </w:r>
      <w:r>
        <w:rPr>
          <w:i/>
        </w:rPr>
        <w:tab/>
      </w:r>
      <w:r>
        <w:rPr>
          <w:i/>
        </w:rPr>
        <w:tab/>
      </w:r>
      <w:r>
        <w:rPr>
          <w:i/>
        </w:rPr>
        <w:tab/>
      </w:r>
      <w:r>
        <w:rPr>
          <w:i/>
        </w:rPr>
        <w:tab/>
      </w:r>
      <w:r>
        <w:rPr>
          <w:i/>
        </w:rPr>
        <w:tab/>
        <w:t>Source: Nokia, Nokia Shanghai Bell, Ericsson</w:t>
      </w:r>
    </w:p>
    <w:p w14:paraId="7D37530E" w14:textId="77777777" w:rsidR="00C831F5" w:rsidRDefault="00C831F5" w:rsidP="00C831F5">
      <w:pPr>
        <w:rPr>
          <w:color w:val="808080"/>
        </w:rPr>
      </w:pPr>
      <w:r>
        <w:rPr>
          <w:color w:val="808080"/>
        </w:rPr>
        <w:t>(Replaces C4-212043)</w:t>
      </w:r>
    </w:p>
    <w:p w14:paraId="3CEFA8F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C4-214588</w:t>
      </w:r>
      <w:r>
        <w:rPr>
          <w:color w:val="993300"/>
          <w:u w:val="single"/>
        </w:rPr>
        <w:t>.</w:t>
      </w:r>
    </w:p>
    <w:p w14:paraId="00D9F306" w14:textId="74C50677" w:rsidR="00C831F5" w:rsidRDefault="00C831F5" w:rsidP="00C831F5">
      <w:pPr>
        <w:rPr>
          <w:rFonts w:ascii="Arial" w:hAnsi="Arial" w:cs="Arial"/>
          <w:b/>
          <w:sz w:val="24"/>
        </w:rPr>
      </w:pPr>
      <w:r>
        <w:rPr>
          <w:rFonts w:ascii="Arial" w:hAnsi="Arial" w:cs="Arial"/>
          <w:b/>
          <w:color w:val="0000FF"/>
          <w:sz w:val="24"/>
        </w:rPr>
        <w:t>C4-214216</w:t>
      </w:r>
      <w:r>
        <w:rPr>
          <w:rFonts w:ascii="Arial" w:hAnsi="Arial" w:cs="Arial"/>
          <w:b/>
          <w:color w:val="0000FF"/>
          <w:sz w:val="24"/>
        </w:rPr>
        <w:tab/>
      </w:r>
      <w:r>
        <w:rPr>
          <w:rFonts w:ascii="Arial" w:hAnsi="Arial" w:cs="Arial"/>
          <w:b/>
          <w:sz w:val="24"/>
        </w:rPr>
        <w:t>Query parameter name alignment</w:t>
      </w:r>
    </w:p>
    <w:p w14:paraId="3E4D51E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v17.1.0</w:t>
      </w:r>
      <w:r>
        <w:rPr>
          <w:i/>
        </w:rPr>
        <w:tab/>
        <w:t xml:space="preserve">  CR-0053  rev 1 Cat: A (Rel-17)</w:t>
      </w:r>
      <w:r>
        <w:rPr>
          <w:i/>
        </w:rPr>
        <w:br/>
      </w:r>
      <w:r>
        <w:rPr>
          <w:i/>
        </w:rPr>
        <w:br/>
      </w:r>
      <w:r>
        <w:rPr>
          <w:i/>
        </w:rPr>
        <w:tab/>
      </w:r>
      <w:r>
        <w:rPr>
          <w:i/>
        </w:rPr>
        <w:tab/>
      </w:r>
      <w:r>
        <w:rPr>
          <w:i/>
        </w:rPr>
        <w:tab/>
      </w:r>
      <w:r>
        <w:rPr>
          <w:i/>
        </w:rPr>
        <w:tab/>
      </w:r>
      <w:r>
        <w:rPr>
          <w:i/>
        </w:rPr>
        <w:tab/>
        <w:t>Source: Nokia, Nokia Shanghai Bell, Ericsson</w:t>
      </w:r>
    </w:p>
    <w:p w14:paraId="6881CEAE" w14:textId="77777777" w:rsidR="00C831F5" w:rsidRDefault="00C831F5" w:rsidP="00C831F5">
      <w:pPr>
        <w:rPr>
          <w:color w:val="808080"/>
        </w:rPr>
      </w:pPr>
      <w:r>
        <w:rPr>
          <w:color w:val="808080"/>
        </w:rPr>
        <w:t>(Replaces C4-212044)</w:t>
      </w:r>
    </w:p>
    <w:p w14:paraId="0A8A4B6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5F7E5" w14:textId="4A707E19" w:rsidR="00C831F5" w:rsidRDefault="00C831F5" w:rsidP="00C831F5">
      <w:pPr>
        <w:rPr>
          <w:rFonts w:ascii="Arial" w:hAnsi="Arial" w:cs="Arial"/>
          <w:b/>
          <w:sz w:val="24"/>
        </w:rPr>
      </w:pPr>
      <w:r>
        <w:rPr>
          <w:rFonts w:ascii="Arial" w:hAnsi="Arial" w:cs="Arial"/>
          <w:b/>
          <w:color w:val="0000FF"/>
          <w:sz w:val="24"/>
        </w:rPr>
        <w:lastRenderedPageBreak/>
        <w:t>C4-214302</w:t>
      </w:r>
      <w:r>
        <w:rPr>
          <w:rFonts w:ascii="Arial" w:hAnsi="Arial" w:cs="Arial"/>
          <w:b/>
          <w:color w:val="0000FF"/>
          <w:sz w:val="24"/>
        </w:rPr>
        <w:tab/>
      </w:r>
      <w:r>
        <w:rPr>
          <w:rFonts w:ascii="Arial" w:hAnsi="Arial" w:cs="Arial"/>
          <w:b/>
          <w:sz w:val="24"/>
        </w:rPr>
        <w:t>NFType enumeration value for IMS-AS</w:t>
      </w:r>
    </w:p>
    <w:p w14:paraId="577D51E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v16.8.0</w:t>
      </w:r>
      <w:r>
        <w:rPr>
          <w:i/>
        </w:rPr>
        <w:tab/>
        <w:t xml:space="preserve">  CR-0557  Cat: F (Rel-16)</w:t>
      </w:r>
      <w:r>
        <w:rPr>
          <w:i/>
        </w:rPr>
        <w:br/>
      </w:r>
      <w:r>
        <w:rPr>
          <w:i/>
        </w:rPr>
        <w:br/>
      </w:r>
      <w:r>
        <w:rPr>
          <w:i/>
        </w:rPr>
        <w:tab/>
      </w:r>
      <w:r>
        <w:rPr>
          <w:i/>
        </w:rPr>
        <w:tab/>
      </w:r>
      <w:r>
        <w:rPr>
          <w:i/>
        </w:rPr>
        <w:tab/>
      </w:r>
      <w:r>
        <w:rPr>
          <w:i/>
        </w:rPr>
        <w:tab/>
      </w:r>
      <w:r>
        <w:rPr>
          <w:i/>
        </w:rPr>
        <w:tab/>
        <w:t>Source: Nokia, Nokia Shanghai Bell</w:t>
      </w:r>
    </w:p>
    <w:p w14:paraId="4454204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27134" w14:textId="2F7DEB67" w:rsidR="00C831F5" w:rsidRDefault="00C831F5" w:rsidP="00C831F5">
      <w:pPr>
        <w:rPr>
          <w:rFonts w:ascii="Arial" w:hAnsi="Arial" w:cs="Arial"/>
          <w:b/>
          <w:sz w:val="24"/>
        </w:rPr>
      </w:pPr>
      <w:r>
        <w:rPr>
          <w:rFonts w:ascii="Arial" w:hAnsi="Arial" w:cs="Arial"/>
          <w:b/>
          <w:color w:val="0000FF"/>
          <w:sz w:val="24"/>
        </w:rPr>
        <w:t>C4-214303</w:t>
      </w:r>
      <w:r>
        <w:rPr>
          <w:rFonts w:ascii="Arial" w:hAnsi="Arial" w:cs="Arial"/>
          <w:b/>
          <w:color w:val="0000FF"/>
          <w:sz w:val="24"/>
        </w:rPr>
        <w:tab/>
      </w:r>
      <w:r>
        <w:rPr>
          <w:rFonts w:ascii="Arial" w:hAnsi="Arial" w:cs="Arial"/>
          <w:b/>
          <w:sz w:val="24"/>
        </w:rPr>
        <w:t>NFType enumeration value for IMS-AS</w:t>
      </w:r>
    </w:p>
    <w:p w14:paraId="151F0F7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CR-0558  Cat: A (Rel-17)</w:t>
      </w:r>
      <w:r>
        <w:rPr>
          <w:i/>
        </w:rPr>
        <w:br/>
      </w:r>
      <w:r>
        <w:rPr>
          <w:i/>
        </w:rPr>
        <w:br/>
      </w:r>
      <w:r>
        <w:rPr>
          <w:i/>
        </w:rPr>
        <w:tab/>
      </w:r>
      <w:r>
        <w:rPr>
          <w:i/>
        </w:rPr>
        <w:tab/>
      </w:r>
      <w:r>
        <w:rPr>
          <w:i/>
        </w:rPr>
        <w:tab/>
      </w:r>
      <w:r>
        <w:rPr>
          <w:i/>
        </w:rPr>
        <w:tab/>
      </w:r>
      <w:r>
        <w:rPr>
          <w:i/>
        </w:rPr>
        <w:tab/>
        <w:t>Source: Nokia, Nokia Shanghai Bell</w:t>
      </w:r>
    </w:p>
    <w:p w14:paraId="5CD92B2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C9D52" w14:textId="44746A0F" w:rsidR="00C831F5" w:rsidRDefault="00C831F5" w:rsidP="00C831F5">
      <w:pPr>
        <w:rPr>
          <w:rFonts w:ascii="Arial" w:hAnsi="Arial" w:cs="Arial"/>
          <w:b/>
          <w:sz w:val="24"/>
        </w:rPr>
      </w:pPr>
      <w:r>
        <w:rPr>
          <w:rFonts w:ascii="Arial" w:hAnsi="Arial" w:cs="Arial"/>
          <w:b/>
          <w:color w:val="0000FF"/>
          <w:sz w:val="24"/>
        </w:rPr>
        <w:t>C4-214363</w:t>
      </w:r>
      <w:r>
        <w:rPr>
          <w:rFonts w:ascii="Arial" w:hAnsi="Arial" w:cs="Arial"/>
          <w:b/>
          <w:color w:val="0000FF"/>
          <w:sz w:val="24"/>
        </w:rPr>
        <w:tab/>
      </w:r>
      <w:r>
        <w:rPr>
          <w:rFonts w:ascii="Arial" w:hAnsi="Arial" w:cs="Arial"/>
          <w:b/>
          <w:sz w:val="24"/>
        </w:rPr>
        <w:t>RequestedNodes data type definition</w:t>
      </w:r>
    </w:p>
    <w:p w14:paraId="25D3002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v16.5.0</w:t>
      </w:r>
      <w:r>
        <w:rPr>
          <w:i/>
        </w:rPr>
        <w:tab/>
        <w:t xml:space="preserve">  CR-0081  Cat: F (Rel-16)</w:t>
      </w:r>
      <w:r>
        <w:rPr>
          <w:i/>
        </w:rPr>
        <w:br/>
      </w:r>
      <w:r>
        <w:rPr>
          <w:i/>
        </w:rPr>
        <w:br/>
      </w:r>
      <w:r>
        <w:rPr>
          <w:i/>
        </w:rPr>
        <w:tab/>
      </w:r>
      <w:r>
        <w:rPr>
          <w:i/>
        </w:rPr>
        <w:tab/>
      </w:r>
      <w:r>
        <w:rPr>
          <w:i/>
        </w:rPr>
        <w:tab/>
      </w:r>
      <w:r>
        <w:rPr>
          <w:i/>
        </w:rPr>
        <w:tab/>
      </w:r>
      <w:r>
        <w:rPr>
          <w:i/>
        </w:rPr>
        <w:tab/>
        <w:t>Source: Ericsson</w:t>
      </w:r>
    </w:p>
    <w:p w14:paraId="3A8536A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59DD6" w14:textId="53DF79CA" w:rsidR="00C831F5" w:rsidRDefault="00C831F5" w:rsidP="00C831F5">
      <w:pPr>
        <w:rPr>
          <w:rFonts w:ascii="Arial" w:hAnsi="Arial" w:cs="Arial"/>
          <w:b/>
          <w:sz w:val="24"/>
        </w:rPr>
      </w:pPr>
      <w:r>
        <w:rPr>
          <w:rFonts w:ascii="Arial" w:hAnsi="Arial" w:cs="Arial"/>
          <w:b/>
          <w:color w:val="0000FF"/>
          <w:sz w:val="24"/>
        </w:rPr>
        <w:t>C4-214364</w:t>
      </w:r>
      <w:r>
        <w:rPr>
          <w:rFonts w:ascii="Arial" w:hAnsi="Arial" w:cs="Arial"/>
          <w:b/>
          <w:color w:val="0000FF"/>
          <w:sz w:val="24"/>
        </w:rPr>
        <w:tab/>
      </w:r>
      <w:r>
        <w:rPr>
          <w:rFonts w:ascii="Arial" w:hAnsi="Arial" w:cs="Arial"/>
          <w:b/>
          <w:sz w:val="24"/>
        </w:rPr>
        <w:t>RequestedNodes data type definition</w:t>
      </w:r>
    </w:p>
    <w:p w14:paraId="3929CD7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v17.1.0</w:t>
      </w:r>
      <w:r>
        <w:rPr>
          <w:i/>
        </w:rPr>
        <w:tab/>
        <w:t xml:space="preserve">  CR-0082  Cat: A (Rel-17)</w:t>
      </w:r>
      <w:r>
        <w:rPr>
          <w:i/>
        </w:rPr>
        <w:br/>
      </w:r>
      <w:r>
        <w:rPr>
          <w:i/>
        </w:rPr>
        <w:br/>
      </w:r>
      <w:r>
        <w:rPr>
          <w:i/>
        </w:rPr>
        <w:tab/>
      </w:r>
      <w:r>
        <w:rPr>
          <w:i/>
        </w:rPr>
        <w:tab/>
      </w:r>
      <w:r>
        <w:rPr>
          <w:i/>
        </w:rPr>
        <w:tab/>
      </w:r>
      <w:r>
        <w:rPr>
          <w:i/>
        </w:rPr>
        <w:tab/>
      </w:r>
      <w:r>
        <w:rPr>
          <w:i/>
        </w:rPr>
        <w:tab/>
        <w:t>Source: Ericsson</w:t>
      </w:r>
    </w:p>
    <w:p w14:paraId="505C3A5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01CB0" w14:textId="7467E777" w:rsidR="00C831F5" w:rsidRDefault="00C831F5" w:rsidP="00C831F5">
      <w:pPr>
        <w:rPr>
          <w:rFonts w:ascii="Arial" w:hAnsi="Arial" w:cs="Arial"/>
          <w:b/>
          <w:sz w:val="24"/>
        </w:rPr>
      </w:pPr>
      <w:r>
        <w:rPr>
          <w:rFonts w:ascii="Arial" w:hAnsi="Arial" w:cs="Arial"/>
          <w:b/>
          <w:color w:val="0000FF"/>
          <w:sz w:val="24"/>
        </w:rPr>
        <w:t>C4-214399</w:t>
      </w:r>
      <w:r>
        <w:rPr>
          <w:rFonts w:ascii="Arial" w:hAnsi="Arial" w:cs="Arial"/>
          <w:b/>
          <w:color w:val="0000FF"/>
          <w:sz w:val="24"/>
        </w:rPr>
        <w:tab/>
      </w:r>
      <w:r>
        <w:rPr>
          <w:rFonts w:ascii="Arial" w:hAnsi="Arial" w:cs="Arial"/>
          <w:b/>
          <w:sz w:val="24"/>
        </w:rPr>
        <w:t>S-CSCF Restoration Information Retrieval</w:t>
      </w:r>
    </w:p>
    <w:p w14:paraId="028C60CD"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v16.5.0</w:t>
      </w:r>
      <w:r>
        <w:rPr>
          <w:i/>
        </w:rPr>
        <w:tab/>
        <w:t xml:space="preserve">  CR-0083  Cat: F (Rel-16)</w:t>
      </w:r>
      <w:r>
        <w:rPr>
          <w:i/>
        </w:rPr>
        <w:br/>
      </w:r>
      <w:r>
        <w:rPr>
          <w:i/>
        </w:rPr>
        <w:br/>
      </w:r>
      <w:r>
        <w:rPr>
          <w:i/>
        </w:rPr>
        <w:tab/>
      </w:r>
      <w:r>
        <w:rPr>
          <w:i/>
        </w:rPr>
        <w:tab/>
      </w:r>
      <w:r>
        <w:rPr>
          <w:i/>
        </w:rPr>
        <w:tab/>
      </w:r>
      <w:r>
        <w:rPr>
          <w:i/>
        </w:rPr>
        <w:tab/>
      </w:r>
      <w:r>
        <w:rPr>
          <w:i/>
        </w:rPr>
        <w:tab/>
        <w:t>Source: Samsung R&amp;D Institute India</w:t>
      </w:r>
    </w:p>
    <w:p w14:paraId="2C7257AA" w14:textId="77777777" w:rsidR="00C831F5" w:rsidRDefault="00C831F5" w:rsidP="00C831F5">
      <w:pPr>
        <w:rPr>
          <w:rFonts w:ascii="Arial" w:hAnsi="Arial" w:cs="Arial"/>
          <w:b/>
        </w:rPr>
      </w:pPr>
      <w:r>
        <w:rPr>
          <w:rFonts w:ascii="Arial" w:hAnsi="Arial" w:cs="Arial"/>
          <w:b/>
        </w:rPr>
        <w:t xml:space="preserve">Abstract: </w:t>
      </w:r>
    </w:p>
    <w:p w14:paraId="5E247AA1" w14:textId="77777777" w:rsidR="00C831F5" w:rsidRDefault="00C831F5" w:rsidP="00C831F5">
      <w:r>
        <w:t>This CR updates the description that S-CSCF retrieve the restoration data from HSS during originating procedure as well apart from during registration and terminating procedure</w:t>
      </w:r>
    </w:p>
    <w:p w14:paraId="4CC7B88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27B39F" w14:textId="7D23D7FC" w:rsidR="00C831F5" w:rsidRDefault="00C831F5" w:rsidP="00C831F5">
      <w:pPr>
        <w:rPr>
          <w:rFonts w:ascii="Arial" w:hAnsi="Arial" w:cs="Arial"/>
          <w:b/>
          <w:sz w:val="24"/>
        </w:rPr>
      </w:pPr>
      <w:r>
        <w:rPr>
          <w:rFonts w:ascii="Arial" w:hAnsi="Arial" w:cs="Arial"/>
          <w:b/>
          <w:color w:val="0000FF"/>
          <w:sz w:val="24"/>
        </w:rPr>
        <w:t>C4-214402</w:t>
      </w:r>
      <w:r>
        <w:rPr>
          <w:rFonts w:ascii="Arial" w:hAnsi="Arial" w:cs="Arial"/>
          <w:b/>
          <w:color w:val="0000FF"/>
          <w:sz w:val="24"/>
        </w:rPr>
        <w:tab/>
      </w:r>
      <w:r>
        <w:rPr>
          <w:rFonts w:ascii="Arial" w:hAnsi="Arial" w:cs="Arial"/>
          <w:b/>
          <w:sz w:val="24"/>
        </w:rPr>
        <w:t>S-CSCF Restoration Information Retrieval</w:t>
      </w:r>
    </w:p>
    <w:p w14:paraId="3EE780F4"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v17.1.0</w:t>
      </w:r>
      <w:r>
        <w:rPr>
          <w:i/>
        </w:rPr>
        <w:tab/>
        <w:t xml:space="preserve">  CR-0084  Cat: A (Rel-17)</w:t>
      </w:r>
      <w:r>
        <w:rPr>
          <w:i/>
        </w:rPr>
        <w:br/>
      </w:r>
      <w:r>
        <w:rPr>
          <w:i/>
        </w:rPr>
        <w:br/>
      </w:r>
      <w:r>
        <w:rPr>
          <w:i/>
        </w:rPr>
        <w:tab/>
      </w:r>
      <w:r>
        <w:rPr>
          <w:i/>
        </w:rPr>
        <w:tab/>
      </w:r>
      <w:r>
        <w:rPr>
          <w:i/>
        </w:rPr>
        <w:tab/>
      </w:r>
      <w:r>
        <w:rPr>
          <w:i/>
        </w:rPr>
        <w:tab/>
      </w:r>
      <w:r>
        <w:rPr>
          <w:i/>
        </w:rPr>
        <w:tab/>
        <w:t>Source: Samsung R&amp;D Institute India</w:t>
      </w:r>
    </w:p>
    <w:p w14:paraId="1F1DC1D7" w14:textId="77777777" w:rsidR="00C831F5" w:rsidRDefault="00C831F5" w:rsidP="00C831F5">
      <w:pPr>
        <w:rPr>
          <w:rFonts w:ascii="Arial" w:hAnsi="Arial" w:cs="Arial"/>
          <w:b/>
        </w:rPr>
      </w:pPr>
      <w:r>
        <w:rPr>
          <w:rFonts w:ascii="Arial" w:hAnsi="Arial" w:cs="Arial"/>
          <w:b/>
        </w:rPr>
        <w:t xml:space="preserve">Abstract: </w:t>
      </w:r>
    </w:p>
    <w:p w14:paraId="0D6628D1" w14:textId="77777777" w:rsidR="00C831F5" w:rsidRDefault="00C831F5" w:rsidP="00C831F5">
      <w:r>
        <w:t>This CR updates the description of S-CSCF restoration retrieval during originating procedure apart from existing during registration procedure and terminating procedure</w:t>
      </w:r>
    </w:p>
    <w:p w14:paraId="39E40CA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C4-214700</w:t>
      </w:r>
      <w:r>
        <w:rPr>
          <w:color w:val="993300"/>
          <w:u w:val="single"/>
        </w:rPr>
        <w:t>.</w:t>
      </w:r>
    </w:p>
    <w:p w14:paraId="6321E7D1" w14:textId="5F13AEB4" w:rsidR="00C831F5" w:rsidRDefault="00C831F5" w:rsidP="00C831F5">
      <w:pPr>
        <w:rPr>
          <w:rFonts w:ascii="Arial" w:hAnsi="Arial" w:cs="Arial"/>
          <w:b/>
          <w:sz w:val="24"/>
        </w:rPr>
      </w:pPr>
      <w:r>
        <w:rPr>
          <w:rFonts w:ascii="Arial" w:hAnsi="Arial" w:cs="Arial"/>
          <w:b/>
          <w:color w:val="0000FF"/>
          <w:sz w:val="24"/>
        </w:rPr>
        <w:t>C4-214498</w:t>
      </w:r>
      <w:r>
        <w:rPr>
          <w:rFonts w:ascii="Arial" w:hAnsi="Arial" w:cs="Arial"/>
          <w:b/>
          <w:color w:val="0000FF"/>
          <w:sz w:val="24"/>
        </w:rPr>
        <w:tab/>
      </w:r>
      <w:r>
        <w:rPr>
          <w:rFonts w:ascii="Arial" w:hAnsi="Arial" w:cs="Arial"/>
          <w:b/>
          <w:sz w:val="24"/>
        </w:rPr>
        <w:t>Correction to shared IMPU</w:t>
      </w:r>
    </w:p>
    <w:p w14:paraId="2405D6E3"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v17.1.0</w:t>
      </w:r>
      <w:r>
        <w:rPr>
          <w:i/>
        </w:rPr>
        <w:tab/>
        <w:t xml:space="preserve">  CR-0085  Cat: F (Rel-17)</w:t>
      </w:r>
      <w:r>
        <w:rPr>
          <w:i/>
        </w:rPr>
        <w:br/>
      </w:r>
      <w:r>
        <w:rPr>
          <w:i/>
        </w:rPr>
        <w:br/>
      </w:r>
      <w:r>
        <w:rPr>
          <w:i/>
        </w:rPr>
        <w:tab/>
      </w:r>
      <w:r>
        <w:rPr>
          <w:i/>
        </w:rPr>
        <w:tab/>
      </w:r>
      <w:r>
        <w:rPr>
          <w:i/>
        </w:rPr>
        <w:tab/>
      </w:r>
      <w:r>
        <w:rPr>
          <w:i/>
        </w:rPr>
        <w:tab/>
      </w:r>
      <w:r>
        <w:rPr>
          <w:i/>
        </w:rPr>
        <w:tab/>
        <w:t>Source: Huawei, HiSilicon / Bill</w:t>
      </w:r>
    </w:p>
    <w:p w14:paraId="534DA46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12228A1" w14:textId="13E1461B" w:rsidR="00C831F5" w:rsidRDefault="00C831F5" w:rsidP="00C831F5">
      <w:pPr>
        <w:rPr>
          <w:rFonts w:ascii="Arial" w:hAnsi="Arial" w:cs="Arial"/>
          <w:b/>
          <w:sz w:val="24"/>
        </w:rPr>
      </w:pPr>
      <w:r>
        <w:rPr>
          <w:rFonts w:ascii="Arial" w:hAnsi="Arial" w:cs="Arial"/>
          <w:b/>
          <w:color w:val="0000FF"/>
          <w:sz w:val="24"/>
        </w:rPr>
        <w:t>C4-214588</w:t>
      </w:r>
      <w:r>
        <w:rPr>
          <w:rFonts w:ascii="Arial" w:hAnsi="Arial" w:cs="Arial"/>
          <w:b/>
          <w:color w:val="0000FF"/>
          <w:sz w:val="24"/>
        </w:rPr>
        <w:tab/>
      </w:r>
      <w:r>
        <w:rPr>
          <w:rFonts w:ascii="Arial" w:hAnsi="Arial" w:cs="Arial"/>
          <w:b/>
          <w:sz w:val="24"/>
        </w:rPr>
        <w:t>Query parameter name alignment</w:t>
      </w:r>
    </w:p>
    <w:p w14:paraId="031EDA6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v16.5.0</w:t>
      </w:r>
      <w:r>
        <w:rPr>
          <w:i/>
        </w:rPr>
        <w:tab/>
        <w:t xml:space="preserve">  CR-0052  rev 2 Cat: F (Rel-16)</w:t>
      </w:r>
      <w:r>
        <w:rPr>
          <w:i/>
        </w:rPr>
        <w:br/>
      </w:r>
      <w:r>
        <w:rPr>
          <w:i/>
        </w:rPr>
        <w:br/>
      </w:r>
      <w:r>
        <w:rPr>
          <w:i/>
        </w:rPr>
        <w:tab/>
      </w:r>
      <w:r>
        <w:rPr>
          <w:i/>
        </w:rPr>
        <w:tab/>
      </w:r>
      <w:r>
        <w:rPr>
          <w:i/>
        </w:rPr>
        <w:tab/>
      </w:r>
      <w:r>
        <w:rPr>
          <w:i/>
        </w:rPr>
        <w:tab/>
      </w:r>
      <w:r>
        <w:rPr>
          <w:i/>
        </w:rPr>
        <w:tab/>
        <w:t>Source: Nokia, Nokia Shanghai Bell, Ericsson</w:t>
      </w:r>
    </w:p>
    <w:p w14:paraId="05BAB789" w14:textId="77777777" w:rsidR="00C831F5" w:rsidRDefault="00C831F5" w:rsidP="00C831F5">
      <w:pPr>
        <w:rPr>
          <w:color w:val="808080"/>
        </w:rPr>
      </w:pPr>
      <w:r>
        <w:rPr>
          <w:color w:val="808080"/>
        </w:rPr>
        <w:t>(Replaces C4-214215)</w:t>
      </w:r>
    </w:p>
    <w:p w14:paraId="7C40616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B3740" w14:textId="10CD55C2" w:rsidR="00C831F5" w:rsidRDefault="00C831F5" w:rsidP="00C831F5">
      <w:pPr>
        <w:rPr>
          <w:rFonts w:ascii="Arial" w:hAnsi="Arial" w:cs="Arial"/>
          <w:b/>
          <w:sz w:val="24"/>
        </w:rPr>
      </w:pPr>
      <w:r>
        <w:rPr>
          <w:rFonts w:ascii="Arial" w:hAnsi="Arial" w:cs="Arial"/>
          <w:b/>
          <w:color w:val="0000FF"/>
          <w:sz w:val="24"/>
        </w:rPr>
        <w:t>C4-214700</w:t>
      </w:r>
      <w:r>
        <w:rPr>
          <w:rFonts w:ascii="Arial" w:hAnsi="Arial" w:cs="Arial"/>
          <w:b/>
          <w:color w:val="0000FF"/>
          <w:sz w:val="24"/>
        </w:rPr>
        <w:tab/>
      </w:r>
      <w:r>
        <w:rPr>
          <w:rFonts w:ascii="Arial" w:hAnsi="Arial" w:cs="Arial"/>
          <w:b/>
          <w:sz w:val="24"/>
        </w:rPr>
        <w:t>S-CSCF Restoration Information Retrieval</w:t>
      </w:r>
    </w:p>
    <w:p w14:paraId="22C3FE77"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v17.1.0</w:t>
      </w:r>
      <w:r>
        <w:rPr>
          <w:i/>
        </w:rPr>
        <w:tab/>
        <w:t xml:space="preserve">  CR-0084  rev 1 Cat: F (Rel-17)</w:t>
      </w:r>
      <w:r>
        <w:rPr>
          <w:i/>
        </w:rPr>
        <w:br/>
      </w:r>
      <w:r>
        <w:rPr>
          <w:i/>
        </w:rPr>
        <w:br/>
      </w:r>
      <w:r>
        <w:rPr>
          <w:i/>
        </w:rPr>
        <w:tab/>
      </w:r>
      <w:r>
        <w:rPr>
          <w:i/>
        </w:rPr>
        <w:tab/>
      </w:r>
      <w:r>
        <w:rPr>
          <w:i/>
        </w:rPr>
        <w:tab/>
      </w:r>
      <w:r>
        <w:rPr>
          <w:i/>
        </w:rPr>
        <w:tab/>
      </w:r>
      <w:r>
        <w:rPr>
          <w:i/>
        </w:rPr>
        <w:tab/>
        <w:t>Source: Samsung R&amp;D Institute India</w:t>
      </w:r>
    </w:p>
    <w:p w14:paraId="7FEB8F7F" w14:textId="77777777" w:rsidR="00C831F5" w:rsidRDefault="00C831F5" w:rsidP="00C831F5">
      <w:pPr>
        <w:rPr>
          <w:color w:val="808080"/>
        </w:rPr>
      </w:pPr>
      <w:r>
        <w:rPr>
          <w:color w:val="808080"/>
        </w:rPr>
        <w:t>(Replaces C4-214402)</w:t>
      </w:r>
    </w:p>
    <w:p w14:paraId="411CA2CC" w14:textId="77777777" w:rsidR="00C831F5" w:rsidRDefault="00C831F5" w:rsidP="00C831F5">
      <w:pPr>
        <w:rPr>
          <w:rFonts w:ascii="Arial" w:hAnsi="Arial" w:cs="Arial"/>
          <w:b/>
        </w:rPr>
      </w:pPr>
      <w:r>
        <w:rPr>
          <w:rFonts w:ascii="Arial" w:hAnsi="Arial" w:cs="Arial"/>
          <w:b/>
        </w:rPr>
        <w:t xml:space="preserve">Abstract: </w:t>
      </w:r>
    </w:p>
    <w:p w14:paraId="0D026C0C" w14:textId="77777777" w:rsidR="00C831F5" w:rsidRDefault="00C831F5" w:rsidP="00C831F5">
      <w:r>
        <w:t>This CR updates the description of S-CSCF restoration retrieval during originating procedure apart from existing during registration procedure and terminating procedure</w:t>
      </w:r>
    </w:p>
    <w:p w14:paraId="10D0FF8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FB9D6" w14:textId="2752305E" w:rsidR="00C831F5" w:rsidRDefault="00C831F5" w:rsidP="00C831F5">
      <w:pPr>
        <w:rPr>
          <w:rFonts w:ascii="Arial" w:hAnsi="Arial" w:cs="Arial"/>
          <w:b/>
          <w:sz w:val="24"/>
        </w:rPr>
      </w:pPr>
      <w:r>
        <w:rPr>
          <w:rFonts w:ascii="Arial" w:hAnsi="Arial" w:cs="Arial"/>
          <w:b/>
          <w:color w:val="0000FF"/>
          <w:sz w:val="24"/>
        </w:rPr>
        <w:t>C4-214821</w:t>
      </w:r>
      <w:r>
        <w:rPr>
          <w:rFonts w:ascii="Arial" w:hAnsi="Arial" w:cs="Arial"/>
          <w:b/>
          <w:color w:val="0000FF"/>
          <w:sz w:val="24"/>
        </w:rPr>
        <w:tab/>
      </w:r>
      <w:r>
        <w:rPr>
          <w:rFonts w:ascii="Arial" w:hAnsi="Arial" w:cs="Arial"/>
          <w:b/>
          <w:sz w:val="24"/>
        </w:rPr>
        <w:t>Correction to shared IMPU</w:t>
      </w:r>
    </w:p>
    <w:p w14:paraId="653F76F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v17.1.0</w:t>
      </w:r>
      <w:r>
        <w:rPr>
          <w:i/>
        </w:rPr>
        <w:tab/>
        <w:t xml:space="preserve">  CR-0088  Cat: A (Rel-17)</w:t>
      </w:r>
      <w:r>
        <w:rPr>
          <w:i/>
        </w:rPr>
        <w:br/>
      </w:r>
      <w:r>
        <w:rPr>
          <w:i/>
        </w:rPr>
        <w:br/>
      </w:r>
      <w:r>
        <w:rPr>
          <w:i/>
        </w:rPr>
        <w:tab/>
      </w:r>
      <w:r>
        <w:rPr>
          <w:i/>
        </w:rPr>
        <w:tab/>
      </w:r>
      <w:r>
        <w:rPr>
          <w:i/>
        </w:rPr>
        <w:tab/>
      </w:r>
      <w:r>
        <w:rPr>
          <w:i/>
        </w:rPr>
        <w:tab/>
      </w:r>
      <w:r>
        <w:rPr>
          <w:i/>
        </w:rPr>
        <w:tab/>
        <w:t>Source: Huawei, HiSilicon / Bill</w:t>
      </w:r>
    </w:p>
    <w:p w14:paraId="3846FFBF" w14:textId="77777777" w:rsidR="00C831F5" w:rsidRDefault="00C831F5" w:rsidP="00C831F5">
      <w:pPr>
        <w:rPr>
          <w:color w:val="808080"/>
        </w:rPr>
      </w:pPr>
      <w:r>
        <w:rPr>
          <w:color w:val="808080"/>
        </w:rPr>
        <w:t>(Replaces C1-214498)</w:t>
      </w:r>
    </w:p>
    <w:p w14:paraId="2B269CB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63D73" w14:textId="66D71F79" w:rsidR="00C831F5" w:rsidRDefault="00C831F5" w:rsidP="00C831F5">
      <w:pPr>
        <w:rPr>
          <w:rFonts w:ascii="Arial" w:hAnsi="Arial" w:cs="Arial"/>
          <w:b/>
          <w:sz w:val="24"/>
        </w:rPr>
      </w:pPr>
      <w:r>
        <w:rPr>
          <w:rFonts w:ascii="Arial" w:hAnsi="Arial" w:cs="Arial"/>
          <w:b/>
          <w:color w:val="0000FF"/>
          <w:sz w:val="24"/>
        </w:rPr>
        <w:t>C4-214822</w:t>
      </w:r>
      <w:r>
        <w:rPr>
          <w:rFonts w:ascii="Arial" w:hAnsi="Arial" w:cs="Arial"/>
          <w:b/>
          <w:color w:val="0000FF"/>
          <w:sz w:val="24"/>
        </w:rPr>
        <w:tab/>
      </w:r>
      <w:r>
        <w:rPr>
          <w:rFonts w:ascii="Arial" w:hAnsi="Arial" w:cs="Arial"/>
          <w:b/>
          <w:sz w:val="24"/>
        </w:rPr>
        <w:t>Correction to shared IMPU</w:t>
      </w:r>
    </w:p>
    <w:p w14:paraId="14C0CFF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v16.5.0</w:t>
      </w:r>
      <w:r>
        <w:rPr>
          <w:i/>
        </w:rPr>
        <w:tab/>
        <w:t xml:space="preserve">  CR-0089  Cat: F (Rel-16)</w:t>
      </w:r>
      <w:r>
        <w:rPr>
          <w:i/>
        </w:rPr>
        <w:br/>
      </w:r>
      <w:r>
        <w:rPr>
          <w:i/>
        </w:rPr>
        <w:br/>
      </w:r>
      <w:r>
        <w:rPr>
          <w:i/>
        </w:rPr>
        <w:tab/>
      </w:r>
      <w:r>
        <w:rPr>
          <w:i/>
        </w:rPr>
        <w:tab/>
      </w:r>
      <w:r>
        <w:rPr>
          <w:i/>
        </w:rPr>
        <w:tab/>
      </w:r>
      <w:r>
        <w:rPr>
          <w:i/>
        </w:rPr>
        <w:tab/>
      </w:r>
      <w:r>
        <w:rPr>
          <w:i/>
        </w:rPr>
        <w:tab/>
        <w:t>Source: Huawei, HiSilicon / Bill</w:t>
      </w:r>
    </w:p>
    <w:p w14:paraId="737F3B1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7BED9" w14:textId="77777777" w:rsidR="00C831F5" w:rsidRDefault="00C831F5" w:rsidP="00C831F5">
      <w:pPr>
        <w:pStyle w:val="Heading4"/>
      </w:pPr>
      <w:bookmarkStart w:id="86" w:name="_Toc81397669"/>
      <w:r>
        <w:lastRenderedPageBreak/>
        <w:t>7.1.11</w:t>
      </w:r>
      <w:r>
        <w:tab/>
        <w:t>Load and Overload Control of 5GC Service Based Interfaces [LOLC]</w:t>
      </w:r>
      <w:bookmarkEnd w:id="86"/>
    </w:p>
    <w:p w14:paraId="0A5D8ED2" w14:textId="77777777" w:rsidR="00C831F5" w:rsidRDefault="00C831F5" w:rsidP="00C831F5">
      <w:pPr>
        <w:pStyle w:val="Heading4"/>
      </w:pPr>
      <w:bookmarkStart w:id="87" w:name="_Toc81397670"/>
      <w:r>
        <w:t>7.1.12</w:t>
      </w:r>
      <w:r>
        <w:tab/>
        <w:t>5GS Enhanced support of OTA mechanism for configuration parameter update [5GS_OTAF]</w:t>
      </w:r>
      <w:bookmarkEnd w:id="87"/>
    </w:p>
    <w:p w14:paraId="2E9A9C9F" w14:textId="77777777" w:rsidR="00C831F5" w:rsidRDefault="00C831F5" w:rsidP="00C831F5">
      <w:pPr>
        <w:pStyle w:val="Heading4"/>
      </w:pPr>
      <w:bookmarkStart w:id="88" w:name="_Toc81397671"/>
      <w:r>
        <w:t>7.1.13</w:t>
      </w:r>
      <w:r>
        <w:tab/>
        <w:t>CT aspects of support for integrated access and backhaul [IABARC-CT]</w:t>
      </w:r>
      <w:bookmarkEnd w:id="88"/>
    </w:p>
    <w:p w14:paraId="054E6D51" w14:textId="77777777" w:rsidR="00C831F5" w:rsidRDefault="00C831F5" w:rsidP="00C831F5">
      <w:pPr>
        <w:pStyle w:val="Heading4"/>
      </w:pPr>
      <w:bookmarkStart w:id="89" w:name="_Toc81397672"/>
      <w:r>
        <w:t>7.1.14</w:t>
      </w:r>
      <w:r>
        <w:tab/>
        <w:t>Nudsf Service Based Interface [NUDSF]</w:t>
      </w:r>
      <w:bookmarkEnd w:id="89"/>
    </w:p>
    <w:p w14:paraId="65DF5CB1" w14:textId="6954768F" w:rsidR="00C831F5" w:rsidRDefault="00C831F5" w:rsidP="00C831F5">
      <w:pPr>
        <w:rPr>
          <w:rFonts w:ascii="Arial" w:hAnsi="Arial" w:cs="Arial"/>
          <w:b/>
          <w:sz w:val="24"/>
        </w:rPr>
      </w:pPr>
      <w:r>
        <w:rPr>
          <w:rFonts w:ascii="Arial" w:hAnsi="Arial" w:cs="Arial"/>
          <w:b/>
          <w:color w:val="0000FF"/>
          <w:sz w:val="24"/>
        </w:rPr>
        <w:t>C4-214518</w:t>
      </w:r>
      <w:r>
        <w:rPr>
          <w:rFonts w:ascii="Arial" w:hAnsi="Arial" w:cs="Arial"/>
          <w:b/>
          <w:color w:val="0000FF"/>
          <w:sz w:val="24"/>
        </w:rPr>
        <w:tab/>
      </w:r>
      <w:r>
        <w:rPr>
          <w:rFonts w:ascii="Arial" w:hAnsi="Arial" w:cs="Arial"/>
          <w:b/>
          <w:sz w:val="24"/>
        </w:rPr>
        <w:t>Removal of enum</w:t>
      </w:r>
    </w:p>
    <w:p w14:paraId="1CDCD92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v16.5.0</w:t>
      </w:r>
      <w:r>
        <w:rPr>
          <w:i/>
        </w:rPr>
        <w:tab/>
        <w:t xml:space="preserve">  CR-0043  Cat: F (Rel-16)</w:t>
      </w:r>
      <w:r>
        <w:rPr>
          <w:i/>
        </w:rPr>
        <w:br/>
      </w:r>
      <w:r>
        <w:rPr>
          <w:i/>
        </w:rPr>
        <w:br/>
      </w:r>
      <w:r>
        <w:rPr>
          <w:i/>
        </w:rPr>
        <w:tab/>
      </w:r>
      <w:r>
        <w:rPr>
          <w:i/>
        </w:rPr>
        <w:tab/>
      </w:r>
      <w:r>
        <w:rPr>
          <w:i/>
        </w:rPr>
        <w:tab/>
      </w:r>
      <w:r>
        <w:rPr>
          <w:i/>
        </w:rPr>
        <w:tab/>
      </w:r>
      <w:r>
        <w:rPr>
          <w:i/>
        </w:rPr>
        <w:tab/>
        <w:t>Source: Hewlett-Packard Enterprise</w:t>
      </w:r>
    </w:p>
    <w:p w14:paraId="75A18B1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52DA7" w14:textId="0C15522C" w:rsidR="00C831F5" w:rsidRDefault="00C831F5" w:rsidP="00C831F5">
      <w:pPr>
        <w:rPr>
          <w:rFonts w:ascii="Arial" w:hAnsi="Arial" w:cs="Arial"/>
          <w:b/>
          <w:sz w:val="24"/>
        </w:rPr>
      </w:pPr>
      <w:r>
        <w:rPr>
          <w:rFonts w:ascii="Arial" w:hAnsi="Arial" w:cs="Arial"/>
          <w:b/>
          <w:color w:val="0000FF"/>
          <w:sz w:val="24"/>
        </w:rPr>
        <w:t>C4-214519</w:t>
      </w:r>
      <w:r>
        <w:rPr>
          <w:rFonts w:ascii="Arial" w:hAnsi="Arial" w:cs="Arial"/>
          <w:b/>
          <w:color w:val="0000FF"/>
          <w:sz w:val="24"/>
        </w:rPr>
        <w:tab/>
      </w:r>
      <w:r>
        <w:rPr>
          <w:rFonts w:ascii="Arial" w:hAnsi="Arial" w:cs="Arial"/>
          <w:b/>
          <w:sz w:val="24"/>
        </w:rPr>
        <w:t>Removal of enum</w:t>
      </w:r>
    </w:p>
    <w:p w14:paraId="6F50618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v17.2.0</w:t>
      </w:r>
      <w:r>
        <w:rPr>
          <w:i/>
        </w:rPr>
        <w:tab/>
        <w:t xml:space="preserve">  CR-0044  Cat: A (Rel-17)</w:t>
      </w:r>
      <w:r>
        <w:rPr>
          <w:i/>
        </w:rPr>
        <w:br/>
      </w:r>
      <w:r>
        <w:rPr>
          <w:i/>
        </w:rPr>
        <w:br/>
      </w:r>
      <w:r>
        <w:rPr>
          <w:i/>
        </w:rPr>
        <w:tab/>
      </w:r>
      <w:r>
        <w:rPr>
          <w:i/>
        </w:rPr>
        <w:tab/>
      </w:r>
      <w:r>
        <w:rPr>
          <w:i/>
        </w:rPr>
        <w:tab/>
      </w:r>
      <w:r>
        <w:rPr>
          <w:i/>
        </w:rPr>
        <w:tab/>
      </w:r>
      <w:r>
        <w:rPr>
          <w:i/>
        </w:rPr>
        <w:tab/>
        <w:t>Source: Hewlett-Packard Enterprise</w:t>
      </w:r>
    </w:p>
    <w:p w14:paraId="7766ADB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93091" w14:textId="77777777" w:rsidR="00C831F5" w:rsidRDefault="00C831F5" w:rsidP="00C831F5">
      <w:pPr>
        <w:pStyle w:val="Heading4"/>
      </w:pPr>
      <w:bookmarkStart w:id="90" w:name="_Toc81397673"/>
      <w:r>
        <w:t>7.1.15</w:t>
      </w:r>
      <w:r>
        <w:tab/>
        <w:t>Nsoraf Service Based Interface [NSORAF]</w:t>
      </w:r>
      <w:bookmarkEnd w:id="90"/>
    </w:p>
    <w:p w14:paraId="0F1488CE" w14:textId="77777777" w:rsidR="00C831F5" w:rsidRDefault="00C831F5" w:rsidP="00C831F5">
      <w:pPr>
        <w:pStyle w:val="Heading3"/>
      </w:pPr>
      <w:bookmarkStart w:id="91" w:name="_Toc81397674"/>
      <w:r>
        <w:t>7.2</w:t>
      </w:r>
      <w:r>
        <w:tab/>
        <w:t>CT4 Supported WIs</w:t>
      </w:r>
      <w:bookmarkEnd w:id="91"/>
    </w:p>
    <w:p w14:paraId="693DCF60" w14:textId="77777777" w:rsidR="00C831F5" w:rsidRDefault="00C831F5" w:rsidP="00C831F5">
      <w:pPr>
        <w:pStyle w:val="Heading4"/>
      </w:pPr>
      <w:bookmarkStart w:id="92" w:name="_Toc81397675"/>
      <w:r>
        <w:t>7.2.1</w:t>
      </w:r>
      <w:r>
        <w:tab/>
        <w:t>CT aspects on Enablers for Network Automation for 5G [eNA]</w:t>
      </w:r>
      <w:bookmarkEnd w:id="92"/>
    </w:p>
    <w:p w14:paraId="3561E941" w14:textId="77777777" w:rsidR="00C831F5" w:rsidRDefault="00C831F5" w:rsidP="00C831F5">
      <w:pPr>
        <w:pStyle w:val="Heading4"/>
      </w:pPr>
      <w:bookmarkStart w:id="93" w:name="_Toc81397676"/>
      <w:r>
        <w:t>7.2.2</w:t>
      </w:r>
      <w:r>
        <w:tab/>
        <w:t>CT aspects of Access Traffic Steering, Switch and Splitting support in 5G system [ATSSS]</w:t>
      </w:r>
      <w:bookmarkEnd w:id="93"/>
    </w:p>
    <w:p w14:paraId="571511A4" w14:textId="77777777" w:rsidR="00C831F5" w:rsidRDefault="00C831F5" w:rsidP="00C831F5">
      <w:pPr>
        <w:pStyle w:val="Heading4"/>
      </w:pPr>
      <w:bookmarkStart w:id="94" w:name="_Toc81397677"/>
      <w:r>
        <w:t>7.2.3</w:t>
      </w:r>
      <w:r>
        <w:tab/>
        <w:t>CT aspects of 5GS enhanced support of vertical and LAN services [Vertical_LAN]</w:t>
      </w:r>
      <w:bookmarkEnd w:id="94"/>
    </w:p>
    <w:p w14:paraId="28FE1ADB" w14:textId="0B9C2A6A" w:rsidR="00C831F5" w:rsidRDefault="00C831F5" w:rsidP="00C831F5">
      <w:pPr>
        <w:rPr>
          <w:rFonts w:ascii="Arial" w:hAnsi="Arial" w:cs="Arial"/>
          <w:b/>
          <w:sz w:val="24"/>
        </w:rPr>
      </w:pPr>
      <w:r>
        <w:rPr>
          <w:rFonts w:ascii="Arial" w:hAnsi="Arial" w:cs="Arial"/>
          <w:b/>
          <w:color w:val="0000FF"/>
          <w:sz w:val="24"/>
        </w:rPr>
        <w:t>C4-214081</w:t>
      </w:r>
      <w:r>
        <w:rPr>
          <w:rFonts w:ascii="Arial" w:hAnsi="Arial" w:cs="Arial"/>
          <w:b/>
          <w:color w:val="0000FF"/>
          <w:sz w:val="24"/>
        </w:rPr>
        <w:tab/>
      </w:r>
      <w:r>
        <w:rPr>
          <w:rFonts w:ascii="Arial" w:hAnsi="Arial" w:cs="Arial"/>
          <w:b/>
          <w:sz w:val="24"/>
        </w:rPr>
        <w:t>Authentication for the UE accesses from CAG cell</w:t>
      </w:r>
    </w:p>
    <w:p w14:paraId="61EFC24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CR-0663  Cat: F (Rel-16)</w:t>
      </w:r>
      <w:r>
        <w:rPr>
          <w:i/>
        </w:rPr>
        <w:br/>
      </w:r>
      <w:r>
        <w:rPr>
          <w:i/>
        </w:rPr>
        <w:br/>
      </w:r>
      <w:r>
        <w:rPr>
          <w:i/>
        </w:rPr>
        <w:tab/>
      </w:r>
      <w:r>
        <w:rPr>
          <w:i/>
        </w:rPr>
        <w:tab/>
      </w:r>
      <w:r>
        <w:rPr>
          <w:i/>
        </w:rPr>
        <w:tab/>
      </w:r>
      <w:r>
        <w:rPr>
          <w:i/>
        </w:rPr>
        <w:tab/>
      </w:r>
      <w:r>
        <w:rPr>
          <w:i/>
        </w:rPr>
        <w:tab/>
        <w:t>Source: Huawei</w:t>
      </w:r>
    </w:p>
    <w:p w14:paraId="2EC3650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3D6F0" w14:textId="01102EBB" w:rsidR="00C831F5" w:rsidRDefault="00C831F5" w:rsidP="00C831F5">
      <w:pPr>
        <w:rPr>
          <w:rFonts w:ascii="Arial" w:hAnsi="Arial" w:cs="Arial"/>
          <w:b/>
          <w:sz w:val="24"/>
        </w:rPr>
      </w:pPr>
      <w:r>
        <w:rPr>
          <w:rFonts w:ascii="Arial" w:hAnsi="Arial" w:cs="Arial"/>
          <w:b/>
          <w:color w:val="0000FF"/>
          <w:sz w:val="24"/>
        </w:rPr>
        <w:t>C4-214082</w:t>
      </w:r>
      <w:r>
        <w:rPr>
          <w:rFonts w:ascii="Arial" w:hAnsi="Arial" w:cs="Arial"/>
          <w:b/>
          <w:color w:val="0000FF"/>
          <w:sz w:val="24"/>
        </w:rPr>
        <w:tab/>
      </w:r>
      <w:r>
        <w:rPr>
          <w:rFonts w:ascii="Arial" w:hAnsi="Arial" w:cs="Arial"/>
          <w:b/>
          <w:sz w:val="24"/>
        </w:rPr>
        <w:t>Authentication for the UE accesses from CAG cell</w:t>
      </w:r>
    </w:p>
    <w:p w14:paraId="3BC233C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CR-0664  Cat: A (Rel-17)</w:t>
      </w:r>
      <w:r>
        <w:rPr>
          <w:i/>
        </w:rPr>
        <w:br/>
      </w:r>
      <w:r>
        <w:rPr>
          <w:i/>
        </w:rPr>
        <w:br/>
      </w:r>
      <w:r>
        <w:rPr>
          <w:i/>
        </w:rPr>
        <w:tab/>
      </w:r>
      <w:r>
        <w:rPr>
          <w:i/>
        </w:rPr>
        <w:tab/>
      </w:r>
      <w:r>
        <w:rPr>
          <w:i/>
        </w:rPr>
        <w:tab/>
      </w:r>
      <w:r>
        <w:rPr>
          <w:i/>
        </w:rPr>
        <w:tab/>
      </w:r>
      <w:r>
        <w:rPr>
          <w:i/>
        </w:rPr>
        <w:tab/>
        <w:t>Source: Huawei</w:t>
      </w:r>
    </w:p>
    <w:p w14:paraId="1DD1FD3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D709B" w14:textId="31DAADD8" w:rsidR="00C831F5" w:rsidRDefault="00C831F5" w:rsidP="00C831F5">
      <w:pPr>
        <w:rPr>
          <w:rFonts w:ascii="Arial" w:hAnsi="Arial" w:cs="Arial"/>
          <w:b/>
          <w:sz w:val="24"/>
        </w:rPr>
      </w:pPr>
      <w:r>
        <w:rPr>
          <w:rFonts w:ascii="Arial" w:hAnsi="Arial" w:cs="Arial"/>
          <w:b/>
          <w:color w:val="0000FF"/>
          <w:sz w:val="24"/>
        </w:rPr>
        <w:t>C4-214492</w:t>
      </w:r>
      <w:r>
        <w:rPr>
          <w:rFonts w:ascii="Arial" w:hAnsi="Arial" w:cs="Arial"/>
          <w:b/>
          <w:color w:val="0000FF"/>
          <w:sz w:val="24"/>
        </w:rPr>
        <w:tab/>
      </w:r>
      <w:r>
        <w:rPr>
          <w:rFonts w:ascii="Arial" w:hAnsi="Arial" w:cs="Arial"/>
          <w:b/>
          <w:sz w:val="24"/>
        </w:rPr>
        <w:t>IEEE Std 802.1AS-2020 reference update</w:t>
      </w:r>
    </w:p>
    <w:p w14:paraId="071F1139"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v16.8.0</w:t>
      </w:r>
      <w:r>
        <w:rPr>
          <w:i/>
        </w:rPr>
        <w:tab/>
        <w:t xml:space="preserve">  CR-0574  Cat: F (Rel-16)</w:t>
      </w:r>
      <w:r>
        <w:rPr>
          <w:i/>
        </w:rPr>
        <w:br/>
      </w:r>
      <w:r>
        <w:rPr>
          <w:i/>
        </w:rPr>
        <w:br/>
      </w:r>
      <w:r>
        <w:rPr>
          <w:i/>
        </w:rPr>
        <w:tab/>
      </w:r>
      <w:r>
        <w:rPr>
          <w:i/>
        </w:rPr>
        <w:tab/>
      </w:r>
      <w:r>
        <w:rPr>
          <w:i/>
        </w:rPr>
        <w:tab/>
      </w:r>
      <w:r>
        <w:rPr>
          <w:i/>
        </w:rPr>
        <w:tab/>
      </w:r>
      <w:r>
        <w:rPr>
          <w:i/>
        </w:rPr>
        <w:tab/>
        <w:t>Source: Intel / Thomas</w:t>
      </w:r>
    </w:p>
    <w:p w14:paraId="1A508AF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C4-214601</w:t>
      </w:r>
      <w:r>
        <w:rPr>
          <w:color w:val="993300"/>
          <w:u w:val="single"/>
        </w:rPr>
        <w:t>.</w:t>
      </w:r>
    </w:p>
    <w:p w14:paraId="2D4C06BF" w14:textId="146CC4B6" w:rsidR="00C831F5" w:rsidRDefault="00C831F5" w:rsidP="00C831F5">
      <w:pPr>
        <w:rPr>
          <w:rFonts w:ascii="Arial" w:hAnsi="Arial" w:cs="Arial"/>
          <w:b/>
          <w:sz w:val="24"/>
        </w:rPr>
      </w:pPr>
      <w:r>
        <w:rPr>
          <w:rFonts w:ascii="Arial" w:hAnsi="Arial" w:cs="Arial"/>
          <w:b/>
          <w:color w:val="0000FF"/>
          <w:sz w:val="24"/>
        </w:rPr>
        <w:t>C4-214493</w:t>
      </w:r>
      <w:r>
        <w:rPr>
          <w:rFonts w:ascii="Arial" w:hAnsi="Arial" w:cs="Arial"/>
          <w:b/>
          <w:color w:val="0000FF"/>
          <w:sz w:val="24"/>
        </w:rPr>
        <w:tab/>
      </w:r>
      <w:r>
        <w:rPr>
          <w:rFonts w:ascii="Arial" w:hAnsi="Arial" w:cs="Arial"/>
          <w:b/>
          <w:sz w:val="24"/>
        </w:rPr>
        <w:t>IEEE 802.1AS-2020 reference update</w:t>
      </w:r>
    </w:p>
    <w:p w14:paraId="083C72F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CR-0575  Cat: A (Rel-17)</w:t>
      </w:r>
      <w:r>
        <w:rPr>
          <w:i/>
        </w:rPr>
        <w:br/>
      </w:r>
      <w:r>
        <w:rPr>
          <w:i/>
        </w:rPr>
        <w:br/>
      </w:r>
      <w:r>
        <w:rPr>
          <w:i/>
        </w:rPr>
        <w:tab/>
      </w:r>
      <w:r>
        <w:rPr>
          <w:i/>
        </w:rPr>
        <w:tab/>
      </w:r>
      <w:r>
        <w:rPr>
          <w:i/>
        </w:rPr>
        <w:tab/>
      </w:r>
      <w:r>
        <w:rPr>
          <w:i/>
        </w:rPr>
        <w:tab/>
      </w:r>
      <w:r>
        <w:rPr>
          <w:i/>
        </w:rPr>
        <w:tab/>
        <w:t>Source: Intel / Thomas</w:t>
      </w:r>
    </w:p>
    <w:p w14:paraId="058B74A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C4-214603</w:t>
      </w:r>
      <w:r>
        <w:rPr>
          <w:color w:val="993300"/>
          <w:u w:val="single"/>
        </w:rPr>
        <w:t>.</w:t>
      </w:r>
    </w:p>
    <w:p w14:paraId="2BC33F0E" w14:textId="7EC339E6" w:rsidR="00C831F5" w:rsidRDefault="00C831F5" w:rsidP="00C831F5">
      <w:pPr>
        <w:rPr>
          <w:rFonts w:ascii="Arial" w:hAnsi="Arial" w:cs="Arial"/>
          <w:b/>
          <w:sz w:val="24"/>
        </w:rPr>
      </w:pPr>
      <w:r>
        <w:rPr>
          <w:rFonts w:ascii="Arial" w:hAnsi="Arial" w:cs="Arial"/>
          <w:b/>
          <w:color w:val="0000FF"/>
          <w:sz w:val="24"/>
        </w:rPr>
        <w:t>C4-214601</w:t>
      </w:r>
      <w:r>
        <w:rPr>
          <w:rFonts w:ascii="Arial" w:hAnsi="Arial" w:cs="Arial"/>
          <w:b/>
          <w:color w:val="0000FF"/>
          <w:sz w:val="24"/>
        </w:rPr>
        <w:tab/>
      </w:r>
      <w:r>
        <w:rPr>
          <w:rFonts w:ascii="Arial" w:hAnsi="Arial" w:cs="Arial"/>
          <w:b/>
          <w:sz w:val="24"/>
        </w:rPr>
        <w:t>IEEE Std 802.1AS-2020 reference update</w:t>
      </w:r>
    </w:p>
    <w:p w14:paraId="7F34EAE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v16.8.0</w:t>
      </w:r>
      <w:r>
        <w:rPr>
          <w:i/>
        </w:rPr>
        <w:tab/>
        <w:t xml:space="preserve">  CR-0574  rev 1 Cat: F (Rel-16)</w:t>
      </w:r>
      <w:r>
        <w:rPr>
          <w:i/>
        </w:rPr>
        <w:br/>
      </w:r>
      <w:r>
        <w:rPr>
          <w:i/>
        </w:rPr>
        <w:br/>
      </w:r>
      <w:r>
        <w:rPr>
          <w:i/>
        </w:rPr>
        <w:tab/>
      </w:r>
      <w:r>
        <w:rPr>
          <w:i/>
        </w:rPr>
        <w:tab/>
      </w:r>
      <w:r>
        <w:rPr>
          <w:i/>
        </w:rPr>
        <w:tab/>
      </w:r>
      <w:r>
        <w:rPr>
          <w:i/>
        </w:rPr>
        <w:tab/>
      </w:r>
      <w:r>
        <w:rPr>
          <w:i/>
        </w:rPr>
        <w:tab/>
        <w:t>Source: Intel / Thomas</w:t>
      </w:r>
    </w:p>
    <w:p w14:paraId="376D0069" w14:textId="77777777" w:rsidR="00C831F5" w:rsidRDefault="00C831F5" w:rsidP="00C831F5">
      <w:pPr>
        <w:rPr>
          <w:color w:val="808080"/>
        </w:rPr>
      </w:pPr>
      <w:r>
        <w:rPr>
          <w:color w:val="808080"/>
        </w:rPr>
        <w:t>(Replaces C4-214492)</w:t>
      </w:r>
    </w:p>
    <w:p w14:paraId="6F1F6DA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123D8" w14:textId="1ED80AF3" w:rsidR="00C831F5" w:rsidRDefault="00C831F5" w:rsidP="00C831F5">
      <w:pPr>
        <w:rPr>
          <w:rFonts w:ascii="Arial" w:hAnsi="Arial" w:cs="Arial"/>
          <w:b/>
          <w:sz w:val="24"/>
        </w:rPr>
      </w:pPr>
      <w:r>
        <w:rPr>
          <w:rFonts w:ascii="Arial" w:hAnsi="Arial" w:cs="Arial"/>
          <w:b/>
          <w:color w:val="0000FF"/>
          <w:sz w:val="24"/>
        </w:rPr>
        <w:t>C4-214603</w:t>
      </w:r>
      <w:r>
        <w:rPr>
          <w:rFonts w:ascii="Arial" w:hAnsi="Arial" w:cs="Arial"/>
          <w:b/>
          <w:color w:val="0000FF"/>
          <w:sz w:val="24"/>
        </w:rPr>
        <w:tab/>
      </w:r>
      <w:r>
        <w:rPr>
          <w:rFonts w:ascii="Arial" w:hAnsi="Arial" w:cs="Arial"/>
          <w:b/>
          <w:sz w:val="24"/>
        </w:rPr>
        <w:t>IEEE 802.1AS-2020 reference update</w:t>
      </w:r>
    </w:p>
    <w:p w14:paraId="712A559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v17.1.0</w:t>
      </w:r>
      <w:r>
        <w:rPr>
          <w:i/>
        </w:rPr>
        <w:tab/>
        <w:t xml:space="preserve">  CR-0575  rev 1 Cat: A (Rel-17)</w:t>
      </w:r>
      <w:r>
        <w:rPr>
          <w:i/>
        </w:rPr>
        <w:br/>
      </w:r>
      <w:r>
        <w:rPr>
          <w:i/>
        </w:rPr>
        <w:br/>
      </w:r>
      <w:r>
        <w:rPr>
          <w:i/>
        </w:rPr>
        <w:tab/>
      </w:r>
      <w:r>
        <w:rPr>
          <w:i/>
        </w:rPr>
        <w:tab/>
      </w:r>
      <w:r>
        <w:rPr>
          <w:i/>
        </w:rPr>
        <w:tab/>
      </w:r>
      <w:r>
        <w:rPr>
          <w:i/>
        </w:rPr>
        <w:tab/>
      </w:r>
      <w:r>
        <w:rPr>
          <w:i/>
        </w:rPr>
        <w:tab/>
        <w:t>Source: Intel / Thomas</w:t>
      </w:r>
    </w:p>
    <w:p w14:paraId="5F647101" w14:textId="77777777" w:rsidR="00C831F5" w:rsidRDefault="00C831F5" w:rsidP="00C831F5">
      <w:pPr>
        <w:rPr>
          <w:color w:val="808080"/>
        </w:rPr>
      </w:pPr>
      <w:r>
        <w:rPr>
          <w:color w:val="808080"/>
        </w:rPr>
        <w:t>(Replaces C4-214493)</w:t>
      </w:r>
    </w:p>
    <w:p w14:paraId="1329269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2BDAD" w14:textId="77777777" w:rsidR="00C831F5" w:rsidRDefault="00C831F5" w:rsidP="00C831F5">
      <w:pPr>
        <w:pStyle w:val="Heading4"/>
      </w:pPr>
      <w:bookmarkStart w:id="95" w:name="_Toc81397678"/>
      <w:r>
        <w:t>7.2.4</w:t>
      </w:r>
      <w:r>
        <w:tab/>
        <w:t>CT aspects of Cellular IoT support and evolution for the 5G System [5G_CIoT]</w:t>
      </w:r>
      <w:bookmarkEnd w:id="95"/>
    </w:p>
    <w:p w14:paraId="6128E045" w14:textId="49D018FD" w:rsidR="00C831F5" w:rsidRDefault="00C831F5" w:rsidP="00C831F5">
      <w:pPr>
        <w:rPr>
          <w:rFonts w:ascii="Arial" w:hAnsi="Arial" w:cs="Arial"/>
          <w:b/>
          <w:sz w:val="24"/>
        </w:rPr>
      </w:pPr>
      <w:r>
        <w:rPr>
          <w:rFonts w:ascii="Arial" w:hAnsi="Arial" w:cs="Arial"/>
          <w:b/>
          <w:color w:val="0000FF"/>
          <w:sz w:val="24"/>
        </w:rPr>
        <w:t>C4-214412</w:t>
      </w:r>
      <w:r>
        <w:rPr>
          <w:rFonts w:ascii="Arial" w:hAnsi="Arial" w:cs="Arial"/>
          <w:b/>
          <w:color w:val="0000FF"/>
          <w:sz w:val="24"/>
        </w:rPr>
        <w:tab/>
      </w:r>
      <w:r>
        <w:rPr>
          <w:rFonts w:ascii="Arial" w:hAnsi="Arial" w:cs="Arial"/>
          <w:b/>
          <w:sz w:val="24"/>
        </w:rPr>
        <w:t>Missing Event Reports</w:t>
      </w:r>
    </w:p>
    <w:p w14:paraId="5DF7D07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CR-0703  Cat: F (Rel-16)</w:t>
      </w:r>
      <w:r>
        <w:rPr>
          <w:i/>
        </w:rPr>
        <w:br/>
      </w:r>
      <w:r>
        <w:rPr>
          <w:i/>
        </w:rPr>
        <w:br/>
      </w:r>
      <w:r>
        <w:rPr>
          <w:i/>
        </w:rPr>
        <w:tab/>
      </w:r>
      <w:r>
        <w:rPr>
          <w:i/>
        </w:rPr>
        <w:tab/>
      </w:r>
      <w:r>
        <w:rPr>
          <w:i/>
        </w:rPr>
        <w:tab/>
      </w:r>
      <w:r>
        <w:rPr>
          <w:i/>
        </w:rPr>
        <w:tab/>
      </w:r>
      <w:r>
        <w:rPr>
          <w:i/>
        </w:rPr>
        <w:tab/>
        <w:t>Source: Ericsson, Verizon</w:t>
      </w:r>
    </w:p>
    <w:p w14:paraId="140E1B9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C4-214707</w:t>
      </w:r>
      <w:r>
        <w:rPr>
          <w:color w:val="993300"/>
          <w:u w:val="single"/>
        </w:rPr>
        <w:t>.</w:t>
      </w:r>
    </w:p>
    <w:p w14:paraId="4F5B73E2" w14:textId="4D0998F9" w:rsidR="00C831F5" w:rsidRDefault="00C831F5" w:rsidP="00C831F5">
      <w:pPr>
        <w:rPr>
          <w:rFonts w:ascii="Arial" w:hAnsi="Arial" w:cs="Arial"/>
          <w:b/>
          <w:sz w:val="24"/>
        </w:rPr>
      </w:pPr>
      <w:r>
        <w:rPr>
          <w:rFonts w:ascii="Arial" w:hAnsi="Arial" w:cs="Arial"/>
          <w:b/>
          <w:color w:val="0000FF"/>
          <w:sz w:val="24"/>
        </w:rPr>
        <w:t>C4-214413</w:t>
      </w:r>
      <w:r>
        <w:rPr>
          <w:rFonts w:ascii="Arial" w:hAnsi="Arial" w:cs="Arial"/>
          <w:b/>
          <w:color w:val="0000FF"/>
          <w:sz w:val="24"/>
        </w:rPr>
        <w:tab/>
      </w:r>
      <w:r>
        <w:rPr>
          <w:rFonts w:ascii="Arial" w:hAnsi="Arial" w:cs="Arial"/>
          <w:b/>
          <w:sz w:val="24"/>
        </w:rPr>
        <w:t>Missing Event Reports</w:t>
      </w:r>
    </w:p>
    <w:p w14:paraId="41021E8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CR-0704  Cat: A (Rel-17)</w:t>
      </w:r>
      <w:r>
        <w:rPr>
          <w:i/>
        </w:rPr>
        <w:br/>
      </w:r>
      <w:r>
        <w:rPr>
          <w:i/>
        </w:rPr>
        <w:br/>
      </w:r>
      <w:r>
        <w:rPr>
          <w:i/>
        </w:rPr>
        <w:tab/>
      </w:r>
      <w:r>
        <w:rPr>
          <w:i/>
        </w:rPr>
        <w:tab/>
      </w:r>
      <w:r>
        <w:rPr>
          <w:i/>
        </w:rPr>
        <w:tab/>
      </w:r>
      <w:r>
        <w:rPr>
          <w:i/>
        </w:rPr>
        <w:tab/>
      </w:r>
      <w:r>
        <w:rPr>
          <w:i/>
        </w:rPr>
        <w:tab/>
        <w:t>Source: Ericsson, Verizon</w:t>
      </w:r>
    </w:p>
    <w:p w14:paraId="4114457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C4-214708</w:t>
      </w:r>
      <w:r>
        <w:rPr>
          <w:color w:val="993300"/>
          <w:u w:val="single"/>
        </w:rPr>
        <w:t>.</w:t>
      </w:r>
    </w:p>
    <w:p w14:paraId="043E54F6" w14:textId="777CAB05" w:rsidR="00C831F5" w:rsidRDefault="00C831F5" w:rsidP="00C831F5">
      <w:pPr>
        <w:rPr>
          <w:rFonts w:ascii="Arial" w:hAnsi="Arial" w:cs="Arial"/>
          <w:b/>
          <w:sz w:val="24"/>
        </w:rPr>
      </w:pPr>
      <w:r>
        <w:rPr>
          <w:rFonts w:ascii="Arial" w:hAnsi="Arial" w:cs="Arial"/>
          <w:b/>
          <w:color w:val="0000FF"/>
          <w:sz w:val="24"/>
        </w:rPr>
        <w:t>C4-214423</w:t>
      </w:r>
      <w:r>
        <w:rPr>
          <w:rFonts w:ascii="Arial" w:hAnsi="Arial" w:cs="Arial"/>
          <w:b/>
          <w:color w:val="0000FF"/>
          <w:sz w:val="24"/>
        </w:rPr>
        <w:tab/>
      </w:r>
      <w:r>
        <w:rPr>
          <w:rFonts w:ascii="Arial" w:hAnsi="Arial" w:cs="Arial"/>
          <w:b/>
          <w:sz w:val="24"/>
        </w:rPr>
        <w:t>Immediate Reporting</w:t>
      </w:r>
    </w:p>
    <w:p w14:paraId="26CC502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v16.5.0</w:t>
      </w:r>
      <w:r>
        <w:rPr>
          <w:i/>
        </w:rPr>
        <w:tab/>
        <w:t xml:space="preserve">  CR-0042  Cat: F (Rel-16)</w:t>
      </w:r>
      <w:r>
        <w:rPr>
          <w:i/>
        </w:rPr>
        <w:br/>
      </w:r>
      <w:r>
        <w:rPr>
          <w:i/>
        </w:rPr>
        <w:lastRenderedPageBreak/>
        <w:br/>
      </w:r>
      <w:r>
        <w:rPr>
          <w:i/>
        </w:rPr>
        <w:tab/>
      </w:r>
      <w:r>
        <w:rPr>
          <w:i/>
        </w:rPr>
        <w:tab/>
      </w:r>
      <w:r>
        <w:rPr>
          <w:i/>
        </w:rPr>
        <w:tab/>
      </w:r>
      <w:r>
        <w:rPr>
          <w:i/>
        </w:rPr>
        <w:tab/>
      </w:r>
      <w:r>
        <w:rPr>
          <w:i/>
        </w:rPr>
        <w:tab/>
        <w:t>Source: Ericsson, Verizon</w:t>
      </w:r>
    </w:p>
    <w:p w14:paraId="3881211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C4-214713</w:t>
      </w:r>
      <w:r>
        <w:rPr>
          <w:color w:val="993300"/>
          <w:u w:val="single"/>
        </w:rPr>
        <w:t>.</w:t>
      </w:r>
    </w:p>
    <w:p w14:paraId="04B9D8BB" w14:textId="718C3B11" w:rsidR="00C831F5" w:rsidRDefault="00C831F5" w:rsidP="00C831F5">
      <w:pPr>
        <w:rPr>
          <w:rFonts w:ascii="Arial" w:hAnsi="Arial" w:cs="Arial"/>
          <w:b/>
          <w:sz w:val="24"/>
        </w:rPr>
      </w:pPr>
      <w:r>
        <w:rPr>
          <w:rFonts w:ascii="Arial" w:hAnsi="Arial" w:cs="Arial"/>
          <w:b/>
          <w:color w:val="0000FF"/>
          <w:sz w:val="24"/>
        </w:rPr>
        <w:t>C4-214424</w:t>
      </w:r>
      <w:r>
        <w:rPr>
          <w:rFonts w:ascii="Arial" w:hAnsi="Arial" w:cs="Arial"/>
          <w:b/>
          <w:color w:val="0000FF"/>
          <w:sz w:val="24"/>
        </w:rPr>
        <w:tab/>
      </w:r>
      <w:r>
        <w:rPr>
          <w:rFonts w:ascii="Arial" w:hAnsi="Arial" w:cs="Arial"/>
          <w:b/>
          <w:sz w:val="24"/>
        </w:rPr>
        <w:t>Immediate Reporting</w:t>
      </w:r>
    </w:p>
    <w:p w14:paraId="7093F92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CR-0043  Cat: A (Rel-17)</w:t>
      </w:r>
      <w:r>
        <w:rPr>
          <w:i/>
        </w:rPr>
        <w:br/>
      </w:r>
      <w:r>
        <w:rPr>
          <w:i/>
        </w:rPr>
        <w:br/>
      </w:r>
      <w:r>
        <w:rPr>
          <w:i/>
        </w:rPr>
        <w:tab/>
      </w:r>
      <w:r>
        <w:rPr>
          <w:i/>
        </w:rPr>
        <w:tab/>
      </w:r>
      <w:r>
        <w:rPr>
          <w:i/>
        </w:rPr>
        <w:tab/>
      </w:r>
      <w:r>
        <w:rPr>
          <w:i/>
        </w:rPr>
        <w:tab/>
      </w:r>
      <w:r>
        <w:rPr>
          <w:i/>
        </w:rPr>
        <w:tab/>
        <w:t>Source: Ericsson, Verizon</w:t>
      </w:r>
    </w:p>
    <w:p w14:paraId="13BFB8D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C4-214714</w:t>
      </w:r>
      <w:r>
        <w:rPr>
          <w:color w:val="993300"/>
          <w:u w:val="single"/>
        </w:rPr>
        <w:t>.</w:t>
      </w:r>
    </w:p>
    <w:p w14:paraId="2BC2F130" w14:textId="30D48980" w:rsidR="00C831F5" w:rsidRDefault="00C831F5" w:rsidP="00C831F5">
      <w:pPr>
        <w:rPr>
          <w:rFonts w:ascii="Arial" w:hAnsi="Arial" w:cs="Arial"/>
          <w:b/>
          <w:sz w:val="24"/>
        </w:rPr>
      </w:pPr>
      <w:r>
        <w:rPr>
          <w:rFonts w:ascii="Arial" w:hAnsi="Arial" w:cs="Arial"/>
          <w:b/>
          <w:color w:val="0000FF"/>
          <w:sz w:val="24"/>
        </w:rPr>
        <w:t>C4-214425</w:t>
      </w:r>
      <w:r>
        <w:rPr>
          <w:rFonts w:ascii="Arial" w:hAnsi="Arial" w:cs="Arial"/>
          <w:b/>
          <w:color w:val="0000FF"/>
          <w:sz w:val="24"/>
        </w:rPr>
        <w:tab/>
      </w:r>
      <w:r>
        <w:rPr>
          <w:rFonts w:ascii="Arial" w:hAnsi="Arial" w:cs="Arial"/>
          <w:b/>
          <w:sz w:val="24"/>
        </w:rPr>
        <w:t>Missing Event Reports</w:t>
      </w:r>
    </w:p>
    <w:p w14:paraId="31C857C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v16.5.0</w:t>
      </w:r>
      <w:r>
        <w:rPr>
          <w:i/>
        </w:rPr>
        <w:tab/>
        <w:t xml:space="preserve">  CR-0044  Cat: F (Rel-16)</w:t>
      </w:r>
      <w:r>
        <w:rPr>
          <w:i/>
        </w:rPr>
        <w:br/>
      </w:r>
      <w:r>
        <w:rPr>
          <w:i/>
        </w:rPr>
        <w:br/>
      </w:r>
      <w:r>
        <w:rPr>
          <w:i/>
        </w:rPr>
        <w:tab/>
      </w:r>
      <w:r>
        <w:rPr>
          <w:i/>
        </w:rPr>
        <w:tab/>
      </w:r>
      <w:r>
        <w:rPr>
          <w:i/>
        </w:rPr>
        <w:tab/>
      </w:r>
      <w:r>
        <w:rPr>
          <w:i/>
        </w:rPr>
        <w:tab/>
      </w:r>
      <w:r>
        <w:rPr>
          <w:i/>
        </w:rPr>
        <w:tab/>
        <w:t>Source: Ericsson, Verizon</w:t>
      </w:r>
    </w:p>
    <w:p w14:paraId="29DB00B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BB044" w14:textId="3FF1D99F" w:rsidR="00C831F5" w:rsidRDefault="00C831F5" w:rsidP="00C831F5">
      <w:pPr>
        <w:rPr>
          <w:rFonts w:ascii="Arial" w:hAnsi="Arial" w:cs="Arial"/>
          <w:b/>
          <w:sz w:val="24"/>
        </w:rPr>
      </w:pPr>
      <w:r>
        <w:rPr>
          <w:rFonts w:ascii="Arial" w:hAnsi="Arial" w:cs="Arial"/>
          <w:b/>
          <w:color w:val="0000FF"/>
          <w:sz w:val="24"/>
        </w:rPr>
        <w:t>C4-214426</w:t>
      </w:r>
      <w:r>
        <w:rPr>
          <w:rFonts w:ascii="Arial" w:hAnsi="Arial" w:cs="Arial"/>
          <w:b/>
          <w:color w:val="0000FF"/>
          <w:sz w:val="24"/>
        </w:rPr>
        <w:tab/>
      </w:r>
      <w:r>
        <w:rPr>
          <w:rFonts w:ascii="Arial" w:hAnsi="Arial" w:cs="Arial"/>
          <w:b/>
          <w:sz w:val="24"/>
        </w:rPr>
        <w:t>Missing Event Reports</w:t>
      </w:r>
    </w:p>
    <w:p w14:paraId="3CF657F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CR-0045  Cat: A (Rel-17)</w:t>
      </w:r>
      <w:r>
        <w:rPr>
          <w:i/>
        </w:rPr>
        <w:br/>
      </w:r>
      <w:r>
        <w:rPr>
          <w:i/>
        </w:rPr>
        <w:br/>
      </w:r>
      <w:r>
        <w:rPr>
          <w:i/>
        </w:rPr>
        <w:tab/>
      </w:r>
      <w:r>
        <w:rPr>
          <w:i/>
        </w:rPr>
        <w:tab/>
      </w:r>
      <w:r>
        <w:rPr>
          <w:i/>
        </w:rPr>
        <w:tab/>
      </w:r>
      <w:r>
        <w:rPr>
          <w:i/>
        </w:rPr>
        <w:tab/>
      </w:r>
      <w:r>
        <w:rPr>
          <w:i/>
        </w:rPr>
        <w:tab/>
        <w:t>Source: Ericsson, Verizon</w:t>
      </w:r>
    </w:p>
    <w:p w14:paraId="4761FC3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6824D" w14:textId="57F6D0A1" w:rsidR="00C831F5" w:rsidRDefault="00C831F5" w:rsidP="00C831F5">
      <w:pPr>
        <w:rPr>
          <w:rFonts w:ascii="Arial" w:hAnsi="Arial" w:cs="Arial"/>
          <w:b/>
          <w:sz w:val="24"/>
        </w:rPr>
      </w:pPr>
      <w:r>
        <w:rPr>
          <w:rFonts w:ascii="Arial" w:hAnsi="Arial" w:cs="Arial"/>
          <w:b/>
          <w:color w:val="0000FF"/>
          <w:sz w:val="24"/>
        </w:rPr>
        <w:t>C4-214707</w:t>
      </w:r>
      <w:r>
        <w:rPr>
          <w:rFonts w:ascii="Arial" w:hAnsi="Arial" w:cs="Arial"/>
          <w:b/>
          <w:color w:val="0000FF"/>
          <w:sz w:val="24"/>
        </w:rPr>
        <w:tab/>
      </w:r>
      <w:r>
        <w:rPr>
          <w:rFonts w:ascii="Arial" w:hAnsi="Arial" w:cs="Arial"/>
          <w:b/>
          <w:sz w:val="24"/>
        </w:rPr>
        <w:t>Missing Event Reports</w:t>
      </w:r>
    </w:p>
    <w:p w14:paraId="5AC3C25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CR-0703  rev 1 Cat: F (Rel-16)</w:t>
      </w:r>
      <w:r>
        <w:rPr>
          <w:i/>
        </w:rPr>
        <w:br/>
      </w:r>
      <w:r>
        <w:rPr>
          <w:i/>
        </w:rPr>
        <w:br/>
      </w:r>
      <w:r>
        <w:rPr>
          <w:i/>
        </w:rPr>
        <w:tab/>
      </w:r>
      <w:r>
        <w:rPr>
          <w:i/>
        </w:rPr>
        <w:tab/>
      </w:r>
      <w:r>
        <w:rPr>
          <w:i/>
        </w:rPr>
        <w:tab/>
      </w:r>
      <w:r>
        <w:rPr>
          <w:i/>
        </w:rPr>
        <w:tab/>
      </w:r>
      <w:r>
        <w:rPr>
          <w:i/>
        </w:rPr>
        <w:tab/>
        <w:t>Source: Ericsson, Verizon</w:t>
      </w:r>
    </w:p>
    <w:p w14:paraId="60BDB378" w14:textId="77777777" w:rsidR="00C831F5" w:rsidRDefault="00C831F5" w:rsidP="00C831F5">
      <w:pPr>
        <w:rPr>
          <w:color w:val="808080"/>
        </w:rPr>
      </w:pPr>
      <w:r>
        <w:rPr>
          <w:color w:val="808080"/>
        </w:rPr>
        <w:t>(Replaces C4-214412)</w:t>
      </w:r>
    </w:p>
    <w:p w14:paraId="7276C36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E8D53" w14:textId="20DBA53D" w:rsidR="00C831F5" w:rsidRDefault="00C831F5" w:rsidP="00C831F5">
      <w:pPr>
        <w:rPr>
          <w:rFonts w:ascii="Arial" w:hAnsi="Arial" w:cs="Arial"/>
          <w:b/>
          <w:sz w:val="24"/>
        </w:rPr>
      </w:pPr>
      <w:r>
        <w:rPr>
          <w:rFonts w:ascii="Arial" w:hAnsi="Arial" w:cs="Arial"/>
          <w:b/>
          <w:color w:val="0000FF"/>
          <w:sz w:val="24"/>
        </w:rPr>
        <w:t>C4-214708</w:t>
      </w:r>
      <w:r>
        <w:rPr>
          <w:rFonts w:ascii="Arial" w:hAnsi="Arial" w:cs="Arial"/>
          <w:b/>
          <w:color w:val="0000FF"/>
          <w:sz w:val="24"/>
        </w:rPr>
        <w:tab/>
      </w:r>
      <w:r>
        <w:rPr>
          <w:rFonts w:ascii="Arial" w:hAnsi="Arial" w:cs="Arial"/>
          <w:b/>
          <w:sz w:val="24"/>
        </w:rPr>
        <w:t>Missing Event Reports</w:t>
      </w:r>
    </w:p>
    <w:p w14:paraId="304B272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CR-0704  rev 1 Cat: A (Rel-17)</w:t>
      </w:r>
      <w:r>
        <w:rPr>
          <w:i/>
        </w:rPr>
        <w:br/>
      </w:r>
      <w:r>
        <w:rPr>
          <w:i/>
        </w:rPr>
        <w:br/>
      </w:r>
      <w:r>
        <w:rPr>
          <w:i/>
        </w:rPr>
        <w:tab/>
      </w:r>
      <w:r>
        <w:rPr>
          <w:i/>
        </w:rPr>
        <w:tab/>
      </w:r>
      <w:r>
        <w:rPr>
          <w:i/>
        </w:rPr>
        <w:tab/>
      </w:r>
      <w:r>
        <w:rPr>
          <w:i/>
        </w:rPr>
        <w:tab/>
      </w:r>
      <w:r>
        <w:rPr>
          <w:i/>
        </w:rPr>
        <w:tab/>
        <w:t>Source: Ericsson, Verizon</w:t>
      </w:r>
    </w:p>
    <w:p w14:paraId="37F37D2F" w14:textId="77777777" w:rsidR="00C831F5" w:rsidRDefault="00C831F5" w:rsidP="00C831F5">
      <w:pPr>
        <w:rPr>
          <w:color w:val="808080"/>
        </w:rPr>
      </w:pPr>
      <w:r>
        <w:rPr>
          <w:color w:val="808080"/>
        </w:rPr>
        <w:t>(Replaces C4-214413)</w:t>
      </w:r>
    </w:p>
    <w:p w14:paraId="36EC89A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EE111" w14:textId="77328835" w:rsidR="00C831F5" w:rsidRDefault="00C831F5" w:rsidP="00C831F5">
      <w:pPr>
        <w:rPr>
          <w:rFonts w:ascii="Arial" w:hAnsi="Arial" w:cs="Arial"/>
          <w:b/>
          <w:sz w:val="24"/>
        </w:rPr>
      </w:pPr>
      <w:r>
        <w:rPr>
          <w:rFonts w:ascii="Arial" w:hAnsi="Arial" w:cs="Arial"/>
          <w:b/>
          <w:color w:val="0000FF"/>
          <w:sz w:val="24"/>
        </w:rPr>
        <w:t>C4-214713</w:t>
      </w:r>
      <w:r>
        <w:rPr>
          <w:rFonts w:ascii="Arial" w:hAnsi="Arial" w:cs="Arial"/>
          <w:b/>
          <w:color w:val="0000FF"/>
          <w:sz w:val="24"/>
        </w:rPr>
        <w:tab/>
      </w:r>
      <w:r>
        <w:rPr>
          <w:rFonts w:ascii="Arial" w:hAnsi="Arial" w:cs="Arial"/>
          <w:b/>
          <w:sz w:val="24"/>
        </w:rPr>
        <w:t>Immediate Reporting</w:t>
      </w:r>
    </w:p>
    <w:p w14:paraId="2EB98C1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v16.5.0</w:t>
      </w:r>
      <w:r>
        <w:rPr>
          <w:i/>
        </w:rPr>
        <w:tab/>
        <w:t xml:space="preserve">  CR-0042  rev 1 Cat: F (Rel-16)</w:t>
      </w:r>
      <w:r>
        <w:rPr>
          <w:i/>
        </w:rPr>
        <w:br/>
      </w:r>
      <w:r>
        <w:rPr>
          <w:i/>
        </w:rPr>
        <w:br/>
      </w:r>
      <w:r>
        <w:rPr>
          <w:i/>
        </w:rPr>
        <w:tab/>
      </w:r>
      <w:r>
        <w:rPr>
          <w:i/>
        </w:rPr>
        <w:tab/>
      </w:r>
      <w:r>
        <w:rPr>
          <w:i/>
        </w:rPr>
        <w:tab/>
      </w:r>
      <w:r>
        <w:rPr>
          <w:i/>
        </w:rPr>
        <w:tab/>
      </w:r>
      <w:r>
        <w:rPr>
          <w:i/>
        </w:rPr>
        <w:tab/>
        <w:t>Source: Ericsson, Verizon</w:t>
      </w:r>
    </w:p>
    <w:p w14:paraId="19E8F78E" w14:textId="77777777" w:rsidR="00C831F5" w:rsidRDefault="00C831F5" w:rsidP="00C831F5">
      <w:pPr>
        <w:rPr>
          <w:color w:val="808080"/>
        </w:rPr>
      </w:pPr>
      <w:r>
        <w:rPr>
          <w:color w:val="808080"/>
        </w:rPr>
        <w:t>(Replaces C4-214423)</w:t>
      </w:r>
    </w:p>
    <w:p w14:paraId="3C8639D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04E24" w14:textId="18C1641C" w:rsidR="00C831F5" w:rsidRDefault="00C831F5" w:rsidP="00C831F5">
      <w:pPr>
        <w:rPr>
          <w:rFonts w:ascii="Arial" w:hAnsi="Arial" w:cs="Arial"/>
          <w:b/>
          <w:sz w:val="24"/>
        </w:rPr>
      </w:pPr>
      <w:r>
        <w:rPr>
          <w:rFonts w:ascii="Arial" w:hAnsi="Arial" w:cs="Arial"/>
          <w:b/>
          <w:color w:val="0000FF"/>
          <w:sz w:val="24"/>
        </w:rPr>
        <w:lastRenderedPageBreak/>
        <w:t>C4-214714</w:t>
      </w:r>
      <w:r>
        <w:rPr>
          <w:rFonts w:ascii="Arial" w:hAnsi="Arial" w:cs="Arial"/>
          <w:b/>
          <w:color w:val="0000FF"/>
          <w:sz w:val="24"/>
        </w:rPr>
        <w:tab/>
      </w:r>
      <w:r>
        <w:rPr>
          <w:rFonts w:ascii="Arial" w:hAnsi="Arial" w:cs="Arial"/>
          <w:b/>
          <w:sz w:val="24"/>
        </w:rPr>
        <w:t>Immediate Reporting</w:t>
      </w:r>
    </w:p>
    <w:p w14:paraId="1F078BF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v17.1.0</w:t>
      </w:r>
      <w:r>
        <w:rPr>
          <w:i/>
        </w:rPr>
        <w:tab/>
        <w:t xml:space="preserve">  CR-0043  rev 1 Cat: A (Rel-17)</w:t>
      </w:r>
      <w:r>
        <w:rPr>
          <w:i/>
        </w:rPr>
        <w:br/>
      </w:r>
      <w:r>
        <w:rPr>
          <w:i/>
        </w:rPr>
        <w:br/>
      </w:r>
      <w:r>
        <w:rPr>
          <w:i/>
        </w:rPr>
        <w:tab/>
      </w:r>
      <w:r>
        <w:rPr>
          <w:i/>
        </w:rPr>
        <w:tab/>
      </w:r>
      <w:r>
        <w:rPr>
          <w:i/>
        </w:rPr>
        <w:tab/>
      </w:r>
      <w:r>
        <w:rPr>
          <w:i/>
        </w:rPr>
        <w:tab/>
      </w:r>
      <w:r>
        <w:rPr>
          <w:i/>
        </w:rPr>
        <w:tab/>
        <w:t>Source: Ericsson, Verizon</w:t>
      </w:r>
    </w:p>
    <w:p w14:paraId="5D8357EA" w14:textId="77777777" w:rsidR="00C831F5" w:rsidRDefault="00C831F5" w:rsidP="00C831F5">
      <w:pPr>
        <w:rPr>
          <w:color w:val="808080"/>
        </w:rPr>
      </w:pPr>
      <w:r>
        <w:rPr>
          <w:color w:val="808080"/>
        </w:rPr>
        <w:t>(Replaces C4-214424)</w:t>
      </w:r>
    </w:p>
    <w:p w14:paraId="012014B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A5239" w14:textId="755160D2" w:rsidR="00C831F5" w:rsidRDefault="00C831F5" w:rsidP="00C831F5">
      <w:pPr>
        <w:rPr>
          <w:rFonts w:ascii="Arial" w:hAnsi="Arial" w:cs="Arial"/>
          <w:b/>
          <w:sz w:val="24"/>
        </w:rPr>
      </w:pPr>
      <w:r>
        <w:rPr>
          <w:rFonts w:ascii="Arial" w:hAnsi="Arial" w:cs="Arial"/>
          <w:b/>
          <w:color w:val="0000FF"/>
          <w:sz w:val="24"/>
        </w:rPr>
        <w:t>C4-214806</w:t>
      </w:r>
      <w:r>
        <w:rPr>
          <w:rFonts w:ascii="Arial" w:hAnsi="Arial" w:cs="Arial"/>
          <w:b/>
          <w:color w:val="0000FF"/>
          <w:sz w:val="24"/>
        </w:rPr>
        <w:tab/>
      </w:r>
      <w:r>
        <w:rPr>
          <w:rFonts w:ascii="Arial" w:hAnsi="Arial" w:cs="Arial"/>
          <w:b/>
          <w:sz w:val="24"/>
        </w:rPr>
        <w:t>Extension of userLocationInfo attribute to support GERAN/UTRAN access</w:t>
      </w:r>
    </w:p>
    <w:p w14:paraId="2EE87C8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v16.8.0</w:t>
      </w:r>
      <w:r>
        <w:rPr>
          <w:i/>
        </w:rPr>
        <w:tab/>
        <w:t xml:space="preserve">  CR-0301  Cat: F (Rel-16)</w:t>
      </w:r>
      <w:r>
        <w:rPr>
          <w:i/>
        </w:rPr>
        <w:br/>
      </w:r>
      <w:r>
        <w:rPr>
          <w:i/>
        </w:rPr>
        <w:br/>
      </w:r>
      <w:r>
        <w:rPr>
          <w:i/>
        </w:rPr>
        <w:tab/>
      </w:r>
      <w:r>
        <w:rPr>
          <w:i/>
        </w:rPr>
        <w:tab/>
      </w:r>
      <w:r>
        <w:rPr>
          <w:i/>
        </w:rPr>
        <w:tab/>
      </w:r>
      <w:r>
        <w:rPr>
          <w:i/>
        </w:rPr>
        <w:tab/>
      </w:r>
      <w:r>
        <w:rPr>
          <w:i/>
        </w:rPr>
        <w:tab/>
        <w:t>Source: Hewlett-Packard Enterprise</w:t>
      </w:r>
    </w:p>
    <w:p w14:paraId="2A87E55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10188" w14:textId="77777777" w:rsidR="00C831F5" w:rsidRDefault="00C831F5" w:rsidP="00C831F5">
      <w:pPr>
        <w:pStyle w:val="Heading4"/>
      </w:pPr>
      <w:bookmarkStart w:id="96" w:name="_Toc81397679"/>
      <w:r>
        <w:t>7.2.5</w:t>
      </w:r>
      <w:r>
        <w:tab/>
        <w:t>CT aspects on enhancement of network slicing [eNS]</w:t>
      </w:r>
      <w:bookmarkEnd w:id="96"/>
    </w:p>
    <w:p w14:paraId="4DFC6155" w14:textId="6DB2AF6B" w:rsidR="00C831F5" w:rsidRDefault="00C831F5" w:rsidP="00C831F5">
      <w:pPr>
        <w:rPr>
          <w:rFonts w:ascii="Arial" w:hAnsi="Arial" w:cs="Arial"/>
          <w:b/>
          <w:sz w:val="24"/>
        </w:rPr>
      </w:pPr>
      <w:r>
        <w:rPr>
          <w:rFonts w:ascii="Arial" w:hAnsi="Arial" w:cs="Arial"/>
          <w:b/>
          <w:color w:val="0000FF"/>
          <w:sz w:val="24"/>
        </w:rPr>
        <w:t>C4-214205</w:t>
      </w:r>
      <w:r>
        <w:rPr>
          <w:rFonts w:ascii="Arial" w:hAnsi="Arial" w:cs="Arial"/>
          <w:b/>
          <w:color w:val="0000FF"/>
          <w:sz w:val="24"/>
        </w:rPr>
        <w:tab/>
      </w:r>
      <w:r>
        <w:rPr>
          <w:rFonts w:ascii="Arial" w:hAnsi="Arial" w:cs="Arial"/>
          <w:b/>
          <w:sz w:val="24"/>
        </w:rPr>
        <w:t>NSSAA procedure from two different AMFs</w:t>
      </w:r>
    </w:p>
    <w:p w14:paraId="43F0B1D8"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v16.4.0</w:t>
      </w:r>
      <w:r>
        <w:rPr>
          <w:i/>
        </w:rPr>
        <w:tab/>
        <w:t xml:space="preserve">  CR-0027  Cat: F (Rel-16)</w:t>
      </w:r>
      <w:r>
        <w:rPr>
          <w:i/>
        </w:rPr>
        <w:br/>
      </w:r>
      <w:r>
        <w:rPr>
          <w:i/>
        </w:rPr>
        <w:br/>
      </w:r>
      <w:r>
        <w:rPr>
          <w:i/>
        </w:rPr>
        <w:tab/>
      </w:r>
      <w:r>
        <w:rPr>
          <w:i/>
        </w:rPr>
        <w:tab/>
      </w:r>
      <w:r>
        <w:rPr>
          <w:i/>
        </w:rPr>
        <w:tab/>
      </w:r>
      <w:r>
        <w:rPr>
          <w:i/>
        </w:rPr>
        <w:tab/>
      </w:r>
      <w:r>
        <w:rPr>
          <w:i/>
        </w:rPr>
        <w:tab/>
        <w:t>Source: ZTE</w:t>
      </w:r>
    </w:p>
    <w:p w14:paraId="49BA822A" w14:textId="77777777" w:rsidR="00C831F5" w:rsidRDefault="00C831F5" w:rsidP="00C831F5">
      <w:pPr>
        <w:rPr>
          <w:rFonts w:ascii="Arial" w:hAnsi="Arial" w:cs="Arial"/>
          <w:b/>
        </w:rPr>
      </w:pPr>
      <w:r>
        <w:rPr>
          <w:rFonts w:ascii="Arial" w:hAnsi="Arial" w:cs="Arial"/>
          <w:b/>
        </w:rPr>
        <w:t xml:space="preserve">Abstract: </w:t>
      </w:r>
    </w:p>
    <w:p w14:paraId="5D9C405A" w14:textId="77777777" w:rsidR="00C831F5" w:rsidRDefault="00C831F5" w:rsidP="00C831F5">
      <w:r>
        <w:t>This contirubution proposes to clarify the NSSAAF behaviour in the case where two different AMFs serve the UE.</w:t>
      </w:r>
    </w:p>
    <w:p w14:paraId="5FE94DA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C4-214599</w:t>
      </w:r>
      <w:r>
        <w:rPr>
          <w:color w:val="993300"/>
          <w:u w:val="single"/>
        </w:rPr>
        <w:t>.</w:t>
      </w:r>
    </w:p>
    <w:p w14:paraId="7B009314" w14:textId="0C24484A" w:rsidR="00C831F5" w:rsidRDefault="00C831F5" w:rsidP="00C831F5">
      <w:pPr>
        <w:rPr>
          <w:rFonts w:ascii="Arial" w:hAnsi="Arial" w:cs="Arial"/>
          <w:b/>
          <w:sz w:val="24"/>
        </w:rPr>
      </w:pPr>
      <w:r>
        <w:rPr>
          <w:rFonts w:ascii="Arial" w:hAnsi="Arial" w:cs="Arial"/>
          <w:b/>
          <w:color w:val="0000FF"/>
          <w:sz w:val="24"/>
        </w:rPr>
        <w:t>C4-214206</w:t>
      </w:r>
      <w:r>
        <w:rPr>
          <w:rFonts w:ascii="Arial" w:hAnsi="Arial" w:cs="Arial"/>
          <w:b/>
          <w:color w:val="0000FF"/>
          <w:sz w:val="24"/>
        </w:rPr>
        <w:tab/>
      </w:r>
      <w:r>
        <w:rPr>
          <w:rFonts w:ascii="Arial" w:hAnsi="Arial" w:cs="Arial"/>
          <w:b/>
          <w:sz w:val="24"/>
        </w:rPr>
        <w:t>NSSAA procedure from two different AMFs</w:t>
      </w:r>
    </w:p>
    <w:p w14:paraId="26B891C8"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v17.1.0</w:t>
      </w:r>
      <w:r>
        <w:rPr>
          <w:i/>
        </w:rPr>
        <w:tab/>
        <w:t xml:space="preserve">  CR-0028  Cat: A (Rel-17)</w:t>
      </w:r>
      <w:r>
        <w:rPr>
          <w:i/>
        </w:rPr>
        <w:br/>
      </w:r>
      <w:r>
        <w:rPr>
          <w:i/>
        </w:rPr>
        <w:br/>
      </w:r>
      <w:r>
        <w:rPr>
          <w:i/>
        </w:rPr>
        <w:tab/>
      </w:r>
      <w:r>
        <w:rPr>
          <w:i/>
        </w:rPr>
        <w:tab/>
      </w:r>
      <w:r>
        <w:rPr>
          <w:i/>
        </w:rPr>
        <w:tab/>
      </w:r>
      <w:r>
        <w:rPr>
          <w:i/>
        </w:rPr>
        <w:tab/>
      </w:r>
      <w:r>
        <w:rPr>
          <w:i/>
        </w:rPr>
        <w:tab/>
        <w:t>Source: ZTE</w:t>
      </w:r>
    </w:p>
    <w:p w14:paraId="2944D130" w14:textId="77777777" w:rsidR="00C831F5" w:rsidRDefault="00C831F5" w:rsidP="00C831F5">
      <w:pPr>
        <w:rPr>
          <w:rFonts w:ascii="Arial" w:hAnsi="Arial" w:cs="Arial"/>
          <w:b/>
        </w:rPr>
      </w:pPr>
      <w:r>
        <w:rPr>
          <w:rFonts w:ascii="Arial" w:hAnsi="Arial" w:cs="Arial"/>
          <w:b/>
        </w:rPr>
        <w:t xml:space="preserve">Abstract: </w:t>
      </w:r>
    </w:p>
    <w:p w14:paraId="0C6E0EF7" w14:textId="77777777" w:rsidR="00C831F5" w:rsidRDefault="00C831F5" w:rsidP="00C831F5">
      <w:r>
        <w:t>This contirubution proposes to clarify the NSSAAF behaviour in the case where two different AMFs serve the UE.</w:t>
      </w:r>
    </w:p>
    <w:p w14:paraId="049FD15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C4-214600</w:t>
      </w:r>
      <w:r>
        <w:rPr>
          <w:color w:val="993300"/>
          <w:u w:val="single"/>
        </w:rPr>
        <w:t>.</w:t>
      </w:r>
    </w:p>
    <w:p w14:paraId="66F6059D" w14:textId="5B3F3886" w:rsidR="00C831F5" w:rsidRDefault="00C831F5" w:rsidP="00C831F5">
      <w:pPr>
        <w:rPr>
          <w:rFonts w:ascii="Arial" w:hAnsi="Arial" w:cs="Arial"/>
          <w:b/>
          <w:sz w:val="24"/>
        </w:rPr>
      </w:pPr>
      <w:r>
        <w:rPr>
          <w:rFonts w:ascii="Arial" w:hAnsi="Arial" w:cs="Arial"/>
          <w:b/>
          <w:color w:val="0000FF"/>
          <w:sz w:val="24"/>
        </w:rPr>
        <w:t>C4-214458</w:t>
      </w:r>
      <w:r>
        <w:rPr>
          <w:rFonts w:ascii="Arial" w:hAnsi="Arial" w:cs="Arial"/>
          <w:b/>
          <w:color w:val="0000FF"/>
          <w:sz w:val="24"/>
        </w:rPr>
        <w:tab/>
      </w:r>
      <w:r>
        <w:rPr>
          <w:rFonts w:ascii="Arial" w:hAnsi="Arial" w:cs="Arial"/>
          <w:b/>
          <w:sz w:val="24"/>
        </w:rPr>
        <w:t>MME Control F-TEID in Relocation Context Request</w:t>
      </w:r>
    </w:p>
    <w:p w14:paraId="3813D5D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v16.8.0</w:t>
      </w:r>
      <w:r>
        <w:rPr>
          <w:i/>
        </w:rPr>
        <w:tab/>
        <w:t xml:space="preserve">  CR-0590  Cat: F (Rel-16)</w:t>
      </w:r>
      <w:r>
        <w:rPr>
          <w:i/>
        </w:rPr>
        <w:br/>
      </w:r>
      <w:r>
        <w:rPr>
          <w:i/>
        </w:rPr>
        <w:br/>
      </w:r>
      <w:r>
        <w:rPr>
          <w:i/>
        </w:rPr>
        <w:tab/>
      </w:r>
      <w:r>
        <w:rPr>
          <w:i/>
        </w:rPr>
        <w:tab/>
      </w:r>
      <w:r>
        <w:rPr>
          <w:i/>
        </w:rPr>
        <w:tab/>
      </w:r>
      <w:r>
        <w:rPr>
          <w:i/>
        </w:rPr>
        <w:tab/>
      </w:r>
      <w:r>
        <w:rPr>
          <w:i/>
        </w:rPr>
        <w:tab/>
        <w:t>Source: Nokia, Nokia Shanghai Bell, MCC</w:t>
      </w:r>
    </w:p>
    <w:p w14:paraId="41A9BC1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8495E" w14:textId="28018F3C" w:rsidR="00C831F5" w:rsidRDefault="00C831F5" w:rsidP="00C831F5">
      <w:pPr>
        <w:rPr>
          <w:rFonts w:ascii="Arial" w:hAnsi="Arial" w:cs="Arial"/>
          <w:b/>
          <w:sz w:val="24"/>
        </w:rPr>
      </w:pPr>
      <w:r>
        <w:rPr>
          <w:rFonts w:ascii="Arial" w:hAnsi="Arial" w:cs="Arial"/>
          <w:b/>
          <w:color w:val="0000FF"/>
          <w:sz w:val="24"/>
        </w:rPr>
        <w:t>C4-214599</w:t>
      </w:r>
      <w:r>
        <w:rPr>
          <w:rFonts w:ascii="Arial" w:hAnsi="Arial" w:cs="Arial"/>
          <w:b/>
          <w:color w:val="0000FF"/>
          <w:sz w:val="24"/>
        </w:rPr>
        <w:tab/>
      </w:r>
      <w:r>
        <w:rPr>
          <w:rFonts w:ascii="Arial" w:hAnsi="Arial" w:cs="Arial"/>
          <w:b/>
          <w:sz w:val="24"/>
        </w:rPr>
        <w:t>NSSAA procedure from two different AMFs</w:t>
      </w:r>
    </w:p>
    <w:p w14:paraId="063B498B"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v16.4.0</w:t>
      </w:r>
      <w:r>
        <w:rPr>
          <w:i/>
        </w:rPr>
        <w:tab/>
        <w:t xml:space="preserve">  CR-0027  rev 1 Cat: F (Rel-16)</w:t>
      </w:r>
      <w:r>
        <w:rPr>
          <w:i/>
        </w:rPr>
        <w:br/>
      </w:r>
      <w:r>
        <w:rPr>
          <w:i/>
        </w:rPr>
        <w:br/>
      </w:r>
      <w:r>
        <w:rPr>
          <w:i/>
        </w:rPr>
        <w:tab/>
      </w:r>
      <w:r>
        <w:rPr>
          <w:i/>
        </w:rPr>
        <w:tab/>
      </w:r>
      <w:r>
        <w:rPr>
          <w:i/>
        </w:rPr>
        <w:tab/>
      </w:r>
      <w:r>
        <w:rPr>
          <w:i/>
        </w:rPr>
        <w:tab/>
      </w:r>
      <w:r>
        <w:rPr>
          <w:i/>
        </w:rPr>
        <w:tab/>
        <w:t>Source: ZTE, Samsung</w:t>
      </w:r>
    </w:p>
    <w:p w14:paraId="1114FB8C" w14:textId="77777777" w:rsidR="00C831F5" w:rsidRDefault="00C831F5" w:rsidP="00C831F5">
      <w:pPr>
        <w:rPr>
          <w:color w:val="808080"/>
        </w:rPr>
      </w:pPr>
      <w:r>
        <w:rPr>
          <w:color w:val="808080"/>
        </w:rPr>
        <w:lastRenderedPageBreak/>
        <w:t>(Replaces C4-214205)</w:t>
      </w:r>
    </w:p>
    <w:p w14:paraId="21064885" w14:textId="77777777" w:rsidR="00C831F5" w:rsidRDefault="00C831F5" w:rsidP="00C831F5">
      <w:pPr>
        <w:rPr>
          <w:rFonts w:ascii="Arial" w:hAnsi="Arial" w:cs="Arial"/>
          <w:b/>
        </w:rPr>
      </w:pPr>
      <w:r>
        <w:rPr>
          <w:rFonts w:ascii="Arial" w:hAnsi="Arial" w:cs="Arial"/>
          <w:b/>
        </w:rPr>
        <w:t xml:space="preserve">Abstract: </w:t>
      </w:r>
    </w:p>
    <w:p w14:paraId="1B970DA8" w14:textId="77777777" w:rsidR="00C831F5" w:rsidRDefault="00C831F5" w:rsidP="00C831F5">
      <w:r>
        <w:t>This contirubution proposes to clarify the NSSAAF behaviour in the case where two different AMFs serve the UE.</w:t>
      </w:r>
    </w:p>
    <w:p w14:paraId="76BFCBF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0B14F" w14:textId="3AF3FE01" w:rsidR="00C831F5" w:rsidRDefault="00C831F5" w:rsidP="00C831F5">
      <w:pPr>
        <w:rPr>
          <w:rFonts w:ascii="Arial" w:hAnsi="Arial" w:cs="Arial"/>
          <w:b/>
          <w:sz w:val="24"/>
        </w:rPr>
      </w:pPr>
      <w:r>
        <w:rPr>
          <w:rFonts w:ascii="Arial" w:hAnsi="Arial" w:cs="Arial"/>
          <w:b/>
          <w:color w:val="0000FF"/>
          <w:sz w:val="24"/>
        </w:rPr>
        <w:t>C4-214600</w:t>
      </w:r>
      <w:r>
        <w:rPr>
          <w:rFonts w:ascii="Arial" w:hAnsi="Arial" w:cs="Arial"/>
          <w:b/>
          <w:color w:val="0000FF"/>
          <w:sz w:val="24"/>
        </w:rPr>
        <w:tab/>
      </w:r>
      <w:r>
        <w:rPr>
          <w:rFonts w:ascii="Arial" w:hAnsi="Arial" w:cs="Arial"/>
          <w:b/>
          <w:sz w:val="24"/>
        </w:rPr>
        <w:t>NSSAA procedure from two different AMFs</w:t>
      </w:r>
    </w:p>
    <w:p w14:paraId="077FE223"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v17.1.0</w:t>
      </w:r>
      <w:r>
        <w:rPr>
          <w:i/>
        </w:rPr>
        <w:tab/>
        <w:t xml:space="preserve">  CR-0028  rev 1 Cat: A (Rel-17)</w:t>
      </w:r>
      <w:r>
        <w:rPr>
          <w:i/>
        </w:rPr>
        <w:br/>
      </w:r>
      <w:r>
        <w:rPr>
          <w:i/>
        </w:rPr>
        <w:br/>
      </w:r>
      <w:r>
        <w:rPr>
          <w:i/>
        </w:rPr>
        <w:tab/>
      </w:r>
      <w:r>
        <w:rPr>
          <w:i/>
        </w:rPr>
        <w:tab/>
      </w:r>
      <w:r>
        <w:rPr>
          <w:i/>
        </w:rPr>
        <w:tab/>
      </w:r>
      <w:r>
        <w:rPr>
          <w:i/>
        </w:rPr>
        <w:tab/>
      </w:r>
      <w:r>
        <w:rPr>
          <w:i/>
        </w:rPr>
        <w:tab/>
        <w:t>Source: ZTE, Samsung</w:t>
      </w:r>
    </w:p>
    <w:p w14:paraId="06ECB849" w14:textId="77777777" w:rsidR="00C831F5" w:rsidRDefault="00C831F5" w:rsidP="00C831F5">
      <w:pPr>
        <w:rPr>
          <w:color w:val="808080"/>
        </w:rPr>
      </w:pPr>
      <w:r>
        <w:rPr>
          <w:color w:val="808080"/>
        </w:rPr>
        <w:t>(Replaces C4-214206)</w:t>
      </w:r>
    </w:p>
    <w:p w14:paraId="70DDB53D" w14:textId="77777777" w:rsidR="00C831F5" w:rsidRDefault="00C831F5" w:rsidP="00C831F5">
      <w:pPr>
        <w:rPr>
          <w:rFonts w:ascii="Arial" w:hAnsi="Arial" w:cs="Arial"/>
          <w:b/>
        </w:rPr>
      </w:pPr>
      <w:r>
        <w:rPr>
          <w:rFonts w:ascii="Arial" w:hAnsi="Arial" w:cs="Arial"/>
          <w:b/>
        </w:rPr>
        <w:t xml:space="preserve">Abstract: </w:t>
      </w:r>
    </w:p>
    <w:p w14:paraId="0EFEE2E7" w14:textId="77777777" w:rsidR="00C831F5" w:rsidRDefault="00C831F5" w:rsidP="00C831F5">
      <w:r>
        <w:t>This contirubution proposes to clarify the NSSAAF behaviour in the case where two different AMFs serve the UE.</w:t>
      </w:r>
    </w:p>
    <w:p w14:paraId="73F9877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C7087" w14:textId="77777777" w:rsidR="00C831F5" w:rsidRDefault="00C831F5" w:rsidP="00C831F5">
      <w:pPr>
        <w:pStyle w:val="Heading4"/>
      </w:pPr>
      <w:bookmarkStart w:id="97" w:name="_Toc81397680"/>
      <w:r>
        <w:t>7.2.6</w:t>
      </w:r>
      <w:r>
        <w:tab/>
        <w:t>CT aspects of System enhancements for Provision of Access to Restricted Local Operator Services by Unauthenticated Ues [PARLOS]</w:t>
      </w:r>
      <w:bookmarkEnd w:id="97"/>
    </w:p>
    <w:p w14:paraId="1FBCD30D" w14:textId="77777777" w:rsidR="00C831F5" w:rsidRDefault="00C831F5" w:rsidP="00C831F5">
      <w:pPr>
        <w:pStyle w:val="Heading4"/>
      </w:pPr>
      <w:bookmarkStart w:id="98" w:name="_Toc81397681"/>
      <w:r>
        <w:t>7.2.7</w:t>
      </w:r>
      <w:r>
        <w:tab/>
        <w:t>CT aspects on wireless and wireline convergence for the 5G system architecture [5WWC]</w:t>
      </w:r>
      <w:bookmarkEnd w:id="98"/>
    </w:p>
    <w:p w14:paraId="60E4AEB8" w14:textId="77777777" w:rsidR="00C831F5" w:rsidRDefault="00C831F5" w:rsidP="00C831F5">
      <w:pPr>
        <w:pStyle w:val="Heading4"/>
      </w:pPr>
      <w:bookmarkStart w:id="99" w:name="_Toc81397682"/>
      <w:r>
        <w:t>7.2.8</w:t>
      </w:r>
      <w:r>
        <w:tab/>
        <w:t>CT aspects of architecture enhancements for 3GPP support of advanced V2X services [eV2XAR]</w:t>
      </w:r>
      <w:bookmarkEnd w:id="99"/>
    </w:p>
    <w:p w14:paraId="3D644767" w14:textId="4AD8F1E2" w:rsidR="00C831F5" w:rsidRDefault="00C831F5" w:rsidP="00C831F5">
      <w:pPr>
        <w:rPr>
          <w:rFonts w:ascii="Arial" w:hAnsi="Arial" w:cs="Arial"/>
          <w:b/>
          <w:sz w:val="24"/>
        </w:rPr>
      </w:pPr>
      <w:r>
        <w:rPr>
          <w:rFonts w:ascii="Arial" w:hAnsi="Arial" w:cs="Arial"/>
          <w:b/>
          <w:color w:val="0000FF"/>
          <w:sz w:val="24"/>
        </w:rPr>
        <w:t>C4-214455</w:t>
      </w:r>
      <w:r>
        <w:rPr>
          <w:rFonts w:ascii="Arial" w:hAnsi="Arial" w:cs="Arial"/>
          <w:b/>
          <w:color w:val="0000FF"/>
          <w:sz w:val="24"/>
        </w:rPr>
        <w:tab/>
      </w:r>
      <w:r>
        <w:rPr>
          <w:rFonts w:ascii="Arial" w:hAnsi="Arial" w:cs="Arial"/>
          <w:b/>
          <w:sz w:val="24"/>
        </w:rPr>
        <w:t>Correct V2xSubscriptionData</w:t>
      </w:r>
    </w:p>
    <w:p w14:paraId="20CEECB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CR-0710  Cat: F (Rel-16)</w:t>
      </w:r>
      <w:r>
        <w:rPr>
          <w:i/>
        </w:rPr>
        <w:br/>
      </w:r>
      <w:r>
        <w:rPr>
          <w:i/>
        </w:rPr>
        <w:br/>
      </w:r>
      <w:r>
        <w:rPr>
          <w:i/>
        </w:rPr>
        <w:tab/>
      </w:r>
      <w:r>
        <w:rPr>
          <w:i/>
        </w:rPr>
        <w:tab/>
      </w:r>
      <w:r>
        <w:rPr>
          <w:i/>
        </w:rPr>
        <w:tab/>
      </w:r>
      <w:r>
        <w:rPr>
          <w:i/>
        </w:rPr>
        <w:tab/>
      </w:r>
      <w:r>
        <w:rPr>
          <w:i/>
        </w:rPr>
        <w:tab/>
        <w:t>Source: Huawei</w:t>
      </w:r>
    </w:p>
    <w:p w14:paraId="5E0CB0E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4465C" w14:textId="53A84CD6" w:rsidR="00C831F5" w:rsidRDefault="00C831F5" w:rsidP="00C831F5">
      <w:pPr>
        <w:rPr>
          <w:rFonts w:ascii="Arial" w:hAnsi="Arial" w:cs="Arial"/>
          <w:b/>
          <w:sz w:val="24"/>
        </w:rPr>
      </w:pPr>
      <w:r>
        <w:rPr>
          <w:rFonts w:ascii="Arial" w:hAnsi="Arial" w:cs="Arial"/>
          <w:b/>
          <w:color w:val="0000FF"/>
          <w:sz w:val="24"/>
        </w:rPr>
        <w:t>C4-214456</w:t>
      </w:r>
      <w:r>
        <w:rPr>
          <w:rFonts w:ascii="Arial" w:hAnsi="Arial" w:cs="Arial"/>
          <w:b/>
          <w:color w:val="0000FF"/>
          <w:sz w:val="24"/>
        </w:rPr>
        <w:tab/>
      </w:r>
      <w:r>
        <w:rPr>
          <w:rFonts w:ascii="Arial" w:hAnsi="Arial" w:cs="Arial"/>
          <w:b/>
          <w:sz w:val="24"/>
        </w:rPr>
        <w:t>Correct V2xSubscriptionData</w:t>
      </w:r>
    </w:p>
    <w:p w14:paraId="32E32B0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CR-0711  Cat: A (Rel-17)</w:t>
      </w:r>
      <w:r>
        <w:rPr>
          <w:i/>
        </w:rPr>
        <w:br/>
      </w:r>
      <w:r>
        <w:rPr>
          <w:i/>
        </w:rPr>
        <w:br/>
      </w:r>
      <w:r>
        <w:rPr>
          <w:i/>
        </w:rPr>
        <w:tab/>
      </w:r>
      <w:r>
        <w:rPr>
          <w:i/>
        </w:rPr>
        <w:tab/>
      </w:r>
      <w:r>
        <w:rPr>
          <w:i/>
        </w:rPr>
        <w:tab/>
      </w:r>
      <w:r>
        <w:rPr>
          <w:i/>
        </w:rPr>
        <w:tab/>
      </w:r>
      <w:r>
        <w:rPr>
          <w:i/>
        </w:rPr>
        <w:tab/>
        <w:t>Source: Huawei</w:t>
      </w:r>
    </w:p>
    <w:p w14:paraId="7F60BA6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51BEB" w14:textId="77777777" w:rsidR="00C831F5" w:rsidRDefault="00C831F5" w:rsidP="00C831F5">
      <w:pPr>
        <w:pStyle w:val="Heading4"/>
      </w:pPr>
      <w:bookmarkStart w:id="100" w:name="_Toc81397683"/>
      <w:r>
        <w:t>7.2.9</w:t>
      </w:r>
      <w:r>
        <w:tab/>
        <w:t>CT aspects of application layer support for V2X services [V2XAPP]</w:t>
      </w:r>
      <w:bookmarkEnd w:id="100"/>
    </w:p>
    <w:p w14:paraId="38C79B75" w14:textId="77777777" w:rsidR="00C831F5" w:rsidRDefault="00C831F5" w:rsidP="00C831F5">
      <w:pPr>
        <w:pStyle w:val="Heading4"/>
      </w:pPr>
      <w:bookmarkStart w:id="101" w:name="_Toc81397684"/>
      <w:r>
        <w:t>7.2.10</w:t>
      </w:r>
      <w:r>
        <w:tab/>
        <w:t>CT aspects on Enhancement of 3GPP Northbound APIs [eNAPI]</w:t>
      </w:r>
      <w:bookmarkEnd w:id="101"/>
    </w:p>
    <w:p w14:paraId="7A98A134" w14:textId="7B4100B1" w:rsidR="00C831F5" w:rsidRDefault="00C831F5" w:rsidP="00C831F5">
      <w:pPr>
        <w:rPr>
          <w:rFonts w:ascii="Arial" w:hAnsi="Arial" w:cs="Arial"/>
          <w:b/>
          <w:sz w:val="24"/>
        </w:rPr>
      </w:pPr>
      <w:r>
        <w:rPr>
          <w:rFonts w:ascii="Arial" w:hAnsi="Arial" w:cs="Arial"/>
          <w:b/>
          <w:color w:val="0000FF"/>
          <w:sz w:val="24"/>
        </w:rPr>
        <w:t>C4-214365</w:t>
      </w:r>
      <w:r>
        <w:rPr>
          <w:rFonts w:ascii="Arial" w:hAnsi="Arial" w:cs="Arial"/>
          <w:b/>
          <w:color w:val="0000FF"/>
          <w:sz w:val="24"/>
        </w:rPr>
        <w:tab/>
      </w:r>
      <w:r>
        <w:rPr>
          <w:rFonts w:ascii="Arial" w:hAnsi="Arial" w:cs="Arial"/>
          <w:b/>
          <w:sz w:val="24"/>
        </w:rPr>
        <w:t>EC Restriction</w:t>
      </w:r>
    </w:p>
    <w:p w14:paraId="3DB0CC8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CR-0691  Cat: F (Rel-16)</w:t>
      </w:r>
      <w:r>
        <w:rPr>
          <w:i/>
        </w:rPr>
        <w:br/>
      </w:r>
      <w:r>
        <w:rPr>
          <w:i/>
        </w:rPr>
        <w:br/>
      </w:r>
      <w:r>
        <w:rPr>
          <w:i/>
        </w:rPr>
        <w:tab/>
      </w:r>
      <w:r>
        <w:rPr>
          <w:i/>
        </w:rPr>
        <w:tab/>
      </w:r>
      <w:r>
        <w:rPr>
          <w:i/>
        </w:rPr>
        <w:tab/>
      </w:r>
      <w:r>
        <w:rPr>
          <w:i/>
        </w:rPr>
        <w:tab/>
      </w:r>
      <w:r>
        <w:rPr>
          <w:i/>
        </w:rPr>
        <w:tab/>
        <w:t>Source: Ericsson</w:t>
      </w:r>
    </w:p>
    <w:p w14:paraId="5B9CF35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C4-214663</w:t>
      </w:r>
      <w:r>
        <w:rPr>
          <w:color w:val="993300"/>
          <w:u w:val="single"/>
        </w:rPr>
        <w:t>.</w:t>
      </w:r>
    </w:p>
    <w:p w14:paraId="07C47653" w14:textId="0B9CE703" w:rsidR="00C831F5" w:rsidRDefault="00C831F5" w:rsidP="00C831F5">
      <w:pPr>
        <w:rPr>
          <w:rFonts w:ascii="Arial" w:hAnsi="Arial" w:cs="Arial"/>
          <w:b/>
          <w:sz w:val="24"/>
        </w:rPr>
      </w:pPr>
      <w:r>
        <w:rPr>
          <w:rFonts w:ascii="Arial" w:hAnsi="Arial" w:cs="Arial"/>
          <w:b/>
          <w:color w:val="0000FF"/>
          <w:sz w:val="24"/>
        </w:rPr>
        <w:lastRenderedPageBreak/>
        <w:t>C4-214366</w:t>
      </w:r>
      <w:r>
        <w:rPr>
          <w:rFonts w:ascii="Arial" w:hAnsi="Arial" w:cs="Arial"/>
          <w:b/>
          <w:color w:val="0000FF"/>
          <w:sz w:val="24"/>
        </w:rPr>
        <w:tab/>
      </w:r>
      <w:r>
        <w:rPr>
          <w:rFonts w:ascii="Arial" w:hAnsi="Arial" w:cs="Arial"/>
          <w:b/>
          <w:sz w:val="24"/>
        </w:rPr>
        <w:t>EC Restriction</w:t>
      </w:r>
    </w:p>
    <w:p w14:paraId="7CB63EF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CR-0692  Cat: A (Rel-17)</w:t>
      </w:r>
      <w:r>
        <w:rPr>
          <w:i/>
        </w:rPr>
        <w:br/>
      </w:r>
      <w:r>
        <w:rPr>
          <w:i/>
        </w:rPr>
        <w:br/>
      </w:r>
      <w:r>
        <w:rPr>
          <w:i/>
        </w:rPr>
        <w:tab/>
      </w:r>
      <w:r>
        <w:rPr>
          <w:i/>
        </w:rPr>
        <w:tab/>
      </w:r>
      <w:r>
        <w:rPr>
          <w:i/>
        </w:rPr>
        <w:tab/>
      </w:r>
      <w:r>
        <w:rPr>
          <w:i/>
        </w:rPr>
        <w:tab/>
      </w:r>
      <w:r>
        <w:rPr>
          <w:i/>
        </w:rPr>
        <w:tab/>
        <w:t>Source: Ericsson</w:t>
      </w:r>
    </w:p>
    <w:p w14:paraId="0CEE029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C4-214664</w:t>
      </w:r>
      <w:r>
        <w:rPr>
          <w:color w:val="993300"/>
          <w:u w:val="single"/>
        </w:rPr>
        <w:t>.</w:t>
      </w:r>
    </w:p>
    <w:p w14:paraId="1D570FC5" w14:textId="2EDFFCF9" w:rsidR="00C831F5" w:rsidRDefault="00C831F5" w:rsidP="00C831F5">
      <w:pPr>
        <w:rPr>
          <w:rFonts w:ascii="Arial" w:hAnsi="Arial" w:cs="Arial"/>
          <w:b/>
          <w:sz w:val="24"/>
        </w:rPr>
      </w:pPr>
      <w:r>
        <w:rPr>
          <w:rFonts w:ascii="Arial" w:hAnsi="Arial" w:cs="Arial"/>
          <w:b/>
          <w:color w:val="0000FF"/>
          <w:sz w:val="24"/>
        </w:rPr>
        <w:t>C4-214663</w:t>
      </w:r>
      <w:r>
        <w:rPr>
          <w:rFonts w:ascii="Arial" w:hAnsi="Arial" w:cs="Arial"/>
          <w:b/>
          <w:color w:val="0000FF"/>
          <w:sz w:val="24"/>
        </w:rPr>
        <w:tab/>
      </w:r>
      <w:r>
        <w:rPr>
          <w:rFonts w:ascii="Arial" w:hAnsi="Arial" w:cs="Arial"/>
          <w:b/>
          <w:sz w:val="24"/>
        </w:rPr>
        <w:t>EC Restriction</w:t>
      </w:r>
    </w:p>
    <w:p w14:paraId="79AA67A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CR-0691  rev 1 Cat: F (Rel-16)</w:t>
      </w:r>
      <w:r>
        <w:rPr>
          <w:i/>
        </w:rPr>
        <w:br/>
      </w:r>
      <w:r>
        <w:rPr>
          <w:i/>
        </w:rPr>
        <w:br/>
      </w:r>
      <w:r>
        <w:rPr>
          <w:i/>
        </w:rPr>
        <w:tab/>
      </w:r>
      <w:r>
        <w:rPr>
          <w:i/>
        </w:rPr>
        <w:tab/>
      </w:r>
      <w:r>
        <w:rPr>
          <w:i/>
        </w:rPr>
        <w:tab/>
      </w:r>
      <w:r>
        <w:rPr>
          <w:i/>
        </w:rPr>
        <w:tab/>
      </w:r>
      <w:r>
        <w:rPr>
          <w:i/>
        </w:rPr>
        <w:tab/>
        <w:t>Source: Ericsson</w:t>
      </w:r>
    </w:p>
    <w:p w14:paraId="5E9824DA" w14:textId="77777777" w:rsidR="00C831F5" w:rsidRDefault="00C831F5" w:rsidP="00C831F5">
      <w:pPr>
        <w:rPr>
          <w:color w:val="808080"/>
        </w:rPr>
      </w:pPr>
      <w:r>
        <w:rPr>
          <w:color w:val="808080"/>
        </w:rPr>
        <w:t>(Replaces C4-214365)</w:t>
      </w:r>
    </w:p>
    <w:p w14:paraId="549C2B5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89660" w14:textId="7252FDD6" w:rsidR="00C831F5" w:rsidRDefault="00C831F5" w:rsidP="00C831F5">
      <w:pPr>
        <w:rPr>
          <w:rFonts w:ascii="Arial" w:hAnsi="Arial" w:cs="Arial"/>
          <w:b/>
          <w:sz w:val="24"/>
        </w:rPr>
      </w:pPr>
      <w:r>
        <w:rPr>
          <w:rFonts w:ascii="Arial" w:hAnsi="Arial" w:cs="Arial"/>
          <w:b/>
          <w:color w:val="0000FF"/>
          <w:sz w:val="24"/>
        </w:rPr>
        <w:t>C4-214664</w:t>
      </w:r>
      <w:r>
        <w:rPr>
          <w:rFonts w:ascii="Arial" w:hAnsi="Arial" w:cs="Arial"/>
          <w:b/>
          <w:color w:val="0000FF"/>
          <w:sz w:val="24"/>
        </w:rPr>
        <w:tab/>
      </w:r>
      <w:r>
        <w:rPr>
          <w:rFonts w:ascii="Arial" w:hAnsi="Arial" w:cs="Arial"/>
          <w:b/>
          <w:sz w:val="24"/>
        </w:rPr>
        <w:t>EC Restriction</w:t>
      </w:r>
    </w:p>
    <w:p w14:paraId="31C9DC7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CR-0692  rev 1 Cat: A (Rel-17)</w:t>
      </w:r>
      <w:r>
        <w:rPr>
          <w:i/>
        </w:rPr>
        <w:br/>
      </w:r>
      <w:r>
        <w:rPr>
          <w:i/>
        </w:rPr>
        <w:br/>
      </w:r>
      <w:r>
        <w:rPr>
          <w:i/>
        </w:rPr>
        <w:tab/>
      </w:r>
      <w:r>
        <w:rPr>
          <w:i/>
        </w:rPr>
        <w:tab/>
      </w:r>
      <w:r>
        <w:rPr>
          <w:i/>
        </w:rPr>
        <w:tab/>
      </w:r>
      <w:r>
        <w:rPr>
          <w:i/>
        </w:rPr>
        <w:tab/>
      </w:r>
      <w:r>
        <w:rPr>
          <w:i/>
        </w:rPr>
        <w:tab/>
        <w:t>Source: Ericsson</w:t>
      </w:r>
    </w:p>
    <w:p w14:paraId="498E2B61" w14:textId="77777777" w:rsidR="00C831F5" w:rsidRDefault="00C831F5" w:rsidP="00C831F5">
      <w:pPr>
        <w:rPr>
          <w:color w:val="808080"/>
        </w:rPr>
      </w:pPr>
      <w:r>
        <w:rPr>
          <w:color w:val="808080"/>
        </w:rPr>
        <w:t>(Replaces C4-214366)</w:t>
      </w:r>
    </w:p>
    <w:p w14:paraId="01D4FC9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4F47A" w14:textId="77777777" w:rsidR="00C831F5" w:rsidRDefault="00C831F5" w:rsidP="00C831F5">
      <w:pPr>
        <w:pStyle w:val="Heading3"/>
      </w:pPr>
      <w:bookmarkStart w:id="102" w:name="_Toc81397685"/>
      <w:r>
        <w:t>7.3</w:t>
      </w:r>
      <w:r>
        <w:tab/>
        <w:t>Any Other Business for Rel-16</w:t>
      </w:r>
      <w:bookmarkEnd w:id="102"/>
    </w:p>
    <w:p w14:paraId="22118969" w14:textId="77777777" w:rsidR="00C831F5" w:rsidRDefault="00C831F5" w:rsidP="00C831F5">
      <w:pPr>
        <w:pStyle w:val="Heading4"/>
      </w:pPr>
      <w:bookmarkStart w:id="103" w:name="_Toc81397686"/>
      <w:r>
        <w:t>7.3.1</w:t>
      </w:r>
      <w:r>
        <w:tab/>
        <w:t>CIoT-CT</w:t>
      </w:r>
      <w:bookmarkEnd w:id="103"/>
    </w:p>
    <w:p w14:paraId="74E0DDB8" w14:textId="0D1440AA" w:rsidR="00C831F5" w:rsidRDefault="00C831F5" w:rsidP="00C831F5">
      <w:pPr>
        <w:rPr>
          <w:rFonts w:ascii="Arial" w:hAnsi="Arial" w:cs="Arial"/>
          <w:b/>
          <w:sz w:val="24"/>
        </w:rPr>
      </w:pPr>
      <w:r>
        <w:rPr>
          <w:rFonts w:ascii="Arial" w:hAnsi="Arial" w:cs="Arial"/>
          <w:b/>
          <w:color w:val="0000FF"/>
          <w:sz w:val="24"/>
        </w:rPr>
        <w:t>C4-214160</w:t>
      </w:r>
      <w:r>
        <w:rPr>
          <w:rFonts w:ascii="Arial" w:hAnsi="Arial" w:cs="Arial"/>
          <w:b/>
          <w:color w:val="0000FF"/>
          <w:sz w:val="24"/>
        </w:rPr>
        <w:tab/>
      </w:r>
      <w:r>
        <w:rPr>
          <w:rFonts w:ascii="Arial" w:hAnsi="Arial" w:cs="Arial"/>
          <w:b/>
          <w:sz w:val="24"/>
        </w:rPr>
        <w:t>APN Rate Control Status</w:t>
      </w:r>
    </w:p>
    <w:p w14:paraId="5DBE416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v16.3.0</w:t>
      </w:r>
      <w:r>
        <w:rPr>
          <w:i/>
        </w:rPr>
        <w:tab/>
        <w:t xml:space="preserve">  CR-0078  Cat: F (Rel-16)</w:t>
      </w:r>
      <w:r>
        <w:rPr>
          <w:i/>
        </w:rPr>
        <w:br/>
      </w:r>
      <w:r>
        <w:rPr>
          <w:i/>
        </w:rPr>
        <w:br/>
      </w:r>
      <w:r>
        <w:rPr>
          <w:i/>
        </w:rPr>
        <w:tab/>
      </w:r>
      <w:r>
        <w:rPr>
          <w:i/>
        </w:rPr>
        <w:tab/>
      </w:r>
      <w:r>
        <w:rPr>
          <w:i/>
        </w:rPr>
        <w:tab/>
      </w:r>
      <w:r>
        <w:rPr>
          <w:i/>
        </w:rPr>
        <w:tab/>
      </w:r>
      <w:r>
        <w:rPr>
          <w:i/>
        </w:rPr>
        <w:tab/>
        <w:t>Source: Nokia, Nokia Shanghai Bell</w:t>
      </w:r>
    </w:p>
    <w:p w14:paraId="6B20E15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C4-214580</w:t>
      </w:r>
      <w:r>
        <w:rPr>
          <w:color w:val="993300"/>
          <w:u w:val="single"/>
        </w:rPr>
        <w:t>.</w:t>
      </w:r>
    </w:p>
    <w:p w14:paraId="5D016750" w14:textId="0D76B772" w:rsidR="00C831F5" w:rsidRDefault="00C831F5" w:rsidP="00C831F5">
      <w:pPr>
        <w:rPr>
          <w:rFonts w:ascii="Arial" w:hAnsi="Arial" w:cs="Arial"/>
          <w:b/>
          <w:sz w:val="24"/>
        </w:rPr>
      </w:pPr>
      <w:r>
        <w:rPr>
          <w:rFonts w:ascii="Arial" w:hAnsi="Arial" w:cs="Arial"/>
          <w:b/>
          <w:color w:val="0000FF"/>
          <w:sz w:val="24"/>
        </w:rPr>
        <w:t>C4-214161</w:t>
      </w:r>
      <w:r>
        <w:rPr>
          <w:rFonts w:ascii="Arial" w:hAnsi="Arial" w:cs="Arial"/>
          <w:b/>
          <w:color w:val="0000FF"/>
          <w:sz w:val="24"/>
        </w:rPr>
        <w:tab/>
      </w:r>
      <w:r>
        <w:rPr>
          <w:rFonts w:ascii="Arial" w:hAnsi="Arial" w:cs="Arial"/>
          <w:b/>
          <w:sz w:val="24"/>
        </w:rPr>
        <w:t>APN Rate Control Status</w:t>
      </w:r>
    </w:p>
    <w:p w14:paraId="073951B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v16.6.0</w:t>
      </w:r>
      <w:r>
        <w:rPr>
          <w:i/>
        </w:rPr>
        <w:tab/>
        <w:t xml:space="preserve">  CR-0690  Cat: F (Rel-16)</w:t>
      </w:r>
      <w:r>
        <w:rPr>
          <w:i/>
        </w:rPr>
        <w:br/>
      </w:r>
      <w:r>
        <w:rPr>
          <w:i/>
        </w:rPr>
        <w:br/>
      </w:r>
      <w:r>
        <w:rPr>
          <w:i/>
        </w:rPr>
        <w:tab/>
      </w:r>
      <w:r>
        <w:rPr>
          <w:i/>
        </w:rPr>
        <w:tab/>
      </w:r>
      <w:r>
        <w:rPr>
          <w:i/>
        </w:rPr>
        <w:tab/>
      </w:r>
      <w:r>
        <w:rPr>
          <w:i/>
        </w:rPr>
        <w:tab/>
      </w:r>
      <w:r>
        <w:rPr>
          <w:i/>
        </w:rPr>
        <w:tab/>
        <w:t>Source: Nokia, Nokia Shanghai Bell</w:t>
      </w:r>
    </w:p>
    <w:p w14:paraId="6E90CFC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C4-214581</w:t>
      </w:r>
      <w:r>
        <w:rPr>
          <w:color w:val="993300"/>
          <w:u w:val="single"/>
        </w:rPr>
        <w:t>.</w:t>
      </w:r>
    </w:p>
    <w:p w14:paraId="1E683D73" w14:textId="40F0BAB2" w:rsidR="00C831F5" w:rsidRDefault="00C831F5" w:rsidP="00C831F5">
      <w:pPr>
        <w:rPr>
          <w:rFonts w:ascii="Arial" w:hAnsi="Arial" w:cs="Arial"/>
          <w:b/>
          <w:sz w:val="24"/>
        </w:rPr>
      </w:pPr>
      <w:r>
        <w:rPr>
          <w:rFonts w:ascii="Arial" w:hAnsi="Arial" w:cs="Arial"/>
          <w:b/>
          <w:color w:val="0000FF"/>
          <w:sz w:val="24"/>
        </w:rPr>
        <w:t>C4-214580</w:t>
      </w:r>
      <w:r>
        <w:rPr>
          <w:rFonts w:ascii="Arial" w:hAnsi="Arial" w:cs="Arial"/>
          <w:b/>
          <w:color w:val="0000FF"/>
          <w:sz w:val="24"/>
        </w:rPr>
        <w:tab/>
      </w:r>
      <w:r>
        <w:rPr>
          <w:rFonts w:ascii="Arial" w:hAnsi="Arial" w:cs="Arial"/>
          <w:b/>
          <w:sz w:val="24"/>
        </w:rPr>
        <w:t>APN Rate Control Status</w:t>
      </w:r>
    </w:p>
    <w:p w14:paraId="05ACE57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v16.3.0</w:t>
      </w:r>
      <w:r>
        <w:rPr>
          <w:i/>
        </w:rPr>
        <w:tab/>
        <w:t xml:space="preserve">  CR-0078  rev 1 Cat: F (Rel-16)</w:t>
      </w:r>
      <w:r>
        <w:rPr>
          <w:i/>
        </w:rPr>
        <w:br/>
      </w:r>
      <w:r>
        <w:rPr>
          <w:i/>
        </w:rPr>
        <w:br/>
      </w:r>
      <w:r>
        <w:rPr>
          <w:i/>
        </w:rPr>
        <w:tab/>
      </w:r>
      <w:r>
        <w:rPr>
          <w:i/>
        </w:rPr>
        <w:tab/>
      </w:r>
      <w:r>
        <w:rPr>
          <w:i/>
        </w:rPr>
        <w:tab/>
      </w:r>
      <w:r>
        <w:rPr>
          <w:i/>
        </w:rPr>
        <w:tab/>
      </w:r>
      <w:r>
        <w:rPr>
          <w:i/>
        </w:rPr>
        <w:tab/>
        <w:t>Source: Nokia, Nokia Shanghai Bell</w:t>
      </w:r>
    </w:p>
    <w:p w14:paraId="75E09CA7" w14:textId="77777777" w:rsidR="00C831F5" w:rsidRDefault="00C831F5" w:rsidP="00C831F5">
      <w:pPr>
        <w:rPr>
          <w:color w:val="808080"/>
        </w:rPr>
      </w:pPr>
      <w:r>
        <w:rPr>
          <w:color w:val="808080"/>
        </w:rPr>
        <w:t>(Replaces C4-214160)</w:t>
      </w:r>
    </w:p>
    <w:p w14:paraId="7FF2ACC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71BA6" w14:textId="6958577B" w:rsidR="00C831F5" w:rsidRDefault="00C831F5" w:rsidP="00C831F5">
      <w:pPr>
        <w:rPr>
          <w:rFonts w:ascii="Arial" w:hAnsi="Arial" w:cs="Arial"/>
          <w:b/>
          <w:sz w:val="24"/>
        </w:rPr>
      </w:pPr>
      <w:r>
        <w:rPr>
          <w:rFonts w:ascii="Arial" w:hAnsi="Arial" w:cs="Arial"/>
          <w:b/>
          <w:color w:val="0000FF"/>
          <w:sz w:val="24"/>
        </w:rPr>
        <w:lastRenderedPageBreak/>
        <w:t>C4-214581</w:t>
      </w:r>
      <w:r>
        <w:rPr>
          <w:rFonts w:ascii="Arial" w:hAnsi="Arial" w:cs="Arial"/>
          <w:b/>
          <w:color w:val="0000FF"/>
          <w:sz w:val="24"/>
        </w:rPr>
        <w:tab/>
      </w:r>
      <w:r>
        <w:rPr>
          <w:rFonts w:ascii="Arial" w:hAnsi="Arial" w:cs="Arial"/>
          <w:b/>
          <w:sz w:val="24"/>
        </w:rPr>
        <w:t>APN Rate Control Status</w:t>
      </w:r>
    </w:p>
    <w:p w14:paraId="711E979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v16.6.0</w:t>
      </w:r>
      <w:r>
        <w:rPr>
          <w:i/>
        </w:rPr>
        <w:tab/>
        <w:t xml:space="preserve">  CR-0690  rev 1 Cat: F (Rel-16)</w:t>
      </w:r>
      <w:r>
        <w:rPr>
          <w:i/>
        </w:rPr>
        <w:br/>
      </w:r>
      <w:r>
        <w:rPr>
          <w:i/>
        </w:rPr>
        <w:br/>
      </w:r>
      <w:r>
        <w:rPr>
          <w:i/>
        </w:rPr>
        <w:tab/>
      </w:r>
      <w:r>
        <w:rPr>
          <w:i/>
        </w:rPr>
        <w:tab/>
      </w:r>
      <w:r>
        <w:rPr>
          <w:i/>
        </w:rPr>
        <w:tab/>
      </w:r>
      <w:r>
        <w:rPr>
          <w:i/>
        </w:rPr>
        <w:tab/>
      </w:r>
      <w:r>
        <w:rPr>
          <w:i/>
        </w:rPr>
        <w:tab/>
        <w:t>Source: Nokia, Nokia Shanghai Bell</w:t>
      </w:r>
    </w:p>
    <w:p w14:paraId="6BC901D8" w14:textId="77777777" w:rsidR="00C831F5" w:rsidRDefault="00C831F5" w:rsidP="00C831F5">
      <w:pPr>
        <w:rPr>
          <w:color w:val="808080"/>
        </w:rPr>
      </w:pPr>
      <w:r>
        <w:rPr>
          <w:color w:val="808080"/>
        </w:rPr>
        <w:t>(Replaces C4-214161)</w:t>
      </w:r>
    </w:p>
    <w:p w14:paraId="582DF46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20E91" w14:textId="77777777" w:rsidR="00C831F5" w:rsidRDefault="00C831F5" w:rsidP="00C831F5">
      <w:pPr>
        <w:pStyle w:val="Heading4"/>
      </w:pPr>
      <w:bookmarkStart w:id="104" w:name="_Toc81397687"/>
      <w:r>
        <w:t>7.3.2</w:t>
      </w:r>
      <w:r>
        <w:tab/>
        <w:t>GTP</w:t>
      </w:r>
      <w:bookmarkEnd w:id="104"/>
    </w:p>
    <w:p w14:paraId="7D20FC18" w14:textId="470CEBEC" w:rsidR="00C831F5" w:rsidRDefault="00C831F5" w:rsidP="00C831F5">
      <w:pPr>
        <w:rPr>
          <w:rFonts w:ascii="Arial" w:hAnsi="Arial" w:cs="Arial"/>
          <w:b/>
          <w:sz w:val="24"/>
        </w:rPr>
      </w:pPr>
      <w:r>
        <w:rPr>
          <w:rFonts w:ascii="Arial" w:hAnsi="Arial" w:cs="Arial"/>
          <w:b/>
          <w:color w:val="0000FF"/>
          <w:sz w:val="24"/>
        </w:rPr>
        <w:t>C4-214059</w:t>
      </w:r>
      <w:r>
        <w:rPr>
          <w:rFonts w:ascii="Arial" w:hAnsi="Arial" w:cs="Arial"/>
          <w:b/>
          <w:color w:val="0000FF"/>
          <w:sz w:val="24"/>
        </w:rPr>
        <w:tab/>
      </w:r>
      <w:r>
        <w:rPr>
          <w:rFonts w:ascii="Arial" w:hAnsi="Arial" w:cs="Arial"/>
          <w:b/>
          <w:sz w:val="24"/>
        </w:rPr>
        <w:t>TAU reject issue during MME handover (KSI type)</w:t>
      </w:r>
    </w:p>
    <w:p w14:paraId="6ACDBE00"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BB297D8" w14:textId="77777777" w:rsidR="00C831F5" w:rsidRDefault="00C831F5" w:rsidP="00C831F5">
      <w:pPr>
        <w:rPr>
          <w:rFonts w:ascii="Arial" w:hAnsi="Arial" w:cs="Arial"/>
          <w:b/>
        </w:rPr>
      </w:pPr>
      <w:r>
        <w:rPr>
          <w:rFonts w:ascii="Arial" w:hAnsi="Arial" w:cs="Arial"/>
          <w:b/>
        </w:rPr>
        <w:t xml:space="preserve">Abstract: </w:t>
      </w:r>
    </w:p>
    <w:p w14:paraId="37635781" w14:textId="77777777" w:rsidR="00C831F5" w:rsidRDefault="00C831F5" w:rsidP="00C831F5">
      <w:r>
        <w:t>Withdrawn because of duplicated booking.</w:t>
      </w:r>
    </w:p>
    <w:p w14:paraId="051DC01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C39A18" w14:textId="04516EA9" w:rsidR="00C831F5" w:rsidRDefault="00C831F5" w:rsidP="00C831F5">
      <w:pPr>
        <w:rPr>
          <w:rFonts w:ascii="Arial" w:hAnsi="Arial" w:cs="Arial"/>
          <w:b/>
          <w:sz w:val="24"/>
        </w:rPr>
      </w:pPr>
      <w:r>
        <w:rPr>
          <w:rFonts w:ascii="Arial" w:hAnsi="Arial" w:cs="Arial"/>
          <w:b/>
          <w:color w:val="0000FF"/>
          <w:sz w:val="24"/>
        </w:rPr>
        <w:t>C4-214060</w:t>
      </w:r>
      <w:r>
        <w:rPr>
          <w:rFonts w:ascii="Arial" w:hAnsi="Arial" w:cs="Arial"/>
          <w:b/>
          <w:color w:val="0000FF"/>
          <w:sz w:val="24"/>
        </w:rPr>
        <w:tab/>
      </w:r>
      <w:r>
        <w:rPr>
          <w:rFonts w:ascii="Arial" w:hAnsi="Arial" w:cs="Arial"/>
          <w:b/>
          <w:sz w:val="24"/>
        </w:rPr>
        <w:t>TAU reject issue during MME handover (KSI type)</w:t>
      </w:r>
    </w:p>
    <w:p w14:paraId="207A388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v16.8.0</w:t>
      </w:r>
      <w:r>
        <w:rPr>
          <w:i/>
        </w:rPr>
        <w:tab/>
        <w:t xml:space="preserve">  CR-2019  Cat: F (Rel-16)</w:t>
      </w:r>
      <w:r>
        <w:rPr>
          <w:i/>
        </w:rPr>
        <w:br/>
      </w:r>
      <w:r>
        <w:rPr>
          <w:i/>
        </w:rPr>
        <w:br/>
      </w:r>
      <w:r>
        <w:rPr>
          <w:i/>
        </w:rPr>
        <w:tab/>
      </w:r>
      <w:r>
        <w:rPr>
          <w:i/>
        </w:rPr>
        <w:tab/>
      </w:r>
      <w:r>
        <w:rPr>
          <w:i/>
        </w:rPr>
        <w:tab/>
      </w:r>
      <w:r>
        <w:rPr>
          <w:i/>
        </w:rPr>
        <w:tab/>
      </w:r>
      <w:r>
        <w:rPr>
          <w:i/>
        </w:rPr>
        <w:tab/>
        <w:t>Source: Huawei</w:t>
      </w:r>
    </w:p>
    <w:p w14:paraId="7370485C" w14:textId="77777777" w:rsidR="00C831F5" w:rsidRDefault="00C831F5" w:rsidP="00C831F5">
      <w:pPr>
        <w:rPr>
          <w:rFonts w:ascii="Arial" w:hAnsi="Arial" w:cs="Arial"/>
          <w:b/>
        </w:rPr>
      </w:pPr>
      <w:r>
        <w:rPr>
          <w:rFonts w:ascii="Arial" w:hAnsi="Arial" w:cs="Arial"/>
          <w:b/>
        </w:rPr>
        <w:t xml:space="preserve">Abstract: </w:t>
      </w:r>
    </w:p>
    <w:p w14:paraId="2C264E65" w14:textId="77777777" w:rsidR="00C831F5" w:rsidRDefault="00C831F5" w:rsidP="00C831F5">
      <w:r>
        <w:t>Withdrawn because of duplicated booking.</w:t>
      </w:r>
    </w:p>
    <w:p w14:paraId="2947472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EF4B5" w14:textId="0E5FA681" w:rsidR="00C831F5" w:rsidRDefault="00C831F5" w:rsidP="00C831F5">
      <w:pPr>
        <w:rPr>
          <w:rFonts w:ascii="Arial" w:hAnsi="Arial" w:cs="Arial"/>
          <w:b/>
          <w:sz w:val="24"/>
        </w:rPr>
      </w:pPr>
      <w:r>
        <w:rPr>
          <w:rFonts w:ascii="Arial" w:hAnsi="Arial" w:cs="Arial"/>
          <w:b/>
          <w:color w:val="0000FF"/>
          <w:sz w:val="24"/>
        </w:rPr>
        <w:t>C4-214061</w:t>
      </w:r>
      <w:r>
        <w:rPr>
          <w:rFonts w:ascii="Arial" w:hAnsi="Arial" w:cs="Arial"/>
          <w:b/>
          <w:color w:val="0000FF"/>
          <w:sz w:val="24"/>
        </w:rPr>
        <w:tab/>
      </w:r>
      <w:r>
        <w:rPr>
          <w:rFonts w:ascii="Arial" w:hAnsi="Arial" w:cs="Arial"/>
          <w:b/>
          <w:sz w:val="24"/>
        </w:rPr>
        <w:t>TAU reject issue during MME handover (KSI type)</w:t>
      </w:r>
    </w:p>
    <w:p w14:paraId="28556A8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CR-2020  Cat: A (Rel-17)</w:t>
      </w:r>
      <w:r>
        <w:rPr>
          <w:i/>
        </w:rPr>
        <w:br/>
      </w:r>
      <w:r>
        <w:rPr>
          <w:i/>
        </w:rPr>
        <w:br/>
      </w:r>
      <w:r>
        <w:rPr>
          <w:i/>
        </w:rPr>
        <w:tab/>
      </w:r>
      <w:r>
        <w:rPr>
          <w:i/>
        </w:rPr>
        <w:tab/>
      </w:r>
      <w:r>
        <w:rPr>
          <w:i/>
        </w:rPr>
        <w:tab/>
      </w:r>
      <w:r>
        <w:rPr>
          <w:i/>
        </w:rPr>
        <w:tab/>
      </w:r>
      <w:r>
        <w:rPr>
          <w:i/>
        </w:rPr>
        <w:tab/>
        <w:t>Source: Huawei</w:t>
      </w:r>
    </w:p>
    <w:p w14:paraId="1CE503F1" w14:textId="77777777" w:rsidR="00C831F5" w:rsidRDefault="00C831F5" w:rsidP="00C831F5">
      <w:pPr>
        <w:rPr>
          <w:rFonts w:ascii="Arial" w:hAnsi="Arial" w:cs="Arial"/>
          <w:b/>
        </w:rPr>
      </w:pPr>
      <w:r>
        <w:rPr>
          <w:rFonts w:ascii="Arial" w:hAnsi="Arial" w:cs="Arial"/>
          <w:b/>
        </w:rPr>
        <w:t xml:space="preserve">Abstract: </w:t>
      </w:r>
    </w:p>
    <w:p w14:paraId="3A29ADFA" w14:textId="77777777" w:rsidR="00C831F5" w:rsidRDefault="00C831F5" w:rsidP="00C831F5">
      <w:r>
        <w:t>Withdrawn because of the duplicated booking.</w:t>
      </w:r>
    </w:p>
    <w:p w14:paraId="5BEC378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835D03" w14:textId="6381B2F0" w:rsidR="00C831F5" w:rsidRDefault="00C831F5" w:rsidP="00C831F5">
      <w:pPr>
        <w:rPr>
          <w:rFonts w:ascii="Arial" w:hAnsi="Arial" w:cs="Arial"/>
          <w:b/>
          <w:sz w:val="24"/>
        </w:rPr>
      </w:pPr>
      <w:r>
        <w:rPr>
          <w:rFonts w:ascii="Arial" w:hAnsi="Arial" w:cs="Arial"/>
          <w:b/>
          <w:color w:val="0000FF"/>
          <w:sz w:val="24"/>
        </w:rPr>
        <w:t>C4-214183</w:t>
      </w:r>
      <w:r>
        <w:rPr>
          <w:rFonts w:ascii="Arial" w:hAnsi="Arial" w:cs="Arial"/>
          <w:b/>
          <w:color w:val="0000FF"/>
          <w:sz w:val="24"/>
        </w:rPr>
        <w:tab/>
      </w:r>
      <w:r>
        <w:rPr>
          <w:rFonts w:ascii="Arial" w:hAnsi="Arial" w:cs="Arial"/>
          <w:b/>
          <w:sz w:val="24"/>
        </w:rPr>
        <w:t>TAU reject issue during MME handover (KSI type)</w:t>
      </w:r>
    </w:p>
    <w:p w14:paraId="43877BD7" w14:textId="77777777" w:rsidR="00C831F5" w:rsidRDefault="00C831F5" w:rsidP="00C831F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FAE22A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A8140" w14:textId="07F7E3C6" w:rsidR="00C831F5" w:rsidRDefault="00C831F5" w:rsidP="00C831F5">
      <w:pPr>
        <w:rPr>
          <w:rFonts w:ascii="Arial" w:hAnsi="Arial" w:cs="Arial"/>
          <w:b/>
          <w:sz w:val="24"/>
        </w:rPr>
      </w:pPr>
      <w:r>
        <w:rPr>
          <w:rFonts w:ascii="Arial" w:hAnsi="Arial" w:cs="Arial"/>
          <w:b/>
          <w:color w:val="0000FF"/>
          <w:sz w:val="24"/>
        </w:rPr>
        <w:t>C4-214184</w:t>
      </w:r>
      <w:r>
        <w:rPr>
          <w:rFonts w:ascii="Arial" w:hAnsi="Arial" w:cs="Arial"/>
          <w:b/>
          <w:color w:val="0000FF"/>
          <w:sz w:val="24"/>
        </w:rPr>
        <w:tab/>
      </w:r>
      <w:r>
        <w:rPr>
          <w:rFonts w:ascii="Arial" w:hAnsi="Arial" w:cs="Arial"/>
          <w:b/>
          <w:sz w:val="24"/>
        </w:rPr>
        <w:t>TAU reject issue during MME handover (KSI type)</w:t>
      </w:r>
    </w:p>
    <w:p w14:paraId="34EE486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v16.8.0</w:t>
      </w:r>
      <w:r>
        <w:rPr>
          <w:i/>
        </w:rPr>
        <w:tab/>
        <w:t xml:space="preserve">  CR-2023  Cat: F (Rel-16)</w:t>
      </w:r>
      <w:r>
        <w:rPr>
          <w:i/>
        </w:rPr>
        <w:br/>
      </w:r>
      <w:r>
        <w:rPr>
          <w:i/>
        </w:rPr>
        <w:br/>
      </w:r>
      <w:r>
        <w:rPr>
          <w:i/>
        </w:rPr>
        <w:tab/>
      </w:r>
      <w:r>
        <w:rPr>
          <w:i/>
        </w:rPr>
        <w:tab/>
      </w:r>
      <w:r>
        <w:rPr>
          <w:i/>
        </w:rPr>
        <w:tab/>
      </w:r>
      <w:r>
        <w:rPr>
          <w:i/>
        </w:rPr>
        <w:tab/>
      </w:r>
      <w:r>
        <w:rPr>
          <w:i/>
        </w:rPr>
        <w:tab/>
        <w:t>Source: Huawei</w:t>
      </w:r>
    </w:p>
    <w:p w14:paraId="07A02AF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C4-214552</w:t>
      </w:r>
      <w:r>
        <w:rPr>
          <w:color w:val="993300"/>
          <w:u w:val="single"/>
        </w:rPr>
        <w:t>.</w:t>
      </w:r>
    </w:p>
    <w:p w14:paraId="4BE9E9E3" w14:textId="2F1F723F" w:rsidR="00C831F5" w:rsidRDefault="00C831F5" w:rsidP="00C831F5">
      <w:pPr>
        <w:rPr>
          <w:rFonts w:ascii="Arial" w:hAnsi="Arial" w:cs="Arial"/>
          <w:b/>
          <w:sz w:val="24"/>
        </w:rPr>
      </w:pPr>
      <w:r>
        <w:rPr>
          <w:rFonts w:ascii="Arial" w:hAnsi="Arial" w:cs="Arial"/>
          <w:b/>
          <w:color w:val="0000FF"/>
          <w:sz w:val="24"/>
        </w:rPr>
        <w:lastRenderedPageBreak/>
        <w:t>C4-214185</w:t>
      </w:r>
      <w:r>
        <w:rPr>
          <w:rFonts w:ascii="Arial" w:hAnsi="Arial" w:cs="Arial"/>
          <w:b/>
          <w:color w:val="0000FF"/>
          <w:sz w:val="24"/>
        </w:rPr>
        <w:tab/>
      </w:r>
      <w:r>
        <w:rPr>
          <w:rFonts w:ascii="Arial" w:hAnsi="Arial" w:cs="Arial"/>
          <w:b/>
          <w:sz w:val="24"/>
        </w:rPr>
        <w:t>TAU reject issue during MME handover (KSI type)</w:t>
      </w:r>
    </w:p>
    <w:p w14:paraId="4C23598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CR-2024  Cat: A (Rel-17)</w:t>
      </w:r>
      <w:r>
        <w:rPr>
          <w:i/>
        </w:rPr>
        <w:br/>
      </w:r>
      <w:r>
        <w:rPr>
          <w:i/>
        </w:rPr>
        <w:br/>
      </w:r>
      <w:r>
        <w:rPr>
          <w:i/>
        </w:rPr>
        <w:tab/>
      </w:r>
      <w:r>
        <w:rPr>
          <w:i/>
        </w:rPr>
        <w:tab/>
      </w:r>
      <w:r>
        <w:rPr>
          <w:i/>
        </w:rPr>
        <w:tab/>
      </w:r>
      <w:r>
        <w:rPr>
          <w:i/>
        </w:rPr>
        <w:tab/>
      </w:r>
      <w:r>
        <w:rPr>
          <w:i/>
        </w:rPr>
        <w:tab/>
        <w:t>Source: Huawei</w:t>
      </w:r>
    </w:p>
    <w:p w14:paraId="588D3C3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C4-214553</w:t>
      </w:r>
      <w:r>
        <w:rPr>
          <w:color w:val="993300"/>
          <w:u w:val="single"/>
        </w:rPr>
        <w:t>.</w:t>
      </w:r>
    </w:p>
    <w:p w14:paraId="646EA045" w14:textId="7FA36446" w:rsidR="00C831F5" w:rsidRDefault="00C831F5" w:rsidP="00C831F5">
      <w:pPr>
        <w:rPr>
          <w:rFonts w:ascii="Arial" w:hAnsi="Arial" w:cs="Arial"/>
          <w:b/>
          <w:sz w:val="24"/>
        </w:rPr>
      </w:pPr>
      <w:r>
        <w:rPr>
          <w:rFonts w:ascii="Arial" w:hAnsi="Arial" w:cs="Arial"/>
          <w:b/>
          <w:color w:val="0000FF"/>
          <w:sz w:val="24"/>
        </w:rPr>
        <w:t>C4-214249</w:t>
      </w:r>
      <w:r>
        <w:rPr>
          <w:rFonts w:ascii="Arial" w:hAnsi="Arial" w:cs="Arial"/>
          <w:b/>
          <w:color w:val="0000FF"/>
          <w:sz w:val="24"/>
        </w:rPr>
        <w:tab/>
      </w:r>
      <w:r>
        <w:rPr>
          <w:rFonts w:ascii="Arial" w:hAnsi="Arial" w:cs="Arial"/>
          <w:b/>
          <w:sz w:val="24"/>
        </w:rPr>
        <w:t>4G to 5G Direct Data Forwarding</w:t>
      </w:r>
    </w:p>
    <w:p w14:paraId="4EFB3F5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v16.8.0</w:t>
      </w:r>
      <w:r>
        <w:rPr>
          <w:i/>
        </w:rPr>
        <w:tab/>
        <w:t xml:space="preserve">  CR-2026  Cat: F (Rel-16)</w:t>
      </w:r>
      <w:r>
        <w:rPr>
          <w:i/>
        </w:rPr>
        <w:br/>
      </w:r>
      <w:r>
        <w:rPr>
          <w:i/>
        </w:rPr>
        <w:br/>
      </w:r>
      <w:r>
        <w:rPr>
          <w:i/>
        </w:rPr>
        <w:tab/>
      </w:r>
      <w:r>
        <w:rPr>
          <w:i/>
        </w:rPr>
        <w:tab/>
      </w:r>
      <w:r>
        <w:rPr>
          <w:i/>
        </w:rPr>
        <w:tab/>
      </w:r>
      <w:r>
        <w:rPr>
          <w:i/>
        </w:rPr>
        <w:tab/>
      </w:r>
      <w:r>
        <w:rPr>
          <w:i/>
        </w:rPr>
        <w:tab/>
        <w:t>Source: Nokia, Nokia Shanghai Bell</w:t>
      </w:r>
    </w:p>
    <w:p w14:paraId="1597DF3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ABD41" w14:textId="5F2E6767" w:rsidR="00C831F5" w:rsidRDefault="00C831F5" w:rsidP="00C831F5">
      <w:pPr>
        <w:rPr>
          <w:rFonts w:ascii="Arial" w:hAnsi="Arial" w:cs="Arial"/>
          <w:b/>
          <w:sz w:val="24"/>
        </w:rPr>
      </w:pPr>
      <w:r>
        <w:rPr>
          <w:rFonts w:ascii="Arial" w:hAnsi="Arial" w:cs="Arial"/>
          <w:b/>
          <w:color w:val="0000FF"/>
          <w:sz w:val="24"/>
        </w:rPr>
        <w:t>C4-214250</w:t>
      </w:r>
      <w:r>
        <w:rPr>
          <w:rFonts w:ascii="Arial" w:hAnsi="Arial" w:cs="Arial"/>
          <w:b/>
          <w:color w:val="0000FF"/>
          <w:sz w:val="24"/>
        </w:rPr>
        <w:tab/>
      </w:r>
      <w:r>
        <w:rPr>
          <w:rFonts w:ascii="Arial" w:hAnsi="Arial" w:cs="Arial"/>
          <w:b/>
          <w:sz w:val="24"/>
        </w:rPr>
        <w:t>4G to 5G Direct Data Forwarding</w:t>
      </w:r>
    </w:p>
    <w:p w14:paraId="0ECBFB7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CR-2027  Cat: A (Rel-17)</w:t>
      </w:r>
      <w:r>
        <w:rPr>
          <w:i/>
        </w:rPr>
        <w:br/>
      </w:r>
      <w:r>
        <w:rPr>
          <w:i/>
        </w:rPr>
        <w:br/>
      </w:r>
      <w:r>
        <w:rPr>
          <w:i/>
        </w:rPr>
        <w:tab/>
      </w:r>
      <w:r>
        <w:rPr>
          <w:i/>
        </w:rPr>
        <w:tab/>
      </w:r>
      <w:r>
        <w:rPr>
          <w:i/>
        </w:rPr>
        <w:tab/>
      </w:r>
      <w:r>
        <w:rPr>
          <w:i/>
        </w:rPr>
        <w:tab/>
      </w:r>
      <w:r>
        <w:rPr>
          <w:i/>
        </w:rPr>
        <w:tab/>
        <w:t>Source: Nokia, Nokia Shanghai Bell</w:t>
      </w:r>
    </w:p>
    <w:p w14:paraId="4A0A217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1B17D" w14:textId="43A4368D" w:rsidR="00C831F5" w:rsidRDefault="00C831F5" w:rsidP="00C831F5">
      <w:pPr>
        <w:rPr>
          <w:rFonts w:ascii="Arial" w:hAnsi="Arial" w:cs="Arial"/>
          <w:b/>
          <w:sz w:val="24"/>
        </w:rPr>
      </w:pPr>
      <w:r>
        <w:rPr>
          <w:rFonts w:ascii="Arial" w:hAnsi="Arial" w:cs="Arial"/>
          <w:b/>
          <w:color w:val="0000FF"/>
          <w:sz w:val="24"/>
        </w:rPr>
        <w:t>C4-214552</w:t>
      </w:r>
      <w:r>
        <w:rPr>
          <w:rFonts w:ascii="Arial" w:hAnsi="Arial" w:cs="Arial"/>
          <w:b/>
          <w:color w:val="0000FF"/>
          <w:sz w:val="24"/>
        </w:rPr>
        <w:tab/>
      </w:r>
      <w:r>
        <w:rPr>
          <w:rFonts w:ascii="Arial" w:hAnsi="Arial" w:cs="Arial"/>
          <w:b/>
          <w:sz w:val="24"/>
        </w:rPr>
        <w:t>TAU reject issue during MME handover (KSI type)</w:t>
      </w:r>
    </w:p>
    <w:p w14:paraId="5FD2FB2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v16.8.0</w:t>
      </w:r>
      <w:r>
        <w:rPr>
          <w:i/>
        </w:rPr>
        <w:tab/>
        <w:t xml:space="preserve">  CR-2023  rev 1 Cat: F (Rel-16)</w:t>
      </w:r>
      <w:r>
        <w:rPr>
          <w:i/>
        </w:rPr>
        <w:br/>
      </w:r>
      <w:r>
        <w:rPr>
          <w:i/>
        </w:rPr>
        <w:br/>
      </w:r>
      <w:r>
        <w:rPr>
          <w:i/>
        </w:rPr>
        <w:tab/>
      </w:r>
      <w:r>
        <w:rPr>
          <w:i/>
        </w:rPr>
        <w:tab/>
      </w:r>
      <w:r>
        <w:rPr>
          <w:i/>
        </w:rPr>
        <w:tab/>
      </w:r>
      <w:r>
        <w:rPr>
          <w:i/>
        </w:rPr>
        <w:tab/>
      </w:r>
      <w:r>
        <w:rPr>
          <w:i/>
        </w:rPr>
        <w:tab/>
        <w:t>Source: Huawei</w:t>
      </w:r>
    </w:p>
    <w:p w14:paraId="64355006" w14:textId="77777777" w:rsidR="00C831F5" w:rsidRDefault="00C831F5" w:rsidP="00C831F5">
      <w:pPr>
        <w:rPr>
          <w:color w:val="808080"/>
        </w:rPr>
      </w:pPr>
      <w:r>
        <w:rPr>
          <w:color w:val="808080"/>
        </w:rPr>
        <w:t>(Replaces C4-214184)</w:t>
      </w:r>
    </w:p>
    <w:p w14:paraId="0C31B64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C4-214809</w:t>
      </w:r>
      <w:r>
        <w:rPr>
          <w:color w:val="993300"/>
          <w:u w:val="single"/>
        </w:rPr>
        <w:t>.</w:t>
      </w:r>
    </w:p>
    <w:p w14:paraId="0DCDA20E" w14:textId="1EF18AAD" w:rsidR="00C831F5" w:rsidRDefault="00C831F5" w:rsidP="00C831F5">
      <w:pPr>
        <w:rPr>
          <w:rFonts w:ascii="Arial" w:hAnsi="Arial" w:cs="Arial"/>
          <w:b/>
          <w:sz w:val="24"/>
        </w:rPr>
      </w:pPr>
      <w:r>
        <w:rPr>
          <w:rFonts w:ascii="Arial" w:hAnsi="Arial" w:cs="Arial"/>
          <w:b/>
          <w:color w:val="0000FF"/>
          <w:sz w:val="24"/>
        </w:rPr>
        <w:t>C4-214553</w:t>
      </w:r>
      <w:r>
        <w:rPr>
          <w:rFonts w:ascii="Arial" w:hAnsi="Arial" w:cs="Arial"/>
          <w:b/>
          <w:color w:val="0000FF"/>
          <w:sz w:val="24"/>
        </w:rPr>
        <w:tab/>
      </w:r>
      <w:r>
        <w:rPr>
          <w:rFonts w:ascii="Arial" w:hAnsi="Arial" w:cs="Arial"/>
          <w:b/>
          <w:sz w:val="24"/>
        </w:rPr>
        <w:t>TAU reject issue during MME handover (KSI type)</w:t>
      </w:r>
    </w:p>
    <w:p w14:paraId="2DA74CD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CR-2024  rev 1 Cat: A (Rel-17)</w:t>
      </w:r>
      <w:r>
        <w:rPr>
          <w:i/>
        </w:rPr>
        <w:br/>
      </w:r>
      <w:r>
        <w:rPr>
          <w:i/>
        </w:rPr>
        <w:br/>
      </w:r>
      <w:r>
        <w:rPr>
          <w:i/>
        </w:rPr>
        <w:tab/>
      </w:r>
      <w:r>
        <w:rPr>
          <w:i/>
        </w:rPr>
        <w:tab/>
      </w:r>
      <w:r>
        <w:rPr>
          <w:i/>
        </w:rPr>
        <w:tab/>
      </w:r>
      <w:r>
        <w:rPr>
          <w:i/>
        </w:rPr>
        <w:tab/>
      </w:r>
      <w:r>
        <w:rPr>
          <w:i/>
        </w:rPr>
        <w:tab/>
        <w:t>Source: Huawei</w:t>
      </w:r>
    </w:p>
    <w:p w14:paraId="14B039AE" w14:textId="77777777" w:rsidR="00C831F5" w:rsidRDefault="00C831F5" w:rsidP="00C831F5">
      <w:pPr>
        <w:rPr>
          <w:color w:val="808080"/>
        </w:rPr>
      </w:pPr>
      <w:r>
        <w:rPr>
          <w:color w:val="808080"/>
        </w:rPr>
        <w:t>(Replaces C4-214185)</w:t>
      </w:r>
    </w:p>
    <w:p w14:paraId="69EBD6F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C4-214810</w:t>
      </w:r>
      <w:r>
        <w:rPr>
          <w:color w:val="993300"/>
          <w:u w:val="single"/>
        </w:rPr>
        <w:t>.</w:t>
      </w:r>
    </w:p>
    <w:p w14:paraId="3361D9ED" w14:textId="7F282E55" w:rsidR="00C831F5" w:rsidRDefault="00C831F5" w:rsidP="00C831F5">
      <w:pPr>
        <w:rPr>
          <w:rFonts w:ascii="Arial" w:hAnsi="Arial" w:cs="Arial"/>
          <w:b/>
          <w:sz w:val="24"/>
        </w:rPr>
      </w:pPr>
      <w:r>
        <w:rPr>
          <w:rFonts w:ascii="Arial" w:hAnsi="Arial" w:cs="Arial"/>
          <w:b/>
          <w:color w:val="0000FF"/>
          <w:sz w:val="24"/>
        </w:rPr>
        <w:t>C4-214809</w:t>
      </w:r>
      <w:r>
        <w:rPr>
          <w:rFonts w:ascii="Arial" w:hAnsi="Arial" w:cs="Arial"/>
          <w:b/>
          <w:color w:val="0000FF"/>
          <w:sz w:val="24"/>
        </w:rPr>
        <w:tab/>
      </w:r>
      <w:r>
        <w:rPr>
          <w:rFonts w:ascii="Arial" w:hAnsi="Arial" w:cs="Arial"/>
          <w:b/>
          <w:sz w:val="24"/>
        </w:rPr>
        <w:t>TAU reject issue during MME handover (KSI type)</w:t>
      </w:r>
    </w:p>
    <w:p w14:paraId="5BF4F55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v16.8.0</w:t>
      </w:r>
      <w:r>
        <w:rPr>
          <w:i/>
        </w:rPr>
        <w:tab/>
        <w:t xml:space="preserve">  CR-2023  rev 2 Cat: F (Rel-16)</w:t>
      </w:r>
      <w:r>
        <w:rPr>
          <w:i/>
        </w:rPr>
        <w:br/>
      </w:r>
      <w:r>
        <w:rPr>
          <w:i/>
        </w:rPr>
        <w:br/>
      </w:r>
      <w:r>
        <w:rPr>
          <w:i/>
        </w:rPr>
        <w:tab/>
      </w:r>
      <w:r>
        <w:rPr>
          <w:i/>
        </w:rPr>
        <w:tab/>
      </w:r>
      <w:r>
        <w:rPr>
          <w:i/>
        </w:rPr>
        <w:tab/>
      </w:r>
      <w:r>
        <w:rPr>
          <w:i/>
        </w:rPr>
        <w:tab/>
      </w:r>
      <w:r>
        <w:rPr>
          <w:i/>
        </w:rPr>
        <w:tab/>
        <w:t>Source: Huawei</w:t>
      </w:r>
    </w:p>
    <w:p w14:paraId="14E7D6CC" w14:textId="77777777" w:rsidR="00C831F5" w:rsidRDefault="00C831F5" w:rsidP="00C831F5">
      <w:pPr>
        <w:rPr>
          <w:color w:val="808080"/>
        </w:rPr>
      </w:pPr>
      <w:r>
        <w:rPr>
          <w:color w:val="808080"/>
        </w:rPr>
        <w:t>(Replaces C4-214552)</w:t>
      </w:r>
    </w:p>
    <w:p w14:paraId="364CD15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C4-214851</w:t>
      </w:r>
      <w:r>
        <w:rPr>
          <w:color w:val="993300"/>
          <w:u w:val="single"/>
        </w:rPr>
        <w:t>.</w:t>
      </w:r>
    </w:p>
    <w:p w14:paraId="43867062" w14:textId="3C9E9833" w:rsidR="00C831F5" w:rsidRDefault="00C831F5" w:rsidP="00C831F5">
      <w:pPr>
        <w:rPr>
          <w:rFonts w:ascii="Arial" w:hAnsi="Arial" w:cs="Arial"/>
          <w:b/>
          <w:sz w:val="24"/>
        </w:rPr>
      </w:pPr>
      <w:r>
        <w:rPr>
          <w:rFonts w:ascii="Arial" w:hAnsi="Arial" w:cs="Arial"/>
          <w:b/>
          <w:color w:val="0000FF"/>
          <w:sz w:val="24"/>
        </w:rPr>
        <w:t>C4-214810</w:t>
      </w:r>
      <w:r>
        <w:rPr>
          <w:rFonts w:ascii="Arial" w:hAnsi="Arial" w:cs="Arial"/>
          <w:b/>
          <w:color w:val="0000FF"/>
          <w:sz w:val="24"/>
        </w:rPr>
        <w:tab/>
      </w:r>
      <w:r>
        <w:rPr>
          <w:rFonts w:ascii="Arial" w:hAnsi="Arial" w:cs="Arial"/>
          <w:b/>
          <w:sz w:val="24"/>
        </w:rPr>
        <w:t>TAU reject issue during MME handover (KSI type)</w:t>
      </w:r>
    </w:p>
    <w:p w14:paraId="2226B2D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CR-2024  rev 2 Cat: A (Rel-17)</w:t>
      </w:r>
      <w:r>
        <w:rPr>
          <w:i/>
        </w:rPr>
        <w:br/>
      </w:r>
      <w:r>
        <w:rPr>
          <w:i/>
        </w:rPr>
        <w:lastRenderedPageBreak/>
        <w:br/>
      </w:r>
      <w:r>
        <w:rPr>
          <w:i/>
        </w:rPr>
        <w:tab/>
      </w:r>
      <w:r>
        <w:rPr>
          <w:i/>
        </w:rPr>
        <w:tab/>
      </w:r>
      <w:r>
        <w:rPr>
          <w:i/>
        </w:rPr>
        <w:tab/>
      </w:r>
      <w:r>
        <w:rPr>
          <w:i/>
        </w:rPr>
        <w:tab/>
      </w:r>
      <w:r>
        <w:rPr>
          <w:i/>
        </w:rPr>
        <w:tab/>
        <w:t>Source: Huawei</w:t>
      </w:r>
    </w:p>
    <w:p w14:paraId="5A74C980" w14:textId="77777777" w:rsidR="00C831F5" w:rsidRDefault="00C831F5" w:rsidP="00C831F5">
      <w:pPr>
        <w:rPr>
          <w:color w:val="808080"/>
        </w:rPr>
      </w:pPr>
      <w:r>
        <w:rPr>
          <w:color w:val="808080"/>
        </w:rPr>
        <w:t>(Replaces C4-214553)</w:t>
      </w:r>
    </w:p>
    <w:p w14:paraId="04A5051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C4-214852</w:t>
      </w:r>
      <w:r>
        <w:rPr>
          <w:color w:val="993300"/>
          <w:u w:val="single"/>
        </w:rPr>
        <w:t>.</w:t>
      </w:r>
    </w:p>
    <w:p w14:paraId="2B41BBD6" w14:textId="0E4D23C5" w:rsidR="00C831F5" w:rsidRDefault="00C831F5" w:rsidP="00C831F5">
      <w:pPr>
        <w:rPr>
          <w:rFonts w:ascii="Arial" w:hAnsi="Arial" w:cs="Arial"/>
          <w:b/>
          <w:sz w:val="24"/>
        </w:rPr>
      </w:pPr>
      <w:r>
        <w:rPr>
          <w:rFonts w:ascii="Arial" w:hAnsi="Arial" w:cs="Arial"/>
          <w:b/>
          <w:color w:val="0000FF"/>
          <w:sz w:val="24"/>
        </w:rPr>
        <w:t>C4-214851</w:t>
      </w:r>
      <w:r>
        <w:rPr>
          <w:rFonts w:ascii="Arial" w:hAnsi="Arial" w:cs="Arial"/>
          <w:b/>
          <w:color w:val="0000FF"/>
          <w:sz w:val="24"/>
        </w:rPr>
        <w:tab/>
      </w:r>
      <w:r>
        <w:rPr>
          <w:rFonts w:ascii="Arial" w:hAnsi="Arial" w:cs="Arial"/>
          <w:b/>
          <w:sz w:val="24"/>
        </w:rPr>
        <w:t>TAU reject issue during MME handover (KSI type)</w:t>
      </w:r>
    </w:p>
    <w:p w14:paraId="74B8BD2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v16.8.0</w:t>
      </w:r>
      <w:r>
        <w:rPr>
          <w:i/>
        </w:rPr>
        <w:tab/>
        <w:t xml:space="preserve">  CR-2023  rev 3 Cat: F (Rel-16)</w:t>
      </w:r>
      <w:r>
        <w:rPr>
          <w:i/>
        </w:rPr>
        <w:br/>
      </w:r>
      <w:r>
        <w:rPr>
          <w:i/>
        </w:rPr>
        <w:br/>
      </w:r>
      <w:r>
        <w:rPr>
          <w:i/>
        </w:rPr>
        <w:tab/>
      </w:r>
      <w:r>
        <w:rPr>
          <w:i/>
        </w:rPr>
        <w:tab/>
      </w:r>
      <w:r>
        <w:rPr>
          <w:i/>
        </w:rPr>
        <w:tab/>
      </w:r>
      <w:r>
        <w:rPr>
          <w:i/>
        </w:rPr>
        <w:tab/>
      </w:r>
      <w:r>
        <w:rPr>
          <w:i/>
        </w:rPr>
        <w:tab/>
        <w:t>Source: Huawei</w:t>
      </w:r>
    </w:p>
    <w:p w14:paraId="4E24EB5F" w14:textId="77777777" w:rsidR="00C831F5" w:rsidRDefault="00C831F5" w:rsidP="00C831F5">
      <w:pPr>
        <w:rPr>
          <w:color w:val="808080"/>
        </w:rPr>
      </w:pPr>
      <w:r>
        <w:rPr>
          <w:color w:val="808080"/>
        </w:rPr>
        <w:t>(Replaces C4-214809)</w:t>
      </w:r>
    </w:p>
    <w:p w14:paraId="2461A0F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2016D" w14:textId="607DE501" w:rsidR="00C831F5" w:rsidRDefault="00C831F5" w:rsidP="00C831F5">
      <w:pPr>
        <w:rPr>
          <w:rFonts w:ascii="Arial" w:hAnsi="Arial" w:cs="Arial"/>
          <w:b/>
          <w:sz w:val="24"/>
        </w:rPr>
      </w:pPr>
      <w:r>
        <w:rPr>
          <w:rFonts w:ascii="Arial" w:hAnsi="Arial" w:cs="Arial"/>
          <w:b/>
          <w:color w:val="0000FF"/>
          <w:sz w:val="24"/>
        </w:rPr>
        <w:t>C4-214852</w:t>
      </w:r>
      <w:r>
        <w:rPr>
          <w:rFonts w:ascii="Arial" w:hAnsi="Arial" w:cs="Arial"/>
          <w:b/>
          <w:color w:val="0000FF"/>
          <w:sz w:val="24"/>
        </w:rPr>
        <w:tab/>
      </w:r>
      <w:r>
        <w:rPr>
          <w:rFonts w:ascii="Arial" w:hAnsi="Arial" w:cs="Arial"/>
          <w:b/>
          <w:sz w:val="24"/>
        </w:rPr>
        <w:t>TAU reject issue during MME handover (KSI type)</w:t>
      </w:r>
    </w:p>
    <w:p w14:paraId="5E7A4F2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v17.2.0</w:t>
      </w:r>
      <w:r>
        <w:rPr>
          <w:i/>
        </w:rPr>
        <w:tab/>
        <w:t xml:space="preserve">  CR-2024  rev 3 Cat: A (Rel-17)</w:t>
      </w:r>
      <w:r>
        <w:rPr>
          <w:i/>
        </w:rPr>
        <w:br/>
      </w:r>
      <w:r>
        <w:rPr>
          <w:i/>
        </w:rPr>
        <w:br/>
      </w:r>
      <w:r>
        <w:rPr>
          <w:i/>
        </w:rPr>
        <w:tab/>
      </w:r>
      <w:r>
        <w:rPr>
          <w:i/>
        </w:rPr>
        <w:tab/>
      </w:r>
      <w:r>
        <w:rPr>
          <w:i/>
        </w:rPr>
        <w:tab/>
      </w:r>
      <w:r>
        <w:rPr>
          <w:i/>
        </w:rPr>
        <w:tab/>
      </w:r>
      <w:r>
        <w:rPr>
          <w:i/>
        </w:rPr>
        <w:tab/>
        <w:t>Source: Huawei</w:t>
      </w:r>
    </w:p>
    <w:p w14:paraId="1689DA8E" w14:textId="77777777" w:rsidR="00C831F5" w:rsidRDefault="00C831F5" w:rsidP="00C831F5">
      <w:pPr>
        <w:rPr>
          <w:color w:val="808080"/>
        </w:rPr>
      </w:pPr>
      <w:r>
        <w:rPr>
          <w:color w:val="808080"/>
        </w:rPr>
        <w:t>(Replaces C4-214810)</w:t>
      </w:r>
    </w:p>
    <w:p w14:paraId="3F83DF3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DFC16" w14:textId="77777777" w:rsidR="00C831F5" w:rsidRDefault="00C831F5" w:rsidP="00C831F5">
      <w:pPr>
        <w:pStyle w:val="Heading4"/>
      </w:pPr>
      <w:bookmarkStart w:id="105" w:name="_Toc81397688"/>
      <w:r>
        <w:t>7.3.3</w:t>
      </w:r>
      <w:r>
        <w:tab/>
        <w:t>NSSF</w:t>
      </w:r>
      <w:bookmarkEnd w:id="105"/>
    </w:p>
    <w:p w14:paraId="58C73E17" w14:textId="7DFD80A0" w:rsidR="00C831F5" w:rsidRDefault="00C831F5" w:rsidP="00C831F5">
      <w:pPr>
        <w:rPr>
          <w:rFonts w:ascii="Arial" w:hAnsi="Arial" w:cs="Arial"/>
          <w:b/>
          <w:sz w:val="24"/>
        </w:rPr>
      </w:pPr>
      <w:r>
        <w:rPr>
          <w:rFonts w:ascii="Arial" w:hAnsi="Arial" w:cs="Arial"/>
          <w:b/>
          <w:color w:val="0000FF"/>
          <w:sz w:val="24"/>
        </w:rPr>
        <w:t>C4-214322</w:t>
      </w:r>
      <w:r>
        <w:rPr>
          <w:rFonts w:ascii="Arial" w:hAnsi="Arial" w:cs="Arial"/>
          <w:b/>
          <w:color w:val="0000FF"/>
          <w:sz w:val="24"/>
        </w:rPr>
        <w:tab/>
      </w:r>
      <w:r>
        <w:rPr>
          <w:rFonts w:ascii="Arial" w:hAnsi="Arial" w:cs="Arial"/>
          <w:b/>
          <w:sz w:val="24"/>
        </w:rPr>
        <w:t>Incorrect references</w:t>
      </w:r>
    </w:p>
    <w:p w14:paraId="1C6D0A6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v16.7.0</w:t>
      </w:r>
      <w:r>
        <w:rPr>
          <w:i/>
        </w:rPr>
        <w:tab/>
        <w:t xml:space="preserve">  CR-0105  Cat: F (Rel-16)</w:t>
      </w:r>
      <w:r>
        <w:rPr>
          <w:i/>
        </w:rPr>
        <w:br/>
      </w:r>
      <w:r>
        <w:rPr>
          <w:i/>
        </w:rPr>
        <w:br/>
      </w:r>
      <w:r>
        <w:rPr>
          <w:i/>
        </w:rPr>
        <w:tab/>
      </w:r>
      <w:r>
        <w:rPr>
          <w:i/>
        </w:rPr>
        <w:tab/>
      </w:r>
      <w:r>
        <w:rPr>
          <w:i/>
        </w:rPr>
        <w:tab/>
      </w:r>
      <w:r>
        <w:rPr>
          <w:i/>
        </w:rPr>
        <w:tab/>
      </w:r>
      <w:r>
        <w:rPr>
          <w:i/>
        </w:rPr>
        <w:tab/>
        <w:t>Source: Nokia, Nokia Shanghai Bell</w:t>
      </w:r>
    </w:p>
    <w:p w14:paraId="44F6B8B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C711E" w14:textId="0F5B112C" w:rsidR="00C831F5" w:rsidRDefault="00C831F5" w:rsidP="00C831F5">
      <w:pPr>
        <w:rPr>
          <w:rFonts w:ascii="Arial" w:hAnsi="Arial" w:cs="Arial"/>
          <w:b/>
          <w:sz w:val="24"/>
        </w:rPr>
      </w:pPr>
      <w:r>
        <w:rPr>
          <w:rFonts w:ascii="Arial" w:hAnsi="Arial" w:cs="Arial"/>
          <w:b/>
          <w:color w:val="0000FF"/>
          <w:sz w:val="24"/>
        </w:rPr>
        <w:t>C4-214323</w:t>
      </w:r>
      <w:r>
        <w:rPr>
          <w:rFonts w:ascii="Arial" w:hAnsi="Arial" w:cs="Arial"/>
          <w:b/>
          <w:color w:val="0000FF"/>
          <w:sz w:val="24"/>
        </w:rPr>
        <w:tab/>
      </w:r>
      <w:r>
        <w:rPr>
          <w:rFonts w:ascii="Arial" w:hAnsi="Arial" w:cs="Arial"/>
          <w:b/>
          <w:sz w:val="24"/>
        </w:rPr>
        <w:t>Incorrect references</w:t>
      </w:r>
    </w:p>
    <w:p w14:paraId="52FAD4E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w:t>
      </w:r>
      <w:r>
        <w:rPr>
          <w:i/>
        </w:rPr>
        <w:tab/>
        <w:t xml:space="preserve">  CR-0106  Cat: A (Rel-17)</w:t>
      </w:r>
      <w:r>
        <w:rPr>
          <w:i/>
        </w:rPr>
        <w:br/>
      </w:r>
      <w:r>
        <w:rPr>
          <w:i/>
        </w:rPr>
        <w:br/>
      </w:r>
      <w:r>
        <w:rPr>
          <w:i/>
        </w:rPr>
        <w:tab/>
      </w:r>
      <w:r>
        <w:rPr>
          <w:i/>
        </w:rPr>
        <w:tab/>
      </w:r>
      <w:r>
        <w:rPr>
          <w:i/>
        </w:rPr>
        <w:tab/>
      </w:r>
      <w:r>
        <w:rPr>
          <w:i/>
        </w:rPr>
        <w:tab/>
      </w:r>
      <w:r>
        <w:rPr>
          <w:i/>
        </w:rPr>
        <w:tab/>
        <w:t>Source: Nokia, Nokia Shanghai Bell</w:t>
      </w:r>
    </w:p>
    <w:p w14:paraId="5519C27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05524" w14:textId="77777777" w:rsidR="00C831F5" w:rsidRDefault="00C831F5" w:rsidP="00C831F5">
      <w:pPr>
        <w:pStyle w:val="Heading4"/>
      </w:pPr>
      <w:bookmarkStart w:id="106" w:name="_Toc81397689"/>
      <w:r>
        <w:t>7.3.4</w:t>
      </w:r>
      <w:r>
        <w:tab/>
        <w:t>SEPP</w:t>
      </w:r>
      <w:bookmarkEnd w:id="106"/>
    </w:p>
    <w:p w14:paraId="33AE8EF1" w14:textId="44F674FE" w:rsidR="00C831F5" w:rsidRDefault="00C831F5" w:rsidP="00C831F5">
      <w:pPr>
        <w:rPr>
          <w:rFonts w:ascii="Arial" w:hAnsi="Arial" w:cs="Arial"/>
          <w:b/>
          <w:sz w:val="24"/>
        </w:rPr>
      </w:pPr>
      <w:r>
        <w:rPr>
          <w:rFonts w:ascii="Arial" w:hAnsi="Arial" w:cs="Arial"/>
          <w:b/>
          <w:color w:val="0000FF"/>
          <w:sz w:val="24"/>
        </w:rPr>
        <w:t>C4-214324</w:t>
      </w:r>
      <w:r>
        <w:rPr>
          <w:rFonts w:ascii="Arial" w:hAnsi="Arial" w:cs="Arial"/>
          <w:b/>
          <w:color w:val="0000FF"/>
          <w:sz w:val="24"/>
        </w:rPr>
        <w:tab/>
      </w:r>
      <w:r>
        <w:rPr>
          <w:rFonts w:ascii="Arial" w:hAnsi="Arial" w:cs="Arial"/>
          <w:b/>
          <w:sz w:val="24"/>
        </w:rPr>
        <w:t>Correction on Parameter Exchange procedure</w:t>
      </w:r>
    </w:p>
    <w:p w14:paraId="0DAAC91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v16.7.0</w:t>
      </w:r>
      <w:r>
        <w:rPr>
          <w:i/>
        </w:rPr>
        <w:tab/>
        <w:t xml:space="preserve">  CR-0070  Cat: F (Rel-16)</w:t>
      </w:r>
      <w:r>
        <w:rPr>
          <w:i/>
        </w:rPr>
        <w:br/>
      </w:r>
      <w:r>
        <w:rPr>
          <w:i/>
        </w:rPr>
        <w:br/>
      </w:r>
      <w:r>
        <w:rPr>
          <w:i/>
        </w:rPr>
        <w:tab/>
      </w:r>
      <w:r>
        <w:rPr>
          <w:i/>
        </w:rPr>
        <w:tab/>
      </w:r>
      <w:r>
        <w:rPr>
          <w:i/>
        </w:rPr>
        <w:tab/>
      </w:r>
      <w:r>
        <w:rPr>
          <w:i/>
        </w:rPr>
        <w:tab/>
      </w:r>
      <w:r>
        <w:rPr>
          <w:i/>
        </w:rPr>
        <w:tab/>
        <w:t>Source: Nokia, Nokia Shanghai Bell</w:t>
      </w:r>
    </w:p>
    <w:p w14:paraId="650597A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C4-214632, C4-214637</w:t>
      </w:r>
      <w:r>
        <w:rPr>
          <w:color w:val="993300"/>
          <w:u w:val="single"/>
        </w:rPr>
        <w:t>.</w:t>
      </w:r>
    </w:p>
    <w:p w14:paraId="3DF31C80" w14:textId="6D621563" w:rsidR="00C831F5" w:rsidRDefault="00C831F5" w:rsidP="00C831F5">
      <w:pPr>
        <w:rPr>
          <w:rFonts w:ascii="Arial" w:hAnsi="Arial" w:cs="Arial"/>
          <w:b/>
          <w:sz w:val="24"/>
        </w:rPr>
      </w:pPr>
      <w:r>
        <w:rPr>
          <w:rFonts w:ascii="Arial" w:hAnsi="Arial" w:cs="Arial"/>
          <w:b/>
          <w:color w:val="0000FF"/>
          <w:sz w:val="24"/>
        </w:rPr>
        <w:t>C4-214325</w:t>
      </w:r>
      <w:r>
        <w:rPr>
          <w:rFonts w:ascii="Arial" w:hAnsi="Arial" w:cs="Arial"/>
          <w:b/>
          <w:color w:val="0000FF"/>
          <w:sz w:val="24"/>
        </w:rPr>
        <w:tab/>
      </w:r>
      <w:r>
        <w:rPr>
          <w:rFonts w:ascii="Arial" w:hAnsi="Arial" w:cs="Arial"/>
          <w:b/>
          <w:sz w:val="24"/>
        </w:rPr>
        <w:t>Correction on Parameter Exchange procedure</w:t>
      </w:r>
    </w:p>
    <w:p w14:paraId="646F3DB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v17.1.0</w:t>
      </w:r>
      <w:r>
        <w:rPr>
          <w:i/>
        </w:rPr>
        <w:tab/>
        <w:t xml:space="preserve">  CR-0071  Cat: A (Rel-17)</w:t>
      </w:r>
      <w:r>
        <w:rPr>
          <w:i/>
        </w:rPr>
        <w:br/>
      </w:r>
      <w:r>
        <w:rPr>
          <w:i/>
        </w:rPr>
        <w:lastRenderedPageBreak/>
        <w:br/>
      </w:r>
      <w:r>
        <w:rPr>
          <w:i/>
        </w:rPr>
        <w:tab/>
      </w:r>
      <w:r>
        <w:rPr>
          <w:i/>
        </w:rPr>
        <w:tab/>
      </w:r>
      <w:r>
        <w:rPr>
          <w:i/>
        </w:rPr>
        <w:tab/>
      </w:r>
      <w:r>
        <w:rPr>
          <w:i/>
        </w:rPr>
        <w:tab/>
      </w:r>
      <w:r>
        <w:rPr>
          <w:i/>
        </w:rPr>
        <w:tab/>
        <w:t>Source: Nokia, Nokia Shanghai Bell</w:t>
      </w:r>
    </w:p>
    <w:p w14:paraId="3D8AA36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C4-214657</w:t>
      </w:r>
      <w:r>
        <w:rPr>
          <w:color w:val="993300"/>
          <w:u w:val="single"/>
        </w:rPr>
        <w:t>.</w:t>
      </w:r>
    </w:p>
    <w:p w14:paraId="66DB7764" w14:textId="186D2F99" w:rsidR="00C831F5" w:rsidRDefault="00C831F5" w:rsidP="00C831F5">
      <w:pPr>
        <w:rPr>
          <w:rFonts w:ascii="Arial" w:hAnsi="Arial" w:cs="Arial"/>
          <w:b/>
          <w:sz w:val="24"/>
        </w:rPr>
      </w:pPr>
      <w:r>
        <w:rPr>
          <w:rFonts w:ascii="Arial" w:hAnsi="Arial" w:cs="Arial"/>
          <w:b/>
          <w:color w:val="0000FF"/>
          <w:sz w:val="24"/>
        </w:rPr>
        <w:t>C4-214326</w:t>
      </w:r>
      <w:r>
        <w:rPr>
          <w:rFonts w:ascii="Arial" w:hAnsi="Arial" w:cs="Arial"/>
          <w:b/>
          <w:color w:val="0000FF"/>
          <w:sz w:val="24"/>
        </w:rPr>
        <w:tab/>
      </w:r>
      <w:r>
        <w:rPr>
          <w:rFonts w:ascii="Arial" w:hAnsi="Arial" w:cs="Arial"/>
          <w:b/>
          <w:sz w:val="24"/>
        </w:rPr>
        <w:t>Via and server header</w:t>
      </w:r>
    </w:p>
    <w:p w14:paraId="68B0895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v16.7.0</w:t>
      </w:r>
      <w:r>
        <w:rPr>
          <w:i/>
        </w:rPr>
        <w:tab/>
        <w:t xml:space="preserve">  CR-0072  Cat: F (Rel-16)</w:t>
      </w:r>
      <w:r>
        <w:rPr>
          <w:i/>
        </w:rPr>
        <w:br/>
      </w:r>
      <w:r>
        <w:rPr>
          <w:i/>
        </w:rPr>
        <w:br/>
      </w:r>
      <w:r>
        <w:rPr>
          <w:i/>
        </w:rPr>
        <w:tab/>
      </w:r>
      <w:r>
        <w:rPr>
          <w:i/>
        </w:rPr>
        <w:tab/>
      </w:r>
      <w:r>
        <w:rPr>
          <w:i/>
        </w:rPr>
        <w:tab/>
      </w:r>
      <w:r>
        <w:rPr>
          <w:i/>
        </w:rPr>
        <w:tab/>
      </w:r>
      <w:r>
        <w:rPr>
          <w:i/>
        </w:rPr>
        <w:tab/>
        <w:t>Source: Nokia, Nokia Shanghai Bell</w:t>
      </w:r>
    </w:p>
    <w:p w14:paraId="7285984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C4-214620</w:t>
      </w:r>
      <w:r>
        <w:rPr>
          <w:color w:val="993300"/>
          <w:u w:val="single"/>
        </w:rPr>
        <w:t>.</w:t>
      </w:r>
    </w:p>
    <w:p w14:paraId="2FC7C1D9" w14:textId="1229439F" w:rsidR="00C831F5" w:rsidRDefault="00C831F5" w:rsidP="00C831F5">
      <w:pPr>
        <w:rPr>
          <w:rFonts w:ascii="Arial" w:hAnsi="Arial" w:cs="Arial"/>
          <w:b/>
          <w:sz w:val="24"/>
        </w:rPr>
      </w:pPr>
      <w:r>
        <w:rPr>
          <w:rFonts w:ascii="Arial" w:hAnsi="Arial" w:cs="Arial"/>
          <w:b/>
          <w:color w:val="0000FF"/>
          <w:sz w:val="24"/>
        </w:rPr>
        <w:t>C4-214327</w:t>
      </w:r>
      <w:r>
        <w:rPr>
          <w:rFonts w:ascii="Arial" w:hAnsi="Arial" w:cs="Arial"/>
          <w:b/>
          <w:color w:val="0000FF"/>
          <w:sz w:val="24"/>
        </w:rPr>
        <w:tab/>
      </w:r>
      <w:r>
        <w:rPr>
          <w:rFonts w:ascii="Arial" w:hAnsi="Arial" w:cs="Arial"/>
          <w:b/>
          <w:sz w:val="24"/>
        </w:rPr>
        <w:t>Via and server header</w:t>
      </w:r>
    </w:p>
    <w:p w14:paraId="3C5E98C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v17.1.0</w:t>
      </w:r>
      <w:r>
        <w:rPr>
          <w:i/>
        </w:rPr>
        <w:tab/>
        <w:t xml:space="preserve">  CR-0073  Cat: A (Rel-17)</w:t>
      </w:r>
      <w:r>
        <w:rPr>
          <w:i/>
        </w:rPr>
        <w:br/>
      </w:r>
      <w:r>
        <w:rPr>
          <w:i/>
        </w:rPr>
        <w:br/>
      </w:r>
      <w:r>
        <w:rPr>
          <w:i/>
        </w:rPr>
        <w:tab/>
      </w:r>
      <w:r>
        <w:rPr>
          <w:i/>
        </w:rPr>
        <w:tab/>
      </w:r>
      <w:r>
        <w:rPr>
          <w:i/>
        </w:rPr>
        <w:tab/>
      </w:r>
      <w:r>
        <w:rPr>
          <w:i/>
        </w:rPr>
        <w:tab/>
      </w:r>
      <w:r>
        <w:rPr>
          <w:i/>
        </w:rPr>
        <w:tab/>
        <w:t>Source: Nokia, Nokia Shanghai Bell</w:t>
      </w:r>
    </w:p>
    <w:p w14:paraId="487BAEF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C4-214621</w:t>
      </w:r>
      <w:r>
        <w:rPr>
          <w:color w:val="993300"/>
          <w:u w:val="single"/>
        </w:rPr>
        <w:t>.</w:t>
      </w:r>
    </w:p>
    <w:p w14:paraId="5413E308" w14:textId="6FBC49DB" w:rsidR="00C831F5" w:rsidRDefault="00C831F5" w:rsidP="00C831F5">
      <w:pPr>
        <w:rPr>
          <w:rFonts w:ascii="Arial" w:hAnsi="Arial" w:cs="Arial"/>
          <w:b/>
          <w:sz w:val="24"/>
        </w:rPr>
      </w:pPr>
      <w:r>
        <w:rPr>
          <w:rFonts w:ascii="Arial" w:hAnsi="Arial" w:cs="Arial"/>
          <w:b/>
          <w:color w:val="0000FF"/>
          <w:sz w:val="24"/>
        </w:rPr>
        <w:t>C4-214328</w:t>
      </w:r>
      <w:r>
        <w:rPr>
          <w:rFonts w:ascii="Arial" w:hAnsi="Arial" w:cs="Arial"/>
          <w:b/>
          <w:color w:val="0000FF"/>
          <w:sz w:val="24"/>
        </w:rPr>
        <w:tab/>
      </w:r>
      <w:r>
        <w:rPr>
          <w:rFonts w:ascii="Arial" w:hAnsi="Arial" w:cs="Arial"/>
          <w:b/>
          <w:sz w:val="24"/>
        </w:rPr>
        <w:t>PLMN Specific N32-C connection</w:t>
      </w:r>
    </w:p>
    <w:p w14:paraId="0DAE06F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v16.7.0</w:t>
      </w:r>
      <w:r>
        <w:rPr>
          <w:i/>
        </w:rPr>
        <w:tab/>
        <w:t xml:space="preserve">  CR-0074  Cat: F (Rel-16)</w:t>
      </w:r>
      <w:r>
        <w:rPr>
          <w:i/>
        </w:rPr>
        <w:br/>
      </w:r>
      <w:r>
        <w:rPr>
          <w:i/>
        </w:rPr>
        <w:br/>
      </w:r>
      <w:r>
        <w:rPr>
          <w:i/>
        </w:rPr>
        <w:tab/>
      </w:r>
      <w:r>
        <w:rPr>
          <w:i/>
        </w:rPr>
        <w:tab/>
      </w:r>
      <w:r>
        <w:rPr>
          <w:i/>
        </w:rPr>
        <w:tab/>
      </w:r>
      <w:r>
        <w:rPr>
          <w:i/>
        </w:rPr>
        <w:tab/>
      </w:r>
      <w:r>
        <w:rPr>
          <w:i/>
        </w:rPr>
        <w:tab/>
        <w:t>Source: Nokia, Nokia Shanghai Bell</w:t>
      </w:r>
    </w:p>
    <w:p w14:paraId="5F65FD2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6A4DC5" w14:textId="278EB662" w:rsidR="00C831F5" w:rsidRDefault="00C831F5" w:rsidP="00C831F5">
      <w:pPr>
        <w:rPr>
          <w:rFonts w:ascii="Arial" w:hAnsi="Arial" w:cs="Arial"/>
          <w:b/>
          <w:sz w:val="24"/>
        </w:rPr>
      </w:pPr>
      <w:r>
        <w:rPr>
          <w:rFonts w:ascii="Arial" w:hAnsi="Arial" w:cs="Arial"/>
          <w:b/>
          <w:color w:val="0000FF"/>
          <w:sz w:val="24"/>
        </w:rPr>
        <w:t>C4-214329</w:t>
      </w:r>
      <w:r>
        <w:rPr>
          <w:rFonts w:ascii="Arial" w:hAnsi="Arial" w:cs="Arial"/>
          <w:b/>
          <w:color w:val="0000FF"/>
          <w:sz w:val="24"/>
        </w:rPr>
        <w:tab/>
      </w:r>
      <w:r>
        <w:rPr>
          <w:rFonts w:ascii="Arial" w:hAnsi="Arial" w:cs="Arial"/>
          <w:b/>
          <w:sz w:val="24"/>
        </w:rPr>
        <w:t>PLMN Specific N32-C connection</w:t>
      </w:r>
    </w:p>
    <w:p w14:paraId="478AAB0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v17.1.0</w:t>
      </w:r>
      <w:r>
        <w:rPr>
          <w:i/>
        </w:rPr>
        <w:tab/>
        <w:t xml:space="preserve">  CR-0075  Cat: A (Rel-17)</w:t>
      </w:r>
      <w:r>
        <w:rPr>
          <w:i/>
        </w:rPr>
        <w:br/>
      </w:r>
      <w:r>
        <w:rPr>
          <w:i/>
        </w:rPr>
        <w:br/>
      </w:r>
      <w:r>
        <w:rPr>
          <w:i/>
        </w:rPr>
        <w:tab/>
      </w:r>
      <w:r>
        <w:rPr>
          <w:i/>
        </w:rPr>
        <w:tab/>
      </w:r>
      <w:r>
        <w:rPr>
          <w:i/>
        </w:rPr>
        <w:tab/>
      </w:r>
      <w:r>
        <w:rPr>
          <w:i/>
        </w:rPr>
        <w:tab/>
      </w:r>
      <w:r>
        <w:rPr>
          <w:i/>
        </w:rPr>
        <w:tab/>
        <w:t>Source: Nokia, Nokia Shanghai Bell</w:t>
      </w:r>
    </w:p>
    <w:p w14:paraId="58C62B9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F7A26C" w14:textId="5ACC3459" w:rsidR="00C831F5" w:rsidRDefault="00C831F5" w:rsidP="00C831F5">
      <w:pPr>
        <w:rPr>
          <w:rFonts w:ascii="Arial" w:hAnsi="Arial" w:cs="Arial"/>
          <w:b/>
          <w:sz w:val="24"/>
        </w:rPr>
      </w:pPr>
      <w:r>
        <w:rPr>
          <w:rFonts w:ascii="Arial" w:hAnsi="Arial" w:cs="Arial"/>
          <w:b/>
          <w:color w:val="0000FF"/>
          <w:sz w:val="24"/>
        </w:rPr>
        <w:t>C4-214620</w:t>
      </w:r>
      <w:r>
        <w:rPr>
          <w:rFonts w:ascii="Arial" w:hAnsi="Arial" w:cs="Arial"/>
          <w:b/>
          <w:color w:val="0000FF"/>
          <w:sz w:val="24"/>
        </w:rPr>
        <w:tab/>
      </w:r>
      <w:r>
        <w:rPr>
          <w:rFonts w:ascii="Arial" w:hAnsi="Arial" w:cs="Arial"/>
          <w:b/>
          <w:sz w:val="24"/>
        </w:rPr>
        <w:t>Via and server header</w:t>
      </w:r>
    </w:p>
    <w:p w14:paraId="291B2B6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v16.7.0</w:t>
      </w:r>
      <w:r>
        <w:rPr>
          <w:i/>
        </w:rPr>
        <w:tab/>
        <w:t xml:space="preserve">  CR-0072  rev 1 Cat: F (Rel-16)</w:t>
      </w:r>
      <w:r>
        <w:rPr>
          <w:i/>
        </w:rPr>
        <w:br/>
      </w:r>
      <w:r>
        <w:rPr>
          <w:i/>
        </w:rPr>
        <w:br/>
      </w:r>
      <w:r>
        <w:rPr>
          <w:i/>
        </w:rPr>
        <w:tab/>
      </w:r>
      <w:r>
        <w:rPr>
          <w:i/>
        </w:rPr>
        <w:tab/>
      </w:r>
      <w:r>
        <w:rPr>
          <w:i/>
        </w:rPr>
        <w:tab/>
      </w:r>
      <w:r>
        <w:rPr>
          <w:i/>
        </w:rPr>
        <w:tab/>
      </w:r>
      <w:r>
        <w:rPr>
          <w:i/>
        </w:rPr>
        <w:tab/>
        <w:t>Source: Nokia, Nokia Shanghai Bell, Huawei</w:t>
      </w:r>
    </w:p>
    <w:p w14:paraId="791D13F4" w14:textId="77777777" w:rsidR="00C831F5" w:rsidRDefault="00C831F5" w:rsidP="00C831F5">
      <w:pPr>
        <w:rPr>
          <w:color w:val="808080"/>
        </w:rPr>
      </w:pPr>
      <w:r>
        <w:rPr>
          <w:color w:val="808080"/>
        </w:rPr>
        <w:t>(Replaces C4-214326)</w:t>
      </w:r>
    </w:p>
    <w:p w14:paraId="0108C46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10E1A" w14:textId="01851C59" w:rsidR="00C831F5" w:rsidRDefault="00C831F5" w:rsidP="00C831F5">
      <w:pPr>
        <w:rPr>
          <w:rFonts w:ascii="Arial" w:hAnsi="Arial" w:cs="Arial"/>
          <w:b/>
          <w:sz w:val="24"/>
        </w:rPr>
      </w:pPr>
      <w:r>
        <w:rPr>
          <w:rFonts w:ascii="Arial" w:hAnsi="Arial" w:cs="Arial"/>
          <w:b/>
          <w:color w:val="0000FF"/>
          <w:sz w:val="24"/>
        </w:rPr>
        <w:t>C4-214621</w:t>
      </w:r>
      <w:r>
        <w:rPr>
          <w:rFonts w:ascii="Arial" w:hAnsi="Arial" w:cs="Arial"/>
          <w:b/>
          <w:color w:val="0000FF"/>
          <w:sz w:val="24"/>
        </w:rPr>
        <w:tab/>
      </w:r>
      <w:r>
        <w:rPr>
          <w:rFonts w:ascii="Arial" w:hAnsi="Arial" w:cs="Arial"/>
          <w:b/>
          <w:sz w:val="24"/>
        </w:rPr>
        <w:t>Via and server header</w:t>
      </w:r>
    </w:p>
    <w:p w14:paraId="3D7325D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v17.1.0</w:t>
      </w:r>
      <w:r>
        <w:rPr>
          <w:i/>
        </w:rPr>
        <w:tab/>
        <w:t xml:space="preserve">  CR-0073  rev 1 Cat: A (Rel-17)</w:t>
      </w:r>
      <w:r>
        <w:rPr>
          <w:i/>
        </w:rPr>
        <w:br/>
      </w:r>
      <w:r>
        <w:rPr>
          <w:i/>
        </w:rPr>
        <w:br/>
      </w:r>
      <w:r>
        <w:rPr>
          <w:i/>
        </w:rPr>
        <w:tab/>
      </w:r>
      <w:r>
        <w:rPr>
          <w:i/>
        </w:rPr>
        <w:tab/>
      </w:r>
      <w:r>
        <w:rPr>
          <w:i/>
        </w:rPr>
        <w:tab/>
      </w:r>
      <w:r>
        <w:rPr>
          <w:i/>
        </w:rPr>
        <w:tab/>
      </w:r>
      <w:r>
        <w:rPr>
          <w:i/>
        </w:rPr>
        <w:tab/>
        <w:t>Source: Nokia, Nokia Shanghai Bell, Huawei</w:t>
      </w:r>
    </w:p>
    <w:p w14:paraId="1EC2C73F" w14:textId="77777777" w:rsidR="00C831F5" w:rsidRDefault="00C831F5" w:rsidP="00C831F5">
      <w:pPr>
        <w:rPr>
          <w:color w:val="808080"/>
        </w:rPr>
      </w:pPr>
      <w:r>
        <w:rPr>
          <w:color w:val="808080"/>
        </w:rPr>
        <w:t>(Replaces C4-214327)</w:t>
      </w:r>
    </w:p>
    <w:p w14:paraId="6913AD9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D37FA" w14:textId="19FB9095" w:rsidR="00C831F5" w:rsidRDefault="00C831F5" w:rsidP="00C831F5">
      <w:pPr>
        <w:rPr>
          <w:rFonts w:ascii="Arial" w:hAnsi="Arial" w:cs="Arial"/>
          <w:b/>
          <w:sz w:val="24"/>
        </w:rPr>
      </w:pPr>
      <w:r>
        <w:rPr>
          <w:rFonts w:ascii="Arial" w:hAnsi="Arial" w:cs="Arial"/>
          <w:b/>
          <w:color w:val="0000FF"/>
          <w:sz w:val="24"/>
        </w:rPr>
        <w:t>C4-214632</w:t>
      </w:r>
      <w:r>
        <w:rPr>
          <w:rFonts w:ascii="Arial" w:hAnsi="Arial" w:cs="Arial"/>
          <w:b/>
          <w:color w:val="0000FF"/>
          <w:sz w:val="24"/>
        </w:rPr>
        <w:tab/>
      </w:r>
      <w:r>
        <w:rPr>
          <w:rFonts w:ascii="Arial" w:hAnsi="Arial" w:cs="Arial"/>
          <w:b/>
          <w:sz w:val="24"/>
        </w:rPr>
        <w:t>Correction on Parameter Exchange procedure</w:t>
      </w:r>
    </w:p>
    <w:p w14:paraId="3E51894C"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v16.7.0</w:t>
      </w:r>
      <w:r>
        <w:rPr>
          <w:i/>
        </w:rPr>
        <w:tab/>
        <w:t xml:space="preserve">  CR-0070  rev 1 Cat: F (Rel-16)</w:t>
      </w:r>
      <w:r>
        <w:rPr>
          <w:i/>
        </w:rPr>
        <w:br/>
      </w:r>
      <w:r>
        <w:rPr>
          <w:i/>
        </w:rPr>
        <w:br/>
      </w:r>
      <w:r>
        <w:rPr>
          <w:i/>
        </w:rPr>
        <w:tab/>
      </w:r>
      <w:r>
        <w:rPr>
          <w:i/>
        </w:rPr>
        <w:tab/>
      </w:r>
      <w:r>
        <w:rPr>
          <w:i/>
        </w:rPr>
        <w:tab/>
      </w:r>
      <w:r>
        <w:rPr>
          <w:i/>
        </w:rPr>
        <w:tab/>
      </w:r>
      <w:r>
        <w:rPr>
          <w:i/>
        </w:rPr>
        <w:tab/>
        <w:t>Source: Nokia, Nokia Shanghai Bell, Huawei</w:t>
      </w:r>
    </w:p>
    <w:p w14:paraId="634C05A3" w14:textId="77777777" w:rsidR="00C831F5" w:rsidRDefault="00C831F5" w:rsidP="00C831F5">
      <w:pPr>
        <w:rPr>
          <w:color w:val="808080"/>
        </w:rPr>
      </w:pPr>
      <w:r>
        <w:rPr>
          <w:color w:val="808080"/>
        </w:rPr>
        <w:t>(Replaces C4-214324)</w:t>
      </w:r>
    </w:p>
    <w:p w14:paraId="71B6F32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C4-214734</w:t>
      </w:r>
      <w:r>
        <w:rPr>
          <w:color w:val="993300"/>
          <w:u w:val="single"/>
        </w:rPr>
        <w:t>.</w:t>
      </w:r>
    </w:p>
    <w:p w14:paraId="62E65EA5" w14:textId="008FB346" w:rsidR="00C831F5" w:rsidRDefault="00C831F5" w:rsidP="00C831F5">
      <w:pPr>
        <w:rPr>
          <w:rFonts w:ascii="Arial" w:hAnsi="Arial" w:cs="Arial"/>
          <w:b/>
          <w:sz w:val="24"/>
        </w:rPr>
      </w:pPr>
      <w:r>
        <w:rPr>
          <w:rFonts w:ascii="Arial" w:hAnsi="Arial" w:cs="Arial"/>
          <w:b/>
          <w:color w:val="0000FF"/>
          <w:sz w:val="24"/>
        </w:rPr>
        <w:t>C4-214637</w:t>
      </w:r>
      <w:r>
        <w:rPr>
          <w:rFonts w:ascii="Arial" w:hAnsi="Arial" w:cs="Arial"/>
          <w:b/>
          <w:color w:val="0000FF"/>
          <w:sz w:val="24"/>
        </w:rPr>
        <w:tab/>
      </w:r>
      <w:r>
        <w:rPr>
          <w:rFonts w:ascii="Arial" w:hAnsi="Arial" w:cs="Arial"/>
          <w:b/>
          <w:sz w:val="24"/>
        </w:rPr>
        <w:t>Correction on Parameter Exchange procedure</w:t>
      </w:r>
    </w:p>
    <w:p w14:paraId="6AECC6C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v16.7.0</w:t>
      </w:r>
      <w:r>
        <w:rPr>
          <w:i/>
        </w:rPr>
        <w:tab/>
        <w:t xml:space="preserve">  CR-0070  rev 2 Cat: F (Rel-16)</w:t>
      </w:r>
      <w:r>
        <w:rPr>
          <w:i/>
        </w:rPr>
        <w:br/>
      </w:r>
      <w:r>
        <w:rPr>
          <w:i/>
        </w:rPr>
        <w:br/>
      </w:r>
      <w:r>
        <w:rPr>
          <w:i/>
        </w:rPr>
        <w:tab/>
      </w:r>
      <w:r>
        <w:rPr>
          <w:i/>
        </w:rPr>
        <w:tab/>
      </w:r>
      <w:r>
        <w:rPr>
          <w:i/>
        </w:rPr>
        <w:tab/>
      </w:r>
      <w:r>
        <w:rPr>
          <w:i/>
        </w:rPr>
        <w:tab/>
      </w:r>
      <w:r>
        <w:rPr>
          <w:i/>
        </w:rPr>
        <w:tab/>
        <w:t>Source: Nokia, Nokia Shanghai Bell, Huawei</w:t>
      </w:r>
    </w:p>
    <w:p w14:paraId="586A03C0" w14:textId="77777777" w:rsidR="00C831F5" w:rsidRDefault="00C831F5" w:rsidP="00C831F5">
      <w:pPr>
        <w:rPr>
          <w:color w:val="808080"/>
        </w:rPr>
      </w:pPr>
      <w:r>
        <w:rPr>
          <w:color w:val="808080"/>
        </w:rPr>
        <w:t>(Replaces C4-214324)</w:t>
      </w:r>
    </w:p>
    <w:p w14:paraId="6F32985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D3D4D" w14:textId="665BD804" w:rsidR="00C831F5" w:rsidRDefault="00C831F5" w:rsidP="00C831F5">
      <w:pPr>
        <w:rPr>
          <w:rFonts w:ascii="Arial" w:hAnsi="Arial" w:cs="Arial"/>
          <w:b/>
          <w:sz w:val="24"/>
        </w:rPr>
      </w:pPr>
      <w:r>
        <w:rPr>
          <w:rFonts w:ascii="Arial" w:hAnsi="Arial" w:cs="Arial"/>
          <w:b/>
          <w:color w:val="0000FF"/>
          <w:sz w:val="24"/>
        </w:rPr>
        <w:t>C4-214657</w:t>
      </w:r>
      <w:r>
        <w:rPr>
          <w:rFonts w:ascii="Arial" w:hAnsi="Arial" w:cs="Arial"/>
          <w:b/>
          <w:color w:val="0000FF"/>
          <w:sz w:val="24"/>
        </w:rPr>
        <w:tab/>
      </w:r>
      <w:r>
        <w:rPr>
          <w:rFonts w:ascii="Arial" w:hAnsi="Arial" w:cs="Arial"/>
          <w:b/>
          <w:sz w:val="24"/>
        </w:rPr>
        <w:t>Correction on Parameter Exchange procedure</w:t>
      </w:r>
    </w:p>
    <w:p w14:paraId="593C89E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v17.1.0</w:t>
      </w:r>
      <w:r>
        <w:rPr>
          <w:i/>
        </w:rPr>
        <w:tab/>
        <w:t xml:space="preserve">  CR-0071  rev 1 Cat: A (Rel-17)</w:t>
      </w:r>
      <w:r>
        <w:rPr>
          <w:i/>
        </w:rPr>
        <w:br/>
      </w:r>
      <w:r>
        <w:rPr>
          <w:i/>
        </w:rPr>
        <w:br/>
      </w:r>
      <w:r>
        <w:rPr>
          <w:i/>
        </w:rPr>
        <w:tab/>
      </w:r>
      <w:r>
        <w:rPr>
          <w:i/>
        </w:rPr>
        <w:tab/>
      </w:r>
      <w:r>
        <w:rPr>
          <w:i/>
        </w:rPr>
        <w:tab/>
      </w:r>
      <w:r>
        <w:rPr>
          <w:i/>
        </w:rPr>
        <w:tab/>
      </w:r>
      <w:r>
        <w:rPr>
          <w:i/>
        </w:rPr>
        <w:tab/>
        <w:t>Source: Nokia, Nokia Shanghai Bell, Huawei</w:t>
      </w:r>
    </w:p>
    <w:p w14:paraId="0D159683" w14:textId="77777777" w:rsidR="00C831F5" w:rsidRDefault="00C831F5" w:rsidP="00C831F5">
      <w:pPr>
        <w:rPr>
          <w:color w:val="808080"/>
        </w:rPr>
      </w:pPr>
      <w:r>
        <w:rPr>
          <w:color w:val="808080"/>
        </w:rPr>
        <w:t>(Replaces C4-214325)</w:t>
      </w:r>
    </w:p>
    <w:p w14:paraId="6FCD6A4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C4-214735</w:t>
      </w:r>
      <w:r>
        <w:rPr>
          <w:color w:val="993300"/>
          <w:u w:val="single"/>
        </w:rPr>
        <w:t>.</w:t>
      </w:r>
    </w:p>
    <w:p w14:paraId="6C7AFDA6" w14:textId="209F6AD3" w:rsidR="00C831F5" w:rsidRDefault="00C831F5" w:rsidP="00C831F5">
      <w:pPr>
        <w:rPr>
          <w:rFonts w:ascii="Arial" w:hAnsi="Arial" w:cs="Arial"/>
          <w:b/>
          <w:sz w:val="24"/>
        </w:rPr>
      </w:pPr>
      <w:r>
        <w:rPr>
          <w:rFonts w:ascii="Arial" w:hAnsi="Arial" w:cs="Arial"/>
          <w:b/>
          <w:color w:val="0000FF"/>
          <w:sz w:val="24"/>
        </w:rPr>
        <w:t>C4-214734</w:t>
      </w:r>
      <w:r>
        <w:rPr>
          <w:rFonts w:ascii="Arial" w:hAnsi="Arial" w:cs="Arial"/>
          <w:b/>
          <w:color w:val="0000FF"/>
          <w:sz w:val="24"/>
        </w:rPr>
        <w:tab/>
      </w:r>
      <w:r>
        <w:rPr>
          <w:rFonts w:ascii="Arial" w:hAnsi="Arial" w:cs="Arial"/>
          <w:b/>
          <w:sz w:val="24"/>
        </w:rPr>
        <w:t>Correction on Parameter Exchange procedure</w:t>
      </w:r>
    </w:p>
    <w:p w14:paraId="698FE76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v16.7.0</w:t>
      </w:r>
      <w:r>
        <w:rPr>
          <w:i/>
        </w:rPr>
        <w:tab/>
        <w:t xml:space="preserve">  CR-0070  rev 3 Cat: F (Rel-16)</w:t>
      </w:r>
      <w:r>
        <w:rPr>
          <w:i/>
        </w:rPr>
        <w:br/>
      </w:r>
      <w:r>
        <w:rPr>
          <w:i/>
        </w:rPr>
        <w:br/>
      </w:r>
      <w:r>
        <w:rPr>
          <w:i/>
        </w:rPr>
        <w:tab/>
      </w:r>
      <w:r>
        <w:rPr>
          <w:i/>
        </w:rPr>
        <w:tab/>
      </w:r>
      <w:r>
        <w:rPr>
          <w:i/>
        </w:rPr>
        <w:tab/>
      </w:r>
      <w:r>
        <w:rPr>
          <w:i/>
        </w:rPr>
        <w:tab/>
      </w:r>
      <w:r>
        <w:rPr>
          <w:i/>
        </w:rPr>
        <w:tab/>
        <w:t>Source: Nokia, Nokia Shanghai Bell, Huawei</w:t>
      </w:r>
    </w:p>
    <w:p w14:paraId="202D947A" w14:textId="77777777" w:rsidR="00C831F5" w:rsidRDefault="00C831F5" w:rsidP="00C831F5">
      <w:pPr>
        <w:rPr>
          <w:color w:val="808080"/>
        </w:rPr>
      </w:pPr>
      <w:r>
        <w:rPr>
          <w:color w:val="808080"/>
        </w:rPr>
        <w:t>(Replaces C4-214632)</w:t>
      </w:r>
    </w:p>
    <w:p w14:paraId="58B8D9B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C4-214847</w:t>
      </w:r>
      <w:r>
        <w:rPr>
          <w:color w:val="993300"/>
          <w:u w:val="single"/>
        </w:rPr>
        <w:t>.</w:t>
      </w:r>
    </w:p>
    <w:p w14:paraId="1ED1F519" w14:textId="317E4827" w:rsidR="00C831F5" w:rsidRDefault="00C831F5" w:rsidP="00C831F5">
      <w:pPr>
        <w:rPr>
          <w:rFonts w:ascii="Arial" w:hAnsi="Arial" w:cs="Arial"/>
          <w:b/>
          <w:sz w:val="24"/>
        </w:rPr>
      </w:pPr>
      <w:r>
        <w:rPr>
          <w:rFonts w:ascii="Arial" w:hAnsi="Arial" w:cs="Arial"/>
          <w:b/>
          <w:color w:val="0000FF"/>
          <w:sz w:val="24"/>
        </w:rPr>
        <w:t>C4-214735</w:t>
      </w:r>
      <w:r>
        <w:rPr>
          <w:rFonts w:ascii="Arial" w:hAnsi="Arial" w:cs="Arial"/>
          <w:b/>
          <w:color w:val="0000FF"/>
          <w:sz w:val="24"/>
        </w:rPr>
        <w:tab/>
      </w:r>
      <w:r>
        <w:rPr>
          <w:rFonts w:ascii="Arial" w:hAnsi="Arial" w:cs="Arial"/>
          <w:b/>
          <w:sz w:val="24"/>
        </w:rPr>
        <w:t>Correction on Parameter Exchange procedure</w:t>
      </w:r>
    </w:p>
    <w:p w14:paraId="455D893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v17.1.0</w:t>
      </w:r>
      <w:r>
        <w:rPr>
          <w:i/>
        </w:rPr>
        <w:tab/>
        <w:t xml:space="preserve">  CR-0071  rev 2 Cat: A (Rel-17)</w:t>
      </w:r>
      <w:r>
        <w:rPr>
          <w:i/>
        </w:rPr>
        <w:br/>
      </w:r>
      <w:r>
        <w:rPr>
          <w:i/>
        </w:rPr>
        <w:br/>
      </w:r>
      <w:r>
        <w:rPr>
          <w:i/>
        </w:rPr>
        <w:tab/>
      </w:r>
      <w:r>
        <w:rPr>
          <w:i/>
        </w:rPr>
        <w:tab/>
      </w:r>
      <w:r>
        <w:rPr>
          <w:i/>
        </w:rPr>
        <w:tab/>
      </w:r>
      <w:r>
        <w:rPr>
          <w:i/>
        </w:rPr>
        <w:tab/>
      </w:r>
      <w:r>
        <w:rPr>
          <w:i/>
        </w:rPr>
        <w:tab/>
        <w:t>Source: Nokia, Nokia Shanghai Bell, Huawei</w:t>
      </w:r>
    </w:p>
    <w:p w14:paraId="2C3FC449" w14:textId="77777777" w:rsidR="00C831F5" w:rsidRDefault="00C831F5" w:rsidP="00C831F5">
      <w:pPr>
        <w:rPr>
          <w:color w:val="808080"/>
        </w:rPr>
      </w:pPr>
      <w:r>
        <w:rPr>
          <w:color w:val="808080"/>
        </w:rPr>
        <w:t>(Replaces C4-214657)</w:t>
      </w:r>
    </w:p>
    <w:p w14:paraId="37D79D7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C4-214849</w:t>
      </w:r>
      <w:r>
        <w:rPr>
          <w:color w:val="993300"/>
          <w:u w:val="single"/>
        </w:rPr>
        <w:t>.</w:t>
      </w:r>
    </w:p>
    <w:p w14:paraId="54A2DB94" w14:textId="7FEF580D" w:rsidR="00C831F5" w:rsidRDefault="00C831F5" w:rsidP="00C831F5">
      <w:pPr>
        <w:rPr>
          <w:rFonts w:ascii="Arial" w:hAnsi="Arial" w:cs="Arial"/>
          <w:b/>
          <w:sz w:val="24"/>
        </w:rPr>
      </w:pPr>
      <w:r>
        <w:rPr>
          <w:rFonts w:ascii="Arial" w:hAnsi="Arial" w:cs="Arial"/>
          <w:b/>
          <w:color w:val="0000FF"/>
          <w:sz w:val="24"/>
        </w:rPr>
        <w:t>C4-214847</w:t>
      </w:r>
      <w:r>
        <w:rPr>
          <w:rFonts w:ascii="Arial" w:hAnsi="Arial" w:cs="Arial"/>
          <w:b/>
          <w:color w:val="0000FF"/>
          <w:sz w:val="24"/>
        </w:rPr>
        <w:tab/>
      </w:r>
      <w:r>
        <w:rPr>
          <w:rFonts w:ascii="Arial" w:hAnsi="Arial" w:cs="Arial"/>
          <w:b/>
          <w:sz w:val="24"/>
        </w:rPr>
        <w:t>Correction on Parameter Exchange procedure</w:t>
      </w:r>
    </w:p>
    <w:p w14:paraId="56EB924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v16.7.0</w:t>
      </w:r>
      <w:r>
        <w:rPr>
          <w:i/>
        </w:rPr>
        <w:tab/>
        <w:t xml:space="preserve">  CR-0070  rev 4 Cat: F (Rel-16)</w:t>
      </w:r>
      <w:r>
        <w:rPr>
          <w:i/>
        </w:rPr>
        <w:br/>
      </w:r>
      <w:r>
        <w:rPr>
          <w:i/>
        </w:rPr>
        <w:br/>
      </w:r>
      <w:r>
        <w:rPr>
          <w:i/>
        </w:rPr>
        <w:tab/>
      </w:r>
      <w:r>
        <w:rPr>
          <w:i/>
        </w:rPr>
        <w:tab/>
      </w:r>
      <w:r>
        <w:rPr>
          <w:i/>
        </w:rPr>
        <w:tab/>
      </w:r>
      <w:r>
        <w:rPr>
          <w:i/>
        </w:rPr>
        <w:tab/>
      </w:r>
      <w:r>
        <w:rPr>
          <w:i/>
        </w:rPr>
        <w:tab/>
        <w:t>Source: Nokia, Nokia Shanghai Bell, Huawei</w:t>
      </w:r>
    </w:p>
    <w:p w14:paraId="13D94F52" w14:textId="77777777" w:rsidR="00C831F5" w:rsidRDefault="00C831F5" w:rsidP="00C831F5">
      <w:pPr>
        <w:rPr>
          <w:color w:val="808080"/>
        </w:rPr>
      </w:pPr>
      <w:r>
        <w:rPr>
          <w:color w:val="808080"/>
        </w:rPr>
        <w:t>(Replaces C4-214734)</w:t>
      </w:r>
    </w:p>
    <w:p w14:paraId="12A1181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1DA85" w14:textId="04CB179A" w:rsidR="00C831F5" w:rsidRDefault="00C831F5" w:rsidP="00C831F5">
      <w:pPr>
        <w:rPr>
          <w:rFonts w:ascii="Arial" w:hAnsi="Arial" w:cs="Arial"/>
          <w:b/>
          <w:sz w:val="24"/>
        </w:rPr>
      </w:pPr>
      <w:r>
        <w:rPr>
          <w:rFonts w:ascii="Arial" w:hAnsi="Arial" w:cs="Arial"/>
          <w:b/>
          <w:color w:val="0000FF"/>
          <w:sz w:val="24"/>
        </w:rPr>
        <w:t>C4-214849</w:t>
      </w:r>
      <w:r>
        <w:rPr>
          <w:rFonts w:ascii="Arial" w:hAnsi="Arial" w:cs="Arial"/>
          <w:b/>
          <w:color w:val="0000FF"/>
          <w:sz w:val="24"/>
        </w:rPr>
        <w:tab/>
      </w:r>
      <w:r>
        <w:rPr>
          <w:rFonts w:ascii="Arial" w:hAnsi="Arial" w:cs="Arial"/>
          <w:b/>
          <w:sz w:val="24"/>
        </w:rPr>
        <w:t>Correction on Parameter Exchange procedure</w:t>
      </w:r>
    </w:p>
    <w:p w14:paraId="0509B897"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v17.1.0</w:t>
      </w:r>
      <w:r>
        <w:rPr>
          <w:i/>
        </w:rPr>
        <w:tab/>
        <w:t xml:space="preserve">  CR-0071  rev 3 Cat: A (Rel-17)</w:t>
      </w:r>
      <w:r>
        <w:rPr>
          <w:i/>
        </w:rPr>
        <w:br/>
      </w:r>
      <w:r>
        <w:rPr>
          <w:i/>
        </w:rPr>
        <w:br/>
      </w:r>
      <w:r>
        <w:rPr>
          <w:i/>
        </w:rPr>
        <w:tab/>
      </w:r>
      <w:r>
        <w:rPr>
          <w:i/>
        </w:rPr>
        <w:tab/>
      </w:r>
      <w:r>
        <w:rPr>
          <w:i/>
        </w:rPr>
        <w:tab/>
      </w:r>
      <w:r>
        <w:rPr>
          <w:i/>
        </w:rPr>
        <w:tab/>
      </w:r>
      <w:r>
        <w:rPr>
          <w:i/>
        </w:rPr>
        <w:tab/>
        <w:t>Source: Nokia, Nokia Shanghai Bell, Huawei</w:t>
      </w:r>
    </w:p>
    <w:p w14:paraId="1C2609FB" w14:textId="77777777" w:rsidR="00C831F5" w:rsidRDefault="00C831F5" w:rsidP="00C831F5">
      <w:pPr>
        <w:rPr>
          <w:color w:val="808080"/>
        </w:rPr>
      </w:pPr>
      <w:r>
        <w:rPr>
          <w:color w:val="808080"/>
        </w:rPr>
        <w:t>(Replaces C4-214735)</w:t>
      </w:r>
    </w:p>
    <w:p w14:paraId="161C70E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91460" w14:textId="77777777" w:rsidR="00C831F5" w:rsidRDefault="00C831F5" w:rsidP="00C831F5">
      <w:pPr>
        <w:pStyle w:val="Heading4"/>
      </w:pPr>
      <w:bookmarkStart w:id="107" w:name="_Toc81397690"/>
      <w:r>
        <w:t>7.3.5</w:t>
      </w:r>
      <w:r>
        <w:tab/>
        <w:t>Diameter</w:t>
      </w:r>
      <w:bookmarkEnd w:id="107"/>
    </w:p>
    <w:p w14:paraId="7E552351" w14:textId="4B25F78A" w:rsidR="00C831F5" w:rsidRDefault="00C831F5" w:rsidP="00C831F5">
      <w:pPr>
        <w:rPr>
          <w:rFonts w:ascii="Arial" w:hAnsi="Arial" w:cs="Arial"/>
          <w:b/>
          <w:sz w:val="24"/>
        </w:rPr>
      </w:pPr>
      <w:r>
        <w:rPr>
          <w:rFonts w:ascii="Arial" w:hAnsi="Arial" w:cs="Arial"/>
          <w:b/>
          <w:color w:val="0000FF"/>
          <w:sz w:val="24"/>
        </w:rPr>
        <w:t>C4-214403</w:t>
      </w:r>
      <w:r>
        <w:rPr>
          <w:rFonts w:ascii="Arial" w:hAnsi="Arial" w:cs="Arial"/>
          <w:b/>
          <w:color w:val="0000FF"/>
          <w:sz w:val="24"/>
        </w:rPr>
        <w:tab/>
      </w:r>
      <w:r>
        <w:rPr>
          <w:rFonts w:ascii="Arial" w:hAnsi="Arial" w:cs="Arial"/>
          <w:b/>
          <w:sz w:val="24"/>
        </w:rPr>
        <w:t>Correction on NIDD Feature</w:t>
      </w:r>
    </w:p>
    <w:p w14:paraId="1DAB9ED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v16.3.0</w:t>
      </w:r>
      <w:r>
        <w:rPr>
          <w:i/>
        </w:rPr>
        <w:tab/>
        <w:t xml:space="preserve">  CR-0079  Cat: F (Rel-16)</w:t>
      </w:r>
      <w:r>
        <w:rPr>
          <w:i/>
        </w:rPr>
        <w:br/>
      </w:r>
      <w:r>
        <w:rPr>
          <w:i/>
        </w:rPr>
        <w:br/>
      </w:r>
      <w:r>
        <w:rPr>
          <w:i/>
        </w:rPr>
        <w:tab/>
      </w:r>
      <w:r>
        <w:rPr>
          <w:i/>
        </w:rPr>
        <w:tab/>
      </w:r>
      <w:r>
        <w:rPr>
          <w:i/>
        </w:rPr>
        <w:tab/>
      </w:r>
      <w:r>
        <w:rPr>
          <w:i/>
        </w:rPr>
        <w:tab/>
      </w:r>
      <w:r>
        <w:rPr>
          <w:i/>
        </w:rPr>
        <w:tab/>
        <w:t>Source: Ericsson</w:t>
      </w:r>
    </w:p>
    <w:p w14:paraId="78C7F89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DAB58" w14:textId="77777777" w:rsidR="00C831F5" w:rsidRDefault="00C831F5" w:rsidP="00C831F5">
      <w:pPr>
        <w:pStyle w:val="Heading4"/>
      </w:pPr>
      <w:bookmarkStart w:id="108" w:name="_Toc81397691"/>
      <w:r>
        <w:t>7.3.6</w:t>
      </w:r>
      <w:r>
        <w:tab/>
        <w:t>UDM</w:t>
      </w:r>
      <w:bookmarkEnd w:id="108"/>
    </w:p>
    <w:p w14:paraId="0A96351D" w14:textId="5F3510CB" w:rsidR="00C831F5" w:rsidRDefault="00C831F5" w:rsidP="00C831F5">
      <w:pPr>
        <w:rPr>
          <w:rFonts w:ascii="Arial" w:hAnsi="Arial" w:cs="Arial"/>
          <w:b/>
          <w:sz w:val="24"/>
        </w:rPr>
      </w:pPr>
      <w:r>
        <w:rPr>
          <w:rFonts w:ascii="Arial" w:hAnsi="Arial" w:cs="Arial"/>
          <w:b/>
          <w:color w:val="0000FF"/>
          <w:sz w:val="24"/>
        </w:rPr>
        <w:t>C4-214459</w:t>
      </w:r>
      <w:r>
        <w:rPr>
          <w:rFonts w:ascii="Arial" w:hAnsi="Arial" w:cs="Arial"/>
          <w:b/>
          <w:color w:val="0000FF"/>
          <w:sz w:val="24"/>
        </w:rPr>
        <w:tab/>
      </w:r>
      <w:r>
        <w:rPr>
          <w:rFonts w:ascii="Arial" w:hAnsi="Arial" w:cs="Arial"/>
          <w:b/>
          <w:sz w:val="24"/>
        </w:rPr>
        <w:t>Sub-Notify shared data</w:t>
      </w:r>
    </w:p>
    <w:p w14:paraId="090BEBA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CR-0713  Cat: F (Rel-16)</w:t>
      </w:r>
      <w:r>
        <w:rPr>
          <w:i/>
        </w:rPr>
        <w:br/>
      </w:r>
      <w:r>
        <w:rPr>
          <w:i/>
        </w:rPr>
        <w:br/>
      </w:r>
      <w:r>
        <w:rPr>
          <w:i/>
        </w:rPr>
        <w:tab/>
      </w:r>
      <w:r>
        <w:rPr>
          <w:i/>
        </w:rPr>
        <w:tab/>
      </w:r>
      <w:r>
        <w:rPr>
          <w:i/>
        </w:rPr>
        <w:tab/>
      </w:r>
      <w:r>
        <w:rPr>
          <w:i/>
        </w:rPr>
        <w:tab/>
      </w:r>
      <w:r>
        <w:rPr>
          <w:i/>
        </w:rPr>
        <w:tab/>
        <w:t>Source: Huawei</w:t>
      </w:r>
    </w:p>
    <w:p w14:paraId="6AD5041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C4-214843</w:t>
      </w:r>
      <w:r>
        <w:rPr>
          <w:color w:val="993300"/>
          <w:u w:val="single"/>
        </w:rPr>
        <w:t>.</w:t>
      </w:r>
    </w:p>
    <w:p w14:paraId="11D21656" w14:textId="2C65849D" w:rsidR="00C831F5" w:rsidRDefault="00C831F5" w:rsidP="00C831F5">
      <w:pPr>
        <w:rPr>
          <w:rFonts w:ascii="Arial" w:hAnsi="Arial" w:cs="Arial"/>
          <w:b/>
          <w:sz w:val="24"/>
        </w:rPr>
      </w:pPr>
      <w:r>
        <w:rPr>
          <w:rFonts w:ascii="Arial" w:hAnsi="Arial" w:cs="Arial"/>
          <w:b/>
          <w:color w:val="0000FF"/>
          <w:sz w:val="24"/>
        </w:rPr>
        <w:t>C4-214460</w:t>
      </w:r>
      <w:r>
        <w:rPr>
          <w:rFonts w:ascii="Arial" w:hAnsi="Arial" w:cs="Arial"/>
          <w:b/>
          <w:color w:val="0000FF"/>
          <w:sz w:val="24"/>
        </w:rPr>
        <w:tab/>
      </w:r>
      <w:r>
        <w:rPr>
          <w:rFonts w:ascii="Arial" w:hAnsi="Arial" w:cs="Arial"/>
          <w:b/>
          <w:sz w:val="24"/>
        </w:rPr>
        <w:t>Sub-Notify shared data</w:t>
      </w:r>
    </w:p>
    <w:p w14:paraId="6D08241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CR-0714  Cat: A (Rel-17)</w:t>
      </w:r>
      <w:r>
        <w:rPr>
          <w:i/>
        </w:rPr>
        <w:br/>
      </w:r>
      <w:r>
        <w:rPr>
          <w:i/>
        </w:rPr>
        <w:br/>
      </w:r>
      <w:r>
        <w:rPr>
          <w:i/>
        </w:rPr>
        <w:tab/>
      </w:r>
      <w:r>
        <w:rPr>
          <w:i/>
        </w:rPr>
        <w:tab/>
      </w:r>
      <w:r>
        <w:rPr>
          <w:i/>
        </w:rPr>
        <w:tab/>
      </w:r>
      <w:r>
        <w:rPr>
          <w:i/>
        </w:rPr>
        <w:tab/>
      </w:r>
      <w:r>
        <w:rPr>
          <w:i/>
        </w:rPr>
        <w:tab/>
        <w:t>Source: Huawei</w:t>
      </w:r>
    </w:p>
    <w:p w14:paraId="7EC7C79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C4-214844</w:t>
      </w:r>
      <w:r>
        <w:rPr>
          <w:color w:val="993300"/>
          <w:u w:val="single"/>
        </w:rPr>
        <w:t>.</w:t>
      </w:r>
    </w:p>
    <w:p w14:paraId="4D9D3973" w14:textId="39CD4E37" w:rsidR="00C831F5" w:rsidRDefault="00C831F5" w:rsidP="00C831F5">
      <w:pPr>
        <w:rPr>
          <w:rFonts w:ascii="Arial" w:hAnsi="Arial" w:cs="Arial"/>
          <w:b/>
          <w:sz w:val="24"/>
        </w:rPr>
      </w:pPr>
      <w:r>
        <w:rPr>
          <w:rFonts w:ascii="Arial" w:hAnsi="Arial" w:cs="Arial"/>
          <w:b/>
          <w:color w:val="0000FF"/>
          <w:sz w:val="24"/>
        </w:rPr>
        <w:t>C4-214844</w:t>
      </w:r>
      <w:r>
        <w:rPr>
          <w:rFonts w:ascii="Arial" w:hAnsi="Arial" w:cs="Arial"/>
          <w:b/>
          <w:color w:val="0000FF"/>
          <w:sz w:val="24"/>
        </w:rPr>
        <w:tab/>
      </w:r>
      <w:r>
        <w:rPr>
          <w:rFonts w:ascii="Arial" w:hAnsi="Arial" w:cs="Arial"/>
          <w:b/>
          <w:sz w:val="24"/>
        </w:rPr>
        <w:t>Sub-Notify shared data</w:t>
      </w:r>
    </w:p>
    <w:p w14:paraId="1A1C19B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CR-0714  rev 1 Cat: A (Rel-17)</w:t>
      </w:r>
      <w:r>
        <w:rPr>
          <w:i/>
        </w:rPr>
        <w:br/>
      </w:r>
      <w:r>
        <w:rPr>
          <w:i/>
        </w:rPr>
        <w:br/>
      </w:r>
      <w:r>
        <w:rPr>
          <w:i/>
        </w:rPr>
        <w:tab/>
      </w:r>
      <w:r>
        <w:rPr>
          <w:i/>
        </w:rPr>
        <w:tab/>
      </w:r>
      <w:r>
        <w:rPr>
          <w:i/>
        </w:rPr>
        <w:tab/>
      </w:r>
      <w:r>
        <w:rPr>
          <w:i/>
        </w:rPr>
        <w:tab/>
      </w:r>
      <w:r>
        <w:rPr>
          <w:i/>
        </w:rPr>
        <w:tab/>
        <w:t>Source: Huawei</w:t>
      </w:r>
    </w:p>
    <w:p w14:paraId="02EC836C" w14:textId="77777777" w:rsidR="00C831F5" w:rsidRDefault="00C831F5" w:rsidP="00C831F5">
      <w:pPr>
        <w:rPr>
          <w:color w:val="808080"/>
        </w:rPr>
      </w:pPr>
      <w:r>
        <w:rPr>
          <w:color w:val="808080"/>
        </w:rPr>
        <w:t>(Replaces C4-214460)</w:t>
      </w:r>
    </w:p>
    <w:p w14:paraId="4BD5E3A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C4-214863</w:t>
      </w:r>
      <w:r>
        <w:rPr>
          <w:color w:val="993300"/>
          <w:u w:val="single"/>
        </w:rPr>
        <w:t>.</w:t>
      </w:r>
    </w:p>
    <w:p w14:paraId="143E68E1" w14:textId="63D53962" w:rsidR="00C831F5" w:rsidRDefault="00C831F5" w:rsidP="00C831F5">
      <w:pPr>
        <w:rPr>
          <w:rFonts w:ascii="Arial" w:hAnsi="Arial" w:cs="Arial"/>
          <w:b/>
          <w:sz w:val="24"/>
        </w:rPr>
      </w:pPr>
      <w:r>
        <w:rPr>
          <w:rFonts w:ascii="Arial" w:hAnsi="Arial" w:cs="Arial"/>
          <w:b/>
          <w:color w:val="0000FF"/>
          <w:sz w:val="24"/>
        </w:rPr>
        <w:t>C4-214863</w:t>
      </w:r>
      <w:r>
        <w:rPr>
          <w:rFonts w:ascii="Arial" w:hAnsi="Arial" w:cs="Arial"/>
          <w:b/>
          <w:color w:val="0000FF"/>
          <w:sz w:val="24"/>
        </w:rPr>
        <w:tab/>
      </w:r>
      <w:r>
        <w:rPr>
          <w:rFonts w:ascii="Arial" w:hAnsi="Arial" w:cs="Arial"/>
          <w:b/>
          <w:sz w:val="24"/>
        </w:rPr>
        <w:t>Sub-Notify shared data</w:t>
      </w:r>
    </w:p>
    <w:p w14:paraId="7D7BD39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CR-0714  rev 2 Cat: A (Rel-17)</w:t>
      </w:r>
      <w:r>
        <w:rPr>
          <w:i/>
        </w:rPr>
        <w:br/>
      </w:r>
      <w:r>
        <w:rPr>
          <w:i/>
        </w:rPr>
        <w:br/>
      </w:r>
      <w:r>
        <w:rPr>
          <w:i/>
        </w:rPr>
        <w:tab/>
      </w:r>
      <w:r>
        <w:rPr>
          <w:i/>
        </w:rPr>
        <w:tab/>
      </w:r>
      <w:r>
        <w:rPr>
          <w:i/>
        </w:rPr>
        <w:tab/>
      </w:r>
      <w:r>
        <w:rPr>
          <w:i/>
        </w:rPr>
        <w:tab/>
      </w:r>
      <w:r>
        <w:rPr>
          <w:i/>
        </w:rPr>
        <w:tab/>
        <w:t>Source: Huawei</w:t>
      </w:r>
    </w:p>
    <w:p w14:paraId="4C294FF5" w14:textId="77777777" w:rsidR="00C831F5" w:rsidRDefault="00C831F5" w:rsidP="00C831F5">
      <w:pPr>
        <w:rPr>
          <w:color w:val="808080"/>
        </w:rPr>
      </w:pPr>
      <w:r>
        <w:rPr>
          <w:color w:val="808080"/>
        </w:rPr>
        <w:t>(Replaces C4-214844)</w:t>
      </w:r>
    </w:p>
    <w:p w14:paraId="22F5152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C4-214866</w:t>
      </w:r>
      <w:r>
        <w:rPr>
          <w:color w:val="993300"/>
          <w:u w:val="single"/>
        </w:rPr>
        <w:t>.</w:t>
      </w:r>
    </w:p>
    <w:p w14:paraId="06075F6A" w14:textId="063ECF1B" w:rsidR="00C831F5" w:rsidRDefault="00C831F5" w:rsidP="00C831F5">
      <w:pPr>
        <w:rPr>
          <w:rFonts w:ascii="Arial" w:hAnsi="Arial" w:cs="Arial"/>
          <w:b/>
          <w:sz w:val="24"/>
        </w:rPr>
      </w:pPr>
      <w:r>
        <w:rPr>
          <w:rFonts w:ascii="Arial" w:hAnsi="Arial" w:cs="Arial"/>
          <w:b/>
          <w:color w:val="0000FF"/>
          <w:sz w:val="24"/>
        </w:rPr>
        <w:t>C4-214866</w:t>
      </w:r>
      <w:r>
        <w:rPr>
          <w:rFonts w:ascii="Arial" w:hAnsi="Arial" w:cs="Arial"/>
          <w:b/>
          <w:color w:val="0000FF"/>
          <w:sz w:val="24"/>
        </w:rPr>
        <w:tab/>
      </w:r>
      <w:r>
        <w:rPr>
          <w:rFonts w:ascii="Arial" w:hAnsi="Arial" w:cs="Arial"/>
          <w:b/>
          <w:sz w:val="24"/>
        </w:rPr>
        <w:t>Sub-Notify shared data</w:t>
      </w:r>
    </w:p>
    <w:p w14:paraId="155FD5A8"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CR-0714  rev 3 Cat: A (Rel-17)</w:t>
      </w:r>
      <w:r>
        <w:rPr>
          <w:i/>
        </w:rPr>
        <w:br/>
      </w:r>
      <w:r>
        <w:rPr>
          <w:i/>
        </w:rPr>
        <w:br/>
      </w:r>
      <w:r>
        <w:rPr>
          <w:i/>
        </w:rPr>
        <w:tab/>
      </w:r>
      <w:r>
        <w:rPr>
          <w:i/>
        </w:rPr>
        <w:tab/>
      </w:r>
      <w:r>
        <w:rPr>
          <w:i/>
        </w:rPr>
        <w:tab/>
      </w:r>
      <w:r>
        <w:rPr>
          <w:i/>
        </w:rPr>
        <w:tab/>
      </w:r>
      <w:r>
        <w:rPr>
          <w:i/>
        </w:rPr>
        <w:tab/>
        <w:t>Source: Huawei, Hewlett Packard Enterprise</w:t>
      </w:r>
    </w:p>
    <w:p w14:paraId="0E733DEE" w14:textId="77777777" w:rsidR="00C831F5" w:rsidRDefault="00C831F5" w:rsidP="00C831F5">
      <w:pPr>
        <w:rPr>
          <w:color w:val="808080"/>
        </w:rPr>
      </w:pPr>
      <w:r>
        <w:rPr>
          <w:color w:val="808080"/>
        </w:rPr>
        <w:t>(Replaces C4-214863)</w:t>
      </w:r>
    </w:p>
    <w:p w14:paraId="1FA0427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0DA71" w14:textId="77777777" w:rsidR="00C831F5" w:rsidRDefault="00C831F5" w:rsidP="00C831F5">
      <w:pPr>
        <w:pStyle w:val="Heading4"/>
      </w:pPr>
      <w:bookmarkStart w:id="109" w:name="_Toc81397692"/>
      <w:r>
        <w:t>7.3.7</w:t>
      </w:r>
      <w:r>
        <w:tab/>
        <w:t>SMF</w:t>
      </w:r>
      <w:bookmarkEnd w:id="109"/>
    </w:p>
    <w:p w14:paraId="329BF92E" w14:textId="7855D102" w:rsidR="00C831F5" w:rsidRDefault="00C831F5" w:rsidP="00C831F5">
      <w:pPr>
        <w:rPr>
          <w:rFonts w:ascii="Arial" w:hAnsi="Arial" w:cs="Arial"/>
          <w:b/>
          <w:sz w:val="24"/>
        </w:rPr>
      </w:pPr>
      <w:r>
        <w:rPr>
          <w:rFonts w:ascii="Arial" w:hAnsi="Arial" w:cs="Arial"/>
          <w:b/>
          <w:color w:val="0000FF"/>
          <w:sz w:val="24"/>
        </w:rPr>
        <w:t>C4-214409</w:t>
      </w:r>
      <w:r>
        <w:rPr>
          <w:rFonts w:ascii="Arial" w:hAnsi="Arial" w:cs="Arial"/>
          <w:b/>
          <w:color w:val="0000FF"/>
          <w:sz w:val="24"/>
        </w:rPr>
        <w:tab/>
      </w:r>
      <w:r>
        <w:rPr>
          <w:rFonts w:ascii="Arial" w:hAnsi="Arial" w:cs="Arial"/>
          <w:b/>
          <w:sz w:val="24"/>
        </w:rPr>
        <w:t>S-NSSAI Not Supported in Handover without Registration</w:t>
      </w:r>
    </w:p>
    <w:p w14:paraId="59D6763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v16.8.0</w:t>
      </w:r>
      <w:r>
        <w:rPr>
          <w:i/>
        </w:rPr>
        <w:tab/>
        <w:t xml:space="preserve">  CR-0474  Cat: F (Rel-16)</w:t>
      </w:r>
      <w:r>
        <w:rPr>
          <w:i/>
        </w:rPr>
        <w:br/>
      </w:r>
      <w:r>
        <w:rPr>
          <w:i/>
        </w:rPr>
        <w:br/>
      </w:r>
      <w:r>
        <w:rPr>
          <w:i/>
        </w:rPr>
        <w:tab/>
      </w:r>
      <w:r>
        <w:rPr>
          <w:i/>
        </w:rPr>
        <w:tab/>
      </w:r>
      <w:r>
        <w:rPr>
          <w:i/>
        </w:rPr>
        <w:tab/>
      </w:r>
      <w:r>
        <w:rPr>
          <w:i/>
        </w:rPr>
        <w:tab/>
      </w:r>
      <w:r>
        <w:rPr>
          <w:i/>
        </w:rPr>
        <w:tab/>
        <w:t>Source: Ericsson</w:t>
      </w:r>
    </w:p>
    <w:p w14:paraId="07FBFAC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C4-214705</w:t>
      </w:r>
      <w:r>
        <w:rPr>
          <w:color w:val="993300"/>
          <w:u w:val="single"/>
        </w:rPr>
        <w:t>.</w:t>
      </w:r>
    </w:p>
    <w:p w14:paraId="0F4032BD" w14:textId="403294A9" w:rsidR="00C831F5" w:rsidRDefault="00C831F5" w:rsidP="00C831F5">
      <w:pPr>
        <w:rPr>
          <w:rFonts w:ascii="Arial" w:hAnsi="Arial" w:cs="Arial"/>
          <w:b/>
          <w:sz w:val="24"/>
        </w:rPr>
      </w:pPr>
      <w:r>
        <w:rPr>
          <w:rFonts w:ascii="Arial" w:hAnsi="Arial" w:cs="Arial"/>
          <w:b/>
          <w:color w:val="0000FF"/>
          <w:sz w:val="24"/>
        </w:rPr>
        <w:t>C4-214410</w:t>
      </w:r>
      <w:r>
        <w:rPr>
          <w:rFonts w:ascii="Arial" w:hAnsi="Arial" w:cs="Arial"/>
          <w:b/>
          <w:color w:val="0000FF"/>
          <w:sz w:val="24"/>
        </w:rPr>
        <w:tab/>
      </w:r>
      <w:r>
        <w:rPr>
          <w:rFonts w:ascii="Arial" w:hAnsi="Arial" w:cs="Arial"/>
          <w:b/>
          <w:sz w:val="24"/>
        </w:rPr>
        <w:t>S-NSSAI Not Supported in Handover without Registration</w:t>
      </w:r>
    </w:p>
    <w:p w14:paraId="13BCFF1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CR-0475  Cat: A (Rel-17)</w:t>
      </w:r>
      <w:r>
        <w:rPr>
          <w:i/>
        </w:rPr>
        <w:br/>
      </w:r>
      <w:r>
        <w:rPr>
          <w:i/>
        </w:rPr>
        <w:br/>
      </w:r>
      <w:r>
        <w:rPr>
          <w:i/>
        </w:rPr>
        <w:tab/>
      </w:r>
      <w:r>
        <w:rPr>
          <w:i/>
        </w:rPr>
        <w:tab/>
      </w:r>
      <w:r>
        <w:rPr>
          <w:i/>
        </w:rPr>
        <w:tab/>
      </w:r>
      <w:r>
        <w:rPr>
          <w:i/>
        </w:rPr>
        <w:tab/>
      </w:r>
      <w:r>
        <w:rPr>
          <w:i/>
        </w:rPr>
        <w:tab/>
        <w:t>Source: Ericsson</w:t>
      </w:r>
    </w:p>
    <w:p w14:paraId="41F63C1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C4-214706</w:t>
      </w:r>
      <w:r>
        <w:rPr>
          <w:color w:val="993300"/>
          <w:u w:val="single"/>
        </w:rPr>
        <w:t>.</w:t>
      </w:r>
    </w:p>
    <w:p w14:paraId="6F7DFA13" w14:textId="136AC368" w:rsidR="00C831F5" w:rsidRDefault="00C831F5" w:rsidP="00C831F5">
      <w:pPr>
        <w:rPr>
          <w:rFonts w:ascii="Arial" w:hAnsi="Arial" w:cs="Arial"/>
          <w:b/>
          <w:sz w:val="24"/>
        </w:rPr>
      </w:pPr>
      <w:r>
        <w:rPr>
          <w:rFonts w:ascii="Arial" w:hAnsi="Arial" w:cs="Arial"/>
          <w:b/>
          <w:color w:val="0000FF"/>
          <w:sz w:val="24"/>
        </w:rPr>
        <w:t>C4-214502</w:t>
      </w:r>
      <w:r>
        <w:rPr>
          <w:rFonts w:ascii="Arial" w:hAnsi="Arial" w:cs="Arial"/>
          <w:b/>
          <w:color w:val="0000FF"/>
          <w:sz w:val="24"/>
        </w:rPr>
        <w:tab/>
      </w:r>
      <w:r>
        <w:rPr>
          <w:rFonts w:ascii="Arial" w:hAnsi="Arial" w:cs="Arial"/>
          <w:b/>
          <w:sz w:val="24"/>
        </w:rPr>
        <w:t>making vcnTunnelInfo optional on N16</w:t>
      </w:r>
    </w:p>
    <w:p w14:paraId="1B1C19C0"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v16.8.0</w:t>
      </w:r>
      <w:r>
        <w:rPr>
          <w:i/>
        </w:rPr>
        <w:tab/>
        <w:t xml:space="preserve">  CR-0477  Cat: F (Rel-16)</w:t>
      </w:r>
      <w:r>
        <w:rPr>
          <w:i/>
        </w:rPr>
        <w:br/>
      </w:r>
      <w:r>
        <w:rPr>
          <w:i/>
        </w:rPr>
        <w:br/>
      </w:r>
      <w:r>
        <w:rPr>
          <w:i/>
        </w:rPr>
        <w:tab/>
      </w:r>
      <w:r>
        <w:rPr>
          <w:i/>
        </w:rPr>
        <w:tab/>
      </w:r>
      <w:r>
        <w:rPr>
          <w:i/>
        </w:rPr>
        <w:tab/>
      </w:r>
      <w:r>
        <w:rPr>
          <w:i/>
        </w:rPr>
        <w:tab/>
      </w:r>
      <w:r>
        <w:rPr>
          <w:i/>
        </w:rPr>
        <w:tab/>
        <w:t>Source: Cisco Systems</w:t>
      </w:r>
    </w:p>
    <w:p w14:paraId="1966729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C4-214613</w:t>
      </w:r>
      <w:r>
        <w:rPr>
          <w:color w:val="993300"/>
          <w:u w:val="single"/>
        </w:rPr>
        <w:t>.</w:t>
      </w:r>
    </w:p>
    <w:p w14:paraId="01D7207C" w14:textId="32541911" w:rsidR="00C831F5" w:rsidRDefault="00C831F5" w:rsidP="00C831F5">
      <w:pPr>
        <w:rPr>
          <w:rFonts w:ascii="Arial" w:hAnsi="Arial" w:cs="Arial"/>
          <w:b/>
          <w:sz w:val="24"/>
        </w:rPr>
      </w:pPr>
      <w:r>
        <w:rPr>
          <w:rFonts w:ascii="Arial" w:hAnsi="Arial" w:cs="Arial"/>
          <w:b/>
          <w:color w:val="0000FF"/>
          <w:sz w:val="24"/>
        </w:rPr>
        <w:t>C4-214613</w:t>
      </w:r>
      <w:r>
        <w:rPr>
          <w:rFonts w:ascii="Arial" w:hAnsi="Arial" w:cs="Arial"/>
          <w:b/>
          <w:color w:val="0000FF"/>
          <w:sz w:val="24"/>
        </w:rPr>
        <w:tab/>
      </w:r>
      <w:r>
        <w:rPr>
          <w:rFonts w:ascii="Arial" w:hAnsi="Arial" w:cs="Arial"/>
          <w:b/>
          <w:sz w:val="24"/>
        </w:rPr>
        <w:t>making vcnTunnelInfo optional on N16</w:t>
      </w:r>
    </w:p>
    <w:p w14:paraId="45CE6A6C"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v16.8.0</w:t>
      </w:r>
      <w:r>
        <w:rPr>
          <w:i/>
        </w:rPr>
        <w:tab/>
        <w:t xml:space="preserve">  CR-0477  rev 1 Cat: F (Rel-16)</w:t>
      </w:r>
      <w:r>
        <w:rPr>
          <w:i/>
        </w:rPr>
        <w:br/>
      </w:r>
      <w:r>
        <w:rPr>
          <w:i/>
        </w:rPr>
        <w:br/>
      </w:r>
      <w:r>
        <w:rPr>
          <w:i/>
        </w:rPr>
        <w:tab/>
      </w:r>
      <w:r>
        <w:rPr>
          <w:i/>
        </w:rPr>
        <w:tab/>
      </w:r>
      <w:r>
        <w:rPr>
          <w:i/>
        </w:rPr>
        <w:tab/>
      </w:r>
      <w:r>
        <w:rPr>
          <w:i/>
        </w:rPr>
        <w:tab/>
      </w:r>
      <w:r>
        <w:rPr>
          <w:i/>
        </w:rPr>
        <w:tab/>
        <w:t>Source: Cisco Systems</w:t>
      </w:r>
    </w:p>
    <w:p w14:paraId="0D452994" w14:textId="77777777" w:rsidR="00C831F5" w:rsidRDefault="00C831F5" w:rsidP="00C831F5">
      <w:pPr>
        <w:rPr>
          <w:color w:val="808080"/>
        </w:rPr>
      </w:pPr>
      <w:r>
        <w:rPr>
          <w:color w:val="808080"/>
        </w:rPr>
        <w:t>(Replaces C4-214502)</w:t>
      </w:r>
    </w:p>
    <w:p w14:paraId="308C0D1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27A57" w14:textId="160784F5" w:rsidR="00C831F5" w:rsidRDefault="00C831F5" w:rsidP="00C831F5">
      <w:pPr>
        <w:rPr>
          <w:rFonts w:ascii="Arial" w:hAnsi="Arial" w:cs="Arial"/>
          <w:b/>
          <w:sz w:val="24"/>
        </w:rPr>
      </w:pPr>
      <w:r>
        <w:rPr>
          <w:rFonts w:ascii="Arial" w:hAnsi="Arial" w:cs="Arial"/>
          <w:b/>
          <w:color w:val="0000FF"/>
          <w:sz w:val="24"/>
        </w:rPr>
        <w:t>C4-214614</w:t>
      </w:r>
      <w:r>
        <w:rPr>
          <w:rFonts w:ascii="Arial" w:hAnsi="Arial" w:cs="Arial"/>
          <w:b/>
          <w:color w:val="0000FF"/>
          <w:sz w:val="24"/>
        </w:rPr>
        <w:tab/>
      </w:r>
      <w:r>
        <w:rPr>
          <w:rFonts w:ascii="Arial" w:hAnsi="Arial" w:cs="Arial"/>
          <w:b/>
          <w:sz w:val="24"/>
        </w:rPr>
        <w:t>making vcnTunnelInfo optional on N16</w:t>
      </w:r>
    </w:p>
    <w:p w14:paraId="71798D37"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v17.1.0</w:t>
      </w:r>
      <w:r>
        <w:rPr>
          <w:i/>
        </w:rPr>
        <w:tab/>
        <w:t xml:space="preserve">  CR-0476  rev 1 Cat: A (Rel-17)</w:t>
      </w:r>
      <w:r>
        <w:rPr>
          <w:i/>
        </w:rPr>
        <w:br/>
      </w:r>
      <w:r>
        <w:rPr>
          <w:i/>
        </w:rPr>
        <w:br/>
      </w:r>
      <w:r>
        <w:rPr>
          <w:i/>
        </w:rPr>
        <w:tab/>
      </w:r>
      <w:r>
        <w:rPr>
          <w:i/>
        </w:rPr>
        <w:tab/>
      </w:r>
      <w:r>
        <w:rPr>
          <w:i/>
        </w:rPr>
        <w:tab/>
      </w:r>
      <w:r>
        <w:rPr>
          <w:i/>
        </w:rPr>
        <w:tab/>
      </w:r>
      <w:r>
        <w:rPr>
          <w:i/>
        </w:rPr>
        <w:tab/>
        <w:t>Source: Cisco Systems</w:t>
      </w:r>
    </w:p>
    <w:p w14:paraId="1CE7CD1B" w14:textId="77777777" w:rsidR="00C831F5" w:rsidRDefault="00C831F5" w:rsidP="00C831F5">
      <w:pPr>
        <w:rPr>
          <w:color w:val="808080"/>
        </w:rPr>
      </w:pPr>
      <w:r>
        <w:rPr>
          <w:color w:val="808080"/>
        </w:rPr>
        <w:t>(Replaces C4-214491)</w:t>
      </w:r>
    </w:p>
    <w:p w14:paraId="5A53DF1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45EA1" w14:textId="5100408E" w:rsidR="00C831F5" w:rsidRDefault="00C831F5" w:rsidP="00C831F5">
      <w:pPr>
        <w:rPr>
          <w:rFonts w:ascii="Arial" w:hAnsi="Arial" w:cs="Arial"/>
          <w:b/>
          <w:sz w:val="24"/>
        </w:rPr>
      </w:pPr>
      <w:r>
        <w:rPr>
          <w:rFonts w:ascii="Arial" w:hAnsi="Arial" w:cs="Arial"/>
          <w:b/>
          <w:color w:val="0000FF"/>
          <w:sz w:val="24"/>
        </w:rPr>
        <w:t>C4-214705</w:t>
      </w:r>
      <w:r>
        <w:rPr>
          <w:rFonts w:ascii="Arial" w:hAnsi="Arial" w:cs="Arial"/>
          <w:b/>
          <w:color w:val="0000FF"/>
          <w:sz w:val="24"/>
        </w:rPr>
        <w:tab/>
      </w:r>
      <w:r>
        <w:rPr>
          <w:rFonts w:ascii="Arial" w:hAnsi="Arial" w:cs="Arial"/>
          <w:b/>
          <w:sz w:val="24"/>
        </w:rPr>
        <w:t>S-NSSAI Not Supported in Handover</w:t>
      </w:r>
    </w:p>
    <w:p w14:paraId="38CC41C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v16.8.0</w:t>
      </w:r>
      <w:r>
        <w:rPr>
          <w:i/>
        </w:rPr>
        <w:tab/>
        <w:t xml:space="preserve">  CR-0474  rev 1 Cat: F (Rel-16)</w:t>
      </w:r>
      <w:r>
        <w:rPr>
          <w:i/>
        </w:rPr>
        <w:br/>
      </w:r>
      <w:r>
        <w:rPr>
          <w:i/>
        </w:rPr>
        <w:lastRenderedPageBreak/>
        <w:br/>
      </w:r>
      <w:r>
        <w:rPr>
          <w:i/>
        </w:rPr>
        <w:tab/>
      </w:r>
      <w:r>
        <w:rPr>
          <w:i/>
        </w:rPr>
        <w:tab/>
      </w:r>
      <w:r>
        <w:rPr>
          <w:i/>
        </w:rPr>
        <w:tab/>
      </w:r>
      <w:r>
        <w:rPr>
          <w:i/>
        </w:rPr>
        <w:tab/>
      </w:r>
      <w:r>
        <w:rPr>
          <w:i/>
        </w:rPr>
        <w:tab/>
        <w:t>Source: Ericsson</w:t>
      </w:r>
    </w:p>
    <w:p w14:paraId="3043085F" w14:textId="77777777" w:rsidR="00C831F5" w:rsidRDefault="00C831F5" w:rsidP="00C831F5">
      <w:pPr>
        <w:rPr>
          <w:color w:val="808080"/>
        </w:rPr>
      </w:pPr>
      <w:r>
        <w:rPr>
          <w:color w:val="808080"/>
        </w:rPr>
        <w:t>(Replaces C4-214409)</w:t>
      </w:r>
    </w:p>
    <w:p w14:paraId="7970AE7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95810" w14:textId="30EE0D52" w:rsidR="00C831F5" w:rsidRDefault="00C831F5" w:rsidP="00C831F5">
      <w:pPr>
        <w:rPr>
          <w:rFonts w:ascii="Arial" w:hAnsi="Arial" w:cs="Arial"/>
          <w:b/>
          <w:sz w:val="24"/>
        </w:rPr>
      </w:pPr>
      <w:r>
        <w:rPr>
          <w:rFonts w:ascii="Arial" w:hAnsi="Arial" w:cs="Arial"/>
          <w:b/>
          <w:color w:val="0000FF"/>
          <w:sz w:val="24"/>
        </w:rPr>
        <w:t>C4-214706</w:t>
      </w:r>
      <w:r>
        <w:rPr>
          <w:rFonts w:ascii="Arial" w:hAnsi="Arial" w:cs="Arial"/>
          <w:b/>
          <w:color w:val="0000FF"/>
          <w:sz w:val="24"/>
        </w:rPr>
        <w:tab/>
      </w:r>
      <w:r>
        <w:rPr>
          <w:rFonts w:ascii="Arial" w:hAnsi="Arial" w:cs="Arial"/>
          <w:b/>
          <w:sz w:val="24"/>
        </w:rPr>
        <w:t>S-NSSAI Not Supported in Handover</w:t>
      </w:r>
    </w:p>
    <w:p w14:paraId="7AFFF19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v17.1.0</w:t>
      </w:r>
      <w:r>
        <w:rPr>
          <w:i/>
        </w:rPr>
        <w:tab/>
        <w:t xml:space="preserve">  CR-0475  rev 1 Cat: A (Rel-17)</w:t>
      </w:r>
      <w:r>
        <w:rPr>
          <w:i/>
        </w:rPr>
        <w:br/>
      </w:r>
      <w:r>
        <w:rPr>
          <w:i/>
        </w:rPr>
        <w:br/>
      </w:r>
      <w:r>
        <w:rPr>
          <w:i/>
        </w:rPr>
        <w:tab/>
      </w:r>
      <w:r>
        <w:rPr>
          <w:i/>
        </w:rPr>
        <w:tab/>
      </w:r>
      <w:r>
        <w:rPr>
          <w:i/>
        </w:rPr>
        <w:tab/>
      </w:r>
      <w:r>
        <w:rPr>
          <w:i/>
        </w:rPr>
        <w:tab/>
      </w:r>
      <w:r>
        <w:rPr>
          <w:i/>
        </w:rPr>
        <w:tab/>
        <w:t>Source: Ericsson</w:t>
      </w:r>
    </w:p>
    <w:p w14:paraId="0F6D276B" w14:textId="77777777" w:rsidR="00C831F5" w:rsidRDefault="00C831F5" w:rsidP="00C831F5">
      <w:pPr>
        <w:rPr>
          <w:color w:val="808080"/>
        </w:rPr>
      </w:pPr>
      <w:r>
        <w:rPr>
          <w:color w:val="808080"/>
        </w:rPr>
        <w:t>(Replaces C4-214410)</w:t>
      </w:r>
    </w:p>
    <w:p w14:paraId="0C6A87B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33731" w14:textId="77777777" w:rsidR="00C831F5" w:rsidRDefault="00C831F5" w:rsidP="00C831F5">
      <w:pPr>
        <w:pStyle w:val="Heading4"/>
      </w:pPr>
      <w:bookmarkStart w:id="110" w:name="_Toc81397693"/>
      <w:r>
        <w:t>7.3.8</w:t>
      </w:r>
      <w:r>
        <w:tab/>
        <w:t>AMF</w:t>
      </w:r>
      <w:bookmarkEnd w:id="110"/>
    </w:p>
    <w:p w14:paraId="3781CCF8" w14:textId="53B58D59" w:rsidR="00C831F5" w:rsidRDefault="00C831F5" w:rsidP="00C831F5">
      <w:pPr>
        <w:rPr>
          <w:rFonts w:ascii="Arial" w:hAnsi="Arial" w:cs="Arial"/>
          <w:b/>
          <w:sz w:val="24"/>
        </w:rPr>
      </w:pPr>
      <w:r>
        <w:rPr>
          <w:rFonts w:ascii="Arial" w:hAnsi="Arial" w:cs="Arial"/>
          <w:b/>
          <w:color w:val="0000FF"/>
          <w:sz w:val="24"/>
        </w:rPr>
        <w:t>C4-214421</w:t>
      </w:r>
      <w:r>
        <w:rPr>
          <w:rFonts w:ascii="Arial" w:hAnsi="Arial" w:cs="Arial"/>
          <w:b/>
          <w:color w:val="0000FF"/>
          <w:sz w:val="24"/>
        </w:rPr>
        <w:tab/>
      </w:r>
      <w:r>
        <w:rPr>
          <w:rFonts w:ascii="Arial" w:hAnsi="Arial" w:cs="Arial"/>
          <w:b/>
          <w:sz w:val="24"/>
        </w:rPr>
        <w:t>UE Transport for N3GPP Location</w:t>
      </w:r>
    </w:p>
    <w:p w14:paraId="27E1024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v16.8.0</w:t>
      </w:r>
      <w:r>
        <w:rPr>
          <w:i/>
        </w:rPr>
        <w:tab/>
        <w:t xml:space="preserve">  CR-0587  Cat: F (Rel-16)</w:t>
      </w:r>
      <w:r>
        <w:rPr>
          <w:i/>
        </w:rPr>
        <w:br/>
      </w:r>
      <w:r>
        <w:rPr>
          <w:i/>
        </w:rPr>
        <w:br/>
      </w:r>
      <w:r>
        <w:rPr>
          <w:i/>
        </w:rPr>
        <w:tab/>
      </w:r>
      <w:r>
        <w:rPr>
          <w:i/>
        </w:rPr>
        <w:tab/>
      </w:r>
      <w:r>
        <w:rPr>
          <w:i/>
        </w:rPr>
        <w:tab/>
      </w:r>
      <w:r>
        <w:rPr>
          <w:i/>
        </w:rPr>
        <w:tab/>
      </w:r>
      <w:r>
        <w:rPr>
          <w:i/>
        </w:rPr>
        <w:tab/>
        <w:t>Source: Ericsson</w:t>
      </w:r>
    </w:p>
    <w:p w14:paraId="0471534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FC8185" w14:textId="01537CCE" w:rsidR="00C831F5" w:rsidRDefault="00C831F5" w:rsidP="00C831F5">
      <w:pPr>
        <w:rPr>
          <w:rFonts w:ascii="Arial" w:hAnsi="Arial" w:cs="Arial"/>
          <w:b/>
          <w:sz w:val="24"/>
        </w:rPr>
      </w:pPr>
      <w:r>
        <w:rPr>
          <w:rFonts w:ascii="Arial" w:hAnsi="Arial" w:cs="Arial"/>
          <w:b/>
          <w:color w:val="0000FF"/>
          <w:sz w:val="24"/>
        </w:rPr>
        <w:t>C4-214422</w:t>
      </w:r>
      <w:r>
        <w:rPr>
          <w:rFonts w:ascii="Arial" w:hAnsi="Arial" w:cs="Arial"/>
          <w:b/>
          <w:color w:val="0000FF"/>
          <w:sz w:val="24"/>
        </w:rPr>
        <w:tab/>
      </w:r>
      <w:r>
        <w:rPr>
          <w:rFonts w:ascii="Arial" w:hAnsi="Arial" w:cs="Arial"/>
          <w:b/>
          <w:sz w:val="24"/>
        </w:rPr>
        <w:t>UE Transport for N3GPP Location</w:t>
      </w:r>
    </w:p>
    <w:p w14:paraId="323142A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CR-0588  Cat: A (Rel-17)</w:t>
      </w:r>
      <w:r>
        <w:rPr>
          <w:i/>
        </w:rPr>
        <w:br/>
      </w:r>
      <w:r>
        <w:rPr>
          <w:i/>
        </w:rPr>
        <w:br/>
      </w:r>
      <w:r>
        <w:rPr>
          <w:i/>
        </w:rPr>
        <w:tab/>
      </w:r>
      <w:r>
        <w:rPr>
          <w:i/>
        </w:rPr>
        <w:tab/>
      </w:r>
      <w:r>
        <w:rPr>
          <w:i/>
        </w:rPr>
        <w:tab/>
      </w:r>
      <w:r>
        <w:rPr>
          <w:i/>
        </w:rPr>
        <w:tab/>
      </w:r>
      <w:r>
        <w:rPr>
          <w:i/>
        </w:rPr>
        <w:tab/>
        <w:t>Source: Ericsson</w:t>
      </w:r>
    </w:p>
    <w:p w14:paraId="53D180D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8CD060" w14:textId="77777777" w:rsidR="00C831F5" w:rsidRDefault="00C831F5" w:rsidP="00C831F5">
      <w:pPr>
        <w:pStyle w:val="Heading4"/>
      </w:pPr>
      <w:bookmarkStart w:id="111" w:name="_Toc81397694"/>
      <w:r>
        <w:t>7.3.9</w:t>
      </w:r>
      <w:r>
        <w:tab/>
        <w:t>NRF</w:t>
      </w:r>
      <w:bookmarkEnd w:id="111"/>
    </w:p>
    <w:p w14:paraId="7AE7A4C1" w14:textId="7A531DE4" w:rsidR="00C831F5" w:rsidRDefault="00C831F5" w:rsidP="00C831F5">
      <w:pPr>
        <w:rPr>
          <w:rFonts w:ascii="Arial" w:hAnsi="Arial" w:cs="Arial"/>
          <w:b/>
          <w:sz w:val="24"/>
        </w:rPr>
      </w:pPr>
      <w:r>
        <w:rPr>
          <w:rFonts w:ascii="Arial" w:hAnsi="Arial" w:cs="Arial"/>
          <w:b/>
          <w:color w:val="0000FF"/>
          <w:sz w:val="24"/>
        </w:rPr>
        <w:t>C4-214271</w:t>
      </w:r>
      <w:r>
        <w:rPr>
          <w:rFonts w:ascii="Arial" w:hAnsi="Arial" w:cs="Arial"/>
          <w:b/>
          <w:color w:val="0000FF"/>
          <w:sz w:val="24"/>
        </w:rPr>
        <w:tab/>
      </w:r>
      <w:r>
        <w:rPr>
          <w:rFonts w:ascii="Arial" w:hAnsi="Arial" w:cs="Arial"/>
          <w:b/>
          <w:sz w:val="24"/>
        </w:rPr>
        <w:t>Clarification on primaryChfInstance and secondaryChfInstance</w:t>
      </w:r>
    </w:p>
    <w:p w14:paraId="2C278B3F"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v16.8.0</w:t>
      </w:r>
      <w:r>
        <w:rPr>
          <w:i/>
        </w:rPr>
        <w:tab/>
        <w:t xml:space="preserve">  CR-0555  Cat: F (Rel-16)</w:t>
      </w:r>
      <w:r>
        <w:rPr>
          <w:i/>
        </w:rPr>
        <w:br/>
      </w:r>
      <w:r>
        <w:rPr>
          <w:i/>
        </w:rPr>
        <w:br/>
      </w:r>
      <w:r>
        <w:rPr>
          <w:i/>
        </w:rPr>
        <w:tab/>
      </w:r>
      <w:r>
        <w:rPr>
          <w:i/>
        </w:rPr>
        <w:tab/>
      </w:r>
      <w:r>
        <w:rPr>
          <w:i/>
        </w:rPr>
        <w:tab/>
      </w:r>
      <w:r>
        <w:rPr>
          <w:i/>
        </w:rPr>
        <w:tab/>
      </w:r>
      <w:r>
        <w:rPr>
          <w:i/>
        </w:rPr>
        <w:tab/>
        <w:t>Source: CATT</w:t>
      </w:r>
    </w:p>
    <w:p w14:paraId="39156B5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EAEDC" w14:textId="2FA6421F" w:rsidR="00C831F5" w:rsidRDefault="00C831F5" w:rsidP="00C831F5">
      <w:pPr>
        <w:rPr>
          <w:rFonts w:ascii="Arial" w:hAnsi="Arial" w:cs="Arial"/>
          <w:b/>
          <w:sz w:val="24"/>
        </w:rPr>
      </w:pPr>
      <w:r>
        <w:rPr>
          <w:rFonts w:ascii="Arial" w:hAnsi="Arial" w:cs="Arial"/>
          <w:b/>
          <w:color w:val="0000FF"/>
          <w:sz w:val="24"/>
        </w:rPr>
        <w:t>C4-214272</w:t>
      </w:r>
      <w:r>
        <w:rPr>
          <w:rFonts w:ascii="Arial" w:hAnsi="Arial" w:cs="Arial"/>
          <w:b/>
          <w:color w:val="0000FF"/>
          <w:sz w:val="24"/>
        </w:rPr>
        <w:tab/>
      </w:r>
      <w:r>
        <w:rPr>
          <w:rFonts w:ascii="Arial" w:hAnsi="Arial" w:cs="Arial"/>
          <w:b/>
          <w:sz w:val="24"/>
        </w:rPr>
        <w:t>Clarification on primaryChfInstance and secondaryChfInstance</w:t>
      </w:r>
    </w:p>
    <w:p w14:paraId="5A9DC4F3" w14:textId="77777777" w:rsidR="00C831F5" w:rsidRDefault="00C831F5" w:rsidP="00C831F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v17.2.0</w:t>
      </w:r>
      <w:r>
        <w:rPr>
          <w:i/>
        </w:rPr>
        <w:tab/>
        <w:t xml:space="preserve">  CR-0556  Cat: A (Rel-17)</w:t>
      </w:r>
      <w:r>
        <w:rPr>
          <w:i/>
        </w:rPr>
        <w:br/>
      </w:r>
      <w:r>
        <w:rPr>
          <w:i/>
        </w:rPr>
        <w:br/>
      </w:r>
      <w:r>
        <w:rPr>
          <w:i/>
        </w:rPr>
        <w:tab/>
      </w:r>
      <w:r>
        <w:rPr>
          <w:i/>
        </w:rPr>
        <w:tab/>
      </w:r>
      <w:r>
        <w:rPr>
          <w:i/>
        </w:rPr>
        <w:tab/>
      </w:r>
      <w:r>
        <w:rPr>
          <w:i/>
        </w:rPr>
        <w:tab/>
      </w:r>
      <w:r>
        <w:rPr>
          <w:i/>
        </w:rPr>
        <w:tab/>
        <w:t>Source: CATT</w:t>
      </w:r>
    </w:p>
    <w:p w14:paraId="035A25E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C4-214566</w:t>
      </w:r>
      <w:r>
        <w:rPr>
          <w:color w:val="993300"/>
          <w:u w:val="single"/>
        </w:rPr>
        <w:t>.</w:t>
      </w:r>
    </w:p>
    <w:p w14:paraId="3EFF3D66" w14:textId="77777777" w:rsidR="00C831F5" w:rsidRDefault="00C831F5" w:rsidP="00C831F5">
      <w:pPr>
        <w:pStyle w:val="Heading4"/>
      </w:pPr>
      <w:bookmarkStart w:id="112" w:name="_Toc81397695"/>
      <w:r>
        <w:t>7.3.10</w:t>
      </w:r>
      <w:r>
        <w:tab/>
        <w:t>AoB</w:t>
      </w:r>
      <w:bookmarkEnd w:id="112"/>
    </w:p>
    <w:p w14:paraId="09B86F51" w14:textId="77777777" w:rsidR="00C831F5" w:rsidRDefault="00C831F5" w:rsidP="00C831F5">
      <w:pPr>
        <w:pStyle w:val="Heading4"/>
      </w:pPr>
      <w:bookmarkStart w:id="113" w:name="_Toc81397696"/>
      <w:r>
        <w:t>7.3.12</w:t>
      </w:r>
      <w:r>
        <w:tab/>
        <w:t>Open API version and External docs</w:t>
      </w:r>
      <w:bookmarkEnd w:id="113"/>
    </w:p>
    <w:p w14:paraId="18437DE6" w14:textId="6336E947" w:rsidR="00C831F5" w:rsidRDefault="00C831F5" w:rsidP="00C831F5">
      <w:pPr>
        <w:rPr>
          <w:rFonts w:ascii="Arial" w:hAnsi="Arial" w:cs="Arial"/>
          <w:b/>
          <w:sz w:val="24"/>
        </w:rPr>
      </w:pPr>
      <w:r>
        <w:rPr>
          <w:rFonts w:ascii="Arial" w:hAnsi="Arial" w:cs="Arial"/>
          <w:b/>
          <w:color w:val="0000FF"/>
          <w:sz w:val="24"/>
        </w:rPr>
        <w:t>C4-214781</w:t>
      </w:r>
      <w:r>
        <w:rPr>
          <w:rFonts w:ascii="Arial" w:hAnsi="Arial" w:cs="Arial"/>
          <w:b/>
          <w:color w:val="0000FF"/>
          <w:sz w:val="24"/>
        </w:rPr>
        <w:tab/>
      </w:r>
      <w:r>
        <w:rPr>
          <w:rFonts w:ascii="Arial" w:hAnsi="Arial" w:cs="Arial"/>
          <w:b/>
          <w:sz w:val="24"/>
        </w:rPr>
        <w:t>29.502 Rel-16 API version and External doc update</w:t>
      </w:r>
    </w:p>
    <w:p w14:paraId="6D48FAE0" w14:textId="77777777" w:rsidR="00C831F5" w:rsidRDefault="00C831F5" w:rsidP="00C831F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v16.8.0</w:t>
      </w:r>
      <w:r>
        <w:rPr>
          <w:i/>
        </w:rPr>
        <w:tab/>
        <w:t xml:space="preserve">  CR-0484  Cat: F (Rel-16)</w:t>
      </w:r>
      <w:r>
        <w:rPr>
          <w:i/>
        </w:rPr>
        <w:br/>
      </w:r>
      <w:r>
        <w:rPr>
          <w:i/>
        </w:rPr>
        <w:br/>
      </w:r>
      <w:r>
        <w:rPr>
          <w:i/>
        </w:rPr>
        <w:tab/>
      </w:r>
      <w:r>
        <w:rPr>
          <w:i/>
        </w:rPr>
        <w:tab/>
      </w:r>
      <w:r>
        <w:rPr>
          <w:i/>
        </w:rPr>
        <w:tab/>
      </w:r>
      <w:r>
        <w:rPr>
          <w:i/>
        </w:rPr>
        <w:tab/>
      </w:r>
      <w:r>
        <w:rPr>
          <w:i/>
        </w:rPr>
        <w:tab/>
        <w:t>Source: Nokia</w:t>
      </w:r>
    </w:p>
    <w:p w14:paraId="069A8A6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035BD" w14:textId="50EC0ADA" w:rsidR="00C831F5" w:rsidRDefault="00C831F5" w:rsidP="00C831F5">
      <w:pPr>
        <w:rPr>
          <w:rFonts w:ascii="Arial" w:hAnsi="Arial" w:cs="Arial"/>
          <w:b/>
          <w:sz w:val="24"/>
        </w:rPr>
      </w:pPr>
      <w:r>
        <w:rPr>
          <w:rFonts w:ascii="Arial" w:hAnsi="Arial" w:cs="Arial"/>
          <w:b/>
          <w:color w:val="0000FF"/>
          <w:sz w:val="24"/>
        </w:rPr>
        <w:t>C4-214782</w:t>
      </w:r>
      <w:r>
        <w:rPr>
          <w:rFonts w:ascii="Arial" w:hAnsi="Arial" w:cs="Arial"/>
          <w:b/>
          <w:color w:val="0000FF"/>
          <w:sz w:val="24"/>
        </w:rPr>
        <w:tab/>
      </w:r>
      <w:r>
        <w:rPr>
          <w:rFonts w:ascii="Arial" w:hAnsi="Arial" w:cs="Arial"/>
          <w:b/>
          <w:sz w:val="24"/>
        </w:rPr>
        <w:t>29.503 Rel-16 API version and External doc update</w:t>
      </w:r>
    </w:p>
    <w:p w14:paraId="1604B2B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v16.8.0</w:t>
      </w:r>
      <w:r>
        <w:rPr>
          <w:i/>
        </w:rPr>
        <w:tab/>
        <w:t xml:space="preserve">  CR-0724  Cat: F (Rel-16)</w:t>
      </w:r>
      <w:r>
        <w:rPr>
          <w:i/>
        </w:rPr>
        <w:br/>
      </w:r>
      <w:r>
        <w:rPr>
          <w:i/>
        </w:rPr>
        <w:br/>
      </w:r>
      <w:r>
        <w:rPr>
          <w:i/>
        </w:rPr>
        <w:tab/>
      </w:r>
      <w:r>
        <w:rPr>
          <w:i/>
        </w:rPr>
        <w:tab/>
      </w:r>
      <w:r>
        <w:rPr>
          <w:i/>
        </w:rPr>
        <w:tab/>
      </w:r>
      <w:r>
        <w:rPr>
          <w:i/>
        </w:rPr>
        <w:tab/>
      </w:r>
      <w:r>
        <w:rPr>
          <w:i/>
        </w:rPr>
        <w:tab/>
        <w:t>Source: Nokia</w:t>
      </w:r>
    </w:p>
    <w:p w14:paraId="55580DB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91D5F" w14:textId="1217FC79" w:rsidR="00C831F5" w:rsidRDefault="00C831F5" w:rsidP="00C831F5">
      <w:pPr>
        <w:rPr>
          <w:rFonts w:ascii="Arial" w:hAnsi="Arial" w:cs="Arial"/>
          <w:b/>
          <w:sz w:val="24"/>
        </w:rPr>
      </w:pPr>
      <w:r>
        <w:rPr>
          <w:rFonts w:ascii="Arial" w:hAnsi="Arial" w:cs="Arial"/>
          <w:b/>
          <w:color w:val="0000FF"/>
          <w:sz w:val="24"/>
        </w:rPr>
        <w:t>C4-214783</w:t>
      </w:r>
      <w:r>
        <w:rPr>
          <w:rFonts w:ascii="Arial" w:hAnsi="Arial" w:cs="Arial"/>
          <w:b/>
          <w:color w:val="0000FF"/>
          <w:sz w:val="24"/>
        </w:rPr>
        <w:tab/>
      </w:r>
      <w:r>
        <w:rPr>
          <w:rFonts w:ascii="Arial" w:hAnsi="Arial" w:cs="Arial"/>
          <w:b/>
          <w:sz w:val="24"/>
        </w:rPr>
        <w:t>29.504 Rel-16 API version and External doc update</w:t>
      </w:r>
    </w:p>
    <w:p w14:paraId="42951DA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v16.8.0</w:t>
      </w:r>
      <w:r>
        <w:rPr>
          <w:i/>
        </w:rPr>
        <w:tab/>
        <w:t xml:space="preserve">  CR-0152  Cat: F (Rel-16)</w:t>
      </w:r>
      <w:r>
        <w:rPr>
          <w:i/>
        </w:rPr>
        <w:br/>
      </w:r>
      <w:r>
        <w:rPr>
          <w:i/>
        </w:rPr>
        <w:br/>
      </w:r>
      <w:r>
        <w:rPr>
          <w:i/>
        </w:rPr>
        <w:tab/>
      </w:r>
      <w:r>
        <w:rPr>
          <w:i/>
        </w:rPr>
        <w:tab/>
      </w:r>
      <w:r>
        <w:rPr>
          <w:i/>
        </w:rPr>
        <w:tab/>
      </w:r>
      <w:r>
        <w:rPr>
          <w:i/>
        </w:rPr>
        <w:tab/>
      </w:r>
      <w:r>
        <w:rPr>
          <w:i/>
        </w:rPr>
        <w:tab/>
        <w:t>Source: China Mobile</w:t>
      </w:r>
    </w:p>
    <w:p w14:paraId="419EEC6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D79A3" w14:textId="78327BCF" w:rsidR="00C831F5" w:rsidRDefault="00C831F5" w:rsidP="00C831F5">
      <w:pPr>
        <w:rPr>
          <w:rFonts w:ascii="Arial" w:hAnsi="Arial" w:cs="Arial"/>
          <w:b/>
          <w:sz w:val="24"/>
        </w:rPr>
      </w:pPr>
      <w:r>
        <w:rPr>
          <w:rFonts w:ascii="Arial" w:hAnsi="Arial" w:cs="Arial"/>
          <w:b/>
          <w:color w:val="0000FF"/>
          <w:sz w:val="24"/>
        </w:rPr>
        <w:t>C4-214784</w:t>
      </w:r>
      <w:r>
        <w:rPr>
          <w:rFonts w:ascii="Arial" w:hAnsi="Arial" w:cs="Arial"/>
          <w:b/>
          <w:color w:val="0000FF"/>
          <w:sz w:val="24"/>
        </w:rPr>
        <w:tab/>
      </w:r>
      <w:r>
        <w:rPr>
          <w:rFonts w:ascii="Arial" w:hAnsi="Arial" w:cs="Arial"/>
          <w:b/>
          <w:sz w:val="24"/>
        </w:rPr>
        <w:t>29.505 Rel-16 External doc update</w:t>
      </w:r>
    </w:p>
    <w:p w14:paraId="568D2F6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v16.7.0</w:t>
      </w:r>
      <w:r>
        <w:rPr>
          <w:i/>
        </w:rPr>
        <w:tab/>
        <w:t xml:space="preserve">  CR-0385  Cat: F (Rel-16)</w:t>
      </w:r>
      <w:r>
        <w:rPr>
          <w:i/>
        </w:rPr>
        <w:br/>
      </w:r>
      <w:r>
        <w:rPr>
          <w:i/>
        </w:rPr>
        <w:br/>
      </w:r>
      <w:r>
        <w:rPr>
          <w:i/>
        </w:rPr>
        <w:tab/>
      </w:r>
      <w:r>
        <w:rPr>
          <w:i/>
        </w:rPr>
        <w:tab/>
      </w:r>
      <w:r>
        <w:rPr>
          <w:i/>
        </w:rPr>
        <w:tab/>
      </w:r>
      <w:r>
        <w:rPr>
          <w:i/>
        </w:rPr>
        <w:tab/>
      </w:r>
      <w:r>
        <w:rPr>
          <w:i/>
        </w:rPr>
        <w:tab/>
        <w:t>Source: China Mobile</w:t>
      </w:r>
    </w:p>
    <w:p w14:paraId="76D2EDF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4BF7E" w14:textId="7097CB20" w:rsidR="00C831F5" w:rsidRDefault="00C831F5" w:rsidP="00C831F5">
      <w:pPr>
        <w:rPr>
          <w:rFonts w:ascii="Arial" w:hAnsi="Arial" w:cs="Arial"/>
          <w:b/>
          <w:sz w:val="24"/>
        </w:rPr>
      </w:pPr>
      <w:r>
        <w:rPr>
          <w:rFonts w:ascii="Arial" w:hAnsi="Arial" w:cs="Arial"/>
          <w:b/>
          <w:color w:val="0000FF"/>
          <w:sz w:val="24"/>
        </w:rPr>
        <w:t>C4-214785</w:t>
      </w:r>
      <w:r>
        <w:rPr>
          <w:rFonts w:ascii="Arial" w:hAnsi="Arial" w:cs="Arial"/>
          <w:b/>
          <w:color w:val="0000FF"/>
          <w:sz w:val="24"/>
        </w:rPr>
        <w:tab/>
      </w:r>
      <w:r>
        <w:rPr>
          <w:rFonts w:ascii="Arial" w:hAnsi="Arial" w:cs="Arial"/>
          <w:b/>
          <w:sz w:val="24"/>
        </w:rPr>
        <w:t>29.509 Rel-16 API version and External doc update</w:t>
      </w:r>
    </w:p>
    <w:p w14:paraId="672A799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v16.7.0</w:t>
      </w:r>
      <w:r>
        <w:rPr>
          <w:i/>
        </w:rPr>
        <w:tab/>
        <w:t xml:space="preserve">  CR-0133  Cat: F (Rel-16)</w:t>
      </w:r>
      <w:r>
        <w:rPr>
          <w:i/>
        </w:rPr>
        <w:br/>
      </w:r>
      <w:r>
        <w:rPr>
          <w:i/>
        </w:rPr>
        <w:br/>
      </w:r>
      <w:r>
        <w:rPr>
          <w:i/>
        </w:rPr>
        <w:tab/>
      </w:r>
      <w:r>
        <w:rPr>
          <w:i/>
        </w:rPr>
        <w:tab/>
      </w:r>
      <w:r>
        <w:rPr>
          <w:i/>
        </w:rPr>
        <w:tab/>
      </w:r>
      <w:r>
        <w:rPr>
          <w:i/>
        </w:rPr>
        <w:tab/>
      </w:r>
      <w:r>
        <w:rPr>
          <w:i/>
        </w:rPr>
        <w:tab/>
        <w:t>Source: Orange</w:t>
      </w:r>
    </w:p>
    <w:p w14:paraId="7188383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878FF" w14:textId="20ECEB9D" w:rsidR="00C831F5" w:rsidRDefault="00C831F5" w:rsidP="00C831F5">
      <w:pPr>
        <w:rPr>
          <w:rFonts w:ascii="Arial" w:hAnsi="Arial" w:cs="Arial"/>
          <w:b/>
          <w:sz w:val="24"/>
        </w:rPr>
      </w:pPr>
      <w:r>
        <w:rPr>
          <w:rFonts w:ascii="Arial" w:hAnsi="Arial" w:cs="Arial"/>
          <w:b/>
          <w:color w:val="0000FF"/>
          <w:sz w:val="24"/>
        </w:rPr>
        <w:t>C4-214786</w:t>
      </w:r>
      <w:r>
        <w:rPr>
          <w:rFonts w:ascii="Arial" w:hAnsi="Arial" w:cs="Arial"/>
          <w:b/>
          <w:color w:val="0000FF"/>
          <w:sz w:val="24"/>
        </w:rPr>
        <w:tab/>
      </w:r>
      <w:r>
        <w:rPr>
          <w:rFonts w:ascii="Arial" w:hAnsi="Arial" w:cs="Arial"/>
          <w:b/>
          <w:sz w:val="24"/>
        </w:rPr>
        <w:t>29.510 Rel-16 API version and External doc update</w:t>
      </w:r>
    </w:p>
    <w:p w14:paraId="6F53706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v16.8.0</w:t>
      </w:r>
      <w:r>
        <w:rPr>
          <w:i/>
        </w:rPr>
        <w:tab/>
        <w:t xml:space="preserve">  CR-0576  Cat: F (Rel-16)</w:t>
      </w:r>
      <w:r>
        <w:rPr>
          <w:i/>
        </w:rPr>
        <w:br/>
      </w:r>
      <w:r>
        <w:rPr>
          <w:i/>
        </w:rPr>
        <w:br/>
      </w:r>
      <w:r>
        <w:rPr>
          <w:i/>
        </w:rPr>
        <w:tab/>
      </w:r>
      <w:r>
        <w:rPr>
          <w:i/>
        </w:rPr>
        <w:tab/>
      </w:r>
      <w:r>
        <w:rPr>
          <w:i/>
        </w:rPr>
        <w:tab/>
      </w:r>
      <w:r>
        <w:rPr>
          <w:i/>
        </w:rPr>
        <w:tab/>
      </w:r>
      <w:r>
        <w:rPr>
          <w:i/>
        </w:rPr>
        <w:tab/>
        <w:t>Source: Ericsson</w:t>
      </w:r>
    </w:p>
    <w:p w14:paraId="773BCB7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7AFFD" w14:textId="59F2C7DC" w:rsidR="00C831F5" w:rsidRDefault="00C831F5" w:rsidP="00C831F5">
      <w:pPr>
        <w:rPr>
          <w:rFonts w:ascii="Arial" w:hAnsi="Arial" w:cs="Arial"/>
          <w:b/>
          <w:sz w:val="24"/>
        </w:rPr>
      </w:pPr>
      <w:r>
        <w:rPr>
          <w:rFonts w:ascii="Arial" w:hAnsi="Arial" w:cs="Arial"/>
          <w:b/>
          <w:color w:val="0000FF"/>
          <w:sz w:val="24"/>
        </w:rPr>
        <w:t>C4-214787</w:t>
      </w:r>
      <w:r>
        <w:rPr>
          <w:rFonts w:ascii="Arial" w:hAnsi="Arial" w:cs="Arial"/>
          <w:b/>
          <w:color w:val="0000FF"/>
          <w:sz w:val="24"/>
        </w:rPr>
        <w:tab/>
      </w:r>
      <w:r>
        <w:rPr>
          <w:rFonts w:ascii="Arial" w:hAnsi="Arial" w:cs="Arial"/>
          <w:b/>
          <w:sz w:val="24"/>
        </w:rPr>
        <w:t>29.511 Rel-16 API version and External doc update</w:t>
      </w:r>
    </w:p>
    <w:p w14:paraId="5E2E164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v16.5.0</w:t>
      </w:r>
      <w:r>
        <w:rPr>
          <w:i/>
        </w:rPr>
        <w:tab/>
        <w:t xml:space="preserve">  CR-0050  Cat: F (Rel-16)</w:t>
      </w:r>
      <w:r>
        <w:rPr>
          <w:i/>
        </w:rPr>
        <w:br/>
      </w:r>
      <w:r>
        <w:rPr>
          <w:i/>
        </w:rPr>
        <w:br/>
      </w:r>
      <w:r>
        <w:rPr>
          <w:i/>
        </w:rPr>
        <w:tab/>
      </w:r>
      <w:r>
        <w:rPr>
          <w:i/>
        </w:rPr>
        <w:tab/>
      </w:r>
      <w:r>
        <w:rPr>
          <w:i/>
        </w:rPr>
        <w:tab/>
      </w:r>
      <w:r>
        <w:rPr>
          <w:i/>
        </w:rPr>
        <w:tab/>
      </w:r>
      <w:r>
        <w:rPr>
          <w:i/>
        </w:rPr>
        <w:tab/>
        <w:t>Source: Deutsche Telekom</w:t>
      </w:r>
    </w:p>
    <w:p w14:paraId="351BEF44"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A1DCF" w14:textId="48B3AACF" w:rsidR="00C831F5" w:rsidRDefault="00C831F5" w:rsidP="00C831F5">
      <w:pPr>
        <w:rPr>
          <w:rFonts w:ascii="Arial" w:hAnsi="Arial" w:cs="Arial"/>
          <w:b/>
          <w:sz w:val="24"/>
        </w:rPr>
      </w:pPr>
      <w:r>
        <w:rPr>
          <w:rFonts w:ascii="Arial" w:hAnsi="Arial" w:cs="Arial"/>
          <w:b/>
          <w:color w:val="0000FF"/>
          <w:sz w:val="24"/>
        </w:rPr>
        <w:t>C4-214788</w:t>
      </w:r>
      <w:r>
        <w:rPr>
          <w:rFonts w:ascii="Arial" w:hAnsi="Arial" w:cs="Arial"/>
          <w:b/>
          <w:color w:val="0000FF"/>
          <w:sz w:val="24"/>
        </w:rPr>
        <w:tab/>
      </w:r>
      <w:r>
        <w:rPr>
          <w:rFonts w:ascii="Arial" w:hAnsi="Arial" w:cs="Arial"/>
          <w:b/>
          <w:sz w:val="24"/>
        </w:rPr>
        <w:t>29.515 Rel-16 API version and External doc update</w:t>
      </w:r>
    </w:p>
    <w:p w14:paraId="3038327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v16.5.0</w:t>
      </w:r>
      <w:r>
        <w:rPr>
          <w:i/>
        </w:rPr>
        <w:tab/>
        <w:t xml:space="preserve">  CR-0058  Cat: F (Rel-16)</w:t>
      </w:r>
      <w:r>
        <w:rPr>
          <w:i/>
        </w:rPr>
        <w:br/>
      </w:r>
      <w:r>
        <w:rPr>
          <w:i/>
        </w:rPr>
        <w:lastRenderedPageBreak/>
        <w:br/>
      </w:r>
      <w:r>
        <w:rPr>
          <w:i/>
        </w:rPr>
        <w:tab/>
      </w:r>
      <w:r>
        <w:rPr>
          <w:i/>
        </w:rPr>
        <w:tab/>
      </w:r>
      <w:r>
        <w:rPr>
          <w:i/>
        </w:rPr>
        <w:tab/>
      </w:r>
      <w:r>
        <w:rPr>
          <w:i/>
        </w:rPr>
        <w:tab/>
      </w:r>
      <w:r>
        <w:rPr>
          <w:i/>
        </w:rPr>
        <w:tab/>
        <w:t>Source: Ericsson</w:t>
      </w:r>
    </w:p>
    <w:p w14:paraId="79E2454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C998C" w14:textId="6E229AB8" w:rsidR="00C831F5" w:rsidRDefault="00C831F5" w:rsidP="00C831F5">
      <w:pPr>
        <w:rPr>
          <w:rFonts w:ascii="Arial" w:hAnsi="Arial" w:cs="Arial"/>
          <w:b/>
          <w:sz w:val="24"/>
        </w:rPr>
      </w:pPr>
      <w:r>
        <w:rPr>
          <w:rFonts w:ascii="Arial" w:hAnsi="Arial" w:cs="Arial"/>
          <w:b/>
          <w:color w:val="0000FF"/>
          <w:sz w:val="24"/>
        </w:rPr>
        <w:t>C4-214789</w:t>
      </w:r>
      <w:r>
        <w:rPr>
          <w:rFonts w:ascii="Arial" w:hAnsi="Arial" w:cs="Arial"/>
          <w:b/>
          <w:color w:val="0000FF"/>
          <w:sz w:val="24"/>
        </w:rPr>
        <w:tab/>
      </w:r>
      <w:r>
        <w:rPr>
          <w:rFonts w:ascii="Arial" w:hAnsi="Arial" w:cs="Arial"/>
          <w:b/>
          <w:sz w:val="24"/>
        </w:rPr>
        <w:t>29.518 Rel-16 API version and External doc update</w:t>
      </w:r>
    </w:p>
    <w:p w14:paraId="590B4C3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v16.8.0</w:t>
      </w:r>
      <w:r>
        <w:rPr>
          <w:i/>
        </w:rPr>
        <w:tab/>
        <w:t xml:space="preserve">  CR-0594  Cat: F (Rel-16)</w:t>
      </w:r>
      <w:r>
        <w:rPr>
          <w:i/>
        </w:rPr>
        <w:br/>
      </w:r>
      <w:r>
        <w:rPr>
          <w:i/>
        </w:rPr>
        <w:br/>
      </w:r>
      <w:r>
        <w:rPr>
          <w:i/>
        </w:rPr>
        <w:tab/>
      </w:r>
      <w:r>
        <w:rPr>
          <w:i/>
        </w:rPr>
        <w:tab/>
      </w:r>
      <w:r>
        <w:rPr>
          <w:i/>
        </w:rPr>
        <w:tab/>
      </w:r>
      <w:r>
        <w:rPr>
          <w:i/>
        </w:rPr>
        <w:tab/>
      </w:r>
      <w:r>
        <w:rPr>
          <w:i/>
        </w:rPr>
        <w:tab/>
        <w:t>Source: Ericsson</w:t>
      </w:r>
    </w:p>
    <w:p w14:paraId="3BB1041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6802D" w14:textId="5B5B92A7" w:rsidR="00C831F5" w:rsidRDefault="00C831F5" w:rsidP="00C831F5">
      <w:pPr>
        <w:rPr>
          <w:rFonts w:ascii="Arial" w:hAnsi="Arial" w:cs="Arial"/>
          <w:b/>
          <w:sz w:val="24"/>
        </w:rPr>
      </w:pPr>
      <w:r>
        <w:rPr>
          <w:rFonts w:ascii="Arial" w:hAnsi="Arial" w:cs="Arial"/>
          <w:b/>
          <w:color w:val="0000FF"/>
          <w:sz w:val="24"/>
        </w:rPr>
        <w:t>C4-214790</w:t>
      </w:r>
      <w:r>
        <w:rPr>
          <w:rFonts w:ascii="Arial" w:hAnsi="Arial" w:cs="Arial"/>
          <w:b/>
          <w:color w:val="0000FF"/>
          <w:sz w:val="24"/>
        </w:rPr>
        <w:tab/>
      </w:r>
      <w:r>
        <w:rPr>
          <w:rFonts w:ascii="Arial" w:hAnsi="Arial" w:cs="Arial"/>
          <w:b/>
          <w:sz w:val="24"/>
        </w:rPr>
        <w:t>29.526 Rel-16 API version and External doc update</w:t>
      </w:r>
    </w:p>
    <w:p w14:paraId="0D4BF72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v16.4.0</w:t>
      </w:r>
      <w:r>
        <w:rPr>
          <w:i/>
        </w:rPr>
        <w:tab/>
        <w:t xml:space="preserve">  CR-0035  Cat: F (Rel-16)</w:t>
      </w:r>
      <w:r>
        <w:rPr>
          <w:i/>
        </w:rPr>
        <w:br/>
      </w:r>
      <w:r>
        <w:rPr>
          <w:i/>
        </w:rPr>
        <w:br/>
      </w:r>
      <w:r>
        <w:rPr>
          <w:i/>
        </w:rPr>
        <w:tab/>
      </w:r>
      <w:r>
        <w:rPr>
          <w:i/>
        </w:rPr>
        <w:tab/>
      </w:r>
      <w:r>
        <w:rPr>
          <w:i/>
        </w:rPr>
        <w:tab/>
      </w:r>
      <w:r>
        <w:rPr>
          <w:i/>
        </w:rPr>
        <w:tab/>
      </w:r>
      <w:r>
        <w:rPr>
          <w:i/>
        </w:rPr>
        <w:tab/>
        <w:t>Source: ZTE</w:t>
      </w:r>
    </w:p>
    <w:p w14:paraId="1332B9F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5F9CA" w14:textId="12E92794" w:rsidR="00C831F5" w:rsidRDefault="00C831F5" w:rsidP="00C831F5">
      <w:pPr>
        <w:rPr>
          <w:rFonts w:ascii="Arial" w:hAnsi="Arial" w:cs="Arial"/>
          <w:b/>
          <w:sz w:val="24"/>
        </w:rPr>
      </w:pPr>
      <w:r>
        <w:rPr>
          <w:rFonts w:ascii="Arial" w:hAnsi="Arial" w:cs="Arial"/>
          <w:b/>
          <w:color w:val="0000FF"/>
          <w:sz w:val="24"/>
        </w:rPr>
        <w:t>C4-214791</w:t>
      </w:r>
      <w:r>
        <w:rPr>
          <w:rFonts w:ascii="Arial" w:hAnsi="Arial" w:cs="Arial"/>
          <w:b/>
          <w:color w:val="0000FF"/>
          <w:sz w:val="24"/>
        </w:rPr>
        <w:tab/>
      </w:r>
      <w:r>
        <w:rPr>
          <w:rFonts w:ascii="Arial" w:hAnsi="Arial" w:cs="Arial"/>
          <w:b/>
          <w:sz w:val="24"/>
        </w:rPr>
        <w:t>29.531 Rel-16 API version and External doc update</w:t>
      </w:r>
    </w:p>
    <w:p w14:paraId="6D6ACAF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v16.7.0</w:t>
      </w:r>
      <w:r>
        <w:rPr>
          <w:i/>
        </w:rPr>
        <w:tab/>
        <w:t xml:space="preserve">  CR-0109  Cat: F (Rel-16)</w:t>
      </w:r>
      <w:r>
        <w:rPr>
          <w:i/>
        </w:rPr>
        <w:br/>
      </w:r>
      <w:r>
        <w:rPr>
          <w:i/>
        </w:rPr>
        <w:br/>
      </w:r>
      <w:r>
        <w:rPr>
          <w:i/>
        </w:rPr>
        <w:tab/>
      </w:r>
      <w:r>
        <w:rPr>
          <w:i/>
        </w:rPr>
        <w:tab/>
      </w:r>
      <w:r>
        <w:rPr>
          <w:i/>
        </w:rPr>
        <w:tab/>
      </w:r>
      <w:r>
        <w:rPr>
          <w:i/>
        </w:rPr>
        <w:tab/>
      </w:r>
      <w:r>
        <w:rPr>
          <w:i/>
        </w:rPr>
        <w:tab/>
        <w:t>Source: Huawei</w:t>
      </w:r>
    </w:p>
    <w:p w14:paraId="7D4F7C7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013D0" w14:textId="1D3D2A34" w:rsidR="00C831F5" w:rsidRDefault="00C831F5" w:rsidP="00C831F5">
      <w:pPr>
        <w:rPr>
          <w:rFonts w:ascii="Arial" w:hAnsi="Arial" w:cs="Arial"/>
          <w:b/>
          <w:sz w:val="24"/>
        </w:rPr>
      </w:pPr>
      <w:r>
        <w:rPr>
          <w:rFonts w:ascii="Arial" w:hAnsi="Arial" w:cs="Arial"/>
          <w:b/>
          <w:color w:val="0000FF"/>
          <w:sz w:val="24"/>
        </w:rPr>
        <w:t>C4-214792</w:t>
      </w:r>
      <w:r>
        <w:rPr>
          <w:rFonts w:ascii="Arial" w:hAnsi="Arial" w:cs="Arial"/>
          <w:b/>
          <w:color w:val="0000FF"/>
          <w:sz w:val="24"/>
        </w:rPr>
        <w:tab/>
      </w:r>
      <w:r>
        <w:rPr>
          <w:rFonts w:ascii="Arial" w:hAnsi="Arial" w:cs="Arial"/>
          <w:b/>
          <w:sz w:val="24"/>
        </w:rPr>
        <w:t>29.540 Rel-16 API version and External doc update</w:t>
      </w:r>
    </w:p>
    <w:p w14:paraId="480DCAC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v16.8.0</w:t>
      </w:r>
      <w:r>
        <w:rPr>
          <w:i/>
        </w:rPr>
        <w:tab/>
        <w:t xml:space="preserve">  CR-0089  Cat: F (Rel-16)</w:t>
      </w:r>
      <w:r>
        <w:rPr>
          <w:i/>
        </w:rPr>
        <w:br/>
      </w:r>
      <w:r>
        <w:rPr>
          <w:i/>
        </w:rPr>
        <w:br/>
      </w:r>
      <w:r>
        <w:rPr>
          <w:i/>
        </w:rPr>
        <w:tab/>
      </w:r>
      <w:r>
        <w:rPr>
          <w:i/>
        </w:rPr>
        <w:tab/>
      </w:r>
      <w:r>
        <w:rPr>
          <w:i/>
        </w:rPr>
        <w:tab/>
      </w:r>
      <w:r>
        <w:rPr>
          <w:i/>
        </w:rPr>
        <w:tab/>
      </w:r>
      <w:r>
        <w:rPr>
          <w:i/>
        </w:rPr>
        <w:tab/>
        <w:t>Source: ZTE</w:t>
      </w:r>
    </w:p>
    <w:p w14:paraId="5D32871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8DCC3" w14:textId="01B9C894" w:rsidR="00C831F5" w:rsidRDefault="00C831F5" w:rsidP="00C831F5">
      <w:pPr>
        <w:rPr>
          <w:rFonts w:ascii="Arial" w:hAnsi="Arial" w:cs="Arial"/>
          <w:b/>
          <w:sz w:val="24"/>
        </w:rPr>
      </w:pPr>
      <w:r>
        <w:rPr>
          <w:rFonts w:ascii="Arial" w:hAnsi="Arial" w:cs="Arial"/>
          <w:b/>
          <w:color w:val="0000FF"/>
          <w:sz w:val="24"/>
        </w:rPr>
        <w:t>C4-214793</w:t>
      </w:r>
      <w:r>
        <w:rPr>
          <w:rFonts w:ascii="Arial" w:hAnsi="Arial" w:cs="Arial"/>
          <w:b/>
          <w:color w:val="0000FF"/>
          <w:sz w:val="24"/>
        </w:rPr>
        <w:tab/>
      </w:r>
      <w:r>
        <w:rPr>
          <w:rFonts w:ascii="Arial" w:hAnsi="Arial" w:cs="Arial"/>
          <w:b/>
          <w:sz w:val="24"/>
        </w:rPr>
        <w:t>29.541 Rel-16 API version and External doc update</w:t>
      </w:r>
    </w:p>
    <w:p w14:paraId="2F61F90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v16.4.0</w:t>
      </w:r>
      <w:r>
        <w:rPr>
          <w:i/>
        </w:rPr>
        <w:tab/>
        <w:t xml:space="preserve">  CR-0022  Cat: F (Rel-16)</w:t>
      </w:r>
      <w:r>
        <w:rPr>
          <w:i/>
        </w:rPr>
        <w:br/>
      </w:r>
      <w:r>
        <w:rPr>
          <w:i/>
        </w:rPr>
        <w:br/>
      </w:r>
      <w:r>
        <w:rPr>
          <w:i/>
        </w:rPr>
        <w:tab/>
      </w:r>
      <w:r>
        <w:rPr>
          <w:i/>
        </w:rPr>
        <w:tab/>
      </w:r>
      <w:r>
        <w:rPr>
          <w:i/>
        </w:rPr>
        <w:tab/>
      </w:r>
      <w:r>
        <w:rPr>
          <w:i/>
        </w:rPr>
        <w:tab/>
      </w:r>
      <w:r>
        <w:rPr>
          <w:i/>
        </w:rPr>
        <w:tab/>
        <w:t>Source: Ericsson</w:t>
      </w:r>
    </w:p>
    <w:p w14:paraId="5B52BC6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08B0A" w14:textId="041D00A0" w:rsidR="00C831F5" w:rsidRDefault="00C831F5" w:rsidP="00C831F5">
      <w:pPr>
        <w:rPr>
          <w:rFonts w:ascii="Arial" w:hAnsi="Arial" w:cs="Arial"/>
          <w:b/>
          <w:sz w:val="24"/>
        </w:rPr>
      </w:pPr>
      <w:r>
        <w:rPr>
          <w:rFonts w:ascii="Arial" w:hAnsi="Arial" w:cs="Arial"/>
          <w:b/>
          <w:color w:val="0000FF"/>
          <w:sz w:val="24"/>
        </w:rPr>
        <w:t>C4-214794</w:t>
      </w:r>
      <w:r>
        <w:rPr>
          <w:rFonts w:ascii="Arial" w:hAnsi="Arial" w:cs="Arial"/>
          <w:b/>
          <w:color w:val="0000FF"/>
          <w:sz w:val="24"/>
        </w:rPr>
        <w:tab/>
      </w:r>
      <w:r>
        <w:rPr>
          <w:rFonts w:ascii="Arial" w:hAnsi="Arial" w:cs="Arial"/>
          <w:b/>
          <w:sz w:val="24"/>
        </w:rPr>
        <w:t>29.542 Rel-16 API version and External doc update</w:t>
      </w:r>
    </w:p>
    <w:p w14:paraId="2BAC29E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v16.5.0</w:t>
      </w:r>
      <w:r>
        <w:rPr>
          <w:i/>
        </w:rPr>
        <w:tab/>
        <w:t xml:space="preserve">  CR-0023  Cat: F (Rel-16)</w:t>
      </w:r>
      <w:r>
        <w:rPr>
          <w:i/>
        </w:rPr>
        <w:br/>
      </w:r>
      <w:r>
        <w:rPr>
          <w:i/>
        </w:rPr>
        <w:br/>
      </w:r>
      <w:r>
        <w:rPr>
          <w:i/>
        </w:rPr>
        <w:tab/>
      </w:r>
      <w:r>
        <w:rPr>
          <w:i/>
        </w:rPr>
        <w:tab/>
      </w:r>
      <w:r>
        <w:rPr>
          <w:i/>
        </w:rPr>
        <w:tab/>
      </w:r>
      <w:r>
        <w:rPr>
          <w:i/>
        </w:rPr>
        <w:tab/>
      </w:r>
      <w:r>
        <w:rPr>
          <w:i/>
        </w:rPr>
        <w:tab/>
        <w:t>Source: Ericsson</w:t>
      </w:r>
    </w:p>
    <w:p w14:paraId="2BFB4C4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DA282" w14:textId="15B641CB" w:rsidR="00C831F5" w:rsidRDefault="00C831F5" w:rsidP="00C831F5">
      <w:pPr>
        <w:rPr>
          <w:rFonts w:ascii="Arial" w:hAnsi="Arial" w:cs="Arial"/>
          <w:b/>
          <w:sz w:val="24"/>
        </w:rPr>
      </w:pPr>
      <w:r>
        <w:rPr>
          <w:rFonts w:ascii="Arial" w:hAnsi="Arial" w:cs="Arial"/>
          <w:b/>
          <w:color w:val="0000FF"/>
          <w:sz w:val="24"/>
        </w:rPr>
        <w:t>C4-214795</w:t>
      </w:r>
      <w:r>
        <w:rPr>
          <w:rFonts w:ascii="Arial" w:hAnsi="Arial" w:cs="Arial"/>
          <w:b/>
          <w:color w:val="0000FF"/>
          <w:sz w:val="24"/>
        </w:rPr>
        <w:tab/>
      </w:r>
      <w:r>
        <w:rPr>
          <w:rFonts w:ascii="Arial" w:hAnsi="Arial" w:cs="Arial"/>
          <w:b/>
          <w:sz w:val="24"/>
        </w:rPr>
        <w:t>29.562 Rel-16 API version and External doc update</w:t>
      </w:r>
    </w:p>
    <w:p w14:paraId="2805C15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v16.5.0</w:t>
      </w:r>
      <w:r>
        <w:rPr>
          <w:i/>
        </w:rPr>
        <w:tab/>
        <w:t xml:space="preserve">  CR-0087  Cat: F (Rel-16)</w:t>
      </w:r>
      <w:r>
        <w:rPr>
          <w:i/>
        </w:rPr>
        <w:br/>
      </w:r>
      <w:r>
        <w:rPr>
          <w:i/>
        </w:rPr>
        <w:br/>
      </w:r>
      <w:r>
        <w:rPr>
          <w:i/>
        </w:rPr>
        <w:tab/>
      </w:r>
      <w:r>
        <w:rPr>
          <w:i/>
        </w:rPr>
        <w:tab/>
      </w:r>
      <w:r>
        <w:rPr>
          <w:i/>
        </w:rPr>
        <w:tab/>
      </w:r>
      <w:r>
        <w:rPr>
          <w:i/>
        </w:rPr>
        <w:tab/>
      </w:r>
      <w:r>
        <w:rPr>
          <w:i/>
        </w:rPr>
        <w:tab/>
        <w:t>Source: Ericsson</w:t>
      </w:r>
    </w:p>
    <w:p w14:paraId="56168FE5"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6CDFC" w14:textId="1809FEAD" w:rsidR="00C831F5" w:rsidRDefault="00C831F5" w:rsidP="00C831F5">
      <w:pPr>
        <w:rPr>
          <w:rFonts w:ascii="Arial" w:hAnsi="Arial" w:cs="Arial"/>
          <w:b/>
          <w:sz w:val="24"/>
        </w:rPr>
      </w:pPr>
      <w:r>
        <w:rPr>
          <w:rFonts w:ascii="Arial" w:hAnsi="Arial" w:cs="Arial"/>
          <w:b/>
          <w:color w:val="0000FF"/>
          <w:sz w:val="24"/>
        </w:rPr>
        <w:t>C4-214796</w:t>
      </w:r>
      <w:r>
        <w:rPr>
          <w:rFonts w:ascii="Arial" w:hAnsi="Arial" w:cs="Arial"/>
          <w:b/>
          <w:color w:val="0000FF"/>
          <w:sz w:val="24"/>
        </w:rPr>
        <w:tab/>
      </w:r>
      <w:r>
        <w:rPr>
          <w:rFonts w:ascii="Arial" w:hAnsi="Arial" w:cs="Arial"/>
          <w:b/>
          <w:sz w:val="24"/>
        </w:rPr>
        <w:t>29.563 Rel-16 API version and External doc update</w:t>
      </w:r>
    </w:p>
    <w:p w14:paraId="1E9708E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v16.5.0</w:t>
      </w:r>
      <w:r>
        <w:rPr>
          <w:i/>
        </w:rPr>
        <w:tab/>
        <w:t xml:space="preserve">  CR-0051  Cat: F (Rel-16)</w:t>
      </w:r>
      <w:r>
        <w:rPr>
          <w:i/>
        </w:rPr>
        <w:br/>
      </w:r>
      <w:r>
        <w:rPr>
          <w:i/>
        </w:rPr>
        <w:br/>
      </w:r>
      <w:r>
        <w:rPr>
          <w:i/>
        </w:rPr>
        <w:tab/>
      </w:r>
      <w:r>
        <w:rPr>
          <w:i/>
        </w:rPr>
        <w:tab/>
      </w:r>
      <w:r>
        <w:rPr>
          <w:i/>
        </w:rPr>
        <w:tab/>
      </w:r>
      <w:r>
        <w:rPr>
          <w:i/>
        </w:rPr>
        <w:tab/>
      </w:r>
      <w:r>
        <w:rPr>
          <w:i/>
        </w:rPr>
        <w:tab/>
        <w:t>Source: Ericsson</w:t>
      </w:r>
    </w:p>
    <w:p w14:paraId="6082A12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BEA38" w14:textId="71748461" w:rsidR="00C831F5" w:rsidRDefault="00C831F5" w:rsidP="00C831F5">
      <w:pPr>
        <w:rPr>
          <w:rFonts w:ascii="Arial" w:hAnsi="Arial" w:cs="Arial"/>
          <w:b/>
          <w:sz w:val="24"/>
        </w:rPr>
      </w:pPr>
      <w:r>
        <w:rPr>
          <w:rFonts w:ascii="Arial" w:hAnsi="Arial" w:cs="Arial"/>
          <w:b/>
          <w:color w:val="0000FF"/>
          <w:sz w:val="24"/>
        </w:rPr>
        <w:t>C4-214797</w:t>
      </w:r>
      <w:r>
        <w:rPr>
          <w:rFonts w:ascii="Arial" w:hAnsi="Arial" w:cs="Arial"/>
          <w:b/>
          <w:color w:val="0000FF"/>
          <w:sz w:val="24"/>
        </w:rPr>
        <w:tab/>
      </w:r>
      <w:r>
        <w:rPr>
          <w:rFonts w:ascii="Arial" w:hAnsi="Arial" w:cs="Arial"/>
          <w:b/>
          <w:sz w:val="24"/>
        </w:rPr>
        <w:t>29.571 Rel-16 API version and External doc update</w:t>
      </w:r>
    </w:p>
    <w:p w14:paraId="51FBB1B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v16.8.0</w:t>
      </w:r>
      <w:r>
        <w:rPr>
          <w:i/>
        </w:rPr>
        <w:tab/>
        <w:t xml:space="preserve">  CR-0299  Cat: F (Rel-16)</w:t>
      </w:r>
      <w:r>
        <w:rPr>
          <w:i/>
        </w:rPr>
        <w:br/>
      </w:r>
      <w:r>
        <w:rPr>
          <w:i/>
        </w:rPr>
        <w:br/>
      </w:r>
      <w:r>
        <w:rPr>
          <w:i/>
        </w:rPr>
        <w:tab/>
      </w:r>
      <w:r>
        <w:rPr>
          <w:i/>
        </w:rPr>
        <w:tab/>
      </w:r>
      <w:r>
        <w:rPr>
          <w:i/>
        </w:rPr>
        <w:tab/>
      </w:r>
      <w:r>
        <w:rPr>
          <w:i/>
        </w:rPr>
        <w:tab/>
      </w:r>
      <w:r>
        <w:rPr>
          <w:i/>
        </w:rPr>
        <w:tab/>
        <w:t>Source: Huawei</w:t>
      </w:r>
    </w:p>
    <w:p w14:paraId="13A27C6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77C52" w14:textId="27BD2F8E" w:rsidR="00C831F5" w:rsidRDefault="00C831F5" w:rsidP="00C831F5">
      <w:pPr>
        <w:rPr>
          <w:rFonts w:ascii="Arial" w:hAnsi="Arial" w:cs="Arial"/>
          <w:b/>
          <w:sz w:val="24"/>
        </w:rPr>
      </w:pPr>
      <w:r>
        <w:rPr>
          <w:rFonts w:ascii="Arial" w:hAnsi="Arial" w:cs="Arial"/>
          <w:b/>
          <w:color w:val="0000FF"/>
          <w:sz w:val="24"/>
        </w:rPr>
        <w:t>C4-214798</w:t>
      </w:r>
      <w:r>
        <w:rPr>
          <w:rFonts w:ascii="Arial" w:hAnsi="Arial" w:cs="Arial"/>
          <w:b/>
          <w:color w:val="0000FF"/>
          <w:sz w:val="24"/>
        </w:rPr>
        <w:tab/>
      </w:r>
      <w:r>
        <w:rPr>
          <w:rFonts w:ascii="Arial" w:hAnsi="Arial" w:cs="Arial"/>
          <w:b/>
          <w:sz w:val="24"/>
        </w:rPr>
        <w:t>29.572 Rel-16 API version and External doc update</w:t>
      </w:r>
    </w:p>
    <w:p w14:paraId="20BCD03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v16.7.0</w:t>
      </w:r>
      <w:r>
        <w:rPr>
          <w:i/>
        </w:rPr>
        <w:tab/>
        <w:t xml:space="preserve">  CR-0116  Cat: F (Rel-16)</w:t>
      </w:r>
      <w:r>
        <w:rPr>
          <w:i/>
        </w:rPr>
        <w:br/>
      </w:r>
      <w:r>
        <w:rPr>
          <w:i/>
        </w:rPr>
        <w:br/>
      </w:r>
      <w:r>
        <w:rPr>
          <w:i/>
        </w:rPr>
        <w:tab/>
      </w:r>
      <w:r>
        <w:rPr>
          <w:i/>
        </w:rPr>
        <w:tab/>
      </w:r>
      <w:r>
        <w:rPr>
          <w:i/>
        </w:rPr>
        <w:tab/>
      </w:r>
      <w:r>
        <w:rPr>
          <w:i/>
        </w:rPr>
        <w:tab/>
      </w:r>
      <w:r>
        <w:rPr>
          <w:i/>
        </w:rPr>
        <w:tab/>
        <w:t>Source: Ericsson</w:t>
      </w:r>
    </w:p>
    <w:p w14:paraId="1045798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62272" w14:textId="47D03D09" w:rsidR="00C831F5" w:rsidRDefault="00C831F5" w:rsidP="00C831F5">
      <w:pPr>
        <w:rPr>
          <w:rFonts w:ascii="Arial" w:hAnsi="Arial" w:cs="Arial"/>
          <w:b/>
          <w:sz w:val="24"/>
        </w:rPr>
      </w:pPr>
      <w:r>
        <w:rPr>
          <w:rFonts w:ascii="Arial" w:hAnsi="Arial" w:cs="Arial"/>
          <w:b/>
          <w:color w:val="0000FF"/>
          <w:sz w:val="24"/>
        </w:rPr>
        <w:t>C4-214799</w:t>
      </w:r>
      <w:r>
        <w:rPr>
          <w:rFonts w:ascii="Arial" w:hAnsi="Arial" w:cs="Arial"/>
          <w:b/>
          <w:color w:val="0000FF"/>
          <w:sz w:val="24"/>
        </w:rPr>
        <w:tab/>
      </w:r>
      <w:r>
        <w:rPr>
          <w:rFonts w:ascii="Arial" w:hAnsi="Arial" w:cs="Arial"/>
          <w:b/>
          <w:sz w:val="24"/>
        </w:rPr>
        <w:t>29.573 Rel-16 API version and External doc update</w:t>
      </w:r>
    </w:p>
    <w:p w14:paraId="43DF6AE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v16.7.0</w:t>
      </w:r>
      <w:r>
        <w:rPr>
          <w:i/>
        </w:rPr>
        <w:tab/>
        <w:t xml:space="preserve">  CR-0081  Cat: F (Rel-16)</w:t>
      </w:r>
      <w:r>
        <w:rPr>
          <w:i/>
        </w:rPr>
        <w:br/>
      </w:r>
      <w:r>
        <w:rPr>
          <w:i/>
        </w:rPr>
        <w:br/>
      </w:r>
      <w:r>
        <w:rPr>
          <w:i/>
        </w:rPr>
        <w:tab/>
      </w:r>
      <w:r>
        <w:rPr>
          <w:i/>
        </w:rPr>
        <w:tab/>
      </w:r>
      <w:r>
        <w:rPr>
          <w:i/>
        </w:rPr>
        <w:tab/>
      </w:r>
      <w:r>
        <w:rPr>
          <w:i/>
        </w:rPr>
        <w:tab/>
      </w:r>
      <w:r>
        <w:rPr>
          <w:i/>
        </w:rPr>
        <w:tab/>
        <w:t>Source: Huawei</w:t>
      </w:r>
    </w:p>
    <w:p w14:paraId="77D8C3D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24B2D" w14:textId="4E1B044C" w:rsidR="00C831F5" w:rsidRDefault="00C831F5" w:rsidP="00C831F5">
      <w:pPr>
        <w:rPr>
          <w:rFonts w:ascii="Arial" w:hAnsi="Arial" w:cs="Arial"/>
          <w:b/>
          <w:sz w:val="24"/>
        </w:rPr>
      </w:pPr>
      <w:r>
        <w:rPr>
          <w:rFonts w:ascii="Arial" w:hAnsi="Arial" w:cs="Arial"/>
          <w:b/>
          <w:color w:val="0000FF"/>
          <w:sz w:val="24"/>
        </w:rPr>
        <w:t>C4-214800</w:t>
      </w:r>
      <w:r>
        <w:rPr>
          <w:rFonts w:ascii="Arial" w:hAnsi="Arial" w:cs="Arial"/>
          <w:b/>
          <w:color w:val="0000FF"/>
          <w:sz w:val="24"/>
        </w:rPr>
        <w:tab/>
      </w:r>
      <w:r>
        <w:rPr>
          <w:rFonts w:ascii="Arial" w:hAnsi="Arial" w:cs="Arial"/>
          <w:b/>
          <w:sz w:val="24"/>
        </w:rPr>
        <w:t>29.598 Rel-16 API version and External doc update</w:t>
      </w:r>
    </w:p>
    <w:p w14:paraId="323EE34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v16.5.0</w:t>
      </w:r>
      <w:r>
        <w:rPr>
          <w:i/>
        </w:rPr>
        <w:tab/>
        <w:t xml:space="preserve">  CR-0046  Cat: F (Rel-16)</w:t>
      </w:r>
      <w:r>
        <w:rPr>
          <w:i/>
        </w:rPr>
        <w:br/>
      </w:r>
      <w:r>
        <w:rPr>
          <w:i/>
        </w:rPr>
        <w:br/>
      </w:r>
      <w:r>
        <w:rPr>
          <w:i/>
        </w:rPr>
        <w:tab/>
      </w:r>
      <w:r>
        <w:rPr>
          <w:i/>
        </w:rPr>
        <w:tab/>
      </w:r>
      <w:r>
        <w:rPr>
          <w:i/>
        </w:rPr>
        <w:tab/>
      </w:r>
      <w:r>
        <w:rPr>
          <w:i/>
        </w:rPr>
        <w:tab/>
      </w:r>
      <w:r>
        <w:rPr>
          <w:i/>
        </w:rPr>
        <w:tab/>
        <w:t>Source: HPe</w:t>
      </w:r>
    </w:p>
    <w:p w14:paraId="70F766E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0A3CF" w14:textId="6F272172" w:rsidR="00C831F5" w:rsidRDefault="00C831F5" w:rsidP="00C831F5">
      <w:pPr>
        <w:rPr>
          <w:rFonts w:ascii="Arial" w:hAnsi="Arial" w:cs="Arial"/>
          <w:b/>
          <w:sz w:val="24"/>
        </w:rPr>
      </w:pPr>
      <w:r>
        <w:rPr>
          <w:rFonts w:ascii="Arial" w:hAnsi="Arial" w:cs="Arial"/>
          <w:b/>
          <w:color w:val="0000FF"/>
          <w:sz w:val="24"/>
        </w:rPr>
        <w:t>C4-214801</w:t>
      </w:r>
      <w:r>
        <w:rPr>
          <w:rFonts w:ascii="Arial" w:hAnsi="Arial" w:cs="Arial"/>
          <w:b/>
          <w:color w:val="0000FF"/>
          <w:sz w:val="24"/>
        </w:rPr>
        <w:tab/>
      </w:r>
      <w:r>
        <w:rPr>
          <w:rFonts w:ascii="Arial" w:hAnsi="Arial" w:cs="Arial"/>
          <w:b/>
          <w:sz w:val="24"/>
        </w:rPr>
        <w:t>29.673 Rel-16 API version and External doc update</w:t>
      </w:r>
    </w:p>
    <w:p w14:paraId="1708434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v16.5.0</w:t>
      </w:r>
      <w:r>
        <w:rPr>
          <w:i/>
        </w:rPr>
        <w:tab/>
        <w:t xml:space="preserve">  CR-0031  Cat: F (Rel-16)</w:t>
      </w:r>
      <w:r>
        <w:rPr>
          <w:i/>
        </w:rPr>
        <w:br/>
      </w:r>
      <w:r>
        <w:rPr>
          <w:i/>
        </w:rPr>
        <w:br/>
      </w:r>
      <w:r>
        <w:rPr>
          <w:i/>
        </w:rPr>
        <w:tab/>
      </w:r>
      <w:r>
        <w:rPr>
          <w:i/>
        </w:rPr>
        <w:tab/>
      </w:r>
      <w:r>
        <w:rPr>
          <w:i/>
        </w:rPr>
        <w:tab/>
      </w:r>
      <w:r>
        <w:rPr>
          <w:i/>
        </w:rPr>
        <w:tab/>
      </w:r>
      <w:r>
        <w:rPr>
          <w:i/>
        </w:rPr>
        <w:tab/>
        <w:t>Source: Ericsson</w:t>
      </w:r>
    </w:p>
    <w:p w14:paraId="218DD88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781E1" w14:textId="77777777" w:rsidR="00C831F5" w:rsidRDefault="00C831F5" w:rsidP="00C831F5">
      <w:pPr>
        <w:pStyle w:val="Heading2"/>
      </w:pPr>
      <w:bookmarkStart w:id="114" w:name="_Toc81397697"/>
      <w:r>
        <w:lastRenderedPageBreak/>
        <w:t>8</w:t>
      </w:r>
      <w:r>
        <w:tab/>
        <w:t>Release 15 and earlier</w:t>
      </w:r>
      <w:bookmarkEnd w:id="114"/>
    </w:p>
    <w:p w14:paraId="7802ACE6" w14:textId="77777777" w:rsidR="00C831F5" w:rsidRDefault="00C831F5" w:rsidP="00C831F5">
      <w:pPr>
        <w:pStyle w:val="Heading3"/>
      </w:pPr>
      <w:bookmarkStart w:id="115" w:name="_Toc81397698"/>
      <w:r>
        <w:t>8.1</w:t>
      </w:r>
      <w:r>
        <w:tab/>
        <w:t>CT4 Led WIs</w:t>
      </w:r>
      <w:bookmarkEnd w:id="115"/>
    </w:p>
    <w:p w14:paraId="0D91B1F4" w14:textId="77777777" w:rsidR="00C831F5" w:rsidRDefault="00C831F5" w:rsidP="00C831F5">
      <w:pPr>
        <w:pStyle w:val="Heading4"/>
      </w:pPr>
      <w:bookmarkStart w:id="116" w:name="_Toc81397699"/>
      <w:r>
        <w:t>8.1.1</w:t>
      </w:r>
      <w:r>
        <w:tab/>
        <w:t>EPC enhancements to support 5G New Radio via Dual Connectivity, CT aspects [EDCE5-CT]</w:t>
      </w:r>
      <w:bookmarkEnd w:id="116"/>
    </w:p>
    <w:p w14:paraId="10B8ADBD" w14:textId="77777777" w:rsidR="00C831F5" w:rsidRDefault="00C831F5" w:rsidP="00C831F5">
      <w:pPr>
        <w:pStyle w:val="Heading4"/>
      </w:pPr>
      <w:bookmarkStart w:id="117" w:name="_Toc81397700"/>
      <w:r>
        <w:t>8.1.2</w:t>
      </w:r>
      <w:r>
        <w:tab/>
        <w:t>CT aspects of unlicensed spectrum offloading system enhancements [USOS-CT]</w:t>
      </w:r>
      <w:bookmarkEnd w:id="117"/>
    </w:p>
    <w:p w14:paraId="1DFA57D8" w14:textId="77777777" w:rsidR="00C831F5" w:rsidRDefault="00C831F5" w:rsidP="00C831F5">
      <w:pPr>
        <w:pStyle w:val="Heading4"/>
      </w:pPr>
      <w:bookmarkStart w:id="118" w:name="_Toc81397701"/>
      <w:r>
        <w:t>8.1.3</w:t>
      </w:r>
      <w:r>
        <w:tab/>
        <w:t>CT aspects of 5G Trace management [NETSLICE-5GTRACE-CT]</w:t>
      </w:r>
      <w:bookmarkEnd w:id="118"/>
    </w:p>
    <w:p w14:paraId="707DAA78" w14:textId="77777777" w:rsidR="00C831F5" w:rsidRDefault="00C831F5" w:rsidP="00C831F5">
      <w:pPr>
        <w:pStyle w:val="Heading3"/>
      </w:pPr>
      <w:bookmarkStart w:id="119" w:name="_Toc81397702"/>
      <w:r>
        <w:t>8.2</w:t>
      </w:r>
      <w:r>
        <w:tab/>
        <w:t>CT4 Supported WIs</w:t>
      </w:r>
      <w:bookmarkEnd w:id="119"/>
    </w:p>
    <w:p w14:paraId="7E50E77A" w14:textId="77777777" w:rsidR="00C831F5" w:rsidRDefault="00C831F5" w:rsidP="00C831F5">
      <w:pPr>
        <w:pStyle w:val="Heading4"/>
      </w:pPr>
      <w:bookmarkStart w:id="120" w:name="_Toc81397703"/>
      <w:r>
        <w:t>8.2.1</w:t>
      </w:r>
      <w:r>
        <w:tab/>
        <w:t>CT aspects on 5G System - Phase 1 [5GS_Ph1-CT]</w:t>
      </w:r>
      <w:bookmarkEnd w:id="120"/>
    </w:p>
    <w:p w14:paraId="4B3B16AA" w14:textId="4465941E" w:rsidR="00C831F5" w:rsidRDefault="00C831F5" w:rsidP="00C831F5">
      <w:pPr>
        <w:rPr>
          <w:rFonts w:ascii="Arial" w:hAnsi="Arial" w:cs="Arial"/>
          <w:b/>
          <w:sz w:val="24"/>
        </w:rPr>
      </w:pPr>
      <w:r>
        <w:rPr>
          <w:rFonts w:ascii="Arial" w:hAnsi="Arial" w:cs="Arial"/>
          <w:b/>
          <w:color w:val="0000FF"/>
          <w:sz w:val="24"/>
        </w:rPr>
        <w:t>C4-214076</w:t>
      </w:r>
      <w:r>
        <w:rPr>
          <w:rFonts w:ascii="Arial" w:hAnsi="Arial" w:cs="Arial"/>
          <w:b/>
          <w:color w:val="0000FF"/>
          <w:sz w:val="24"/>
        </w:rPr>
        <w:tab/>
      </w:r>
      <w:r>
        <w:rPr>
          <w:rFonts w:ascii="Arial" w:hAnsi="Arial" w:cs="Arial"/>
          <w:b/>
          <w:sz w:val="24"/>
        </w:rPr>
        <w:t>AM Policy Information</w:t>
      </w:r>
    </w:p>
    <w:p w14:paraId="133AB06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v15.10.0</w:t>
      </w:r>
      <w:r>
        <w:rPr>
          <w:i/>
        </w:rPr>
        <w:tab/>
        <w:t xml:space="preserve">  CR-0570  Cat: F (Rel-15)</w:t>
      </w:r>
      <w:r>
        <w:rPr>
          <w:i/>
        </w:rPr>
        <w:br/>
      </w:r>
      <w:r>
        <w:rPr>
          <w:i/>
        </w:rPr>
        <w:br/>
      </w:r>
      <w:r>
        <w:rPr>
          <w:i/>
        </w:rPr>
        <w:tab/>
      </w:r>
      <w:r>
        <w:rPr>
          <w:i/>
        </w:rPr>
        <w:tab/>
      </w:r>
      <w:r>
        <w:rPr>
          <w:i/>
        </w:rPr>
        <w:tab/>
      </w:r>
      <w:r>
        <w:rPr>
          <w:i/>
        </w:rPr>
        <w:tab/>
      </w:r>
      <w:r>
        <w:rPr>
          <w:i/>
        </w:rPr>
        <w:tab/>
        <w:t>Source: Huawei</w:t>
      </w:r>
    </w:p>
    <w:p w14:paraId="2B43040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C4-214740</w:t>
      </w:r>
      <w:r>
        <w:rPr>
          <w:color w:val="993300"/>
          <w:u w:val="single"/>
        </w:rPr>
        <w:t>.</w:t>
      </w:r>
    </w:p>
    <w:p w14:paraId="07F01147" w14:textId="2C0C3239" w:rsidR="00C831F5" w:rsidRDefault="00C831F5" w:rsidP="00C831F5">
      <w:pPr>
        <w:rPr>
          <w:rFonts w:ascii="Arial" w:hAnsi="Arial" w:cs="Arial"/>
          <w:b/>
          <w:sz w:val="24"/>
        </w:rPr>
      </w:pPr>
      <w:r>
        <w:rPr>
          <w:rFonts w:ascii="Arial" w:hAnsi="Arial" w:cs="Arial"/>
          <w:b/>
          <w:color w:val="0000FF"/>
          <w:sz w:val="24"/>
        </w:rPr>
        <w:t>C4-214077</w:t>
      </w:r>
      <w:r>
        <w:rPr>
          <w:rFonts w:ascii="Arial" w:hAnsi="Arial" w:cs="Arial"/>
          <w:b/>
          <w:color w:val="0000FF"/>
          <w:sz w:val="24"/>
        </w:rPr>
        <w:tab/>
      </w:r>
      <w:r>
        <w:rPr>
          <w:rFonts w:ascii="Arial" w:hAnsi="Arial" w:cs="Arial"/>
          <w:b/>
          <w:sz w:val="24"/>
        </w:rPr>
        <w:t>AM Policy Information</w:t>
      </w:r>
    </w:p>
    <w:p w14:paraId="27BAF69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v16.8.0</w:t>
      </w:r>
      <w:r>
        <w:rPr>
          <w:i/>
        </w:rPr>
        <w:tab/>
        <w:t xml:space="preserve">  CR-0571  Cat: A (Rel-16)</w:t>
      </w:r>
      <w:r>
        <w:rPr>
          <w:i/>
        </w:rPr>
        <w:br/>
      </w:r>
      <w:r>
        <w:rPr>
          <w:i/>
        </w:rPr>
        <w:br/>
      </w:r>
      <w:r>
        <w:rPr>
          <w:i/>
        </w:rPr>
        <w:tab/>
      </w:r>
      <w:r>
        <w:rPr>
          <w:i/>
        </w:rPr>
        <w:tab/>
      </w:r>
      <w:r>
        <w:rPr>
          <w:i/>
        </w:rPr>
        <w:tab/>
      </w:r>
      <w:r>
        <w:rPr>
          <w:i/>
        </w:rPr>
        <w:tab/>
      </w:r>
      <w:r>
        <w:rPr>
          <w:i/>
        </w:rPr>
        <w:tab/>
        <w:t>Source: Huawei</w:t>
      </w:r>
    </w:p>
    <w:p w14:paraId="7A9BF37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C4-214741</w:t>
      </w:r>
      <w:r>
        <w:rPr>
          <w:color w:val="993300"/>
          <w:u w:val="single"/>
        </w:rPr>
        <w:t>.</w:t>
      </w:r>
    </w:p>
    <w:p w14:paraId="6AEF8EEB" w14:textId="69A8E2A1" w:rsidR="00C831F5" w:rsidRDefault="00C831F5" w:rsidP="00C831F5">
      <w:pPr>
        <w:rPr>
          <w:rFonts w:ascii="Arial" w:hAnsi="Arial" w:cs="Arial"/>
          <w:b/>
          <w:sz w:val="24"/>
        </w:rPr>
      </w:pPr>
      <w:r>
        <w:rPr>
          <w:rFonts w:ascii="Arial" w:hAnsi="Arial" w:cs="Arial"/>
          <w:b/>
          <w:color w:val="0000FF"/>
          <w:sz w:val="24"/>
        </w:rPr>
        <w:t>C4-214078</w:t>
      </w:r>
      <w:r>
        <w:rPr>
          <w:rFonts w:ascii="Arial" w:hAnsi="Arial" w:cs="Arial"/>
          <w:b/>
          <w:color w:val="0000FF"/>
          <w:sz w:val="24"/>
        </w:rPr>
        <w:tab/>
      </w:r>
      <w:r>
        <w:rPr>
          <w:rFonts w:ascii="Arial" w:hAnsi="Arial" w:cs="Arial"/>
          <w:b/>
          <w:sz w:val="24"/>
        </w:rPr>
        <w:t>AM Policy Information</w:t>
      </w:r>
    </w:p>
    <w:p w14:paraId="438D3AD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CR-0572  Cat: A (Rel-17)</w:t>
      </w:r>
      <w:r>
        <w:rPr>
          <w:i/>
        </w:rPr>
        <w:br/>
      </w:r>
      <w:r>
        <w:rPr>
          <w:i/>
        </w:rPr>
        <w:br/>
      </w:r>
      <w:r>
        <w:rPr>
          <w:i/>
        </w:rPr>
        <w:tab/>
      </w:r>
      <w:r>
        <w:rPr>
          <w:i/>
        </w:rPr>
        <w:tab/>
      </w:r>
      <w:r>
        <w:rPr>
          <w:i/>
        </w:rPr>
        <w:tab/>
      </w:r>
      <w:r>
        <w:rPr>
          <w:i/>
        </w:rPr>
        <w:tab/>
      </w:r>
      <w:r>
        <w:rPr>
          <w:i/>
        </w:rPr>
        <w:tab/>
        <w:t>Source: Huawei</w:t>
      </w:r>
    </w:p>
    <w:p w14:paraId="1750DD0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C4-214742</w:t>
      </w:r>
      <w:r>
        <w:rPr>
          <w:color w:val="993300"/>
          <w:u w:val="single"/>
        </w:rPr>
        <w:t>.</w:t>
      </w:r>
    </w:p>
    <w:p w14:paraId="0F0B262A" w14:textId="49386307" w:rsidR="00C831F5" w:rsidRDefault="00C831F5" w:rsidP="00C831F5">
      <w:pPr>
        <w:rPr>
          <w:rFonts w:ascii="Arial" w:hAnsi="Arial" w:cs="Arial"/>
          <w:b/>
          <w:sz w:val="24"/>
        </w:rPr>
      </w:pPr>
      <w:r>
        <w:rPr>
          <w:rFonts w:ascii="Arial" w:hAnsi="Arial" w:cs="Arial"/>
          <w:b/>
          <w:color w:val="0000FF"/>
          <w:sz w:val="24"/>
        </w:rPr>
        <w:t>C4-214330</w:t>
      </w:r>
      <w:r>
        <w:rPr>
          <w:rFonts w:ascii="Arial" w:hAnsi="Arial" w:cs="Arial"/>
          <w:b/>
          <w:color w:val="0000FF"/>
          <w:sz w:val="24"/>
        </w:rPr>
        <w:tab/>
      </w:r>
      <w:r>
        <w:rPr>
          <w:rFonts w:ascii="Arial" w:hAnsi="Arial" w:cs="Arial"/>
          <w:b/>
          <w:sz w:val="24"/>
        </w:rPr>
        <w:t>Essential Correction in TLS for N32-f</w:t>
      </w:r>
    </w:p>
    <w:p w14:paraId="04098FC6"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v15.4.0</w:t>
      </w:r>
      <w:r>
        <w:rPr>
          <w:i/>
        </w:rPr>
        <w:tab/>
        <w:t xml:space="preserve">  CR-0076  Cat: F (Rel-15)</w:t>
      </w:r>
      <w:r>
        <w:rPr>
          <w:i/>
        </w:rPr>
        <w:br/>
      </w:r>
      <w:r>
        <w:rPr>
          <w:i/>
        </w:rPr>
        <w:br/>
      </w:r>
      <w:r>
        <w:rPr>
          <w:i/>
        </w:rPr>
        <w:tab/>
      </w:r>
      <w:r>
        <w:rPr>
          <w:i/>
        </w:rPr>
        <w:tab/>
      </w:r>
      <w:r>
        <w:rPr>
          <w:i/>
        </w:rPr>
        <w:tab/>
      </w:r>
      <w:r>
        <w:rPr>
          <w:i/>
        </w:rPr>
        <w:tab/>
      </w:r>
      <w:r>
        <w:rPr>
          <w:i/>
        </w:rPr>
        <w:tab/>
        <w:t>Source: Nokia, Nokia Shanghai Bell</w:t>
      </w:r>
    </w:p>
    <w:p w14:paraId="42D8FD7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C4-214628</w:t>
      </w:r>
      <w:r>
        <w:rPr>
          <w:color w:val="993300"/>
          <w:u w:val="single"/>
        </w:rPr>
        <w:t>.</w:t>
      </w:r>
    </w:p>
    <w:p w14:paraId="133BE434" w14:textId="5EAA50F1" w:rsidR="00C831F5" w:rsidRDefault="00C831F5" w:rsidP="00C831F5">
      <w:pPr>
        <w:rPr>
          <w:rFonts w:ascii="Arial" w:hAnsi="Arial" w:cs="Arial"/>
          <w:b/>
          <w:sz w:val="24"/>
        </w:rPr>
      </w:pPr>
      <w:r>
        <w:rPr>
          <w:rFonts w:ascii="Arial" w:hAnsi="Arial" w:cs="Arial"/>
          <w:b/>
          <w:color w:val="0000FF"/>
          <w:sz w:val="24"/>
        </w:rPr>
        <w:t>C4-214331</w:t>
      </w:r>
      <w:r>
        <w:rPr>
          <w:rFonts w:ascii="Arial" w:hAnsi="Arial" w:cs="Arial"/>
          <w:b/>
          <w:color w:val="0000FF"/>
          <w:sz w:val="24"/>
        </w:rPr>
        <w:tab/>
      </w:r>
      <w:r>
        <w:rPr>
          <w:rFonts w:ascii="Arial" w:hAnsi="Arial" w:cs="Arial"/>
          <w:b/>
          <w:sz w:val="24"/>
        </w:rPr>
        <w:t>Essential Correction in TLS for N32-f</w:t>
      </w:r>
    </w:p>
    <w:p w14:paraId="5E1B72F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v16.7.0</w:t>
      </w:r>
      <w:r>
        <w:rPr>
          <w:i/>
        </w:rPr>
        <w:tab/>
        <w:t xml:space="preserve">  CR-0077  Cat: A (Rel-16)</w:t>
      </w:r>
      <w:r>
        <w:rPr>
          <w:i/>
        </w:rPr>
        <w:br/>
      </w:r>
      <w:r>
        <w:rPr>
          <w:i/>
        </w:rPr>
        <w:br/>
      </w:r>
      <w:r>
        <w:rPr>
          <w:i/>
        </w:rPr>
        <w:tab/>
      </w:r>
      <w:r>
        <w:rPr>
          <w:i/>
        </w:rPr>
        <w:tab/>
      </w:r>
      <w:r>
        <w:rPr>
          <w:i/>
        </w:rPr>
        <w:tab/>
      </w:r>
      <w:r>
        <w:rPr>
          <w:i/>
        </w:rPr>
        <w:tab/>
      </w:r>
      <w:r>
        <w:rPr>
          <w:i/>
        </w:rPr>
        <w:tab/>
        <w:t>Source: Nokia, Nokia Shanghai Bell</w:t>
      </w:r>
    </w:p>
    <w:p w14:paraId="165595B2" w14:textId="77777777" w:rsidR="00C831F5" w:rsidRDefault="00C831F5" w:rsidP="00C831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C4-214629</w:t>
      </w:r>
      <w:r>
        <w:rPr>
          <w:color w:val="993300"/>
          <w:u w:val="single"/>
        </w:rPr>
        <w:t>.</w:t>
      </w:r>
    </w:p>
    <w:p w14:paraId="46F022E3" w14:textId="0A328756" w:rsidR="00C831F5" w:rsidRDefault="00C831F5" w:rsidP="00C831F5">
      <w:pPr>
        <w:rPr>
          <w:rFonts w:ascii="Arial" w:hAnsi="Arial" w:cs="Arial"/>
          <w:b/>
          <w:sz w:val="24"/>
        </w:rPr>
      </w:pPr>
      <w:r>
        <w:rPr>
          <w:rFonts w:ascii="Arial" w:hAnsi="Arial" w:cs="Arial"/>
          <w:b/>
          <w:color w:val="0000FF"/>
          <w:sz w:val="24"/>
        </w:rPr>
        <w:t>C4-214332</w:t>
      </w:r>
      <w:r>
        <w:rPr>
          <w:rFonts w:ascii="Arial" w:hAnsi="Arial" w:cs="Arial"/>
          <w:b/>
          <w:color w:val="0000FF"/>
          <w:sz w:val="24"/>
        </w:rPr>
        <w:tab/>
      </w:r>
      <w:r>
        <w:rPr>
          <w:rFonts w:ascii="Arial" w:hAnsi="Arial" w:cs="Arial"/>
          <w:b/>
          <w:sz w:val="24"/>
        </w:rPr>
        <w:t>Essential Correction in TLS for N32-f</w:t>
      </w:r>
    </w:p>
    <w:p w14:paraId="0A69C91D"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v17.1.0</w:t>
      </w:r>
      <w:r>
        <w:rPr>
          <w:i/>
        </w:rPr>
        <w:tab/>
        <w:t xml:space="preserve">  CR-0078  Cat: A (Rel-17)</w:t>
      </w:r>
      <w:r>
        <w:rPr>
          <w:i/>
        </w:rPr>
        <w:br/>
      </w:r>
      <w:r>
        <w:rPr>
          <w:i/>
        </w:rPr>
        <w:br/>
      </w:r>
      <w:r>
        <w:rPr>
          <w:i/>
        </w:rPr>
        <w:tab/>
      </w:r>
      <w:r>
        <w:rPr>
          <w:i/>
        </w:rPr>
        <w:tab/>
      </w:r>
      <w:r>
        <w:rPr>
          <w:i/>
        </w:rPr>
        <w:tab/>
      </w:r>
      <w:r>
        <w:rPr>
          <w:i/>
        </w:rPr>
        <w:tab/>
      </w:r>
      <w:r>
        <w:rPr>
          <w:i/>
        </w:rPr>
        <w:tab/>
        <w:t>Source: Nokia, Nokia Shanghai Bell</w:t>
      </w:r>
    </w:p>
    <w:p w14:paraId="2F4BFF5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C4-214626</w:t>
      </w:r>
      <w:r>
        <w:rPr>
          <w:color w:val="993300"/>
          <w:u w:val="single"/>
        </w:rPr>
        <w:t>.</w:t>
      </w:r>
    </w:p>
    <w:p w14:paraId="4F7E97E7" w14:textId="0AA42853" w:rsidR="00C831F5" w:rsidRDefault="00C831F5" w:rsidP="00C831F5">
      <w:pPr>
        <w:rPr>
          <w:rFonts w:ascii="Arial" w:hAnsi="Arial" w:cs="Arial"/>
          <w:b/>
          <w:sz w:val="24"/>
        </w:rPr>
      </w:pPr>
      <w:r>
        <w:rPr>
          <w:rFonts w:ascii="Arial" w:hAnsi="Arial" w:cs="Arial"/>
          <w:b/>
          <w:color w:val="0000FF"/>
          <w:sz w:val="24"/>
        </w:rPr>
        <w:t>C4-214344</w:t>
      </w:r>
      <w:r>
        <w:rPr>
          <w:rFonts w:ascii="Arial" w:hAnsi="Arial" w:cs="Arial"/>
          <w:b/>
          <w:color w:val="0000FF"/>
          <w:sz w:val="24"/>
        </w:rPr>
        <w:tab/>
      </w:r>
      <w:r>
        <w:rPr>
          <w:rFonts w:ascii="Arial" w:hAnsi="Arial" w:cs="Arial"/>
          <w:b/>
          <w:sz w:val="24"/>
        </w:rPr>
        <w:t>UPU Header within UPU Data Protection</w:t>
      </w:r>
    </w:p>
    <w:p w14:paraId="69F58384"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v15.6.0</w:t>
      </w:r>
      <w:r>
        <w:rPr>
          <w:i/>
        </w:rPr>
        <w:tab/>
        <w:t xml:space="preserve">  CR-0128  Cat: F (Rel-15)</w:t>
      </w:r>
      <w:r>
        <w:rPr>
          <w:i/>
        </w:rPr>
        <w:br/>
      </w:r>
      <w:r>
        <w:rPr>
          <w:i/>
        </w:rPr>
        <w:br/>
      </w:r>
      <w:r>
        <w:rPr>
          <w:i/>
        </w:rPr>
        <w:tab/>
      </w:r>
      <w:r>
        <w:rPr>
          <w:i/>
        </w:rPr>
        <w:tab/>
      </w:r>
      <w:r>
        <w:rPr>
          <w:i/>
        </w:rPr>
        <w:tab/>
      </w:r>
      <w:r>
        <w:rPr>
          <w:i/>
        </w:rPr>
        <w:tab/>
      </w:r>
      <w:r>
        <w:rPr>
          <w:i/>
        </w:rPr>
        <w:tab/>
        <w:t>Source: Ericsson</w:t>
      </w:r>
    </w:p>
    <w:p w14:paraId="260302C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C4-214853</w:t>
      </w:r>
      <w:r>
        <w:rPr>
          <w:color w:val="993300"/>
          <w:u w:val="single"/>
        </w:rPr>
        <w:t>.</w:t>
      </w:r>
    </w:p>
    <w:p w14:paraId="56ABAC74" w14:textId="4EB81F87" w:rsidR="00C831F5" w:rsidRDefault="00C831F5" w:rsidP="00C831F5">
      <w:pPr>
        <w:rPr>
          <w:rFonts w:ascii="Arial" w:hAnsi="Arial" w:cs="Arial"/>
          <w:b/>
          <w:sz w:val="24"/>
        </w:rPr>
      </w:pPr>
      <w:r>
        <w:rPr>
          <w:rFonts w:ascii="Arial" w:hAnsi="Arial" w:cs="Arial"/>
          <w:b/>
          <w:color w:val="0000FF"/>
          <w:sz w:val="24"/>
        </w:rPr>
        <w:t>C4-214345</w:t>
      </w:r>
      <w:r>
        <w:rPr>
          <w:rFonts w:ascii="Arial" w:hAnsi="Arial" w:cs="Arial"/>
          <w:b/>
          <w:color w:val="0000FF"/>
          <w:sz w:val="24"/>
        </w:rPr>
        <w:tab/>
      </w:r>
      <w:r>
        <w:rPr>
          <w:rFonts w:ascii="Arial" w:hAnsi="Arial" w:cs="Arial"/>
          <w:b/>
          <w:sz w:val="24"/>
        </w:rPr>
        <w:t>UPU Header within UPU Data Protection</w:t>
      </w:r>
    </w:p>
    <w:p w14:paraId="6E59DED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v16.7.0</w:t>
      </w:r>
      <w:r>
        <w:rPr>
          <w:i/>
        </w:rPr>
        <w:tab/>
        <w:t xml:space="preserve">  CR-0129  Cat: A (Rel-16)</w:t>
      </w:r>
      <w:r>
        <w:rPr>
          <w:i/>
        </w:rPr>
        <w:br/>
      </w:r>
      <w:r>
        <w:rPr>
          <w:i/>
        </w:rPr>
        <w:br/>
      </w:r>
      <w:r>
        <w:rPr>
          <w:i/>
        </w:rPr>
        <w:tab/>
      </w:r>
      <w:r>
        <w:rPr>
          <w:i/>
        </w:rPr>
        <w:tab/>
      </w:r>
      <w:r>
        <w:rPr>
          <w:i/>
        </w:rPr>
        <w:tab/>
      </w:r>
      <w:r>
        <w:rPr>
          <w:i/>
        </w:rPr>
        <w:tab/>
      </w:r>
      <w:r>
        <w:rPr>
          <w:i/>
        </w:rPr>
        <w:tab/>
        <w:t>Source: Ericsson</w:t>
      </w:r>
    </w:p>
    <w:p w14:paraId="3E252F9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C4-214854</w:t>
      </w:r>
      <w:r>
        <w:rPr>
          <w:color w:val="993300"/>
          <w:u w:val="single"/>
        </w:rPr>
        <w:t>.</w:t>
      </w:r>
    </w:p>
    <w:p w14:paraId="089E557D" w14:textId="06226D54" w:rsidR="00C831F5" w:rsidRDefault="00C831F5" w:rsidP="00C831F5">
      <w:pPr>
        <w:rPr>
          <w:rFonts w:ascii="Arial" w:hAnsi="Arial" w:cs="Arial"/>
          <w:b/>
          <w:sz w:val="24"/>
        </w:rPr>
      </w:pPr>
      <w:r>
        <w:rPr>
          <w:rFonts w:ascii="Arial" w:hAnsi="Arial" w:cs="Arial"/>
          <w:b/>
          <w:color w:val="0000FF"/>
          <w:sz w:val="24"/>
        </w:rPr>
        <w:t>C4-214346</w:t>
      </w:r>
      <w:r>
        <w:rPr>
          <w:rFonts w:ascii="Arial" w:hAnsi="Arial" w:cs="Arial"/>
          <w:b/>
          <w:color w:val="0000FF"/>
          <w:sz w:val="24"/>
        </w:rPr>
        <w:tab/>
      </w:r>
      <w:r>
        <w:rPr>
          <w:rFonts w:ascii="Arial" w:hAnsi="Arial" w:cs="Arial"/>
          <w:b/>
          <w:sz w:val="24"/>
        </w:rPr>
        <w:t>UPU Header within UPU Data Protection</w:t>
      </w:r>
    </w:p>
    <w:p w14:paraId="26B6682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v17.2.0</w:t>
      </w:r>
      <w:r>
        <w:rPr>
          <w:i/>
        </w:rPr>
        <w:tab/>
        <w:t xml:space="preserve">  CR-0130  Cat: A (Rel-17)</w:t>
      </w:r>
      <w:r>
        <w:rPr>
          <w:i/>
        </w:rPr>
        <w:br/>
      </w:r>
      <w:r>
        <w:rPr>
          <w:i/>
        </w:rPr>
        <w:br/>
      </w:r>
      <w:r>
        <w:rPr>
          <w:i/>
        </w:rPr>
        <w:tab/>
      </w:r>
      <w:r>
        <w:rPr>
          <w:i/>
        </w:rPr>
        <w:tab/>
      </w:r>
      <w:r>
        <w:rPr>
          <w:i/>
        </w:rPr>
        <w:tab/>
      </w:r>
      <w:r>
        <w:rPr>
          <w:i/>
        </w:rPr>
        <w:tab/>
      </w:r>
      <w:r>
        <w:rPr>
          <w:i/>
        </w:rPr>
        <w:tab/>
        <w:t>Source: Ericsson</w:t>
      </w:r>
    </w:p>
    <w:p w14:paraId="02E323E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C4-214855</w:t>
      </w:r>
      <w:r>
        <w:rPr>
          <w:color w:val="993300"/>
          <w:u w:val="single"/>
        </w:rPr>
        <w:t>.</w:t>
      </w:r>
    </w:p>
    <w:p w14:paraId="71C8E769" w14:textId="70E6AD60" w:rsidR="00C831F5" w:rsidRDefault="00C831F5" w:rsidP="00C831F5">
      <w:pPr>
        <w:rPr>
          <w:rFonts w:ascii="Arial" w:hAnsi="Arial" w:cs="Arial"/>
          <w:b/>
          <w:sz w:val="24"/>
        </w:rPr>
      </w:pPr>
      <w:r>
        <w:rPr>
          <w:rFonts w:ascii="Arial" w:hAnsi="Arial" w:cs="Arial"/>
          <w:b/>
          <w:color w:val="0000FF"/>
          <w:sz w:val="24"/>
        </w:rPr>
        <w:t>C4-214427</w:t>
      </w:r>
      <w:r>
        <w:rPr>
          <w:rFonts w:ascii="Arial" w:hAnsi="Arial" w:cs="Arial"/>
          <w:b/>
          <w:color w:val="0000FF"/>
          <w:sz w:val="24"/>
        </w:rPr>
        <w:tab/>
      </w:r>
      <w:r>
        <w:rPr>
          <w:rFonts w:ascii="Arial" w:hAnsi="Arial" w:cs="Arial"/>
          <w:b/>
          <w:sz w:val="24"/>
        </w:rPr>
        <w:t>Transport Indication for N3GPP Location</w:t>
      </w:r>
    </w:p>
    <w:p w14:paraId="5FDA83B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v15.6.0</w:t>
      </w:r>
      <w:r>
        <w:rPr>
          <w:i/>
        </w:rPr>
        <w:tab/>
        <w:t xml:space="preserve">  CR-0293  Cat: F (Rel-15)</w:t>
      </w:r>
      <w:r>
        <w:rPr>
          <w:i/>
        </w:rPr>
        <w:br/>
      </w:r>
      <w:r>
        <w:rPr>
          <w:i/>
        </w:rPr>
        <w:br/>
      </w:r>
      <w:r>
        <w:rPr>
          <w:i/>
        </w:rPr>
        <w:tab/>
      </w:r>
      <w:r>
        <w:rPr>
          <w:i/>
        </w:rPr>
        <w:tab/>
      </w:r>
      <w:r>
        <w:rPr>
          <w:i/>
        </w:rPr>
        <w:tab/>
      </w:r>
      <w:r>
        <w:rPr>
          <w:i/>
        </w:rPr>
        <w:tab/>
      </w:r>
      <w:r>
        <w:rPr>
          <w:i/>
        </w:rPr>
        <w:tab/>
        <w:t>Source: Ericsson</w:t>
      </w:r>
    </w:p>
    <w:p w14:paraId="230796F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963795" w14:textId="7E1F0C5C" w:rsidR="00C831F5" w:rsidRDefault="00C831F5" w:rsidP="00C831F5">
      <w:pPr>
        <w:rPr>
          <w:rFonts w:ascii="Arial" w:hAnsi="Arial" w:cs="Arial"/>
          <w:b/>
          <w:sz w:val="24"/>
        </w:rPr>
      </w:pPr>
      <w:r>
        <w:rPr>
          <w:rFonts w:ascii="Arial" w:hAnsi="Arial" w:cs="Arial"/>
          <w:b/>
          <w:color w:val="0000FF"/>
          <w:sz w:val="24"/>
        </w:rPr>
        <w:t>C4-214428</w:t>
      </w:r>
      <w:r>
        <w:rPr>
          <w:rFonts w:ascii="Arial" w:hAnsi="Arial" w:cs="Arial"/>
          <w:b/>
          <w:color w:val="0000FF"/>
          <w:sz w:val="24"/>
        </w:rPr>
        <w:tab/>
      </w:r>
      <w:r>
        <w:rPr>
          <w:rFonts w:ascii="Arial" w:hAnsi="Arial" w:cs="Arial"/>
          <w:b/>
          <w:sz w:val="24"/>
        </w:rPr>
        <w:t>Transport Indication for N3GPP Location</w:t>
      </w:r>
    </w:p>
    <w:p w14:paraId="742F0BC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v16.8.0</w:t>
      </w:r>
      <w:r>
        <w:rPr>
          <w:i/>
        </w:rPr>
        <w:tab/>
        <w:t xml:space="preserve">  CR-0294  Cat: A (Rel-16)</w:t>
      </w:r>
      <w:r>
        <w:rPr>
          <w:i/>
        </w:rPr>
        <w:br/>
      </w:r>
      <w:r>
        <w:rPr>
          <w:i/>
        </w:rPr>
        <w:br/>
      </w:r>
      <w:r>
        <w:rPr>
          <w:i/>
        </w:rPr>
        <w:tab/>
      </w:r>
      <w:r>
        <w:rPr>
          <w:i/>
        </w:rPr>
        <w:tab/>
      </w:r>
      <w:r>
        <w:rPr>
          <w:i/>
        </w:rPr>
        <w:tab/>
      </w:r>
      <w:r>
        <w:rPr>
          <w:i/>
        </w:rPr>
        <w:tab/>
      </w:r>
      <w:r>
        <w:rPr>
          <w:i/>
        </w:rPr>
        <w:tab/>
        <w:t>Source: Ericsson</w:t>
      </w:r>
    </w:p>
    <w:p w14:paraId="18CCCB0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C4-214715</w:t>
      </w:r>
      <w:r>
        <w:rPr>
          <w:color w:val="993300"/>
          <w:u w:val="single"/>
        </w:rPr>
        <w:t>.</w:t>
      </w:r>
    </w:p>
    <w:p w14:paraId="082A1CDC" w14:textId="3233762E" w:rsidR="00C831F5" w:rsidRDefault="00C831F5" w:rsidP="00C831F5">
      <w:pPr>
        <w:rPr>
          <w:rFonts w:ascii="Arial" w:hAnsi="Arial" w:cs="Arial"/>
          <w:b/>
          <w:sz w:val="24"/>
        </w:rPr>
      </w:pPr>
      <w:r>
        <w:rPr>
          <w:rFonts w:ascii="Arial" w:hAnsi="Arial" w:cs="Arial"/>
          <w:b/>
          <w:color w:val="0000FF"/>
          <w:sz w:val="24"/>
        </w:rPr>
        <w:t>C4-214429</w:t>
      </w:r>
      <w:r>
        <w:rPr>
          <w:rFonts w:ascii="Arial" w:hAnsi="Arial" w:cs="Arial"/>
          <w:b/>
          <w:color w:val="0000FF"/>
          <w:sz w:val="24"/>
        </w:rPr>
        <w:tab/>
      </w:r>
      <w:r>
        <w:rPr>
          <w:rFonts w:ascii="Arial" w:hAnsi="Arial" w:cs="Arial"/>
          <w:b/>
          <w:sz w:val="24"/>
        </w:rPr>
        <w:t>Transport Indication for N3GPP Location</w:t>
      </w:r>
    </w:p>
    <w:p w14:paraId="7CAA4FC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CR-0295  Cat: A (Rel-17)</w:t>
      </w:r>
      <w:r>
        <w:rPr>
          <w:i/>
        </w:rPr>
        <w:br/>
      </w:r>
      <w:r>
        <w:rPr>
          <w:i/>
        </w:rPr>
        <w:br/>
      </w:r>
      <w:r>
        <w:rPr>
          <w:i/>
        </w:rPr>
        <w:tab/>
      </w:r>
      <w:r>
        <w:rPr>
          <w:i/>
        </w:rPr>
        <w:tab/>
      </w:r>
      <w:r>
        <w:rPr>
          <w:i/>
        </w:rPr>
        <w:tab/>
      </w:r>
      <w:r>
        <w:rPr>
          <w:i/>
        </w:rPr>
        <w:tab/>
      </w:r>
      <w:r>
        <w:rPr>
          <w:i/>
        </w:rPr>
        <w:tab/>
        <w:t>Source: Ericsson</w:t>
      </w:r>
    </w:p>
    <w:p w14:paraId="39C9DC06"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C4-214716</w:t>
      </w:r>
      <w:r>
        <w:rPr>
          <w:color w:val="993300"/>
          <w:u w:val="single"/>
        </w:rPr>
        <w:t>.</w:t>
      </w:r>
    </w:p>
    <w:p w14:paraId="7B49A071" w14:textId="5F385A91" w:rsidR="00C831F5" w:rsidRDefault="00C831F5" w:rsidP="00C831F5">
      <w:pPr>
        <w:rPr>
          <w:rFonts w:ascii="Arial" w:hAnsi="Arial" w:cs="Arial"/>
          <w:b/>
          <w:sz w:val="24"/>
        </w:rPr>
      </w:pPr>
      <w:r>
        <w:rPr>
          <w:rFonts w:ascii="Arial" w:hAnsi="Arial" w:cs="Arial"/>
          <w:b/>
          <w:color w:val="0000FF"/>
          <w:sz w:val="24"/>
        </w:rPr>
        <w:lastRenderedPageBreak/>
        <w:t>C4-214566</w:t>
      </w:r>
      <w:r>
        <w:rPr>
          <w:rFonts w:ascii="Arial" w:hAnsi="Arial" w:cs="Arial"/>
          <w:b/>
          <w:color w:val="0000FF"/>
          <w:sz w:val="24"/>
        </w:rPr>
        <w:tab/>
      </w:r>
      <w:r>
        <w:rPr>
          <w:rFonts w:ascii="Arial" w:hAnsi="Arial" w:cs="Arial"/>
          <w:b/>
          <w:sz w:val="24"/>
        </w:rPr>
        <w:t>Clarification on primaryChfInstance and secondaryChfInstance</w:t>
      </w:r>
    </w:p>
    <w:p w14:paraId="08C95B7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CR-0556  rev 1 Cat: A (Rel-17)</w:t>
      </w:r>
      <w:r>
        <w:rPr>
          <w:i/>
        </w:rPr>
        <w:br/>
      </w:r>
      <w:r>
        <w:rPr>
          <w:i/>
        </w:rPr>
        <w:br/>
      </w:r>
      <w:r>
        <w:rPr>
          <w:i/>
        </w:rPr>
        <w:tab/>
      </w:r>
      <w:r>
        <w:rPr>
          <w:i/>
        </w:rPr>
        <w:tab/>
      </w:r>
      <w:r>
        <w:rPr>
          <w:i/>
        </w:rPr>
        <w:tab/>
      </w:r>
      <w:r>
        <w:rPr>
          <w:i/>
        </w:rPr>
        <w:tab/>
      </w:r>
      <w:r>
        <w:rPr>
          <w:i/>
        </w:rPr>
        <w:tab/>
        <w:t>Source: CATT</w:t>
      </w:r>
    </w:p>
    <w:p w14:paraId="4D104709" w14:textId="77777777" w:rsidR="00C831F5" w:rsidRDefault="00C831F5" w:rsidP="00C831F5">
      <w:pPr>
        <w:rPr>
          <w:color w:val="808080"/>
        </w:rPr>
      </w:pPr>
      <w:r>
        <w:rPr>
          <w:color w:val="808080"/>
        </w:rPr>
        <w:t>(Replaces C4-214272)</w:t>
      </w:r>
    </w:p>
    <w:p w14:paraId="4028BE85"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7683C" w14:textId="4AABE6A0" w:rsidR="00C831F5" w:rsidRDefault="00C831F5" w:rsidP="00C831F5">
      <w:pPr>
        <w:rPr>
          <w:rFonts w:ascii="Arial" w:hAnsi="Arial" w:cs="Arial"/>
          <w:b/>
          <w:sz w:val="24"/>
        </w:rPr>
      </w:pPr>
      <w:r>
        <w:rPr>
          <w:rFonts w:ascii="Arial" w:hAnsi="Arial" w:cs="Arial"/>
          <w:b/>
          <w:color w:val="0000FF"/>
          <w:sz w:val="24"/>
        </w:rPr>
        <w:t>C4-214626</w:t>
      </w:r>
      <w:r>
        <w:rPr>
          <w:rFonts w:ascii="Arial" w:hAnsi="Arial" w:cs="Arial"/>
          <w:b/>
          <w:color w:val="0000FF"/>
          <w:sz w:val="24"/>
        </w:rPr>
        <w:tab/>
      </w:r>
      <w:r>
        <w:rPr>
          <w:rFonts w:ascii="Arial" w:hAnsi="Arial" w:cs="Arial"/>
          <w:b/>
          <w:sz w:val="24"/>
        </w:rPr>
        <w:t>Essential Correction in TLS for N32-f</w:t>
      </w:r>
    </w:p>
    <w:p w14:paraId="002DE1EB"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v17.1.0</w:t>
      </w:r>
      <w:r>
        <w:rPr>
          <w:i/>
        </w:rPr>
        <w:tab/>
        <w:t xml:space="preserve">  CR-0078  rev 1 Cat: A (Rel-17)</w:t>
      </w:r>
      <w:r>
        <w:rPr>
          <w:i/>
        </w:rPr>
        <w:br/>
      </w:r>
      <w:r>
        <w:rPr>
          <w:i/>
        </w:rPr>
        <w:br/>
      </w:r>
      <w:r>
        <w:rPr>
          <w:i/>
        </w:rPr>
        <w:tab/>
      </w:r>
      <w:r>
        <w:rPr>
          <w:i/>
        </w:rPr>
        <w:tab/>
      </w:r>
      <w:r>
        <w:rPr>
          <w:i/>
        </w:rPr>
        <w:tab/>
      </w:r>
      <w:r>
        <w:rPr>
          <w:i/>
        </w:rPr>
        <w:tab/>
      </w:r>
      <w:r>
        <w:rPr>
          <w:i/>
        </w:rPr>
        <w:tab/>
        <w:t>Source: Nokia, Nokia Shanghai Bell</w:t>
      </w:r>
    </w:p>
    <w:p w14:paraId="7B2079BE" w14:textId="77777777" w:rsidR="00C831F5" w:rsidRDefault="00C831F5" w:rsidP="00C831F5">
      <w:pPr>
        <w:rPr>
          <w:color w:val="808080"/>
        </w:rPr>
      </w:pPr>
      <w:r>
        <w:rPr>
          <w:color w:val="808080"/>
        </w:rPr>
        <w:t>(Replaces C4-214332)</w:t>
      </w:r>
    </w:p>
    <w:p w14:paraId="320B9CC1"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B7093" w14:textId="5A7FBBB3" w:rsidR="00C831F5" w:rsidRDefault="00C831F5" w:rsidP="00C831F5">
      <w:pPr>
        <w:rPr>
          <w:rFonts w:ascii="Arial" w:hAnsi="Arial" w:cs="Arial"/>
          <w:b/>
          <w:sz w:val="24"/>
        </w:rPr>
      </w:pPr>
      <w:r>
        <w:rPr>
          <w:rFonts w:ascii="Arial" w:hAnsi="Arial" w:cs="Arial"/>
          <w:b/>
          <w:color w:val="0000FF"/>
          <w:sz w:val="24"/>
        </w:rPr>
        <w:t>C4-214628</w:t>
      </w:r>
      <w:r>
        <w:rPr>
          <w:rFonts w:ascii="Arial" w:hAnsi="Arial" w:cs="Arial"/>
          <w:b/>
          <w:color w:val="0000FF"/>
          <w:sz w:val="24"/>
        </w:rPr>
        <w:tab/>
      </w:r>
      <w:r>
        <w:rPr>
          <w:rFonts w:ascii="Arial" w:hAnsi="Arial" w:cs="Arial"/>
          <w:b/>
          <w:sz w:val="24"/>
        </w:rPr>
        <w:t>Essential Correction in TLS for N32-f</w:t>
      </w:r>
    </w:p>
    <w:p w14:paraId="6C5A69D7"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v15.4.0</w:t>
      </w:r>
      <w:r>
        <w:rPr>
          <w:i/>
        </w:rPr>
        <w:tab/>
        <w:t xml:space="preserve">  CR-0076  rev 1 Cat: F (Rel-15)</w:t>
      </w:r>
      <w:r>
        <w:rPr>
          <w:i/>
        </w:rPr>
        <w:br/>
      </w:r>
      <w:r>
        <w:rPr>
          <w:i/>
        </w:rPr>
        <w:br/>
      </w:r>
      <w:r>
        <w:rPr>
          <w:i/>
        </w:rPr>
        <w:tab/>
      </w:r>
      <w:r>
        <w:rPr>
          <w:i/>
        </w:rPr>
        <w:tab/>
      </w:r>
      <w:r>
        <w:rPr>
          <w:i/>
        </w:rPr>
        <w:tab/>
      </w:r>
      <w:r>
        <w:rPr>
          <w:i/>
        </w:rPr>
        <w:tab/>
      </w:r>
      <w:r>
        <w:rPr>
          <w:i/>
        </w:rPr>
        <w:tab/>
        <w:t>Source: Nokia, Nokia Shanghai Bell</w:t>
      </w:r>
    </w:p>
    <w:p w14:paraId="573E1524" w14:textId="77777777" w:rsidR="00C831F5" w:rsidRDefault="00C831F5" w:rsidP="00C831F5">
      <w:pPr>
        <w:rPr>
          <w:color w:val="808080"/>
        </w:rPr>
      </w:pPr>
      <w:r>
        <w:rPr>
          <w:color w:val="808080"/>
        </w:rPr>
        <w:t>(Replaces C4-214330)</w:t>
      </w:r>
    </w:p>
    <w:p w14:paraId="25E16D3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09592" w14:textId="146B3ED6" w:rsidR="00C831F5" w:rsidRDefault="00C831F5" w:rsidP="00C831F5">
      <w:pPr>
        <w:rPr>
          <w:rFonts w:ascii="Arial" w:hAnsi="Arial" w:cs="Arial"/>
          <w:b/>
          <w:sz w:val="24"/>
        </w:rPr>
      </w:pPr>
      <w:r>
        <w:rPr>
          <w:rFonts w:ascii="Arial" w:hAnsi="Arial" w:cs="Arial"/>
          <w:b/>
          <w:color w:val="0000FF"/>
          <w:sz w:val="24"/>
        </w:rPr>
        <w:t>C4-214629</w:t>
      </w:r>
      <w:r>
        <w:rPr>
          <w:rFonts w:ascii="Arial" w:hAnsi="Arial" w:cs="Arial"/>
          <w:b/>
          <w:color w:val="0000FF"/>
          <w:sz w:val="24"/>
        </w:rPr>
        <w:tab/>
      </w:r>
      <w:r>
        <w:rPr>
          <w:rFonts w:ascii="Arial" w:hAnsi="Arial" w:cs="Arial"/>
          <w:b/>
          <w:sz w:val="24"/>
        </w:rPr>
        <w:t>Essential Correction in TLS for N32-f</w:t>
      </w:r>
    </w:p>
    <w:p w14:paraId="3B6F47C9"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v16.7.0</w:t>
      </w:r>
      <w:r>
        <w:rPr>
          <w:i/>
        </w:rPr>
        <w:tab/>
        <w:t xml:space="preserve">  CR-0077  rev 1 Cat: A (Rel-16)</w:t>
      </w:r>
      <w:r>
        <w:rPr>
          <w:i/>
        </w:rPr>
        <w:br/>
      </w:r>
      <w:r>
        <w:rPr>
          <w:i/>
        </w:rPr>
        <w:br/>
      </w:r>
      <w:r>
        <w:rPr>
          <w:i/>
        </w:rPr>
        <w:tab/>
      </w:r>
      <w:r>
        <w:rPr>
          <w:i/>
        </w:rPr>
        <w:tab/>
      </w:r>
      <w:r>
        <w:rPr>
          <w:i/>
        </w:rPr>
        <w:tab/>
      </w:r>
      <w:r>
        <w:rPr>
          <w:i/>
        </w:rPr>
        <w:tab/>
      </w:r>
      <w:r>
        <w:rPr>
          <w:i/>
        </w:rPr>
        <w:tab/>
        <w:t>Source: Nokia, Nokia Shanghai Bell</w:t>
      </w:r>
    </w:p>
    <w:p w14:paraId="266934D4" w14:textId="77777777" w:rsidR="00C831F5" w:rsidRDefault="00C831F5" w:rsidP="00C831F5">
      <w:pPr>
        <w:rPr>
          <w:color w:val="808080"/>
        </w:rPr>
      </w:pPr>
      <w:r>
        <w:rPr>
          <w:color w:val="808080"/>
        </w:rPr>
        <w:t>(Replaces C4-214331)</w:t>
      </w:r>
    </w:p>
    <w:p w14:paraId="4EEE36C9"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66404" w14:textId="307B465C" w:rsidR="00C831F5" w:rsidRDefault="00C831F5" w:rsidP="00C831F5">
      <w:pPr>
        <w:rPr>
          <w:rFonts w:ascii="Arial" w:hAnsi="Arial" w:cs="Arial"/>
          <w:b/>
          <w:sz w:val="24"/>
        </w:rPr>
      </w:pPr>
      <w:r>
        <w:rPr>
          <w:rFonts w:ascii="Arial" w:hAnsi="Arial" w:cs="Arial"/>
          <w:b/>
          <w:color w:val="0000FF"/>
          <w:sz w:val="24"/>
        </w:rPr>
        <w:t>C4-214715</w:t>
      </w:r>
      <w:r>
        <w:rPr>
          <w:rFonts w:ascii="Arial" w:hAnsi="Arial" w:cs="Arial"/>
          <w:b/>
          <w:color w:val="0000FF"/>
          <w:sz w:val="24"/>
        </w:rPr>
        <w:tab/>
      </w:r>
      <w:r>
        <w:rPr>
          <w:rFonts w:ascii="Arial" w:hAnsi="Arial" w:cs="Arial"/>
          <w:b/>
          <w:sz w:val="24"/>
        </w:rPr>
        <w:t>Transport Indication for N3GPP Location</w:t>
      </w:r>
    </w:p>
    <w:p w14:paraId="201E500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v16.8.0</w:t>
      </w:r>
      <w:r>
        <w:rPr>
          <w:i/>
        </w:rPr>
        <w:tab/>
        <w:t xml:space="preserve">  CR-0294  rev 1 Cat: F (Rel-16)</w:t>
      </w:r>
      <w:r>
        <w:rPr>
          <w:i/>
        </w:rPr>
        <w:br/>
      </w:r>
      <w:r>
        <w:rPr>
          <w:i/>
        </w:rPr>
        <w:br/>
      </w:r>
      <w:r>
        <w:rPr>
          <w:i/>
        </w:rPr>
        <w:tab/>
      </w:r>
      <w:r>
        <w:rPr>
          <w:i/>
        </w:rPr>
        <w:tab/>
      </w:r>
      <w:r>
        <w:rPr>
          <w:i/>
        </w:rPr>
        <w:tab/>
      </w:r>
      <w:r>
        <w:rPr>
          <w:i/>
        </w:rPr>
        <w:tab/>
      </w:r>
      <w:r>
        <w:rPr>
          <w:i/>
        </w:rPr>
        <w:tab/>
        <w:t>Source: Ericsson</w:t>
      </w:r>
    </w:p>
    <w:p w14:paraId="2140BF64" w14:textId="77777777" w:rsidR="00C831F5" w:rsidRDefault="00C831F5" w:rsidP="00C831F5">
      <w:pPr>
        <w:rPr>
          <w:color w:val="808080"/>
        </w:rPr>
      </w:pPr>
      <w:r>
        <w:rPr>
          <w:color w:val="808080"/>
        </w:rPr>
        <w:t>(Replaces C4-214428)</w:t>
      </w:r>
    </w:p>
    <w:p w14:paraId="3B1DEAD3"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C4-214831</w:t>
      </w:r>
      <w:r>
        <w:rPr>
          <w:color w:val="993300"/>
          <w:u w:val="single"/>
        </w:rPr>
        <w:t>.</w:t>
      </w:r>
    </w:p>
    <w:p w14:paraId="044717B5" w14:textId="0E3338DD" w:rsidR="00C831F5" w:rsidRDefault="00C831F5" w:rsidP="00C831F5">
      <w:pPr>
        <w:rPr>
          <w:rFonts w:ascii="Arial" w:hAnsi="Arial" w:cs="Arial"/>
          <w:b/>
          <w:sz w:val="24"/>
        </w:rPr>
      </w:pPr>
      <w:r>
        <w:rPr>
          <w:rFonts w:ascii="Arial" w:hAnsi="Arial" w:cs="Arial"/>
          <w:b/>
          <w:color w:val="0000FF"/>
          <w:sz w:val="24"/>
        </w:rPr>
        <w:t>C4-214716</w:t>
      </w:r>
      <w:r>
        <w:rPr>
          <w:rFonts w:ascii="Arial" w:hAnsi="Arial" w:cs="Arial"/>
          <w:b/>
          <w:color w:val="0000FF"/>
          <w:sz w:val="24"/>
        </w:rPr>
        <w:tab/>
      </w:r>
      <w:r>
        <w:rPr>
          <w:rFonts w:ascii="Arial" w:hAnsi="Arial" w:cs="Arial"/>
          <w:b/>
          <w:sz w:val="24"/>
        </w:rPr>
        <w:t>Transport Indication for N3GPP Location</w:t>
      </w:r>
    </w:p>
    <w:p w14:paraId="293B767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CR-0295  rev 1 Cat: A (Rel-17)</w:t>
      </w:r>
      <w:r>
        <w:rPr>
          <w:i/>
        </w:rPr>
        <w:br/>
      </w:r>
      <w:r>
        <w:rPr>
          <w:i/>
        </w:rPr>
        <w:br/>
      </w:r>
      <w:r>
        <w:rPr>
          <w:i/>
        </w:rPr>
        <w:tab/>
      </w:r>
      <w:r>
        <w:rPr>
          <w:i/>
        </w:rPr>
        <w:tab/>
      </w:r>
      <w:r>
        <w:rPr>
          <w:i/>
        </w:rPr>
        <w:tab/>
      </w:r>
      <w:r>
        <w:rPr>
          <w:i/>
        </w:rPr>
        <w:tab/>
      </w:r>
      <w:r>
        <w:rPr>
          <w:i/>
        </w:rPr>
        <w:tab/>
        <w:t>Source: Ericsson</w:t>
      </w:r>
    </w:p>
    <w:p w14:paraId="2C429B42" w14:textId="77777777" w:rsidR="00C831F5" w:rsidRDefault="00C831F5" w:rsidP="00C831F5">
      <w:pPr>
        <w:rPr>
          <w:color w:val="808080"/>
        </w:rPr>
      </w:pPr>
      <w:r>
        <w:rPr>
          <w:color w:val="808080"/>
        </w:rPr>
        <w:t>(Replaces C4-214429)</w:t>
      </w:r>
    </w:p>
    <w:p w14:paraId="504271F8"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C4-214833</w:t>
      </w:r>
      <w:r>
        <w:rPr>
          <w:color w:val="993300"/>
          <w:u w:val="single"/>
        </w:rPr>
        <w:t>.</w:t>
      </w:r>
    </w:p>
    <w:p w14:paraId="5E19306E" w14:textId="04E7EE69" w:rsidR="00C831F5" w:rsidRDefault="00C831F5" w:rsidP="00C831F5">
      <w:pPr>
        <w:rPr>
          <w:rFonts w:ascii="Arial" w:hAnsi="Arial" w:cs="Arial"/>
          <w:b/>
          <w:sz w:val="24"/>
        </w:rPr>
      </w:pPr>
      <w:r>
        <w:rPr>
          <w:rFonts w:ascii="Arial" w:hAnsi="Arial" w:cs="Arial"/>
          <w:b/>
          <w:color w:val="0000FF"/>
          <w:sz w:val="24"/>
        </w:rPr>
        <w:lastRenderedPageBreak/>
        <w:t>C4-214740</w:t>
      </w:r>
      <w:r>
        <w:rPr>
          <w:rFonts w:ascii="Arial" w:hAnsi="Arial" w:cs="Arial"/>
          <w:b/>
          <w:color w:val="0000FF"/>
          <w:sz w:val="24"/>
        </w:rPr>
        <w:tab/>
      </w:r>
      <w:r>
        <w:rPr>
          <w:rFonts w:ascii="Arial" w:hAnsi="Arial" w:cs="Arial"/>
          <w:b/>
          <w:sz w:val="24"/>
        </w:rPr>
        <w:t>AM Policy Information</w:t>
      </w:r>
    </w:p>
    <w:p w14:paraId="0F881AB8"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v15.10.0</w:t>
      </w:r>
      <w:r>
        <w:rPr>
          <w:i/>
        </w:rPr>
        <w:tab/>
        <w:t xml:space="preserve">  CR-0570  rev 1 Cat: F (Rel-15)</w:t>
      </w:r>
      <w:r>
        <w:rPr>
          <w:i/>
        </w:rPr>
        <w:br/>
      </w:r>
      <w:r>
        <w:rPr>
          <w:i/>
        </w:rPr>
        <w:br/>
      </w:r>
      <w:r>
        <w:rPr>
          <w:i/>
        </w:rPr>
        <w:tab/>
      </w:r>
      <w:r>
        <w:rPr>
          <w:i/>
        </w:rPr>
        <w:tab/>
      </w:r>
      <w:r>
        <w:rPr>
          <w:i/>
        </w:rPr>
        <w:tab/>
      </w:r>
      <w:r>
        <w:rPr>
          <w:i/>
        </w:rPr>
        <w:tab/>
      </w:r>
      <w:r>
        <w:rPr>
          <w:i/>
        </w:rPr>
        <w:tab/>
        <w:t>Source: Huawei</w:t>
      </w:r>
    </w:p>
    <w:p w14:paraId="061E941D" w14:textId="77777777" w:rsidR="00C831F5" w:rsidRDefault="00C831F5" w:rsidP="00C831F5">
      <w:pPr>
        <w:rPr>
          <w:color w:val="808080"/>
        </w:rPr>
      </w:pPr>
      <w:r>
        <w:rPr>
          <w:color w:val="808080"/>
        </w:rPr>
        <w:t>(Replaces C4-214076)</w:t>
      </w:r>
    </w:p>
    <w:p w14:paraId="51E7BF00"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1E099" w14:textId="7D6D53AA" w:rsidR="00C831F5" w:rsidRDefault="00C831F5" w:rsidP="00C831F5">
      <w:pPr>
        <w:rPr>
          <w:rFonts w:ascii="Arial" w:hAnsi="Arial" w:cs="Arial"/>
          <w:b/>
          <w:sz w:val="24"/>
        </w:rPr>
      </w:pPr>
      <w:r>
        <w:rPr>
          <w:rFonts w:ascii="Arial" w:hAnsi="Arial" w:cs="Arial"/>
          <w:b/>
          <w:color w:val="0000FF"/>
          <w:sz w:val="24"/>
        </w:rPr>
        <w:t>C4-214741</w:t>
      </w:r>
      <w:r>
        <w:rPr>
          <w:rFonts w:ascii="Arial" w:hAnsi="Arial" w:cs="Arial"/>
          <w:b/>
          <w:color w:val="0000FF"/>
          <w:sz w:val="24"/>
        </w:rPr>
        <w:tab/>
      </w:r>
      <w:r>
        <w:rPr>
          <w:rFonts w:ascii="Arial" w:hAnsi="Arial" w:cs="Arial"/>
          <w:b/>
          <w:sz w:val="24"/>
        </w:rPr>
        <w:t>AM Policy Information</w:t>
      </w:r>
    </w:p>
    <w:p w14:paraId="66D8D522"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v16.8.0</w:t>
      </w:r>
      <w:r>
        <w:rPr>
          <w:i/>
        </w:rPr>
        <w:tab/>
        <w:t xml:space="preserve">  CR-0571  rev 1 Cat: A (Rel-16)</w:t>
      </w:r>
      <w:r>
        <w:rPr>
          <w:i/>
        </w:rPr>
        <w:br/>
      </w:r>
      <w:r>
        <w:rPr>
          <w:i/>
        </w:rPr>
        <w:br/>
      </w:r>
      <w:r>
        <w:rPr>
          <w:i/>
        </w:rPr>
        <w:tab/>
      </w:r>
      <w:r>
        <w:rPr>
          <w:i/>
        </w:rPr>
        <w:tab/>
      </w:r>
      <w:r>
        <w:rPr>
          <w:i/>
        </w:rPr>
        <w:tab/>
      </w:r>
      <w:r>
        <w:rPr>
          <w:i/>
        </w:rPr>
        <w:tab/>
      </w:r>
      <w:r>
        <w:rPr>
          <w:i/>
        </w:rPr>
        <w:tab/>
        <w:t>Source: Huawei</w:t>
      </w:r>
    </w:p>
    <w:p w14:paraId="6071B202" w14:textId="77777777" w:rsidR="00C831F5" w:rsidRDefault="00C831F5" w:rsidP="00C831F5">
      <w:pPr>
        <w:rPr>
          <w:color w:val="808080"/>
        </w:rPr>
      </w:pPr>
      <w:r>
        <w:rPr>
          <w:color w:val="808080"/>
        </w:rPr>
        <w:t>(Replaces C4-214077)</w:t>
      </w:r>
    </w:p>
    <w:p w14:paraId="567B82A2"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F91F9" w14:textId="245AD53A" w:rsidR="00C831F5" w:rsidRDefault="00C831F5" w:rsidP="00C831F5">
      <w:pPr>
        <w:rPr>
          <w:rFonts w:ascii="Arial" w:hAnsi="Arial" w:cs="Arial"/>
          <w:b/>
          <w:sz w:val="24"/>
        </w:rPr>
      </w:pPr>
      <w:r>
        <w:rPr>
          <w:rFonts w:ascii="Arial" w:hAnsi="Arial" w:cs="Arial"/>
          <w:b/>
          <w:color w:val="0000FF"/>
          <w:sz w:val="24"/>
        </w:rPr>
        <w:t>C4-214742</w:t>
      </w:r>
      <w:r>
        <w:rPr>
          <w:rFonts w:ascii="Arial" w:hAnsi="Arial" w:cs="Arial"/>
          <w:b/>
          <w:color w:val="0000FF"/>
          <w:sz w:val="24"/>
        </w:rPr>
        <w:tab/>
      </w:r>
      <w:r>
        <w:rPr>
          <w:rFonts w:ascii="Arial" w:hAnsi="Arial" w:cs="Arial"/>
          <w:b/>
          <w:sz w:val="24"/>
        </w:rPr>
        <w:t>AM Policy Information</w:t>
      </w:r>
    </w:p>
    <w:p w14:paraId="1DC44C0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v17.2.0</w:t>
      </w:r>
      <w:r>
        <w:rPr>
          <w:i/>
        </w:rPr>
        <w:tab/>
        <w:t xml:space="preserve">  CR-0572  rev 1 Cat: A (Rel-17)</w:t>
      </w:r>
      <w:r>
        <w:rPr>
          <w:i/>
        </w:rPr>
        <w:br/>
      </w:r>
      <w:r>
        <w:rPr>
          <w:i/>
        </w:rPr>
        <w:br/>
      </w:r>
      <w:r>
        <w:rPr>
          <w:i/>
        </w:rPr>
        <w:tab/>
      </w:r>
      <w:r>
        <w:rPr>
          <w:i/>
        </w:rPr>
        <w:tab/>
      </w:r>
      <w:r>
        <w:rPr>
          <w:i/>
        </w:rPr>
        <w:tab/>
      </w:r>
      <w:r>
        <w:rPr>
          <w:i/>
        </w:rPr>
        <w:tab/>
      </w:r>
      <w:r>
        <w:rPr>
          <w:i/>
        </w:rPr>
        <w:tab/>
        <w:t>Source: Huawei</w:t>
      </w:r>
    </w:p>
    <w:p w14:paraId="6333360D" w14:textId="77777777" w:rsidR="00C831F5" w:rsidRDefault="00C831F5" w:rsidP="00C831F5">
      <w:pPr>
        <w:rPr>
          <w:color w:val="808080"/>
        </w:rPr>
      </w:pPr>
      <w:r>
        <w:rPr>
          <w:color w:val="808080"/>
        </w:rPr>
        <w:t>(Replaces C4-214078)</w:t>
      </w:r>
    </w:p>
    <w:p w14:paraId="2D8B6BDE"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2DAE6" w14:textId="60411160" w:rsidR="00C831F5" w:rsidRDefault="00C831F5" w:rsidP="00C831F5">
      <w:pPr>
        <w:rPr>
          <w:rFonts w:ascii="Arial" w:hAnsi="Arial" w:cs="Arial"/>
          <w:b/>
          <w:sz w:val="24"/>
        </w:rPr>
      </w:pPr>
      <w:r>
        <w:rPr>
          <w:rFonts w:ascii="Arial" w:hAnsi="Arial" w:cs="Arial"/>
          <w:b/>
          <w:color w:val="0000FF"/>
          <w:sz w:val="24"/>
        </w:rPr>
        <w:t>C4-214802</w:t>
      </w:r>
      <w:r>
        <w:rPr>
          <w:rFonts w:ascii="Arial" w:hAnsi="Arial" w:cs="Arial"/>
          <w:b/>
          <w:color w:val="0000FF"/>
          <w:sz w:val="24"/>
        </w:rPr>
        <w:tab/>
      </w:r>
      <w:r>
        <w:rPr>
          <w:rFonts w:ascii="Arial" w:hAnsi="Arial" w:cs="Arial"/>
          <w:b/>
          <w:sz w:val="24"/>
        </w:rPr>
        <w:t>29.509 Rel-15 API version and External doc update</w:t>
      </w:r>
    </w:p>
    <w:p w14:paraId="4832929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v15.6.0</w:t>
      </w:r>
      <w:r>
        <w:rPr>
          <w:i/>
        </w:rPr>
        <w:tab/>
        <w:t xml:space="preserve">  CR-0134  Cat: F (Rel-15)</w:t>
      </w:r>
      <w:r>
        <w:rPr>
          <w:i/>
        </w:rPr>
        <w:br/>
      </w:r>
      <w:r>
        <w:rPr>
          <w:i/>
        </w:rPr>
        <w:br/>
      </w:r>
      <w:r>
        <w:rPr>
          <w:i/>
        </w:rPr>
        <w:tab/>
      </w:r>
      <w:r>
        <w:rPr>
          <w:i/>
        </w:rPr>
        <w:tab/>
      </w:r>
      <w:r>
        <w:rPr>
          <w:i/>
        </w:rPr>
        <w:tab/>
      </w:r>
      <w:r>
        <w:rPr>
          <w:i/>
        </w:rPr>
        <w:tab/>
      </w:r>
      <w:r>
        <w:rPr>
          <w:i/>
        </w:rPr>
        <w:tab/>
        <w:t>Source: Orange</w:t>
      </w:r>
    </w:p>
    <w:p w14:paraId="4EFF9817"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48A15" w14:textId="39380909" w:rsidR="00C831F5" w:rsidRDefault="00C831F5" w:rsidP="00C831F5">
      <w:pPr>
        <w:rPr>
          <w:rFonts w:ascii="Arial" w:hAnsi="Arial" w:cs="Arial"/>
          <w:b/>
          <w:sz w:val="24"/>
        </w:rPr>
      </w:pPr>
      <w:r>
        <w:rPr>
          <w:rFonts w:ascii="Arial" w:hAnsi="Arial" w:cs="Arial"/>
          <w:b/>
          <w:color w:val="0000FF"/>
          <w:sz w:val="24"/>
        </w:rPr>
        <w:t>C4-214803</w:t>
      </w:r>
      <w:r>
        <w:rPr>
          <w:rFonts w:ascii="Arial" w:hAnsi="Arial" w:cs="Arial"/>
          <w:b/>
          <w:color w:val="0000FF"/>
          <w:sz w:val="24"/>
        </w:rPr>
        <w:tab/>
      </w:r>
      <w:r>
        <w:rPr>
          <w:rFonts w:ascii="Arial" w:hAnsi="Arial" w:cs="Arial"/>
          <w:b/>
          <w:sz w:val="24"/>
        </w:rPr>
        <w:t>29.518 Rel-15 API version and External doc update</w:t>
      </w:r>
    </w:p>
    <w:p w14:paraId="1D1B90BC"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v15.10.0</w:t>
      </w:r>
      <w:r>
        <w:rPr>
          <w:i/>
        </w:rPr>
        <w:tab/>
        <w:t xml:space="preserve">  CR-0595  Cat: F (Rel-15)</w:t>
      </w:r>
      <w:r>
        <w:rPr>
          <w:i/>
        </w:rPr>
        <w:br/>
      </w:r>
      <w:r>
        <w:rPr>
          <w:i/>
        </w:rPr>
        <w:br/>
      </w:r>
      <w:r>
        <w:rPr>
          <w:i/>
        </w:rPr>
        <w:tab/>
      </w:r>
      <w:r>
        <w:rPr>
          <w:i/>
        </w:rPr>
        <w:tab/>
      </w:r>
      <w:r>
        <w:rPr>
          <w:i/>
        </w:rPr>
        <w:tab/>
      </w:r>
      <w:r>
        <w:rPr>
          <w:i/>
        </w:rPr>
        <w:tab/>
      </w:r>
      <w:r>
        <w:rPr>
          <w:i/>
        </w:rPr>
        <w:tab/>
        <w:t>Source: Ericsson</w:t>
      </w:r>
    </w:p>
    <w:p w14:paraId="110EDE2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F71AB" w14:textId="53E5B3E4" w:rsidR="00C831F5" w:rsidRDefault="00C831F5" w:rsidP="00C831F5">
      <w:pPr>
        <w:rPr>
          <w:rFonts w:ascii="Arial" w:hAnsi="Arial" w:cs="Arial"/>
          <w:b/>
          <w:sz w:val="24"/>
        </w:rPr>
      </w:pPr>
      <w:r>
        <w:rPr>
          <w:rFonts w:ascii="Arial" w:hAnsi="Arial" w:cs="Arial"/>
          <w:b/>
          <w:color w:val="0000FF"/>
          <w:sz w:val="24"/>
        </w:rPr>
        <w:t>C4-214804</w:t>
      </w:r>
      <w:r>
        <w:rPr>
          <w:rFonts w:ascii="Arial" w:hAnsi="Arial" w:cs="Arial"/>
          <w:b/>
          <w:color w:val="0000FF"/>
          <w:sz w:val="24"/>
        </w:rPr>
        <w:tab/>
      </w:r>
      <w:r>
        <w:rPr>
          <w:rFonts w:ascii="Arial" w:hAnsi="Arial" w:cs="Arial"/>
          <w:b/>
          <w:sz w:val="24"/>
        </w:rPr>
        <w:t>29.571 Rel-15 API version and External doc update</w:t>
      </w:r>
    </w:p>
    <w:p w14:paraId="7C416D33"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v15.6.0</w:t>
      </w:r>
      <w:r>
        <w:rPr>
          <w:i/>
        </w:rPr>
        <w:tab/>
        <w:t xml:space="preserve">  CR-0300  Cat: F (Rel-15)</w:t>
      </w:r>
      <w:r>
        <w:rPr>
          <w:i/>
        </w:rPr>
        <w:br/>
      </w:r>
      <w:r>
        <w:rPr>
          <w:i/>
        </w:rPr>
        <w:br/>
      </w:r>
      <w:r>
        <w:rPr>
          <w:i/>
        </w:rPr>
        <w:tab/>
      </w:r>
      <w:r>
        <w:rPr>
          <w:i/>
        </w:rPr>
        <w:tab/>
      </w:r>
      <w:r>
        <w:rPr>
          <w:i/>
        </w:rPr>
        <w:tab/>
      </w:r>
      <w:r>
        <w:rPr>
          <w:i/>
        </w:rPr>
        <w:tab/>
      </w:r>
      <w:r>
        <w:rPr>
          <w:i/>
        </w:rPr>
        <w:tab/>
        <w:t>Source: Huawei</w:t>
      </w:r>
    </w:p>
    <w:p w14:paraId="6C620D7D"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301DA" w14:textId="5AB99DA6" w:rsidR="00C831F5" w:rsidRDefault="00C831F5" w:rsidP="00C831F5">
      <w:pPr>
        <w:rPr>
          <w:rFonts w:ascii="Arial" w:hAnsi="Arial" w:cs="Arial"/>
          <w:b/>
          <w:sz w:val="24"/>
        </w:rPr>
      </w:pPr>
      <w:r>
        <w:rPr>
          <w:rFonts w:ascii="Arial" w:hAnsi="Arial" w:cs="Arial"/>
          <w:b/>
          <w:color w:val="0000FF"/>
          <w:sz w:val="24"/>
        </w:rPr>
        <w:t>C4-214805</w:t>
      </w:r>
      <w:r>
        <w:rPr>
          <w:rFonts w:ascii="Arial" w:hAnsi="Arial" w:cs="Arial"/>
          <w:b/>
          <w:color w:val="0000FF"/>
          <w:sz w:val="24"/>
        </w:rPr>
        <w:tab/>
      </w:r>
      <w:r>
        <w:rPr>
          <w:rFonts w:ascii="Arial" w:hAnsi="Arial" w:cs="Arial"/>
          <w:b/>
          <w:sz w:val="24"/>
        </w:rPr>
        <w:t>29.573 Rel-15 API version and External doc update</w:t>
      </w:r>
    </w:p>
    <w:p w14:paraId="54EB7771"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v15.4.0</w:t>
      </w:r>
      <w:r>
        <w:rPr>
          <w:i/>
        </w:rPr>
        <w:tab/>
        <w:t xml:space="preserve">  CR-0082  Cat: F (Rel-15)</w:t>
      </w:r>
      <w:r>
        <w:rPr>
          <w:i/>
        </w:rPr>
        <w:br/>
      </w:r>
      <w:r>
        <w:rPr>
          <w:i/>
        </w:rPr>
        <w:lastRenderedPageBreak/>
        <w:br/>
      </w:r>
      <w:r>
        <w:rPr>
          <w:i/>
        </w:rPr>
        <w:tab/>
      </w:r>
      <w:r>
        <w:rPr>
          <w:i/>
        </w:rPr>
        <w:tab/>
      </w:r>
      <w:r>
        <w:rPr>
          <w:i/>
        </w:rPr>
        <w:tab/>
      </w:r>
      <w:r>
        <w:rPr>
          <w:i/>
        </w:rPr>
        <w:tab/>
      </w:r>
      <w:r>
        <w:rPr>
          <w:i/>
        </w:rPr>
        <w:tab/>
        <w:t>Source: Huawei</w:t>
      </w:r>
    </w:p>
    <w:p w14:paraId="5094EBC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1C219" w14:textId="0E1D2646" w:rsidR="00C831F5" w:rsidRDefault="00C831F5" w:rsidP="00C831F5">
      <w:pPr>
        <w:rPr>
          <w:rFonts w:ascii="Arial" w:hAnsi="Arial" w:cs="Arial"/>
          <w:b/>
          <w:sz w:val="24"/>
        </w:rPr>
      </w:pPr>
      <w:r>
        <w:rPr>
          <w:rFonts w:ascii="Arial" w:hAnsi="Arial" w:cs="Arial"/>
          <w:b/>
          <w:color w:val="0000FF"/>
          <w:sz w:val="24"/>
        </w:rPr>
        <w:t>C4-214831</w:t>
      </w:r>
      <w:r>
        <w:rPr>
          <w:rFonts w:ascii="Arial" w:hAnsi="Arial" w:cs="Arial"/>
          <w:b/>
          <w:color w:val="0000FF"/>
          <w:sz w:val="24"/>
        </w:rPr>
        <w:tab/>
      </w:r>
      <w:r>
        <w:rPr>
          <w:rFonts w:ascii="Arial" w:hAnsi="Arial" w:cs="Arial"/>
          <w:b/>
          <w:sz w:val="24"/>
        </w:rPr>
        <w:t>Transport Indication for N3GPP Location</w:t>
      </w:r>
    </w:p>
    <w:p w14:paraId="05841F4F"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v16.8.0</w:t>
      </w:r>
      <w:r>
        <w:rPr>
          <w:i/>
        </w:rPr>
        <w:tab/>
        <w:t xml:space="preserve">  CR-0294  rev 2 Cat: F (Rel-16)</w:t>
      </w:r>
      <w:r>
        <w:rPr>
          <w:i/>
        </w:rPr>
        <w:br/>
      </w:r>
      <w:r>
        <w:rPr>
          <w:i/>
        </w:rPr>
        <w:br/>
      </w:r>
      <w:r>
        <w:rPr>
          <w:i/>
        </w:rPr>
        <w:tab/>
      </w:r>
      <w:r>
        <w:rPr>
          <w:i/>
        </w:rPr>
        <w:tab/>
      </w:r>
      <w:r>
        <w:rPr>
          <w:i/>
        </w:rPr>
        <w:tab/>
      </w:r>
      <w:r>
        <w:rPr>
          <w:i/>
        </w:rPr>
        <w:tab/>
      </w:r>
      <w:r>
        <w:rPr>
          <w:i/>
        </w:rPr>
        <w:tab/>
        <w:t>Source: Ericsson</w:t>
      </w:r>
    </w:p>
    <w:p w14:paraId="186F4524" w14:textId="77777777" w:rsidR="00C831F5" w:rsidRDefault="00C831F5" w:rsidP="00C831F5">
      <w:pPr>
        <w:rPr>
          <w:color w:val="808080"/>
        </w:rPr>
      </w:pPr>
      <w:r>
        <w:rPr>
          <w:color w:val="808080"/>
        </w:rPr>
        <w:t>(Replaces C4-214715)</w:t>
      </w:r>
    </w:p>
    <w:p w14:paraId="6943D9E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1F684" w14:textId="71A08F17" w:rsidR="00C831F5" w:rsidRDefault="00C831F5" w:rsidP="00C831F5">
      <w:pPr>
        <w:rPr>
          <w:rFonts w:ascii="Arial" w:hAnsi="Arial" w:cs="Arial"/>
          <w:b/>
          <w:sz w:val="24"/>
        </w:rPr>
      </w:pPr>
      <w:r>
        <w:rPr>
          <w:rFonts w:ascii="Arial" w:hAnsi="Arial" w:cs="Arial"/>
          <w:b/>
          <w:color w:val="0000FF"/>
          <w:sz w:val="24"/>
        </w:rPr>
        <w:t>C4-214833</w:t>
      </w:r>
      <w:r>
        <w:rPr>
          <w:rFonts w:ascii="Arial" w:hAnsi="Arial" w:cs="Arial"/>
          <w:b/>
          <w:color w:val="0000FF"/>
          <w:sz w:val="24"/>
        </w:rPr>
        <w:tab/>
      </w:r>
      <w:r>
        <w:rPr>
          <w:rFonts w:ascii="Arial" w:hAnsi="Arial" w:cs="Arial"/>
          <w:b/>
          <w:sz w:val="24"/>
        </w:rPr>
        <w:t>Transport Indication for N3GPP Location</w:t>
      </w:r>
    </w:p>
    <w:p w14:paraId="208BDEA0"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v17.2.0</w:t>
      </w:r>
      <w:r>
        <w:rPr>
          <w:i/>
        </w:rPr>
        <w:tab/>
        <w:t xml:space="preserve">  CR-0295  rev 2 Cat: A (Rel-17)</w:t>
      </w:r>
      <w:r>
        <w:rPr>
          <w:i/>
        </w:rPr>
        <w:br/>
      </w:r>
      <w:r>
        <w:rPr>
          <w:i/>
        </w:rPr>
        <w:br/>
      </w:r>
      <w:r>
        <w:rPr>
          <w:i/>
        </w:rPr>
        <w:tab/>
      </w:r>
      <w:r>
        <w:rPr>
          <w:i/>
        </w:rPr>
        <w:tab/>
      </w:r>
      <w:r>
        <w:rPr>
          <w:i/>
        </w:rPr>
        <w:tab/>
      </w:r>
      <w:r>
        <w:rPr>
          <w:i/>
        </w:rPr>
        <w:tab/>
      </w:r>
      <w:r>
        <w:rPr>
          <w:i/>
        </w:rPr>
        <w:tab/>
        <w:t>Source: Ericsson</w:t>
      </w:r>
    </w:p>
    <w:p w14:paraId="603FFA0D" w14:textId="77777777" w:rsidR="00C831F5" w:rsidRDefault="00C831F5" w:rsidP="00C831F5">
      <w:pPr>
        <w:rPr>
          <w:color w:val="808080"/>
        </w:rPr>
      </w:pPr>
      <w:r>
        <w:rPr>
          <w:color w:val="808080"/>
        </w:rPr>
        <w:t>(Replaces C4-214716)</w:t>
      </w:r>
    </w:p>
    <w:p w14:paraId="5A298E6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E5AB2" w14:textId="6847937E" w:rsidR="00C831F5" w:rsidRDefault="00C831F5" w:rsidP="00C831F5">
      <w:pPr>
        <w:rPr>
          <w:rFonts w:ascii="Arial" w:hAnsi="Arial" w:cs="Arial"/>
          <w:b/>
          <w:sz w:val="24"/>
        </w:rPr>
      </w:pPr>
      <w:r>
        <w:rPr>
          <w:rFonts w:ascii="Arial" w:hAnsi="Arial" w:cs="Arial"/>
          <w:b/>
          <w:color w:val="0000FF"/>
          <w:sz w:val="24"/>
        </w:rPr>
        <w:t>C4-214853</w:t>
      </w:r>
      <w:r>
        <w:rPr>
          <w:rFonts w:ascii="Arial" w:hAnsi="Arial" w:cs="Arial"/>
          <w:b/>
          <w:color w:val="0000FF"/>
          <w:sz w:val="24"/>
        </w:rPr>
        <w:tab/>
      </w:r>
      <w:r>
        <w:rPr>
          <w:rFonts w:ascii="Arial" w:hAnsi="Arial" w:cs="Arial"/>
          <w:b/>
          <w:sz w:val="24"/>
        </w:rPr>
        <w:t>UPU Header within UPU Data Protection</w:t>
      </w:r>
    </w:p>
    <w:p w14:paraId="1735093E"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v15.6.0</w:t>
      </w:r>
      <w:r>
        <w:rPr>
          <w:i/>
        </w:rPr>
        <w:tab/>
        <w:t xml:space="preserve">  CR-0128  rev 1 Cat: F (Rel-15)</w:t>
      </w:r>
      <w:r>
        <w:rPr>
          <w:i/>
        </w:rPr>
        <w:br/>
      </w:r>
      <w:r>
        <w:rPr>
          <w:i/>
        </w:rPr>
        <w:br/>
      </w:r>
      <w:r>
        <w:rPr>
          <w:i/>
        </w:rPr>
        <w:tab/>
      </w:r>
      <w:r>
        <w:rPr>
          <w:i/>
        </w:rPr>
        <w:tab/>
      </w:r>
      <w:r>
        <w:rPr>
          <w:i/>
        </w:rPr>
        <w:tab/>
      </w:r>
      <w:r>
        <w:rPr>
          <w:i/>
        </w:rPr>
        <w:tab/>
      </w:r>
      <w:r>
        <w:rPr>
          <w:i/>
        </w:rPr>
        <w:tab/>
        <w:t>Source: Ericsson</w:t>
      </w:r>
    </w:p>
    <w:p w14:paraId="5073E13A" w14:textId="77777777" w:rsidR="00C831F5" w:rsidRDefault="00C831F5" w:rsidP="00C831F5">
      <w:pPr>
        <w:rPr>
          <w:color w:val="808080"/>
        </w:rPr>
      </w:pPr>
      <w:r>
        <w:rPr>
          <w:color w:val="808080"/>
        </w:rPr>
        <w:t>(Replaces C4-214344)</w:t>
      </w:r>
    </w:p>
    <w:p w14:paraId="0E32825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23A38" w14:textId="4DD5A8AD" w:rsidR="00C831F5" w:rsidRDefault="00C831F5" w:rsidP="00C831F5">
      <w:pPr>
        <w:rPr>
          <w:rFonts w:ascii="Arial" w:hAnsi="Arial" w:cs="Arial"/>
          <w:b/>
          <w:sz w:val="24"/>
        </w:rPr>
      </w:pPr>
      <w:r>
        <w:rPr>
          <w:rFonts w:ascii="Arial" w:hAnsi="Arial" w:cs="Arial"/>
          <w:b/>
          <w:color w:val="0000FF"/>
          <w:sz w:val="24"/>
        </w:rPr>
        <w:t>C4-214854</w:t>
      </w:r>
      <w:r>
        <w:rPr>
          <w:rFonts w:ascii="Arial" w:hAnsi="Arial" w:cs="Arial"/>
          <w:b/>
          <w:color w:val="0000FF"/>
          <w:sz w:val="24"/>
        </w:rPr>
        <w:tab/>
      </w:r>
      <w:r>
        <w:rPr>
          <w:rFonts w:ascii="Arial" w:hAnsi="Arial" w:cs="Arial"/>
          <w:b/>
          <w:sz w:val="24"/>
        </w:rPr>
        <w:t>UPU Header within UPU Data Protection</w:t>
      </w:r>
    </w:p>
    <w:p w14:paraId="523DF315"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v16.7.0</w:t>
      </w:r>
      <w:r>
        <w:rPr>
          <w:i/>
        </w:rPr>
        <w:tab/>
        <w:t xml:space="preserve">  CR-0129  rev 1 Cat: A (Rel-16)</w:t>
      </w:r>
      <w:r>
        <w:rPr>
          <w:i/>
        </w:rPr>
        <w:br/>
      </w:r>
      <w:r>
        <w:rPr>
          <w:i/>
        </w:rPr>
        <w:br/>
      </w:r>
      <w:r>
        <w:rPr>
          <w:i/>
        </w:rPr>
        <w:tab/>
      </w:r>
      <w:r>
        <w:rPr>
          <w:i/>
        </w:rPr>
        <w:tab/>
      </w:r>
      <w:r>
        <w:rPr>
          <w:i/>
        </w:rPr>
        <w:tab/>
      </w:r>
      <w:r>
        <w:rPr>
          <w:i/>
        </w:rPr>
        <w:tab/>
      </w:r>
      <w:r>
        <w:rPr>
          <w:i/>
        </w:rPr>
        <w:tab/>
        <w:t>Source: Ericsson</w:t>
      </w:r>
    </w:p>
    <w:p w14:paraId="6C37D6BD" w14:textId="77777777" w:rsidR="00C831F5" w:rsidRDefault="00C831F5" w:rsidP="00C831F5">
      <w:pPr>
        <w:rPr>
          <w:color w:val="808080"/>
        </w:rPr>
      </w:pPr>
      <w:r>
        <w:rPr>
          <w:color w:val="808080"/>
        </w:rPr>
        <w:t>(Replaces C4-214345)</w:t>
      </w:r>
    </w:p>
    <w:p w14:paraId="5A3A6F1C"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4D0B6" w14:textId="7625A0A5" w:rsidR="00C831F5" w:rsidRDefault="00C831F5" w:rsidP="00C831F5">
      <w:pPr>
        <w:rPr>
          <w:rFonts w:ascii="Arial" w:hAnsi="Arial" w:cs="Arial"/>
          <w:b/>
          <w:sz w:val="24"/>
        </w:rPr>
      </w:pPr>
      <w:r>
        <w:rPr>
          <w:rFonts w:ascii="Arial" w:hAnsi="Arial" w:cs="Arial"/>
          <w:b/>
          <w:color w:val="0000FF"/>
          <w:sz w:val="24"/>
        </w:rPr>
        <w:t>C4-214855</w:t>
      </w:r>
      <w:r>
        <w:rPr>
          <w:rFonts w:ascii="Arial" w:hAnsi="Arial" w:cs="Arial"/>
          <w:b/>
          <w:color w:val="0000FF"/>
          <w:sz w:val="24"/>
        </w:rPr>
        <w:tab/>
      </w:r>
      <w:r>
        <w:rPr>
          <w:rFonts w:ascii="Arial" w:hAnsi="Arial" w:cs="Arial"/>
          <w:b/>
          <w:sz w:val="24"/>
        </w:rPr>
        <w:t>UPU Header within UPU Data Protection</w:t>
      </w:r>
    </w:p>
    <w:p w14:paraId="10E53D6A" w14:textId="77777777" w:rsidR="00C831F5" w:rsidRDefault="00C831F5" w:rsidP="00C831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v17.2.0</w:t>
      </w:r>
      <w:r>
        <w:rPr>
          <w:i/>
        </w:rPr>
        <w:tab/>
        <w:t xml:space="preserve">  CR-0130  rev 1 Cat: A (Rel-17)</w:t>
      </w:r>
      <w:r>
        <w:rPr>
          <w:i/>
        </w:rPr>
        <w:br/>
      </w:r>
      <w:r>
        <w:rPr>
          <w:i/>
        </w:rPr>
        <w:br/>
      </w:r>
      <w:r>
        <w:rPr>
          <w:i/>
        </w:rPr>
        <w:tab/>
      </w:r>
      <w:r>
        <w:rPr>
          <w:i/>
        </w:rPr>
        <w:tab/>
      </w:r>
      <w:r>
        <w:rPr>
          <w:i/>
        </w:rPr>
        <w:tab/>
      </w:r>
      <w:r>
        <w:rPr>
          <w:i/>
        </w:rPr>
        <w:tab/>
      </w:r>
      <w:r>
        <w:rPr>
          <w:i/>
        </w:rPr>
        <w:tab/>
        <w:t>Source: Ericsson</w:t>
      </w:r>
    </w:p>
    <w:p w14:paraId="3925AACC" w14:textId="77777777" w:rsidR="00C831F5" w:rsidRDefault="00C831F5" w:rsidP="00C831F5">
      <w:pPr>
        <w:rPr>
          <w:color w:val="808080"/>
        </w:rPr>
      </w:pPr>
      <w:r>
        <w:rPr>
          <w:color w:val="808080"/>
        </w:rPr>
        <w:t>(Replaces C4-214346)</w:t>
      </w:r>
    </w:p>
    <w:p w14:paraId="659C0C3B"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7A8CF" w14:textId="77777777" w:rsidR="00C831F5" w:rsidRDefault="00C831F5" w:rsidP="00C831F5">
      <w:pPr>
        <w:pStyle w:val="Heading4"/>
      </w:pPr>
      <w:bookmarkStart w:id="121" w:name="_Toc81397704"/>
      <w:r>
        <w:lastRenderedPageBreak/>
        <w:t>8.2.2</w:t>
      </w:r>
      <w:r>
        <w:tab/>
        <w:t>IMS impact due to 5GS IP-CAN [IMSo5G]</w:t>
      </w:r>
      <w:bookmarkEnd w:id="121"/>
    </w:p>
    <w:p w14:paraId="1027FF0A" w14:textId="77777777" w:rsidR="00C831F5" w:rsidRDefault="00C831F5" w:rsidP="00C831F5">
      <w:pPr>
        <w:pStyle w:val="Heading4"/>
      </w:pPr>
      <w:bookmarkStart w:id="122" w:name="_Toc81397705"/>
      <w:r>
        <w:t>8.2.3</w:t>
      </w:r>
      <w:r>
        <w:tab/>
        <w:t>CT aspects of Northbound APIs for SCEF – SCS/AS Interworking [NAPS-CT]</w:t>
      </w:r>
      <w:bookmarkEnd w:id="122"/>
    </w:p>
    <w:p w14:paraId="04DCE62C" w14:textId="77777777" w:rsidR="00C831F5" w:rsidRDefault="00C831F5" w:rsidP="00C831F5">
      <w:pPr>
        <w:pStyle w:val="Heading4"/>
      </w:pPr>
      <w:bookmarkStart w:id="123" w:name="_Toc81397706"/>
      <w:r>
        <w:t>8.2.4</w:t>
      </w:r>
      <w:r>
        <w:tab/>
        <w:t>CT aspects of support of voice services over WLAN Access [VoWLAN-CT]</w:t>
      </w:r>
      <w:bookmarkEnd w:id="123"/>
    </w:p>
    <w:p w14:paraId="4F81558A" w14:textId="77777777" w:rsidR="00C831F5" w:rsidRDefault="00C831F5" w:rsidP="00C831F5">
      <w:pPr>
        <w:pStyle w:val="Heading4"/>
      </w:pPr>
      <w:bookmarkStart w:id="124" w:name="_Toc81397707"/>
      <w:r>
        <w:t>8.2.5</w:t>
      </w:r>
      <w:r>
        <w:tab/>
        <w:t>CT aspects on enhanced VoLTE performance [eVoLP-CT]</w:t>
      </w:r>
      <w:bookmarkEnd w:id="124"/>
    </w:p>
    <w:p w14:paraId="43A5AAE8" w14:textId="77777777" w:rsidR="00C831F5" w:rsidRDefault="00C831F5" w:rsidP="00C831F5">
      <w:pPr>
        <w:pStyle w:val="Heading4"/>
      </w:pPr>
      <w:bookmarkStart w:id="125" w:name="_Toc81397708"/>
      <w:r>
        <w:t>8.2.6</w:t>
      </w:r>
      <w:r>
        <w:tab/>
        <w:t>Increasing the number of EPS bearers (stage 3) [INOBEAR-CT]</w:t>
      </w:r>
      <w:bookmarkEnd w:id="125"/>
    </w:p>
    <w:p w14:paraId="4C49EF3F" w14:textId="77777777" w:rsidR="00C831F5" w:rsidRDefault="00C831F5" w:rsidP="00C831F5">
      <w:pPr>
        <w:pStyle w:val="Heading3"/>
      </w:pPr>
      <w:bookmarkStart w:id="126" w:name="_Toc81397709"/>
      <w:r>
        <w:t>8.3</w:t>
      </w:r>
      <w:r>
        <w:tab/>
        <w:t>Any Other Business for Rel-15 and earlier</w:t>
      </w:r>
      <w:bookmarkEnd w:id="126"/>
    </w:p>
    <w:p w14:paraId="0ECB6E17" w14:textId="77777777" w:rsidR="00C831F5" w:rsidRDefault="00C831F5" w:rsidP="00C831F5">
      <w:pPr>
        <w:pStyle w:val="Heading4"/>
      </w:pPr>
      <w:bookmarkStart w:id="127" w:name="_Toc81397710"/>
      <w:r>
        <w:t>8.3.1</w:t>
      </w:r>
      <w:r>
        <w:tab/>
        <w:t>AoB</w:t>
      </w:r>
      <w:bookmarkEnd w:id="127"/>
    </w:p>
    <w:p w14:paraId="34D6934B" w14:textId="77777777" w:rsidR="00C831F5" w:rsidRDefault="00C831F5" w:rsidP="00C831F5">
      <w:pPr>
        <w:pStyle w:val="Heading2"/>
      </w:pPr>
      <w:bookmarkStart w:id="128" w:name="_Toc81397711"/>
      <w:r>
        <w:t>9</w:t>
      </w:r>
      <w:r>
        <w:tab/>
        <w:t>Update of the Work Plan</w:t>
      </w:r>
      <w:bookmarkEnd w:id="128"/>
    </w:p>
    <w:p w14:paraId="1C90CB16" w14:textId="3CC99DEE" w:rsidR="00C831F5" w:rsidRDefault="00C831F5" w:rsidP="00C831F5">
      <w:pPr>
        <w:rPr>
          <w:rFonts w:ascii="Arial" w:hAnsi="Arial" w:cs="Arial"/>
          <w:b/>
          <w:sz w:val="24"/>
        </w:rPr>
      </w:pPr>
      <w:r>
        <w:rPr>
          <w:rFonts w:ascii="Arial" w:hAnsi="Arial" w:cs="Arial"/>
          <w:b/>
          <w:color w:val="0000FF"/>
          <w:sz w:val="24"/>
        </w:rPr>
        <w:t>C4-214007</w:t>
      </w:r>
      <w:r>
        <w:rPr>
          <w:rFonts w:ascii="Arial" w:hAnsi="Arial" w:cs="Arial"/>
          <w:b/>
          <w:color w:val="0000FF"/>
          <w:sz w:val="24"/>
        </w:rPr>
        <w:tab/>
      </w:r>
      <w:r>
        <w:rPr>
          <w:rFonts w:ascii="Arial" w:hAnsi="Arial" w:cs="Arial"/>
          <w:b/>
          <w:sz w:val="24"/>
        </w:rPr>
        <w:t>Work Plan</w:t>
      </w:r>
    </w:p>
    <w:p w14:paraId="6D7DB8B3" w14:textId="77777777" w:rsidR="00C831F5" w:rsidRDefault="00C831F5" w:rsidP="00C831F5">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659DD14F"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112BF" w14:textId="77777777" w:rsidR="00C831F5" w:rsidRDefault="00C831F5" w:rsidP="00C831F5">
      <w:pPr>
        <w:pStyle w:val="Heading2"/>
      </w:pPr>
      <w:bookmarkStart w:id="129" w:name="_Toc81397712"/>
      <w:r>
        <w:t>10</w:t>
      </w:r>
      <w:r>
        <w:tab/>
        <w:t>AoB</w:t>
      </w:r>
      <w:bookmarkEnd w:id="129"/>
    </w:p>
    <w:p w14:paraId="18DC140E" w14:textId="77777777" w:rsidR="00C831F5" w:rsidRDefault="00C831F5" w:rsidP="00C831F5">
      <w:pPr>
        <w:pStyle w:val="Heading2"/>
      </w:pPr>
      <w:bookmarkStart w:id="130" w:name="_Toc81397713"/>
      <w:r>
        <w:t>11</w:t>
      </w:r>
      <w:r>
        <w:tab/>
        <w:t>Future meetings</w:t>
      </w:r>
      <w:bookmarkEnd w:id="130"/>
    </w:p>
    <w:p w14:paraId="0EDB64A8" w14:textId="77777777" w:rsidR="00C831F5" w:rsidRDefault="00C831F5" w:rsidP="00C831F5">
      <w:pPr>
        <w:pStyle w:val="Heading2"/>
      </w:pPr>
      <w:bookmarkStart w:id="131" w:name="_Toc81397714"/>
      <w:r>
        <w:t>12</w:t>
      </w:r>
      <w:r>
        <w:tab/>
        <w:t>Check of approved output documents</w:t>
      </w:r>
      <w:bookmarkEnd w:id="131"/>
    </w:p>
    <w:p w14:paraId="1DBC8270" w14:textId="38567FB5" w:rsidR="00C831F5" w:rsidRDefault="00C831F5" w:rsidP="00C831F5">
      <w:pPr>
        <w:rPr>
          <w:rFonts w:ascii="Arial" w:hAnsi="Arial" w:cs="Arial"/>
          <w:b/>
          <w:sz w:val="24"/>
        </w:rPr>
      </w:pPr>
      <w:r>
        <w:rPr>
          <w:rFonts w:ascii="Arial" w:hAnsi="Arial" w:cs="Arial"/>
          <w:b/>
          <w:color w:val="0000FF"/>
          <w:sz w:val="24"/>
        </w:rPr>
        <w:t>C4-214008</w:t>
      </w:r>
      <w:r>
        <w:rPr>
          <w:rFonts w:ascii="Arial" w:hAnsi="Arial" w:cs="Arial"/>
          <w:b/>
          <w:color w:val="0000FF"/>
          <w:sz w:val="24"/>
        </w:rPr>
        <w:tab/>
      </w:r>
      <w:r>
        <w:rPr>
          <w:rFonts w:ascii="Arial" w:hAnsi="Arial" w:cs="Arial"/>
          <w:b/>
          <w:sz w:val="24"/>
        </w:rPr>
        <w:t>Output Documents</w:t>
      </w:r>
    </w:p>
    <w:p w14:paraId="68F8F7E5" w14:textId="77777777" w:rsidR="00C831F5" w:rsidRDefault="00C831F5" w:rsidP="00C831F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37358EFA" w14:textId="77777777" w:rsidR="00C831F5" w:rsidRDefault="00C831F5" w:rsidP="00C831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44423" w14:textId="5343D880" w:rsidR="00C831F5" w:rsidRDefault="00C831F5" w:rsidP="00C831F5">
      <w:pPr>
        <w:pStyle w:val="Heading2"/>
      </w:pPr>
      <w:bookmarkStart w:id="132" w:name="_Toc81397715"/>
      <w:r>
        <w:t>13</w:t>
      </w:r>
      <w:r>
        <w:tab/>
        <w:t>Closing of the meeting 15:00 UTC Friday 2</w:t>
      </w:r>
      <w:r w:rsidR="00DE33D2">
        <w:t>7</w:t>
      </w:r>
      <w:r>
        <w:t xml:space="preserve">th </w:t>
      </w:r>
      <w:r w:rsidR="00DE33D2">
        <w:t>August</w:t>
      </w:r>
      <w:r>
        <w:t xml:space="preserve"> 2021</w:t>
      </w:r>
      <w:bookmarkEnd w:id="132"/>
    </w:p>
    <w:p w14:paraId="4D0EDCCB" w14:textId="768E406A" w:rsidR="00DE33D2" w:rsidRDefault="00DE33D2" w:rsidP="00DE33D2">
      <w:r>
        <w:t>E-meeting was closed on Friday 2</w:t>
      </w:r>
      <w:r>
        <w:t>7</w:t>
      </w:r>
      <w:r>
        <w:rPr>
          <w:vertAlign w:val="superscript"/>
        </w:rPr>
        <w:t>th</w:t>
      </w:r>
      <w:r>
        <w:t xml:space="preserve"> August.  </w:t>
      </w:r>
    </w:p>
    <w:p w14:paraId="4E394152" w14:textId="1D818998" w:rsidR="00DE33D2" w:rsidRDefault="00DE33D2" w:rsidP="00DE33D2">
      <w:pPr>
        <w:pStyle w:val="FP"/>
      </w:pPr>
      <w:r>
        <w:t>Teleconferences were held every meeting day excluding weekend from 1</w:t>
      </w:r>
      <w:r>
        <w:t>7</w:t>
      </w:r>
      <w:r>
        <w:rPr>
          <w:vertAlign w:val="superscript"/>
        </w:rPr>
        <w:t>th</w:t>
      </w:r>
      <w:r>
        <w:t xml:space="preserve"> to 2</w:t>
      </w:r>
      <w:r>
        <w:t>6</w:t>
      </w:r>
      <w:r w:rsidRPr="00907D36">
        <w:rPr>
          <w:vertAlign w:val="superscript"/>
        </w:rPr>
        <w:t>th</w:t>
      </w:r>
      <w:r>
        <w:t xml:space="preserve"> </w:t>
      </w:r>
      <w:r>
        <w:t>August</w:t>
      </w:r>
      <w:r>
        <w:t xml:space="preserve"> during 14:00 to 16:00 CEST.</w:t>
      </w:r>
    </w:p>
    <w:p w14:paraId="058BBE02" w14:textId="77777777" w:rsidR="00DE33D2" w:rsidRDefault="00DE33D2" w:rsidP="00DE33D2">
      <w:pPr>
        <w:pStyle w:val="FP"/>
      </w:pPr>
    </w:p>
    <w:p w14:paraId="5D0516AF" w14:textId="77777777" w:rsidR="00DE33D2" w:rsidRDefault="00DE33D2" w:rsidP="00DE33D2">
      <w:pPr>
        <w:pStyle w:val="Heading2"/>
      </w:pPr>
      <w:bookmarkStart w:id="133" w:name="_Toc476377741"/>
      <w:bookmarkStart w:id="134" w:name="_Toc492975684"/>
      <w:bookmarkStart w:id="135" w:name="_Toc501435358"/>
      <w:bookmarkStart w:id="136" w:name="_Toc516750082"/>
      <w:bookmarkStart w:id="137" w:name="_Toc524514256"/>
      <w:bookmarkStart w:id="138" w:name="_Toc532399180"/>
      <w:bookmarkStart w:id="139" w:name="_Toc73787808"/>
      <w:bookmarkStart w:id="140" w:name="_Toc450727272"/>
      <w:bookmarkStart w:id="141" w:name="_Toc417393103"/>
      <w:bookmarkStart w:id="142" w:name="_Toc453065828"/>
      <w:bookmarkStart w:id="143" w:name="_Toc466021548"/>
      <w:bookmarkStart w:id="144" w:name="_Toc81397716"/>
      <w:r>
        <w:t>14</w:t>
      </w:r>
      <w:r>
        <w:tab/>
        <w:t>History table</w:t>
      </w:r>
      <w:bookmarkEnd w:id="133"/>
      <w:bookmarkEnd w:id="134"/>
      <w:bookmarkEnd w:id="135"/>
      <w:bookmarkEnd w:id="136"/>
      <w:bookmarkEnd w:id="137"/>
      <w:bookmarkEnd w:id="138"/>
      <w:bookmarkEnd w:id="139"/>
      <w:bookmarkEnd w:id="144"/>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DE33D2" w14:paraId="4ECA62A3" w14:textId="77777777" w:rsidTr="001A2F59">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7442E1D" w14:textId="77777777" w:rsidR="00DE33D2" w:rsidRDefault="00DE33D2" w:rsidP="001A2F59">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7DA9CFA5" w14:textId="77777777" w:rsidR="00DE33D2" w:rsidRDefault="00DE33D2" w:rsidP="001A2F59">
            <w:pPr>
              <w:pStyle w:val="TAL"/>
              <w:rPr>
                <w:b/>
                <w:sz w:val="16"/>
              </w:rPr>
            </w:pPr>
            <w:r>
              <w:rPr>
                <w:b/>
                <w:sz w:val="16"/>
              </w:rPr>
              <w:t>Subject/Comment</w:t>
            </w:r>
          </w:p>
          <w:p w14:paraId="768FE739" w14:textId="77777777" w:rsidR="00DE33D2" w:rsidRDefault="00DE33D2" w:rsidP="001A2F59">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A66055" w14:textId="77777777" w:rsidR="00DE33D2" w:rsidRDefault="00DE33D2" w:rsidP="001A2F59">
            <w:pPr>
              <w:pStyle w:val="TAL"/>
              <w:rPr>
                <w:b/>
                <w:sz w:val="16"/>
              </w:rPr>
            </w:pPr>
            <w:r>
              <w:rPr>
                <w:b/>
                <w:sz w:val="16"/>
              </w:rPr>
              <w:t>New</w:t>
            </w:r>
          </w:p>
        </w:tc>
      </w:tr>
      <w:tr w:rsidR="00DE33D2" w14:paraId="6C01CC06" w14:textId="77777777" w:rsidTr="001A2F59">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536E52D" w14:textId="4275808D" w:rsidR="00DE33D2" w:rsidRDefault="00DE33D2" w:rsidP="001A2F59">
            <w:pPr>
              <w:pStyle w:val="TAL"/>
            </w:pPr>
            <w:r>
              <w:t>2021-0</w:t>
            </w:r>
            <w:r>
              <w:t>9</w:t>
            </w:r>
            <w:r>
              <w:t>-0</w:t>
            </w:r>
            <w:r>
              <w:t>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602C0A5" w14:textId="77777777" w:rsidR="00DE33D2" w:rsidRDefault="00DE33D2" w:rsidP="001A2F59">
            <w:pPr>
              <w:pStyle w:val="TAL"/>
            </w:pPr>
            <w:r>
              <w:t>Version 0.1.0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A556DB" w14:textId="77777777" w:rsidR="00DE33D2" w:rsidRDefault="00DE33D2" w:rsidP="001A2F59">
            <w:pPr>
              <w:pStyle w:val="TAL"/>
            </w:pPr>
            <w:r>
              <w:t>0.1.0</w:t>
            </w:r>
          </w:p>
        </w:tc>
      </w:tr>
      <w:tr w:rsidR="00DE33D2" w14:paraId="38CEF01B" w14:textId="77777777" w:rsidTr="001A2F59">
        <w:tc>
          <w:tcPr>
            <w:tcW w:w="1134" w:type="dxa"/>
            <w:tcBorders>
              <w:top w:val="single" w:sz="6" w:space="0" w:color="auto"/>
              <w:left w:val="single" w:sz="6" w:space="0" w:color="auto"/>
              <w:bottom w:val="single" w:sz="6" w:space="0" w:color="auto"/>
              <w:right w:val="single" w:sz="6" w:space="0" w:color="auto"/>
            </w:tcBorders>
            <w:shd w:val="solid" w:color="FFFFFF" w:fill="auto"/>
          </w:tcPr>
          <w:p w14:paraId="1BFCF26D" w14:textId="77777777" w:rsidR="00DE33D2" w:rsidRDefault="00DE33D2" w:rsidP="001A2F59">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1ECF6F8" w14:textId="77777777" w:rsidR="00DE33D2" w:rsidRDefault="00DE33D2" w:rsidP="001A2F5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6ADA" w14:textId="77777777" w:rsidR="00DE33D2" w:rsidRDefault="00DE33D2" w:rsidP="001A2F59">
            <w:pPr>
              <w:pStyle w:val="TAL"/>
            </w:pPr>
          </w:p>
        </w:tc>
      </w:tr>
      <w:bookmarkEnd w:id="140"/>
      <w:bookmarkEnd w:id="141"/>
      <w:bookmarkEnd w:id="142"/>
      <w:bookmarkEnd w:id="143"/>
    </w:tbl>
    <w:p w14:paraId="75DE1D83" w14:textId="704EE93D" w:rsidR="00DE33D2" w:rsidRDefault="00DE33D2" w:rsidP="00DE33D2"/>
    <w:p w14:paraId="13599921" w14:textId="77777777" w:rsidR="004377C2" w:rsidRDefault="00DE33D2" w:rsidP="004377C2">
      <w:pPr>
        <w:pStyle w:val="Heading2"/>
      </w:pPr>
      <w:r>
        <w:br w:type="page"/>
      </w:r>
      <w:bookmarkStart w:id="145" w:name="_Toc81397717"/>
      <w:r w:rsidR="004377C2">
        <w:lastRenderedPageBreak/>
        <w:t>Annex A: Contribution documents and status</w:t>
      </w:r>
      <w:bookmarkEnd w:id="145"/>
    </w:p>
    <w:p w14:paraId="6F543345" w14:textId="77777777" w:rsidR="004377C2" w:rsidRDefault="004377C2" w:rsidP="004377C2">
      <w:pPr>
        <w:pStyle w:val="Heading3"/>
      </w:pPr>
      <w:bookmarkStart w:id="146" w:name="_Toc81397718"/>
      <w:r>
        <w:t>A1: List of TDocs</w:t>
      </w:r>
      <w:bookmarkEnd w:id="146"/>
    </w:p>
    <w:p w14:paraId="0C3FC552" w14:textId="77777777" w:rsidR="004377C2" w:rsidRDefault="004377C2" w:rsidP="004377C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17"/>
        <w:gridCol w:w="2195"/>
        <w:gridCol w:w="982"/>
        <w:gridCol w:w="1010"/>
        <w:gridCol w:w="1154"/>
      </w:tblGrid>
      <w:tr w:rsidR="00BE3C62" w:rsidRPr="00BE3C62" w14:paraId="130A44F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199F5" w14:textId="77777777" w:rsidR="004377C2" w:rsidRDefault="004377C2" w:rsidP="00BE3C6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0433" w14:textId="77777777" w:rsidR="004377C2" w:rsidRDefault="004377C2" w:rsidP="00BE3C62">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FB34" w14:textId="77777777" w:rsidR="004377C2" w:rsidRDefault="004377C2" w:rsidP="00BE3C62">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0290" w14:textId="77777777" w:rsidR="004377C2" w:rsidRDefault="004377C2" w:rsidP="00BE3C62">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0DC8" w14:textId="77777777" w:rsidR="004377C2" w:rsidRDefault="004377C2" w:rsidP="00BE3C62">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5F5D" w14:textId="77777777" w:rsidR="004377C2" w:rsidRDefault="004377C2" w:rsidP="00BE3C62">
            <w:pPr>
              <w:pStyle w:val="TAH"/>
            </w:pPr>
            <w:r>
              <w:t>Replaced by</w:t>
            </w:r>
          </w:p>
        </w:tc>
      </w:tr>
      <w:tr w:rsidR="00BE3C62" w:rsidRPr="00BE3C62" w14:paraId="1F2EF06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34FE" w14:textId="77777777" w:rsidR="004377C2" w:rsidRPr="00BE3C62" w:rsidRDefault="004377C2" w:rsidP="00BE3C62">
            <w:pPr>
              <w:pStyle w:val="TAL"/>
              <w:rPr>
                <w:sz w:val="16"/>
              </w:rPr>
            </w:pPr>
            <w:r w:rsidRPr="00BE3C62">
              <w:rPr>
                <w:sz w:val="16"/>
              </w:rPr>
              <w:t>C4-214000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EA5A7" w14:textId="77777777" w:rsidR="004377C2" w:rsidRPr="00BE3C62" w:rsidRDefault="004377C2" w:rsidP="00BE3C62">
            <w:pPr>
              <w:pStyle w:val="TAL"/>
              <w:rPr>
                <w:sz w:val="16"/>
              </w:rPr>
            </w:pPr>
            <w:r w:rsidRPr="00BE3C62">
              <w:rPr>
                <w:sz w:val="16"/>
              </w:rPr>
              <w:t>Draft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C60C" w14:textId="77777777" w:rsidR="004377C2" w:rsidRPr="00BE3C62" w:rsidRDefault="004377C2" w:rsidP="00BE3C62">
            <w:pPr>
              <w:pStyle w:val="TAL"/>
              <w:rPr>
                <w:sz w:val="16"/>
              </w:rPr>
            </w:pPr>
            <w:r w:rsidRPr="00BE3C62">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6DB0"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BBCA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1F41E" w14:textId="77777777" w:rsidR="004377C2" w:rsidRPr="00BE3C62" w:rsidRDefault="004377C2" w:rsidP="00BE3C62">
            <w:pPr>
              <w:pStyle w:val="TAL"/>
              <w:rPr>
                <w:sz w:val="16"/>
              </w:rPr>
            </w:pPr>
          </w:p>
        </w:tc>
      </w:tr>
      <w:tr w:rsidR="00BE3C62" w:rsidRPr="00BE3C62" w14:paraId="2B2EC79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65AB" w14:textId="77777777" w:rsidR="004377C2" w:rsidRPr="00BE3C62" w:rsidRDefault="004377C2" w:rsidP="00BE3C62">
            <w:pPr>
              <w:pStyle w:val="TAL"/>
              <w:rPr>
                <w:sz w:val="16"/>
              </w:rPr>
            </w:pPr>
            <w:r w:rsidRPr="00BE3C62">
              <w:rPr>
                <w:sz w:val="16"/>
              </w:rPr>
              <w:t>C4-214001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1464F" w14:textId="77777777" w:rsidR="004377C2" w:rsidRPr="00BE3C62" w:rsidRDefault="004377C2" w:rsidP="00BE3C62">
            <w:pPr>
              <w:pStyle w:val="TAL"/>
              <w:rPr>
                <w:sz w:val="16"/>
              </w:rPr>
            </w:pPr>
            <w:r w:rsidRPr="00BE3C62">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21D6" w14:textId="77777777" w:rsidR="004377C2" w:rsidRPr="00BE3C62" w:rsidRDefault="004377C2" w:rsidP="00BE3C62">
            <w:pPr>
              <w:pStyle w:val="TAL"/>
              <w:rPr>
                <w:sz w:val="16"/>
              </w:rPr>
            </w:pPr>
            <w:r w:rsidRPr="00BE3C62">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5E01D"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39C6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6D37" w14:textId="77777777" w:rsidR="004377C2" w:rsidRPr="00BE3C62" w:rsidRDefault="004377C2" w:rsidP="00BE3C62">
            <w:pPr>
              <w:pStyle w:val="TAL"/>
              <w:rPr>
                <w:sz w:val="16"/>
              </w:rPr>
            </w:pPr>
          </w:p>
        </w:tc>
      </w:tr>
      <w:tr w:rsidR="00BE3C62" w:rsidRPr="00BE3C62" w14:paraId="7607956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C12B9" w14:textId="77777777" w:rsidR="004377C2" w:rsidRPr="00BE3C62" w:rsidRDefault="004377C2" w:rsidP="00BE3C62">
            <w:pPr>
              <w:pStyle w:val="TAL"/>
              <w:rPr>
                <w:sz w:val="16"/>
              </w:rPr>
            </w:pPr>
            <w:r w:rsidRPr="00BE3C62">
              <w:rPr>
                <w:sz w:val="16"/>
              </w:rPr>
              <w:t>C4-214002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70A64" w14:textId="77777777" w:rsidR="004377C2" w:rsidRPr="00BE3C62" w:rsidRDefault="004377C2" w:rsidP="00BE3C62">
            <w:pPr>
              <w:pStyle w:val="TAL"/>
              <w:rPr>
                <w:sz w:val="16"/>
              </w:rPr>
            </w:pPr>
            <w:r w:rsidRPr="00BE3C62">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673C" w14:textId="77777777" w:rsidR="004377C2" w:rsidRPr="00BE3C62" w:rsidRDefault="004377C2" w:rsidP="00BE3C62">
            <w:pPr>
              <w:pStyle w:val="TAL"/>
              <w:rPr>
                <w:sz w:val="16"/>
              </w:rPr>
            </w:pPr>
            <w:r w:rsidRPr="00BE3C62">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33885"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2A5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15E9D" w14:textId="77777777" w:rsidR="004377C2" w:rsidRPr="00BE3C62" w:rsidRDefault="004377C2" w:rsidP="00BE3C62">
            <w:pPr>
              <w:pStyle w:val="TAL"/>
              <w:rPr>
                <w:sz w:val="16"/>
              </w:rPr>
            </w:pPr>
          </w:p>
        </w:tc>
      </w:tr>
      <w:tr w:rsidR="00BE3C62" w:rsidRPr="00BE3C62" w14:paraId="50896BE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BB809" w14:textId="77777777" w:rsidR="004377C2" w:rsidRPr="00BE3C62" w:rsidRDefault="004377C2" w:rsidP="00BE3C62">
            <w:pPr>
              <w:pStyle w:val="TAL"/>
              <w:rPr>
                <w:sz w:val="16"/>
              </w:rPr>
            </w:pPr>
            <w:r w:rsidRPr="00BE3C62">
              <w:rPr>
                <w:sz w:val="16"/>
              </w:rPr>
              <w:t>C4-214003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F17C" w14:textId="77777777" w:rsidR="004377C2" w:rsidRPr="00BE3C62" w:rsidRDefault="004377C2" w:rsidP="00BE3C62">
            <w:pPr>
              <w:pStyle w:val="TAL"/>
              <w:rPr>
                <w:sz w:val="16"/>
              </w:rPr>
            </w:pPr>
            <w:r w:rsidRPr="00BE3C62">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EF13" w14:textId="77777777" w:rsidR="004377C2" w:rsidRPr="00BE3C62" w:rsidRDefault="004377C2" w:rsidP="00BE3C62">
            <w:pPr>
              <w:pStyle w:val="TAL"/>
              <w:rPr>
                <w:sz w:val="16"/>
              </w:rPr>
            </w:pPr>
            <w:r w:rsidRPr="00BE3C62">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37B40"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2DC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EC5C" w14:textId="77777777" w:rsidR="004377C2" w:rsidRPr="00BE3C62" w:rsidRDefault="004377C2" w:rsidP="00BE3C62">
            <w:pPr>
              <w:pStyle w:val="TAL"/>
              <w:rPr>
                <w:sz w:val="16"/>
              </w:rPr>
            </w:pPr>
          </w:p>
        </w:tc>
      </w:tr>
      <w:tr w:rsidR="00BE3C62" w:rsidRPr="00BE3C62" w14:paraId="4373D2E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2928" w14:textId="77777777" w:rsidR="004377C2" w:rsidRPr="00BE3C62" w:rsidRDefault="004377C2" w:rsidP="00BE3C62">
            <w:pPr>
              <w:pStyle w:val="TAL"/>
              <w:rPr>
                <w:sz w:val="16"/>
              </w:rPr>
            </w:pPr>
            <w:r w:rsidRPr="00BE3C62">
              <w:rPr>
                <w:sz w:val="16"/>
              </w:rPr>
              <w:t>C4-214004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B701" w14:textId="77777777" w:rsidR="004377C2" w:rsidRPr="00BE3C62" w:rsidRDefault="004377C2" w:rsidP="00BE3C62">
            <w:pPr>
              <w:pStyle w:val="TAL"/>
              <w:rPr>
                <w:sz w:val="16"/>
              </w:rPr>
            </w:pPr>
            <w:r w:rsidRPr="00BE3C62">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2622E" w14:textId="77777777" w:rsidR="004377C2" w:rsidRPr="00BE3C62" w:rsidRDefault="004377C2" w:rsidP="00BE3C62">
            <w:pPr>
              <w:pStyle w:val="TAL"/>
              <w:rPr>
                <w:sz w:val="16"/>
              </w:rPr>
            </w:pPr>
            <w:r w:rsidRPr="00BE3C62">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36C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853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9FE4" w14:textId="77777777" w:rsidR="004377C2" w:rsidRPr="00BE3C62" w:rsidRDefault="004377C2" w:rsidP="00BE3C62">
            <w:pPr>
              <w:pStyle w:val="TAL"/>
              <w:rPr>
                <w:sz w:val="16"/>
              </w:rPr>
            </w:pPr>
          </w:p>
        </w:tc>
      </w:tr>
      <w:tr w:rsidR="00BE3C62" w:rsidRPr="00BE3C62" w14:paraId="50BCA5E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E965" w14:textId="77777777" w:rsidR="004377C2" w:rsidRPr="00BE3C62" w:rsidRDefault="004377C2" w:rsidP="00BE3C62">
            <w:pPr>
              <w:pStyle w:val="TAL"/>
              <w:rPr>
                <w:sz w:val="16"/>
              </w:rPr>
            </w:pPr>
            <w:r w:rsidRPr="00BE3C62">
              <w:rPr>
                <w:sz w:val="16"/>
              </w:rPr>
              <w:t>C4-214005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9CBC" w14:textId="77777777" w:rsidR="004377C2" w:rsidRPr="00BE3C62" w:rsidRDefault="004377C2" w:rsidP="00BE3C62">
            <w:pPr>
              <w:pStyle w:val="TAL"/>
              <w:rPr>
                <w:sz w:val="16"/>
              </w:rPr>
            </w:pPr>
            <w:r w:rsidRPr="00BE3C62">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B85B" w14:textId="77777777" w:rsidR="004377C2" w:rsidRPr="00BE3C62" w:rsidRDefault="004377C2" w:rsidP="00BE3C62">
            <w:pPr>
              <w:pStyle w:val="TAL"/>
              <w:rPr>
                <w:sz w:val="16"/>
              </w:rPr>
            </w:pPr>
            <w:r w:rsidRPr="00BE3C62">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4FA6"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964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C0F1C" w14:textId="77777777" w:rsidR="004377C2" w:rsidRPr="00BE3C62" w:rsidRDefault="004377C2" w:rsidP="00BE3C62">
            <w:pPr>
              <w:pStyle w:val="TAL"/>
              <w:rPr>
                <w:sz w:val="16"/>
              </w:rPr>
            </w:pPr>
          </w:p>
        </w:tc>
      </w:tr>
      <w:tr w:rsidR="00BE3C62" w:rsidRPr="00BE3C62" w14:paraId="514B5E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44CA" w14:textId="77777777" w:rsidR="004377C2" w:rsidRPr="00BE3C62" w:rsidRDefault="004377C2" w:rsidP="00BE3C62">
            <w:pPr>
              <w:pStyle w:val="TAL"/>
              <w:rPr>
                <w:sz w:val="16"/>
              </w:rPr>
            </w:pPr>
            <w:r w:rsidRPr="00BE3C62">
              <w:rPr>
                <w:sz w:val="16"/>
              </w:rPr>
              <w:t>C4-214006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CEA3A" w14:textId="77777777" w:rsidR="004377C2" w:rsidRPr="00BE3C62" w:rsidRDefault="004377C2" w:rsidP="00BE3C62">
            <w:pPr>
              <w:pStyle w:val="TAL"/>
              <w:rPr>
                <w:sz w:val="16"/>
              </w:rPr>
            </w:pPr>
            <w:r w:rsidRPr="00BE3C62">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7BD4" w14:textId="77777777" w:rsidR="004377C2" w:rsidRPr="00BE3C62" w:rsidRDefault="004377C2" w:rsidP="00BE3C62">
            <w:pPr>
              <w:pStyle w:val="TAL"/>
              <w:rPr>
                <w:sz w:val="16"/>
              </w:rPr>
            </w:pPr>
            <w:r w:rsidRPr="00BE3C62">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35CF" w14:textId="77777777" w:rsidR="004377C2" w:rsidRPr="00BE3C62" w:rsidRDefault="004377C2" w:rsidP="00BE3C62">
            <w:pPr>
              <w:pStyle w:val="TAL"/>
              <w:rPr>
                <w:sz w:val="16"/>
              </w:rPr>
            </w:pPr>
            <w:r w:rsidRPr="00BE3C62">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E5B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395EC" w14:textId="77777777" w:rsidR="004377C2" w:rsidRPr="00BE3C62" w:rsidRDefault="004377C2" w:rsidP="00BE3C62">
            <w:pPr>
              <w:pStyle w:val="TAL"/>
              <w:rPr>
                <w:sz w:val="16"/>
              </w:rPr>
            </w:pPr>
          </w:p>
        </w:tc>
      </w:tr>
      <w:tr w:rsidR="00BE3C62" w:rsidRPr="00BE3C62" w14:paraId="73552F5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6657" w14:textId="77777777" w:rsidR="004377C2" w:rsidRPr="00BE3C62" w:rsidRDefault="004377C2" w:rsidP="00BE3C62">
            <w:pPr>
              <w:pStyle w:val="TAL"/>
              <w:rPr>
                <w:sz w:val="16"/>
              </w:rPr>
            </w:pPr>
            <w:r w:rsidRPr="00BE3C62">
              <w:rPr>
                <w:sz w:val="16"/>
              </w:rPr>
              <w:t>C4-214007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2F437" w14:textId="77777777" w:rsidR="004377C2" w:rsidRPr="00BE3C62" w:rsidRDefault="004377C2" w:rsidP="00BE3C62">
            <w:pPr>
              <w:pStyle w:val="TAL"/>
              <w:rPr>
                <w:sz w:val="16"/>
              </w:rPr>
            </w:pPr>
            <w:r w:rsidRPr="00BE3C62">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CF4D" w14:textId="77777777" w:rsidR="004377C2" w:rsidRPr="00BE3C62" w:rsidRDefault="004377C2" w:rsidP="00BE3C62">
            <w:pPr>
              <w:pStyle w:val="TAL"/>
              <w:rPr>
                <w:sz w:val="16"/>
              </w:rPr>
            </w:pPr>
            <w:r w:rsidRPr="00BE3C62">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976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7A3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5D550" w14:textId="77777777" w:rsidR="004377C2" w:rsidRPr="00BE3C62" w:rsidRDefault="004377C2" w:rsidP="00BE3C62">
            <w:pPr>
              <w:pStyle w:val="TAL"/>
              <w:rPr>
                <w:sz w:val="16"/>
              </w:rPr>
            </w:pPr>
          </w:p>
        </w:tc>
      </w:tr>
      <w:tr w:rsidR="00BE3C62" w:rsidRPr="00BE3C62" w14:paraId="284BAB8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6B956" w14:textId="77777777" w:rsidR="004377C2" w:rsidRPr="00BE3C62" w:rsidRDefault="004377C2" w:rsidP="00BE3C62">
            <w:pPr>
              <w:pStyle w:val="TAL"/>
              <w:rPr>
                <w:sz w:val="16"/>
              </w:rPr>
            </w:pPr>
            <w:r w:rsidRPr="00BE3C62">
              <w:rPr>
                <w:sz w:val="16"/>
              </w:rPr>
              <w:t>C4-214008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D4B5" w14:textId="77777777" w:rsidR="004377C2" w:rsidRPr="00BE3C62" w:rsidRDefault="004377C2" w:rsidP="00BE3C62">
            <w:pPr>
              <w:pStyle w:val="TAL"/>
              <w:rPr>
                <w:sz w:val="16"/>
              </w:rPr>
            </w:pPr>
            <w:r w:rsidRPr="00BE3C62">
              <w:rPr>
                <w:sz w:val="16"/>
              </w:rPr>
              <w:t>Output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1400" w14:textId="77777777" w:rsidR="004377C2" w:rsidRPr="00BE3C62" w:rsidRDefault="004377C2" w:rsidP="00BE3C62">
            <w:pPr>
              <w:pStyle w:val="TAL"/>
              <w:rPr>
                <w:sz w:val="16"/>
              </w:rPr>
            </w:pPr>
            <w:r w:rsidRPr="00BE3C62">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FB5F"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C4E4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36FFA" w14:textId="77777777" w:rsidR="004377C2" w:rsidRPr="00BE3C62" w:rsidRDefault="004377C2" w:rsidP="00BE3C62">
            <w:pPr>
              <w:pStyle w:val="TAL"/>
              <w:rPr>
                <w:sz w:val="16"/>
              </w:rPr>
            </w:pPr>
          </w:p>
        </w:tc>
      </w:tr>
      <w:tr w:rsidR="00BE3C62" w:rsidRPr="00BE3C62" w14:paraId="3F21AD3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2E7C" w14:textId="77777777" w:rsidR="004377C2" w:rsidRPr="00BE3C62" w:rsidRDefault="004377C2" w:rsidP="00BE3C62">
            <w:pPr>
              <w:pStyle w:val="TAL"/>
              <w:rPr>
                <w:sz w:val="16"/>
              </w:rPr>
            </w:pPr>
            <w:r w:rsidRPr="00BE3C62">
              <w:rPr>
                <w:sz w:val="16"/>
              </w:rPr>
              <w:t>C4-214009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4015" w14:textId="77777777" w:rsidR="004377C2" w:rsidRPr="00BE3C62" w:rsidRDefault="004377C2" w:rsidP="00BE3C62">
            <w:pPr>
              <w:pStyle w:val="TAL"/>
              <w:rPr>
                <w:sz w:val="16"/>
              </w:rPr>
            </w:pPr>
            <w:r w:rsidRPr="00BE3C62">
              <w:rPr>
                <w:sz w:val="16"/>
              </w:rPr>
              <w:t>eMeeting guidelines for during and after the CT4#105e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5B57" w14:textId="77777777" w:rsidR="004377C2" w:rsidRPr="00BE3C62" w:rsidRDefault="004377C2" w:rsidP="00BE3C62">
            <w:pPr>
              <w:pStyle w:val="TAL"/>
              <w:rPr>
                <w:sz w:val="16"/>
              </w:rPr>
            </w:pPr>
            <w:r w:rsidRPr="00BE3C62">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003B"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1B94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E2E44" w14:textId="77777777" w:rsidR="004377C2" w:rsidRPr="00BE3C62" w:rsidRDefault="004377C2" w:rsidP="00BE3C62">
            <w:pPr>
              <w:pStyle w:val="TAL"/>
              <w:rPr>
                <w:sz w:val="16"/>
              </w:rPr>
            </w:pPr>
          </w:p>
        </w:tc>
      </w:tr>
      <w:tr w:rsidR="00BE3C62" w:rsidRPr="00BE3C62" w14:paraId="54D397A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EC78A" w14:textId="77777777" w:rsidR="004377C2" w:rsidRPr="00BE3C62" w:rsidRDefault="004377C2" w:rsidP="00BE3C62">
            <w:pPr>
              <w:pStyle w:val="TAL"/>
              <w:rPr>
                <w:sz w:val="16"/>
              </w:rPr>
            </w:pPr>
            <w:r w:rsidRPr="00BE3C62">
              <w:rPr>
                <w:sz w:val="16"/>
              </w:rPr>
              <w:t>C4-214010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9A139" w14:textId="77777777" w:rsidR="004377C2" w:rsidRPr="00BE3C62" w:rsidRDefault="004377C2" w:rsidP="00BE3C62">
            <w:pPr>
              <w:pStyle w:val="TAL"/>
              <w:rPr>
                <w:sz w:val="16"/>
              </w:rPr>
            </w:pPr>
            <w:r w:rsidRPr="00BE3C62">
              <w:rPr>
                <w:sz w:val="16"/>
              </w:rPr>
              <w:t>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C20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5FF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DBD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1DF9" w14:textId="77777777" w:rsidR="004377C2" w:rsidRPr="00BE3C62" w:rsidRDefault="004377C2" w:rsidP="00BE3C62">
            <w:pPr>
              <w:pStyle w:val="TAL"/>
              <w:rPr>
                <w:sz w:val="16"/>
              </w:rPr>
            </w:pPr>
            <w:r w:rsidRPr="00BE3C62">
              <w:rPr>
                <w:sz w:val="16"/>
              </w:rPr>
              <w:t>C4-214217</w:t>
            </w:r>
          </w:p>
        </w:tc>
      </w:tr>
      <w:tr w:rsidR="00BE3C62" w:rsidRPr="00BE3C62" w14:paraId="2096E9C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8C00" w14:textId="77777777" w:rsidR="004377C2" w:rsidRPr="00BE3C62" w:rsidRDefault="004377C2" w:rsidP="00BE3C62">
            <w:pPr>
              <w:pStyle w:val="TAL"/>
              <w:rPr>
                <w:sz w:val="16"/>
              </w:rPr>
            </w:pPr>
            <w:r w:rsidRPr="00BE3C62">
              <w:rPr>
                <w:sz w:val="16"/>
              </w:rPr>
              <w:t>C4-214011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CDE5" w14:textId="77777777" w:rsidR="004377C2" w:rsidRPr="00BE3C62" w:rsidRDefault="004377C2" w:rsidP="00BE3C62">
            <w:pPr>
              <w:pStyle w:val="TAL"/>
              <w:rPr>
                <w:sz w:val="16"/>
              </w:rPr>
            </w:pPr>
            <w:r w:rsidRPr="00BE3C62">
              <w:rPr>
                <w:sz w:val="16"/>
              </w:rPr>
              <w:t>TS 29.532 skeleton for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814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D49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520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6116A" w14:textId="77777777" w:rsidR="004377C2" w:rsidRPr="00BE3C62" w:rsidRDefault="004377C2" w:rsidP="00BE3C62">
            <w:pPr>
              <w:pStyle w:val="TAL"/>
              <w:rPr>
                <w:sz w:val="16"/>
              </w:rPr>
            </w:pPr>
            <w:r w:rsidRPr="00BE3C62">
              <w:rPr>
                <w:sz w:val="16"/>
              </w:rPr>
              <w:t>C4-214058</w:t>
            </w:r>
          </w:p>
        </w:tc>
      </w:tr>
      <w:tr w:rsidR="00BE3C62" w:rsidRPr="00BE3C62" w14:paraId="3678402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0C3A" w14:textId="77777777" w:rsidR="004377C2" w:rsidRPr="00BE3C62" w:rsidRDefault="004377C2" w:rsidP="00BE3C62">
            <w:pPr>
              <w:pStyle w:val="TAL"/>
              <w:rPr>
                <w:sz w:val="16"/>
              </w:rPr>
            </w:pPr>
            <w:r w:rsidRPr="00BE3C62">
              <w:rPr>
                <w:sz w:val="16"/>
              </w:rPr>
              <w:t>C4-214012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F419" w14:textId="77777777" w:rsidR="004377C2" w:rsidRPr="00BE3C62" w:rsidRDefault="004377C2" w:rsidP="00BE3C62">
            <w:pPr>
              <w:pStyle w:val="TAL"/>
              <w:rPr>
                <w:sz w:val="16"/>
              </w:rPr>
            </w:pPr>
            <w:r w:rsidRPr="00BE3C62">
              <w:rPr>
                <w:sz w:val="16"/>
              </w:rPr>
              <w:t>5MBS – Clause 1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338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0AB92"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E9E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482BD" w14:textId="77777777" w:rsidR="004377C2" w:rsidRPr="00BE3C62" w:rsidRDefault="004377C2" w:rsidP="00BE3C62">
            <w:pPr>
              <w:pStyle w:val="TAL"/>
              <w:rPr>
                <w:sz w:val="16"/>
              </w:rPr>
            </w:pPr>
          </w:p>
        </w:tc>
      </w:tr>
      <w:tr w:rsidR="00BE3C62" w:rsidRPr="00BE3C62" w14:paraId="6CBA798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5064" w14:textId="77777777" w:rsidR="004377C2" w:rsidRPr="00BE3C62" w:rsidRDefault="004377C2" w:rsidP="00BE3C62">
            <w:pPr>
              <w:pStyle w:val="TAL"/>
              <w:rPr>
                <w:sz w:val="16"/>
              </w:rPr>
            </w:pPr>
            <w:r w:rsidRPr="00BE3C62">
              <w:rPr>
                <w:sz w:val="16"/>
              </w:rPr>
              <w:t>C4-214013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D65B" w14:textId="77777777" w:rsidR="004377C2" w:rsidRPr="00BE3C62" w:rsidRDefault="004377C2" w:rsidP="00BE3C62">
            <w:pPr>
              <w:pStyle w:val="TAL"/>
              <w:rPr>
                <w:sz w:val="16"/>
              </w:rPr>
            </w:pPr>
            <w:r w:rsidRPr="00BE3C62">
              <w:rPr>
                <w:sz w:val="16"/>
              </w:rPr>
              <w:t>5MBS – Clause 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4C9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BCB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737A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01F2" w14:textId="77777777" w:rsidR="004377C2" w:rsidRPr="00BE3C62" w:rsidRDefault="004377C2" w:rsidP="00BE3C62">
            <w:pPr>
              <w:pStyle w:val="TAL"/>
              <w:rPr>
                <w:sz w:val="16"/>
              </w:rPr>
            </w:pPr>
            <w:r w:rsidRPr="00BE3C62">
              <w:rPr>
                <w:sz w:val="16"/>
              </w:rPr>
              <w:t>C4-214074</w:t>
            </w:r>
          </w:p>
        </w:tc>
      </w:tr>
      <w:tr w:rsidR="00BE3C62" w:rsidRPr="00BE3C62" w14:paraId="7A6F85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11DB" w14:textId="77777777" w:rsidR="004377C2" w:rsidRPr="00BE3C62" w:rsidRDefault="004377C2" w:rsidP="00BE3C62">
            <w:pPr>
              <w:pStyle w:val="TAL"/>
              <w:rPr>
                <w:sz w:val="16"/>
              </w:rPr>
            </w:pPr>
            <w:r w:rsidRPr="00BE3C62">
              <w:rPr>
                <w:sz w:val="16"/>
              </w:rPr>
              <w:t>C4-214014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CD4F" w14:textId="77777777" w:rsidR="004377C2" w:rsidRPr="00BE3C62" w:rsidRDefault="004377C2" w:rsidP="00BE3C62">
            <w:pPr>
              <w:pStyle w:val="TAL"/>
              <w:rPr>
                <w:sz w:val="16"/>
              </w:rPr>
            </w:pPr>
            <w:r w:rsidRPr="00BE3C62">
              <w:rPr>
                <w:sz w:val="16"/>
              </w:rPr>
              <w:t>5MBS – Clause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25D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8B2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C79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815C" w14:textId="77777777" w:rsidR="004377C2" w:rsidRPr="00BE3C62" w:rsidRDefault="004377C2" w:rsidP="00BE3C62">
            <w:pPr>
              <w:pStyle w:val="TAL"/>
              <w:rPr>
                <w:sz w:val="16"/>
              </w:rPr>
            </w:pPr>
            <w:r w:rsidRPr="00BE3C62">
              <w:rPr>
                <w:sz w:val="16"/>
              </w:rPr>
              <w:t>C4-214075</w:t>
            </w:r>
          </w:p>
        </w:tc>
      </w:tr>
      <w:tr w:rsidR="00BE3C62" w:rsidRPr="00BE3C62" w14:paraId="17AAE4A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F359" w14:textId="77777777" w:rsidR="004377C2" w:rsidRPr="00BE3C62" w:rsidRDefault="004377C2" w:rsidP="00BE3C62">
            <w:pPr>
              <w:pStyle w:val="TAL"/>
              <w:rPr>
                <w:sz w:val="16"/>
              </w:rPr>
            </w:pPr>
            <w:r w:rsidRPr="00BE3C62">
              <w:rPr>
                <w:sz w:val="16"/>
              </w:rPr>
              <w:t>C4-214015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6F3B" w14:textId="77777777" w:rsidR="004377C2" w:rsidRPr="00BE3C62" w:rsidRDefault="004377C2" w:rsidP="00BE3C62">
            <w:pPr>
              <w:pStyle w:val="TAL"/>
              <w:rPr>
                <w:sz w:val="16"/>
              </w:rPr>
            </w:pPr>
            <w:r w:rsidRPr="00BE3C62">
              <w:rPr>
                <w:sz w:val="16"/>
              </w:rPr>
              <w:t>5MBS – Clause 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F25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C20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0B9F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B2081" w14:textId="77777777" w:rsidR="004377C2" w:rsidRPr="00BE3C62" w:rsidRDefault="004377C2" w:rsidP="00BE3C62">
            <w:pPr>
              <w:pStyle w:val="TAL"/>
              <w:rPr>
                <w:sz w:val="16"/>
              </w:rPr>
            </w:pPr>
            <w:r w:rsidRPr="00BE3C62">
              <w:rPr>
                <w:sz w:val="16"/>
              </w:rPr>
              <w:t>C4-214186</w:t>
            </w:r>
          </w:p>
        </w:tc>
      </w:tr>
      <w:tr w:rsidR="00BE3C62" w:rsidRPr="00BE3C62" w14:paraId="1AF9E8D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2DB2C" w14:textId="77777777" w:rsidR="004377C2" w:rsidRPr="00BE3C62" w:rsidRDefault="004377C2" w:rsidP="00BE3C62">
            <w:pPr>
              <w:pStyle w:val="TAL"/>
              <w:rPr>
                <w:sz w:val="16"/>
              </w:rPr>
            </w:pPr>
            <w:r w:rsidRPr="00BE3C62">
              <w:rPr>
                <w:sz w:val="16"/>
              </w:rPr>
              <w:t>C4-214016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EE2A" w14:textId="77777777" w:rsidR="004377C2" w:rsidRPr="00BE3C62" w:rsidRDefault="004377C2" w:rsidP="00BE3C62">
            <w:pPr>
              <w:pStyle w:val="TAL"/>
              <w:rPr>
                <w:sz w:val="16"/>
              </w:rPr>
            </w:pPr>
            <w:r w:rsidRPr="00BE3C62">
              <w:rPr>
                <w:sz w:val="16"/>
              </w:rPr>
              <w:t>5MBS – Clause 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B08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FAD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F51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CEF8" w14:textId="77777777" w:rsidR="004377C2" w:rsidRPr="00BE3C62" w:rsidRDefault="004377C2" w:rsidP="00BE3C62">
            <w:pPr>
              <w:pStyle w:val="TAL"/>
              <w:rPr>
                <w:sz w:val="16"/>
              </w:rPr>
            </w:pPr>
            <w:r w:rsidRPr="00BE3C62">
              <w:rPr>
                <w:sz w:val="16"/>
              </w:rPr>
              <w:t>C4-214187</w:t>
            </w:r>
          </w:p>
        </w:tc>
      </w:tr>
      <w:tr w:rsidR="00BE3C62" w:rsidRPr="00BE3C62" w14:paraId="2D30FBA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7DC4" w14:textId="77777777" w:rsidR="004377C2" w:rsidRPr="00BE3C62" w:rsidRDefault="004377C2" w:rsidP="00BE3C62">
            <w:pPr>
              <w:pStyle w:val="TAL"/>
              <w:rPr>
                <w:sz w:val="16"/>
              </w:rPr>
            </w:pPr>
            <w:r w:rsidRPr="00BE3C62">
              <w:rPr>
                <w:sz w:val="16"/>
              </w:rPr>
              <w:t>C4-214017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6CC4" w14:textId="77777777" w:rsidR="004377C2" w:rsidRPr="00BE3C62" w:rsidRDefault="004377C2" w:rsidP="00BE3C62">
            <w:pPr>
              <w:pStyle w:val="TAL"/>
              <w:rPr>
                <w:sz w:val="16"/>
              </w:rPr>
            </w:pPr>
            <w:r w:rsidRPr="00BE3C62">
              <w:rPr>
                <w:sz w:val="16"/>
              </w:rPr>
              <w:t>5MBS – Clause 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8D9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DCB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104C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0942A" w14:textId="77777777" w:rsidR="004377C2" w:rsidRPr="00BE3C62" w:rsidRDefault="004377C2" w:rsidP="00BE3C62">
            <w:pPr>
              <w:pStyle w:val="TAL"/>
              <w:rPr>
                <w:sz w:val="16"/>
              </w:rPr>
            </w:pPr>
            <w:r w:rsidRPr="00BE3C62">
              <w:rPr>
                <w:sz w:val="16"/>
              </w:rPr>
              <w:t>C4-214188</w:t>
            </w:r>
          </w:p>
        </w:tc>
      </w:tr>
      <w:tr w:rsidR="00BE3C62" w:rsidRPr="00BE3C62" w14:paraId="59D7F2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415AE" w14:textId="77777777" w:rsidR="004377C2" w:rsidRPr="00BE3C62" w:rsidRDefault="004377C2" w:rsidP="00BE3C62">
            <w:pPr>
              <w:pStyle w:val="TAL"/>
              <w:rPr>
                <w:sz w:val="16"/>
              </w:rPr>
            </w:pPr>
            <w:r w:rsidRPr="00BE3C62">
              <w:rPr>
                <w:sz w:val="16"/>
              </w:rPr>
              <w:t>C4-214018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09B64" w14:textId="77777777" w:rsidR="004377C2" w:rsidRPr="00BE3C62" w:rsidRDefault="004377C2" w:rsidP="00BE3C62">
            <w:pPr>
              <w:pStyle w:val="TAL"/>
              <w:rPr>
                <w:sz w:val="16"/>
              </w:rPr>
            </w:pPr>
            <w:r w:rsidRPr="00BE3C62">
              <w:rPr>
                <w:sz w:val="16"/>
              </w:rPr>
              <w:t>5MBS – 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035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4E9F"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0EE0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21DE" w14:textId="77777777" w:rsidR="004377C2" w:rsidRPr="00BE3C62" w:rsidRDefault="004377C2" w:rsidP="00BE3C62">
            <w:pPr>
              <w:pStyle w:val="TAL"/>
              <w:rPr>
                <w:sz w:val="16"/>
              </w:rPr>
            </w:pPr>
          </w:p>
        </w:tc>
      </w:tr>
      <w:tr w:rsidR="00BE3C62" w:rsidRPr="00BE3C62" w14:paraId="6F911E5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66336" w14:textId="77777777" w:rsidR="004377C2" w:rsidRPr="00BE3C62" w:rsidRDefault="004377C2" w:rsidP="00BE3C62">
            <w:pPr>
              <w:pStyle w:val="TAL"/>
              <w:rPr>
                <w:sz w:val="16"/>
              </w:rPr>
            </w:pPr>
            <w:r w:rsidRPr="00BE3C62">
              <w:rPr>
                <w:sz w:val="16"/>
              </w:rPr>
              <w:t>C4-214019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8EB27" w14:textId="77777777" w:rsidR="004377C2" w:rsidRPr="00BE3C62" w:rsidRDefault="004377C2" w:rsidP="00BE3C62">
            <w:pPr>
              <w:pStyle w:val="TAL"/>
              <w:rPr>
                <w:sz w:val="16"/>
              </w:rPr>
            </w:pPr>
            <w:r w:rsidRPr="00BE3C62">
              <w:rPr>
                <w:sz w:val="16"/>
              </w:rPr>
              <w:t>5MBS – Clause 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1D8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55F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34E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C4648" w14:textId="77777777" w:rsidR="004377C2" w:rsidRPr="00BE3C62" w:rsidRDefault="004377C2" w:rsidP="00BE3C62">
            <w:pPr>
              <w:pStyle w:val="TAL"/>
              <w:rPr>
                <w:sz w:val="16"/>
              </w:rPr>
            </w:pPr>
            <w:r w:rsidRPr="00BE3C62">
              <w:rPr>
                <w:sz w:val="16"/>
              </w:rPr>
              <w:t>C4-214189</w:t>
            </w:r>
          </w:p>
        </w:tc>
      </w:tr>
      <w:tr w:rsidR="00BE3C62" w:rsidRPr="00BE3C62" w14:paraId="45650F8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7FF9" w14:textId="77777777" w:rsidR="004377C2" w:rsidRPr="00BE3C62" w:rsidRDefault="004377C2" w:rsidP="00BE3C62">
            <w:pPr>
              <w:pStyle w:val="TAL"/>
              <w:rPr>
                <w:sz w:val="16"/>
              </w:rPr>
            </w:pPr>
            <w:r w:rsidRPr="00BE3C62">
              <w:rPr>
                <w:sz w:val="16"/>
              </w:rPr>
              <w:t>C4-214020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83121" w14:textId="77777777" w:rsidR="004377C2" w:rsidRPr="00BE3C62" w:rsidRDefault="004377C2" w:rsidP="00BE3C62">
            <w:pPr>
              <w:pStyle w:val="TAL"/>
              <w:rPr>
                <w:sz w:val="16"/>
              </w:rPr>
            </w:pPr>
            <w:r w:rsidRPr="00BE3C62">
              <w:rPr>
                <w:sz w:val="16"/>
              </w:rPr>
              <w:t>5MBS – Clause 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5EE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2D2A7"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51D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8AB00" w14:textId="77777777" w:rsidR="004377C2" w:rsidRPr="00BE3C62" w:rsidRDefault="004377C2" w:rsidP="00BE3C62">
            <w:pPr>
              <w:pStyle w:val="TAL"/>
              <w:rPr>
                <w:sz w:val="16"/>
              </w:rPr>
            </w:pPr>
          </w:p>
        </w:tc>
      </w:tr>
      <w:tr w:rsidR="00BE3C62" w:rsidRPr="00BE3C62" w14:paraId="66137B9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1A97" w14:textId="77777777" w:rsidR="004377C2" w:rsidRPr="00BE3C62" w:rsidRDefault="004377C2" w:rsidP="00BE3C62">
            <w:pPr>
              <w:pStyle w:val="TAL"/>
              <w:rPr>
                <w:sz w:val="16"/>
              </w:rPr>
            </w:pPr>
            <w:r w:rsidRPr="00BE3C62">
              <w:rPr>
                <w:sz w:val="16"/>
              </w:rPr>
              <w:t>C4-214021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2FD8E" w14:textId="77777777" w:rsidR="004377C2" w:rsidRPr="00BE3C62" w:rsidRDefault="004377C2" w:rsidP="00BE3C62">
            <w:pPr>
              <w:pStyle w:val="TAL"/>
              <w:rPr>
                <w:sz w:val="16"/>
              </w:rPr>
            </w:pPr>
            <w:r w:rsidRPr="00BE3C62">
              <w:rPr>
                <w:sz w:val="16"/>
              </w:rPr>
              <w:t>5MBS – Clause 6.1.1 (TMGI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FD3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0E00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F68B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741E" w14:textId="77777777" w:rsidR="004377C2" w:rsidRPr="00BE3C62" w:rsidRDefault="004377C2" w:rsidP="00BE3C62">
            <w:pPr>
              <w:pStyle w:val="TAL"/>
              <w:rPr>
                <w:sz w:val="16"/>
              </w:rPr>
            </w:pPr>
            <w:r w:rsidRPr="00BE3C62">
              <w:rPr>
                <w:sz w:val="16"/>
              </w:rPr>
              <w:t>C4-214547</w:t>
            </w:r>
          </w:p>
        </w:tc>
      </w:tr>
      <w:tr w:rsidR="00BE3C62" w:rsidRPr="00BE3C62" w14:paraId="7A9C9A0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A1246" w14:textId="77777777" w:rsidR="004377C2" w:rsidRPr="00BE3C62" w:rsidRDefault="004377C2" w:rsidP="00BE3C62">
            <w:pPr>
              <w:pStyle w:val="TAL"/>
              <w:rPr>
                <w:sz w:val="16"/>
              </w:rPr>
            </w:pPr>
            <w:r w:rsidRPr="00BE3C62">
              <w:rPr>
                <w:sz w:val="16"/>
              </w:rPr>
              <w:t>C4-214022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D1E9" w14:textId="77777777" w:rsidR="004377C2" w:rsidRPr="00BE3C62" w:rsidRDefault="004377C2" w:rsidP="00BE3C62">
            <w:pPr>
              <w:pStyle w:val="TAL"/>
              <w:rPr>
                <w:sz w:val="16"/>
              </w:rPr>
            </w:pPr>
            <w:r w:rsidRPr="00BE3C62">
              <w:rPr>
                <w:sz w:val="16"/>
              </w:rPr>
              <w:t>5MBS – Clause 6.1.2 (Usage of HTTP for TMGI)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A04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9177"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9506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D8463" w14:textId="77777777" w:rsidR="004377C2" w:rsidRPr="00BE3C62" w:rsidRDefault="004377C2" w:rsidP="00BE3C62">
            <w:pPr>
              <w:pStyle w:val="TAL"/>
              <w:rPr>
                <w:sz w:val="16"/>
              </w:rPr>
            </w:pPr>
          </w:p>
        </w:tc>
      </w:tr>
      <w:tr w:rsidR="00BE3C62" w:rsidRPr="00BE3C62" w14:paraId="0CF8FFB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3851" w14:textId="77777777" w:rsidR="004377C2" w:rsidRPr="00BE3C62" w:rsidRDefault="004377C2" w:rsidP="00BE3C62">
            <w:pPr>
              <w:pStyle w:val="TAL"/>
              <w:rPr>
                <w:sz w:val="16"/>
              </w:rPr>
            </w:pPr>
            <w:r w:rsidRPr="00BE3C62">
              <w:rPr>
                <w:sz w:val="16"/>
              </w:rPr>
              <w:t>C4-214023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079D4" w14:textId="77777777" w:rsidR="004377C2" w:rsidRPr="00BE3C62" w:rsidRDefault="004377C2" w:rsidP="00BE3C62">
            <w:pPr>
              <w:pStyle w:val="TAL"/>
              <w:rPr>
                <w:sz w:val="16"/>
              </w:rPr>
            </w:pPr>
            <w:r w:rsidRPr="00BE3C62">
              <w:rPr>
                <w:sz w:val="16"/>
              </w:rPr>
              <w:t>5MBS – Clause 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A44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8E1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6A89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A712" w14:textId="77777777" w:rsidR="004377C2" w:rsidRPr="00BE3C62" w:rsidRDefault="004377C2" w:rsidP="00BE3C62">
            <w:pPr>
              <w:pStyle w:val="TAL"/>
              <w:rPr>
                <w:sz w:val="16"/>
              </w:rPr>
            </w:pPr>
            <w:r w:rsidRPr="00BE3C62">
              <w:rPr>
                <w:sz w:val="16"/>
              </w:rPr>
              <w:t>C4-214190</w:t>
            </w:r>
          </w:p>
        </w:tc>
      </w:tr>
      <w:tr w:rsidR="00BE3C62" w:rsidRPr="00BE3C62" w14:paraId="317CA55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69600" w14:textId="77777777" w:rsidR="004377C2" w:rsidRPr="00BE3C62" w:rsidRDefault="004377C2" w:rsidP="00BE3C62">
            <w:pPr>
              <w:pStyle w:val="TAL"/>
              <w:rPr>
                <w:sz w:val="16"/>
              </w:rPr>
            </w:pPr>
            <w:r w:rsidRPr="00BE3C62">
              <w:rPr>
                <w:sz w:val="16"/>
              </w:rPr>
              <w:t>C4-214024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5046" w14:textId="77777777" w:rsidR="004377C2" w:rsidRPr="00BE3C62" w:rsidRDefault="004377C2" w:rsidP="00BE3C62">
            <w:pPr>
              <w:pStyle w:val="TAL"/>
              <w:rPr>
                <w:sz w:val="16"/>
              </w:rPr>
            </w:pPr>
            <w:r w:rsidRPr="00BE3C62">
              <w:rPr>
                <w:sz w:val="16"/>
              </w:rPr>
              <w:t>5MBS – Clause 6.1.4 (TMGI custom operations w/o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51D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78B9"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465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38E08" w14:textId="77777777" w:rsidR="004377C2" w:rsidRPr="00BE3C62" w:rsidRDefault="004377C2" w:rsidP="00BE3C62">
            <w:pPr>
              <w:pStyle w:val="TAL"/>
              <w:rPr>
                <w:sz w:val="16"/>
              </w:rPr>
            </w:pPr>
          </w:p>
        </w:tc>
      </w:tr>
      <w:tr w:rsidR="00BE3C62" w:rsidRPr="00BE3C62" w14:paraId="1C536C9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0E689" w14:textId="77777777" w:rsidR="004377C2" w:rsidRPr="00BE3C62" w:rsidRDefault="004377C2" w:rsidP="00BE3C62">
            <w:pPr>
              <w:pStyle w:val="TAL"/>
              <w:rPr>
                <w:sz w:val="16"/>
              </w:rPr>
            </w:pPr>
            <w:r w:rsidRPr="00BE3C62">
              <w:rPr>
                <w:sz w:val="16"/>
              </w:rPr>
              <w:t>C4-214025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D202" w14:textId="77777777" w:rsidR="004377C2" w:rsidRPr="00BE3C62" w:rsidRDefault="004377C2" w:rsidP="00BE3C62">
            <w:pPr>
              <w:pStyle w:val="TAL"/>
              <w:rPr>
                <w:sz w:val="16"/>
              </w:rPr>
            </w:pPr>
            <w:r w:rsidRPr="00BE3C62">
              <w:rPr>
                <w:sz w:val="16"/>
              </w:rPr>
              <w:t>5MBS – Clause 6.1.5 (TMGI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986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779F"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2E96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CC32" w14:textId="77777777" w:rsidR="004377C2" w:rsidRPr="00BE3C62" w:rsidRDefault="004377C2" w:rsidP="00BE3C62">
            <w:pPr>
              <w:pStyle w:val="TAL"/>
              <w:rPr>
                <w:sz w:val="16"/>
              </w:rPr>
            </w:pPr>
          </w:p>
        </w:tc>
      </w:tr>
      <w:tr w:rsidR="00BE3C62" w:rsidRPr="00BE3C62" w14:paraId="100521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88D7" w14:textId="77777777" w:rsidR="004377C2" w:rsidRPr="00BE3C62" w:rsidRDefault="004377C2" w:rsidP="00BE3C62">
            <w:pPr>
              <w:pStyle w:val="TAL"/>
              <w:rPr>
                <w:sz w:val="16"/>
              </w:rPr>
            </w:pPr>
            <w:r w:rsidRPr="00BE3C62">
              <w:rPr>
                <w:sz w:val="16"/>
              </w:rPr>
              <w:t>C4-214026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6B7C" w14:textId="77777777" w:rsidR="004377C2" w:rsidRPr="00BE3C62" w:rsidRDefault="004377C2" w:rsidP="00BE3C62">
            <w:pPr>
              <w:pStyle w:val="TAL"/>
              <w:rPr>
                <w:sz w:val="16"/>
              </w:rPr>
            </w:pPr>
            <w:r w:rsidRPr="00BE3C62">
              <w:rPr>
                <w:sz w:val="16"/>
              </w:rPr>
              <w:t>5MBS – Clause 6.1.6 (Data model of TMGI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438B"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20F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1363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DD0E" w14:textId="77777777" w:rsidR="004377C2" w:rsidRPr="00BE3C62" w:rsidRDefault="004377C2" w:rsidP="00BE3C62">
            <w:pPr>
              <w:pStyle w:val="TAL"/>
              <w:rPr>
                <w:sz w:val="16"/>
              </w:rPr>
            </w:pPr>
          </w:p>
        </w:tc>
      </w:tr>
      <w:tr w:rsidR="00BE3C62" w:rsidRPr="00BE3C62" w14:paraId="518FC23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972D0" w14:textId="77777777" w:rsidR="004377C2" w:rsidRPr="00BE3C62" w:rsidRDefault="004377C2" w:rsidP="00BE3C62">
            <w:pPr>
              <w:pStyle w:val="TAL"/>
              <w:rPr>
                <w:sz w:val="16"/>
              </w:rPr>
            </w:pPr>
            <w:r w:rsidRPr="00BE3C62">
              <w:rPr>
                <w:sz w:val="16"/>
              </w:rPr>
              <w:t>C4-214027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51E1" w14:textId="77777777" w:rsidR="004377C2" w:rsidRPr="00BE3C62" w:rsidRDefault="004377C2" w:rsidP="00BE3C62">
            <w:pPr>
              <w:pStyle w:val="TAL"/>
              <w:rPr>
                <w:sz w:val="16"/>
              </w:rPr>
            </w:pPr>
            <w:r w:rsidRPr="00BE3C62">
              <w:rPr>
                <w:sz w:val="16"/>
              </w:rPr>
              <w:t>5MBS – Clause 6.1.7 (TMGI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0070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16D3"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70B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C3B67" w14:textId="77777777" w:rsidR="004377C2" w:rsidRPr="00BE3C62" w:rsidRDefault="004377C2" w:rsidP="00BE3C62">
            <w:pPr>
              <w:pStyle w:val="TAL"/>
              <w:rPr>
                <w:sz w:val="16"/>
              </w:rPr>
            </w:pPr>
          </w:p>
        </w:tc>
      </w:tr>
      <w:tr w:rsidR="00BE3C62" w:rsidRPr="00BE3C62" w14:paraId="16BB7F9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ADC73" w14:textId="77777777" w:rsidR="004377C2" w:rsidRPr="00BE3C62" w:rsidRDefault="004377C2" w:rsidP="00BE3C62">
            <w:pPr>
              <w:pStyle w:val="TAL"/>
              <w:rPr>
                <w:sz w:val="16"/>
              </w:rPr>
            </w:pPr>
            <w:r w:rsidRPr="00BE3C62">
              <w:rPr>
                <w:sz w:val="16"/>
              </w:rPr>
              <w:t>C4-214028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F628" w14:textId="77777777" w:rsidR="004377C2" w:rsidRPr="00BE3C62" w:rsidRDefault="004377C2" w:rsidP="00BE3C62">
            <w:pPr>
              <w:pStyle w:val="TAL"/>
              <w:rPr>
                <w:sz w:val="16"/>
              </w:rPr>
            </w:pPr>
            <w:r w:rsidRPr="00BE3C62">
              <w:rPr>
                <w:sz w:val="16"/>
              </w:rPr>
              <w:t>5MBS – Clause 6.1.8 (TMGI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B0FD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2EA8"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C4A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7B3C" w14:textId="77777777" w:rsidR="004377C2" w:rsidRPr="00BE3C62" w:rsidRDefault="004377C2" w:rsidP="00BE3C62">
            <w:pPr>
              <w:pStyle w:val="TAL"/>
              <w:rPr>
                <w:sz w:val="16"/>
              </w:rPr>
            </w:pPr>
          </w:p>
        </w:tc>
      </w:tr>
      <w:tr w:rsidR="00BE3C62" w:rsidRPr="00BE3C62" w14:paraId="729D071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AB90B" w14:textId="77777777" w:rsidR="004377C2" w:rsidRPr="00BE3C62" w:rsidRDefault="004377C2" w:rsidP="00BE3C62">
            <w:pPr>
              <w:pStyle w:val="TAL"/>
              <w:rPr>
                <w:sz w:val="16"/>
              </w:rPr>
            </w:pPr>
            <w:r w:rsidRPr="00BE3C62">
              <w:rPr>
                <w:sz w:val="16"/>
              </w:rPr>
              <w:t>C4-214029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B822" w14:textId="77777777" w:rsidR="004377C2" w:rsidRPr="00BE3C62" w:rsidRDefault="004377C2" w:rsidP="00BE3C62">
            <w:pPr>
              <w:pStyle w:val="TAL"/>
              <w:rPr>
                <w:sz w:val="16"/>
              </w:rPr>
            </w:pPr>
            <w:r w:rsidRPr="00BE3C62">
              <w:rPr>
                <w:sz w:val="16"/>
              </w:rPr>
              <w:t>5MBS – Clause 6.1.9 (TMGI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9C1B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9BA17"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BCB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0FA4" w14:textId="77777777" w:rsidR="004377C2" w:rsidRPr="00BE3C62" w:rsidRDefault="004377C2" w:rsidP="00BE3C62">
            <w:pPr>
              <w:pStyle w:val="TAL"/>
              <w:rPr>
                <w:sz w:val="16"/>
              </w:rPr>
            </w:pPr>
          </w:p>
        </w:tc>
      </w:tr>
      <w:tr w:rsidR="00BE3C62" w:rsidRPr="00BE3C62" w14:paraId="658D4DB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577D0" w14:textId="77777777" w:rsidR="004377C2" w:rsidRPr="00BE3C62" w:rsidRDefault="004377C2" w:rsidP="00BE3C62">
            <w:pPr>
              <w:pStyle w:val="TAL"/>
              <w:rPr>
                <w:sz w:val="16"/>
              </w:rPr>
            </w:pPr>
            <w:r w:rsidRPr="00BE3C62">
              <w:rPr>
                <w:sz w:val="16"/>
              </w:rPr>
              <w:t>C4-214030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2F9D" w14:textId="77777777" w:rsidR="004377C2" w:rsidRPr="00BE3C62" w:rsidRDefault="004377C2" w:rsidP="00BE3C62">
            <w:pPr>
              <w:pStyle w:val="TAL"/>
              <w:rPr>
                <w:sz w:val="16"/>
              </w:rPr>
            </w:pPr>
            <w:r w:rsidRPr="00BE3C62">
              <w:rPr>
                <w:sz w:val="16"/>
              </w:rPr>
              <w:t>5MBS – Clause 6.1.10 (TMGI HTTP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9E0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8163"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87E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B4EA" w14:textId="77777777" w:rsidR="004377C2" w:rsidRPr="00BE3C62" w:rsidRDefault="004377C2" w:rsidP="00BE3C62">
            <w:pPr>
              <w:pStyle w:val="TAL"/>
              <w:rPr>
                <w:sz w:val="16"/>
              </w:rPr>
            </w:pPr>
          </w:p>
        </w:tc>
      </w:tr>
      <w:tr w:rsidR="00BE3C62" w:rsidRPr="00BE3C62" w14:paraId="21FF796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8E71" w14:textId="77777777" w:rsidR="004377C2" w:rsidRPr="00BE3C62" w:rsidRDefault="004377C2" w:rsidP="00BE3C62">
            <w:pPr>
              <w:pStyle w:val="TAL"/>
              <w:rPr>
                <w:sz w:val="16"/>
              </w:rPr>
            </w:pPr>
            <w:r w:rsidRPr="00BE3C62">
              <w:rPr>
                <w:sz w:val="16"/>
              </w:rPr>
              <w:t>C4-214031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475E4" w14:textId="77777777" w:rsidR="004377C2" w:rsidRPr="00BE3C62" w:rsidRDefault="004377C2" w:rsidP="00BE3C62">
            <w:pPr>
              <w:pStyle w:val="TAL"/>
              <w:rPr>
                <w:sz w:val="16"/>
              </w:rPr>
            </w:pPr>
            <w:r w:rsidRPr="00BE3C62">
              <w:rPr>
                <w:sz w:val="16"/>
              </w:rPr>
              <w:t>5MBS – Annex 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9AF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41E24"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17F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4D36C" w14:textId="77777777" w:rsidR="004377C2" w:rsidRPr="00BE3C62" w:rsidRDefault="004377C2" w:rsidP="00BE3C62">
            <w:pPr>
              <w:pStyle w:val="TAL"/>
              <w:rPr>
                <w:sz w:val="16"/>
              </w:rPr>
            </w:pPr>
          </w:p>
        </w:tc>
      </w:tr>
      <w:tr w:rsidR="00BE3C62" w:rsidRPr="00BE3C62" w14:paraId="150C621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38FB" w14:textId="77777777" w:rsidR="004377C2" w:rsidRPr="00BE3C62" w:rsidRDefault="004377C2" w:rsidP="00BE3C62">
            <w:pPr>
              <w:pStyle w:val="TAL"/>
              <w:rPr>
                <w:sz w:val="16"/>
              </w:rPr>
            </w:pPr>
            <w:r w:rsidRPr="00BE3C62">
              <w:rPr>
                <w:sz w:val="16"/>
              </w:rPr>
              <w:t>C4-214032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DE9C" w14:textId="77777777" w:rsidR="004377C2" w:rsidRPr="00BE3C62" w:rsidRDefault="004377C2" w:rsidP="00BE3C62">
            <w:pPr>
              <w:pStyle w:val="TAL"/>
              <w:rPr>
                <w:sz w:val="16"/>
              </w:rPr>
            </w:pPr>
            <w:r w:rsidRPr="00BE3C62">
              <w:rPr>
                <w:sz w:val="16"/>
              </w:rPr>
              <w:t>5MBS – A.2 (TMGI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CFF3"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8FD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F20E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B958" w14:textId="77777777" w:rsidR="004377C2" w:rsidRPr="00BE3C62" w:rsidRDefault="004377C2" w:rsidP="00BE3C62">
            <w:pPr>
              <w:pStyle w:val="TAL"/>
              <w:rPr>
                <w:sz w:val="16"/>
              </w:rPr>
            </w:pPr>
          </w:p>
        </w:tc>
      </w:tr>
      <w:tr w:rsidR="00BE3C62" w:rsidRPr="00BE3C62" w14:paraId="03AA5C2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C3FF6" w14:textId="77777777" w:rsidR="004377C2" w:rsidRPr="00BE3C62" w:rsidRDefault="004377C2" w:rsidP="00BE3C62">
            <w:pPr>
              <w:pStyle w:val="TAL"/>
              <w:rPr>
                <w:sz w:val="16"/>
              </w:rPr>
            </w:pPr>
            <w:r w:rsidRPr="00BE3C62">
              <w:rPr>
                <w:sz w:val="16"/>
              </w:rPr>
              <w:t>C4-214033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82E8" w14:textId="77777777" w:rsidR="004377C2" w:rsidRPr="00BE3C62" w:rsidRDefault="004377C2" w:rsidP="00BE3C62">
            <w:pPr>
              <w:pStyle w:val="TAL"/>
              <w:rPr>
                <w:sz w:val="16"/>
              </w:rPr>
            </w:pPr>
            <w:r w:rsidRPr="00BE3C62">
              <w:rPr>
                <w:sz w:val="16"/>
              </w:rPr>
              <w:t>5MBS – Annex 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BD2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1D7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379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5E336" w14:textId="77777777" w:rsidR="004377C2" w:rsidRPr="00BE3C62" w:rsidRDefault="004377C2" w:rsidP="00BE3C62">
            <w:pPr>
              <w:pStyle w:val="TAL"/>
              <w:rPr>
                <w:sz w:val="16"/>
              </w:rPr>
            </w:pPr>
            <w:r w:rsidRPr="00BE3C62">
              <w:rPr>
                <w:sz w:val="16"/>
              </w:rPr>
              <w:t>C4-214548</w:t>
            </w:r>
          </w:p>
        </w:tc>
      </w:tr>
      <w:tr w:rsidR="00BE3C62" w:rsidRPr="00BE3C62" w14:paraId="20554EC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EB763" w14:textId="77777777" w:rsidR="004377C2" w:rsidRPr="00BE3C62" w:rsidRDefault="004377C2" w:rsidP="00BE3C62">
            <w:pPr>
              <w:pStyle w:val="TAL"/>
              <w:rPr>
                <w:sz w:val="16"/>
              </w:rPr>
            </w:pPr>
            <w:r w:rsidRPr="00BE3C62">
              <w:rPr>
                <w:sz w:val="16"/>
              </w:rPr>
              <w:t>C4-214034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1BAC" w14:textId="77777777" w:rsidR="004377C2" w:rsidRPr="00BE3C62" w:rsidRDefault="004377C2" w:rsidP="00BE3C62">
            <w:pPr>
              <w:pStyle w:val="TAL"/>
              <w:rPr>
                <w:sz w:val="16"/>
              </w:rPr>
            </w:pPr>
            <w:r w:rsidRPr="00BE3C62">
              <w:rPr>
                <w:sz w:val="16"/>
              </w:rPr>
              <w:t>5MBS – Annex 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4CA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B0B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7B8A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3DD8" w14:textId="77777777" w:rsidR="004377C2" w:rsidRPr="00BE3C62" w:rsidRDefault="004377C2" w:rsidP="00BE3C62">
            <w:pPr>
              <w:pStyle w:val="TAL"/>
              <w:rPr>
                <w:sz w:val="16"/>
              </w:rPr>
            </w:pPr>
            <w:r w:rsidRPr="00BE3C62">
              <w:rPr>
                <w:sz w:val="16"/>
              </w:rPr>
              <w:t>C4-214549</w:t>
            </w:r>
          </w:p>
        </w:tc>
      </w:tr>
      <w:tr w:rsidR="00BE3C62" w:rsidRPr="00BE3C62" w14:paraId="246DFB2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E552" w14:textId="77777777" w:rsidR="004377C2" w:rsidRPr="00BE3C62" w:rsidRDefault="004377C2" w:rsidP="00BE3C62">
            <w:pPr>
              <w:pStyle w:val="TAL"/>
              <w:rPr>
                <w:sz w:val="16"/>
              </w:rPr>
            </w:pPr>
            <w:r w:rsidRPr="00BE3C62">
              <w:rPr>
                <w:sz w:val="16"/>
              </w:rPr>
              <w:t>C4-214035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1BE9" w14:textId="77777777" w:rsidR="004377C2" w:rsidRPr="00BE3C62" w:rsidRDefault="004377C2" w:rsidP="00BE3C62">
            <w:pPr>
              <w:pStyle w:val="TAL"/>
              <w:rPr>
                <w:sz w:val="16"/>
              </w:rPr>
            </w:pPr>
            <w:r w:rsidRPr="00BE3C62">
              <w:rPr>
                <w:sz w:val="16"/>
              </w:rPr>
              <w:t>PortAl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780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BD0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8CB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1F05" w14:textId="77777777" w:rsidR="004377C2" w:rsidRPr="00BE3C62" w:rsidRDefault="004377C2" w:rsidP="00BE3C62">
            <w:pPr>
              <w:pStyle w:val="TAL"/>
              <w:rPr>
                <w:sz w:val="16"/>
              </w:rPr>
            </w:pPr>
            <w:r w:rsidRPr="00BE3C62">
              <w:rPr>
                <w:sz w:val="16"/>
              </w:rPr>
              <w:t>C4-214057</w:t>
            </w:r>
          </w:p>
        </w:tc>
      </w:tr>
      <w:tr w:rsidR="00BE3C62" w:rsidRPr="00BE3C62" w14:paraId="46208B3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D638" w14:textId="77777777" w:rsidR="004377C2" w:rsidRPr="00BE3C62" w:rsidRDefault="004377C2" w:rsidP="00BE3C62">
            <w:pPr>
              <w:pStyle w:val="TAL"/>
              <w:rPr>
                <w:sz w:val="16"/>
              </w:rPr>
            </w:pPr>
            <w:r w:rsidRPr="00BE3C62">
              <w:rPr>
                <w:sz w:val="16"/>
              </w:rPr>
              <w:t>C4-214036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EE05" w14:textId="77777777" w:rsidR="004377C2" w:rsidRPr="00BE3C62" w:rsidRDefault="004377C2" w:rsidP="00BE3C62">
            <w:pPr>
              <w:pStyle w:val="TAL"/>
              <w:rPr>
                <w:sz w:val="16"/>
              </w:rPr>
            </w:pPr>
            <w:r w:rsidRPr="00BE3C62">
              <w:rPr>
                <w:sz w:val="16"/>
              </w:rPr>
              <w:t>PortAl RAN3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213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137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AA3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81954" w14:textId="77777777" w:rsidR="004377C2" w:rsidRPr="00BE3C62" w:rsidRDefault="004377C2" w:rsidP="00BE3C62">
            <w:pPr>
              <w:pStyle w:val="TAL"/>
              <w:rPr>
                <w:sz w:val="16"/>
              </w:rPr>
            </w:pPr>
            <w:r w:rsidRPr="00BE3C62">
              <w:rPr>
                <w:sz w:val="16"/>
              </w:rPr>
              <w:t>C4-214544</w:t>
            </w:r>
          </w:p>
        </w:tc>
      </w:tr>
      <w:tr w:rsidR="00BE3C62" w:rsidRPr="00BE3C62" w14:paraId="4308E2F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8FBA4" w14:textId="77777777" w:rsidR="004377C2" w:rsidRPr="00BE3C62" w:rsidRDefault="004377C2" w:rsidP="00BE3C62">
            <w:pPr>
              <w:pStyle w:val="TAL"/>
              <w:rPr>
                <w:sz w:val="16"/>
              </w:rPr>
            </w:pPr>
            <w:r w:rsidRPr="00BE3C62">
              <w:rPr>
                <w:sz w:val="16"/>
              </w:rPr>
              <w:t>C4-214037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B3CB" w14:textId="77777777" w:rsidR="004377C2" w:rsidRPr="00BE3C62" w:rsidRDefault="004377C2" w:rsidP="00BE3C62">
            <w:pPr>
              <w:pStyle w:val="TAL"/>
              <w:rPr>
                <w:sz w:val="16"/>
              </w:rPr>
            </w:pPr>
            <w:r w:rsidRPr="00BE3C62">
              <w:rPr>
                <w:sz w:val="16"/>
              </w:rPr>
              <w:t>PortAl PTR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5E3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69C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8A0F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8A2E" w14:textId="77777777" w:rsidR="004377C2" w:rsidRPr="00BE3C62" w:rsidRDefault="004377C2" w:rsidP="00BE3C62">
            <w:pPr>
              <w:pStyle w:val="TAL"/>
              <w:rPr>
                <w:sz w:val="16"/>
              </w:rPr>
            </w:pPr>
          </w:p>
        </w:tc>
      </w:tr>
      <w:tr w:rsidR="00BE3C62" w:rsidRPr="00BE3C62" w14:paraId="546BB99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4EC2" w14:textId="77777777" w:rsidR="004377C2" w:rsidRPr="00BE3C62" w:rsidRDefault="004377C2" w:rsidP="00BE3C62">
            <w:pPr>
              <w:pStyle w:val="TAL"/>
              <w:rPr>
                <w:sz w:val="16"/>
              </w:rPr>
            </w:pPr>
            <w:r w:rsidRPr="00BE3C62">
              <w:rPr>
                <w:sz w:val="16"/>
              </w:rPr>
              <w:t>C4-214038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3116" w14:textId="77777777" w:rsidR="004377C2" w:rsidRPr="00BE3C62" w:rsidRDefault="004377C2" w:rsidP="00BE3C62">
            <w:pPr>
              <w:pStyle w:val="TAL"/>
              <w:rPr>
                <w:sz w:val="16"/>
              </w:rPr>
            </w:pPr>
            <w:r w:rsidRPr="00BE3C62">
              <w:rPr>
                <w:sz w:val="16"/>
              </w:rPr>
              <w:t>PortAl – PTR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CCD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7489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9C08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8AF5" w14:textId="77777777" w:rsidR="004377C2" w:rsidRPr="00BE3C62" w:rsidRDefault="004377C2" w:rsidP="00BE3C62">
            <w:pPr>
              <w:pStyle w:val="TAL"/>
              <w:rPr>
                <w:sz w:val="16"/>
              </w:rPr>
            </w:pPr>
          </w:p>
        </w:tc>
      </w:tr>
      <w:tr w:rsidR="00BE3C62" w:rsidRPr="00BE3C62" w14:paraId="6A794C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8E80" w14:textId="77777777" w:rsidR="004377C2" w:rsidRPr="00BE3C62" w:rsidRDefault="004377C2" w:rsidP="00BE3C62">
            <w:pPr>
              <w:pStyle w:val="TAL"/>
              <w:rPr>
                <w:sz w:val="16"/>
              </w:rPr>
            </w:pPr>
            <w:r w:rsidRPr="00BE3C62">
              <w:rPr>
                <w:sz w:val="16"/>
              </w:rPr>
              <w:t>C4-214039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6AAA1" w14:textId="77777777" w:rsidR="004377C2" w:rsidRPr="00BE3C62" w:rsidRDefault="004377C2" w:rsidP="00BE3C62">
            <w:pPr>
              <w:pStyle w:val="TAL"/>
              <w:rPr>
                <w:sz w:val="16"/>
              </w:rPr>
            </w:pPr>
            <w:r w:rsidRPr="00BE3C62">
              <w:rPr>
                <w:sz w:val="16"/>
              </w:rPr>
              <w:t>PortAl –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AC1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F04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AC8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8D3E" w14:textId="77777777" w:rsidR="004377C2" w:rsidRPr="00BE3C62" w:rsidRDefault="004377C2" w:rsidP="00BE3C62">
            <w:pPr>
              <w:pStyle w:val="TAL"/>
              <w:rPr>
                <w:sz w:val="16"/>
              </w:rPr>
            </w:pPr>
            <w:r w:rsidRPr="00BE3C62">
              <w:rPr>
                <w:sz w:val="16"/>
              </w:rPr>
              <w:t>C4-214542</w:t>
            </w:r>
          </w:p>
        </w:tc>
      </w:tr>
      <w:tr w:rsidR="00BE3C62" w:rsidRPr="00BE3C62" w14:paraId="433E869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27F1" w14:textId="77777777" w:rsidR="004377C2" w:rsidRPr="00BE3C62" w:rsidRDefault="004377C2" w:rsidP="00BE3C62">
            <w:pPr>
              <w:pStyle w:val="TAL"/>
              <w:rPr>
                <w:sz w:val="16"/>
              </w:rPr>
            </w:pPr>
            <w:r w:rsidRPr="00BE3C62">
              <w:rPr>
                <w:sz w:val="16"/>
              </w:rPr>
              <w:t>C4-214040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34D2" w14:textId="77777777" w:rsidR="004377C2" w:rsidRPr="00BE3C62" w:rsidRDefault="004377C2" w:rsidP="00BE3C62">
            <w:pPr>
              <w:pStyle w:val="TAL"/>
              <w:rPr>
                <w:sz w:val="16"/>
              </w:rPr>
            </w:pPr>
            <w:r w:rsidRPr="00BE3C62">
              <w:rPr>
                <w:sz w:val="16"/>
              </w:rPr>
              <w:t>PortAl – Port number repository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483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227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A197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931D" w14:textId="77777777" w:rsidR="004377C2" w:rsidRPr="00BE3C62" w:rsidRDefault="004377C2" w:rsidP="00BE3C62">
            <w:pPr>
              <w:pStyle w:val="TAL"/>
              <w:rPr>
                <w:sz w:val="16"/>
              </w:rPr>
            </w:pPr>
            <w:r w:rsidRPr="00BE3C62">
              <w:rPr>
                <w:sz w:val="16"/>
              </w:rPr>
              <w:t>C4-214579</w:t>
            </w:r>
          </w:p>
        </w:tc>
      </w:tr>
      <w:tr w:rsidR="00BE3C62" w:rsidRPr="00BE3C62" w14:paraId="2708D69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4A02" w14:textId="77777777" w:rsidR="004377C2" w:rsidRPr="00BE3C62" w:rsidRDefault="004377C2" w:rsidP="00BE3C62">
            <w:pPr>
              <w:pStyle w:val="TAL"/>
              <w:rPr>
                <w:sz w:val="16"/>
              </w:rPr>
            </w:pPr>
            <w:r w:rsidRPr="00BE3C62">
              <w:rPr>
                <w:sz w:val="16"/>
              </w:rPr>
              <w:t>C4-214041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D06B2" w14:textId="77777777" w:rsidR="004377C2" w:rsidRPr="00BE3C62" w:rsidRDefault="004377C2" w:rsidP="00BE3C62">
            <w:pPr>
              <w:pStyle w:val="TAL"/>
              <w:rPr>
                <w:sz w:val="16"/>
              </w:rPr>
            </w:pPr>
            <w:r w:rsidRPr="00BE3C62">
              <w:rPr>
                <w:sz w:val="16"/>
              </w:rPr>
              <w:t>PortAl – Solution#1-4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979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1FC7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D95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9BDB" w14:textId="77777777" w:rsidR="004377C2" w:rsidRPr="00BE3C62" w:rsidRDefault="004377C2" w:rsidP="00BE3C62">
            <w:pPr>
              <w:pStyle w:val="TAL"/>
              <w:rPr>
                <w:sz w:val="16"/>
              </w:rPr>
            </w:pPr>
            <w:r w:rsidRPr="00BE3C62">
              <w:rPr>
                <w:sz w:val="16"/>
              </w:rPr>
              <w:t>C4-214541</w:t>
            </w:r>
          </w:p>
        </w:tc>
      </w:tr>
      <w:tr w:rsidR="00BE3C62" w:rsidRPr="00BE3C62" w14:paraId="34AD508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EA8C" w14:textId="77777777" w:rsidR="004377C2" w:rsidRPr="00BE3C62" w:rsidRDefault="004377C2" w:rsidP="00BE3C62">
            <w:pPr>
              <w:pStyle w:val="TAL"/>
              <w:rPr>
                <w:sz w:val="16"/>
              </w:rPr>
            </w:pPr>
            <w:r w:rsidRPr="00BE3C62">
              <w:rPr>
                <w:sz w:val="16"/>
              </w:rPr>
              <w:t>C4-214042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BD3A" w14:textId="77777777" w:rsidR="004377C2" w:rsidRPr="00BE3C62" w:rsidRDefault="004377C2" w:rsidP="00BE3C62">
            <w:pPr>
              <w:pStyle w:val="TAL"/>
              <w:rPr>
                <w:sz w:val="16"/>
              </w:rPr>
            </w:pPr>
            <w:r w:rsidRPr="00BE3C62">
              <w:rPr>
                <w:sz w:val="16"/>
              </w:rPr>
              <w:t>PortAl – Solution#5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0EA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5A397"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C02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9260" w14:textId="77777777" w:rsidR="004377C2" w:rsidRPr="00BE3C62" w:rsidRDefault="004377C2" w:rsidP="00BE3C62">
            <w:pPr>
              <w:pStyle w:val="TAL"/>
              <w:rPr>
                <w:sz w:val="16"/>
              </w:rPr>
            </w:pPr>
          </w:p>
        </w:tc>
      </w:tr>
      <w:tr w:rsidR="00BE3C62" w:rsidRPr="00BE3C62" w14:paraId="4E869F5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46AC" w14:textId="77777777" w:rsidR="004377C2" w:rsidRPr="00BE3C62" w:rsidRDefault="004377C2" w:rsidP="00BE3C62">
            <w:pPr>
              <w:pStyle w:val="TAL"/>
              <w:rPr>
                <w:sz w:val="16"/>
              </w:rPr>
            </w:pPr>
            <w:r w:rsidRPr="00BE3C62">
              <w:rPr>
                <w:sz w:val="16"/>
              </w:rPr>
              <w:t>C4-214043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2972" w14:textId="77777777" w:rsidR="004377C2" w:rsidRPr="00BE3C62" w:rsidRDefault="004377C2" w:rsidP="00BE3C62">
            <w:pPr>
              <w:pStyle w:val="TAL"/>
              <w:rPr>
                <w:sz w:val="16"/>
              </w:rPr>
            </w:pPr>
            <w:r w:rsidRPr="00BE3C62">
              <w:rPr>
                <w:sz w:val="16"/>
              </w:rPr>
              <w:t>PortAl – Solution#6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E91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AF56"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22E8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413C" w14:textId="77777777" w:rsidR="004377C2" w:rsidRPr="00BE3C62" w:rsidRDefault="004377C2" w:rsidP="00BE3C62">
            <w:pPr>
              <w:pStyle w:val="TAL"/>
              <w:rPr>
                <w:sz w:val="16"/>
              </w:rPr>
            </w:pPr>
          </w:p>
        </w:tc>
      </w:tr>
      <w:tr w:rsidR="00BE3C62" w:rsidRPr="00BE3C62" w14:paraId="43048C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BD940" w14:textId="77777777" w:rsidR="004377C2" w:rsidRPr="00BE3C62" w:rsidRDefault="004377C2" w:rsidP="00BE3C62">
            <w:pPr>
              <w:pStyle w:val="TAL"/>
              <w:rPr>
                <w:sz w:val="16"/>
              </w:rPr>
            </w:pPr>
            <w:r w:rsidRPr="00BE3C62">
              <w:rPr>
                <w:sz w:val="16"/>
              </w:rPr>
              <w:t>C4-214044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1D66" w14:textId="77777777" w:rsidR="004377C2" w:rsidRPr="00BE3C62" w:rsidRDefault="004377C2" w:rsidP="00BE3C62">
            <w:pPr>
              <w:pStyle w:val="TAL"/>
              <w:rPr>
                <w:sz w:val="16"/>
              </w:rPr>
            </w:pPr>
            <w:r w:rsidRPr="00BE3C62">
              <w:rPr>
                <w:sz w:val="16"/>
              </w:rPr>
              <w:t>PortAl – Solution#7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D84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F561"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53E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B40DF" w14:textId="77777777" w:rsidR="004377C2" w:rsidRPr="00BE3C62" w:rsidRDefault="004377C2" w:rsidP="00BE3C62">
            <w:pPr>
              <w:pStyle w:val="TAL"/>
              <w:rPr>
                <w:sz w:val="16"/>
              </w:rPr>
            </w:pPr>
          </w:p>
        </w:tc>
      </w:tr>
      <w:tr w:rsidR="00BE3C62" w:rsidRPr="00BE3C62" w14:paraId="514E8BC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32432" w14:textId="77777777" w:rsidR="004377C2" w:rsidRPr="00BE3C62" w:rsidRDefault="004377C2" w:rsidP="00BE3C62">
            <w:pPr>
              <w:pStyle w:val="TAL"/>
              <w:rPr>
                <w:sz w:val="16"/>
              </w:rPr>
            </w:pPr>
            <w:r w:rsidRPr="00BE3C62">
              <w:rPr>
                <w:sz w:val="16"/>
              </w:rPr>
              <w:t>C4-214045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5752" w14:textId="77777777" w:rsidR="004377C2" w:rsidRPr="00BE3C62" w:rsidRDefault="004377C2" w:rsidP="00BE3C62">
            <w:pPr>
              <w:pStyle w:val="TAL"/>
              <w:rPr>
                <w:sz w:val="16"/>
              </w:rPr>
            </w:pPr>
            <w:r w:rsidRPr="00BE3C62">
              <w:rPr>
                <w:sz w:val="16"/>
              </w:rPr>
              <w:t>PortAl – Solution#8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D7B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ECD6"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CA7A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8B0AC" w14:textId="77777777" w:rsidR="004377C2" w:rsidRPr="00BE3C62" w:rsidRDefault="004377C2" w:rsidP="00BE3C62">
            <w:pPr>
              <w:pStyle w:val="TAL"/>
              <w:rPr>
                <w:sz w:val="16"/>
              </w:rPr>
            </w:pPr>
          </w:p>
        </w:tc>
      </w:tr>
      <w:tr w:rsidR="00BE3C62" w:rsidRPr="00BE3C62" w14:paraId="55AF6CE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39B6" w14:textId="77777777" w:rsidR="004377C2" w:rsidRPr="00BE3C62" w:rsidRDefault="004377C2" w:rsidP="00BE3C62">
            <w:pPr>
              <w:pStyle w:val="TAL"/>
              <w:rPr>
                <w:sz w:val="16"/>
              </w:rPr>
            </w:pPr>
            <w:r w:rsidRPr="00BE3C62">
              <w:rPr>
                <w:sz w:val="16"/>
              </w:rPr>
              <w:t>C4-214046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6E9B6" w14:textId="77777777" w:rsidR="004377C2" w:rsidRPr="00BE3C62" w:rsidRDefault="004377C2" w:rsidP="00BE3C62">
            <w:pPr>
              <w:pStyle w:val="TAL"/>
              <w:rPr>
                <w:sz w:val="16"/>
              </w:rPr>
            </w:pPr>
            <w:r w:rsidRPr="00BE3C62">
              <w:rPr>
                <w:sz w:val="16"/>
              </w:rPr>
              <w:t>SCP retransmissions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C8D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35F4"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0948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C6EE" w14:textId="77777777" w:rsidR="004377C2" w:rsidRPr="00BE3C62" w:rsidRDefault="004377C2" w:rsidP="00BE3C62">
            <w:pPr>
              <w:pStyle w:val="TAL"/>
              <w:rPr>
                <w:sz w:val="16"/>
              </w:rPr>
            </w:pPr>
          </w:p>
        </w:tc>
      </w:tr>
      <w:tr w:rsidR="00BE3C62" w:rsidRPr="00BE3C62" w14:paraId="52FAF80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CEF5" w14:textId="77777777" w:rsidR="004377C2" w:rsidRPr="00BE3C62" w:rsidRDefault="004377C2" w:rsidP="00BE3C62">
            <w:pPr>
              <w:pStyle w:val="TAL"/>
              <w:rPr>
                <w:sz w:val="16"/>
              </w:rPr>
            </w:pPr>
            <w:r w:rsidRPr="00BE3C62">
              <w:rPr>
                <w:sz w:val="16"/>
              </w:rPr>
              <w:t>C4-214047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D5C33" w14:textId="77777777" w:rsidR="004377C2" w:rsidRPr="00BE3C62" w:rsidRDefault="004377C2" w:rsidP="00BE3C62">
            <w:pPr>
              <w:pStyle w:val="TAL"/>
              <w:rPr>
                <w:sz w:val="16"/>
              </w:rPr>
            </w:pPr>
            <w:r w:rsidRPr="00BE3C62">
              <w:rPr>
                <w:sz w:val="16"/>
              </w:rPr>
              <w:t>Broadcast Empty Area List for Write-Replace-Warning Request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1080" w14:textId="77777777" w:rsidR="004377C2" w:rsidRPr="00BE3C62" w:rsidRDefault="004377C2" w:rsidP="00BE3C62">
            <w:pPr>
              <w:pStyle w:val="TAL"/>
              <w:rPr>
                <w:sz w:val="16"/>
              </w:rPr>
            </w:pPr>
            <w:r w:rsidRPr="00BE3C62">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07F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C811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19697" w14:textId="77777777" w:rsidR="004377C2" w:rsidRPr="00BE3C62" w:rsidRDefault="004377C2" w:rsidP="00BE3C62">
            <w:pPr>
              <w:pStyle w:val="TAL"/>
              <w:rPr>
                <w:sz w:val="16"/>
              </w:rPr>
            </w:pPr>
          </w:p>
        </w:tc>
      </w:tr>
      <w:tr w:rsidR="00BE3C62" w:rsidRPr="00BE3C62" w14:paraId="51ECFD2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B781" w14:textId="77777777" w:rsidR="004377C2" w:rsidRPr="00BE3C62" w:rsidRDefault="004377C2" w:rsidP="00BE3C62">
            <w:pPr>
              <w:pStyle w:val="TAL"/>
              <w:rPr>
                <w:sz w:val="16"/>
              </w:rPr>
            </w:pPr>
            <w:r w:rsidRPr="00BE3C62">
              <w:rPr>
                <w:sz w:val="16"/>
              </w:rPr>
              <w:t>C4-214048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819D" w14:textId="77777777" w:rsidR="004377C2" w:rsidRPr="00BE3C62" w:rsidRDefault="004377C2" w:rsidP="00BE3C62">
            <w:pPr>
              <w:pStyle w:val="TAL"/>
              <w:rPr>
                <w:sz w:val="16"/>
              </w:rPr>
            </w:pPr>
            <w:r w:rsidRPr="00BE3C62">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65541" w14:textId="77777777" w:rsidR="004377C2" w:rsidRPr="00BE3C62" w:rsidRDefault="004377C2" w:rsidP="00BE3C62">
            <w:pPr>
              <w:pStyle w:val="TAL"/>
              <w:rPr>
                <w:sz w:val="16"/>
              </w:rPr>
            </w:pPr>
            <w:r w:rsidRPr="00BE3C62">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6F5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1B9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74D4B" w14:textId="77777777" w:rsidR="004377C2" w:rsidRPr="00BE3C62" w:rsidRDefault="004377C2" w:rsidP="00BE3C62">
            <w:pPr>
              <w:pStyle w:val="TAL"/>
              <w:rPr>
                <w:sz w:val="16"/>
              </w:rPr>
            </w:pPr>
            <w:r w:rsidRPr="00BE3C62">
              <w:rPr>
                <w:sz w:val="16"/>
              </w:rPr>
              <w:t>C4-214530</w:t>
            </w:r>
          </w:p>
        </w:tc>
      </w:tr>
      <w:tr w:rsidR="00BE3C62" w:rsidRPr="00BE3C62" w14:paraId="1CDE438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AE63" w14:textId="77777777" w:rsidR="004377C2" w:rsidRPr="00BE3C62" w:rsidRDefault="004377C2" w:rsidP="00BE3C62">
            <w:pPr>
              <w:pStyle w:val="TAL"/>
              <w:rPr>
                <w:sz w:val="16"/>
              </w:rPr>
            </w:pPr>
            <w:r w:rsidRPr="00BE3C62">
              <w:rPr>
                <w:sz w:val="16"/>
              </w:rPr>
              <w:t>C4-214049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C5D0" w14:textId="77777777" w:rsidR="004377C2" w:rsidRPr="00BE3C62" w:rsidRDefault="004377C2" w:rsidP="00BE3C62">
            <w:pPr>
              <w:pStyle w:val="TAL"/>
              <w:rPr>
                <w:sz w:val="16"/>
              </w:rPr>
            </w:pPr>
            <w:r w:rsidRPr="00BE3C62">
              <w:rPr>
                <w:sz w:val="16"/>
              </w:rPr>
              <w:t>29.550_Redirect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78BB" w14:textId="77777777" w:rsidR="004377C2" w:rsidRPr="00BE3C62" w:rsidRDefault="004377C2" w:rsidP="00BE3C62">
            <w:pPr>
              <w:pStyle w:val="TAL"/>
              <w:rPr>
                <w:sz w:val="16"/>
              </w:rPr>
            </w:pPr>
            <w:r w:rsidRPr="00BE3C62">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2724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E20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79365" w14:textId="77777777" w:rsidR="004377C2" w:rsidRPr="00BE3C62" w:rsidRDefault="004377C2" w:rsidP="00BE3C62">
            <w:pPr>
              <w:pStyle w:val="TAL"/>
              <w:rPr>
                <w:sz w:val="16"/>
              </w:rPr>
            </w:pPr>
            <w:r w:rsidRPr="00BE3C62">
              <w:rPr>
                <w:sz w:val="16"/>
              </w:rPr>
              <w:t>C4-214529</w:t>
            </w:r>
          </w:p>
        </w:tc>
      </w:tr>
      <w:tr w:rsidR="00BE3C62" w:rsidRPr="00BE3C62" w14:paraId="31BFE16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C14E" w14:textId="77777777" w:rsidR="004377C2" w:rsidRPr="00BE3C62" w:rsidRDefault="004377C2" w:rsidP="00BE3C62">
            <w:pPr>
              <w:pStyle w:val="TAL"/>
              <w:rPr>
                <w:sz w:val="16"/>
              </w:rPr>
            </w:pPr>
            <w:r w:rsidRPr="00BE3C62">
              <w:rPr>
                <w:sz w:val="16"/>
              </w:rPr>
              <w:t>C4-214050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7B58" w14:textId="77777777" w:rsidR="004377C2" w:rsidRPr="00BE3C62" w:rsidRDefault="004377C2" w:rsidP="00BE3C62">
            <w:pPr>
              <w:pStyle w:val="TAL"/>
              <w:rPr>
                <w:sz w:val="16"/>
              </w:rPr>
            </w:pPr>
            <w:r w:rsidRPr="00BE3C62">
              <w:rPr>
                <w:sz w:val="16"/>
              </w:rPr>
              <w:t>TS 29.532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A6A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80E2C"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60D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BE92" w14:textId="77777777" w:rsidR="004377C2" w:rsidRPr="00BE3C62" w:rsidRDefault="004377C2" w:rsidP="00BE3C62">
            <w:pPr>
              <w:pStyle w:val="TAL"/>
              <w:rPr>
                <w:sz w:val="16"/>
              </w:rPr>
            </w:pPr>
          </w:p>
        </w:tc>
      </w:tr>
      <w:tr w:rsidR="00BE3C62" w:rsidRPr="00BE3C62" w14:paraId="505857A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D15C" w14:textId="77777777" w:rsidR="004377C2" w:rsidRPr="00BE3C62" w:rsidRDefault="004377C2" w:rsidP="00BE3C62">
            <w:pPr>
              <w:pStyle w:val="TAL"/>
              <w:rPr>
                <w:sz w:val="16"/>
              </w:rPr>
            </w:pPr>
            <w:r w:rsidRPr="00BE3C62">
              <w:rPr>
                <w:sz w:val="16"/>
              </w:rPr>
              <w:t>C4-214051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A7EF4" w14:textId="77777777" w:rsidR="004377C2" w:rsidRPr="00BE3C62" w:rsidRDefault="004377C2" w:rsidP="00BE3C62">
            <w:pPr>
              <w:pStyle w:val="TAL"/>
              <w:rPr>
                <w:sz w:val="16"/>
              </w:rPr>
            </w:pPr>
            <w:r w:rsidRPr="00BE3C62">
              <w:rPr>
                <w:sz w:val="16"/>
              </w:rPr>
              <w:t>Correction on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29E3" w14:textId="77777777" w:rsidR="004377C2" w:rsidRPr="00BE3C62" w:rsidRDefault="004377C2" w:rsidP="00BE3C62">
            <w:pPr>
              <w:pStyle w:val="TAL"/>
              <w:rPr>
                <w:sz w:val="16"/>
              </w:rPr>
            </w:pPr>
            <w:r w:rsidRPr="00BE3C62">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BBBC"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3061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CB429" w14:textId="77777777" w:rsidR="004377C2" w:rsidRPr="00BE3C62" w:rsidRDefault="004377C2" w:rsidP="00BE3C62">
            <w:pPr>
              <w:pStyle w:val="TAL"/>
              <w:rPr>
                <w:sz w:val="16"/>
              </w:rPr>
            </w:pPr>
            <w:r w:rsidRPr="00BE3C62">
              <w:rPr>
                <w:sz w:val="16"/>
              </w:rPr>
              <w:t>C4-214722</w:t>
            </w:r>
          </w:p>
        </w:tc>
      </w:tr>
      <w:tr w:rsidR="00BE3C62" w:rsidRPr="00BE3C62" w14:paraId="4C98523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72B1B" w14:textId="77777777" w:rsidR="004377C2" w:rsidRPr="00BE3C62" w:rsidRDefault="004377C2" w:rsidP="00BE3C62">
            <w:pPr>
              <w:pStyle w:val="TAL"/>
              <w:rPr>
                <w:sz w:val="16"/>
              </w:rPr>
            </w:pPr>
            <w:r w:rsidRPr="00BE3C62">
              <w:rPr>
                <w:sz w:val="16"/>
              </w:rPr>
              <w:t>C4-214052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DA6AA" w14:textId="77777777" w:rsidR="004377C2" w:rsidRPr="00BE3C62" w:rsidRDefault="004377C2" w:rsidP="00BE3C62">
            <w:pPr>
              <w:pStyle w:val="TAL"/>
              <w:rPr>
                <w:sz w:val="16"/>
              </w:rPr>
            </w:pPr>
            <w:r w:rsidRPr="00BE3C62">
              <w:rPr>
                <w:sz w:val="16"/>
              </w:rPr>
              <w:t>Adding missing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AB4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0B9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BEE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55BF" w14:textId="77777777" w:rsidR="004377C2" w:rsidRPr="00BE3C62" w:rsidRDefault="004377C2" w:rsidP="00BE3C62">
            <w:pPr>
              <w:pStyle w:val="TAL"/>
              <w:rPr>
                <w:sz w:val="16"/>
              </w:rPr>
            </w:pPr>
            <w:r w:rsidRPr="00BE3C62">
              <w:rPr>
                <w:sz w:val="16"/>
              </w:rPr>
              <w:t>C4-214556</w:t>
            </w:r>
          </w:p>
        </w:tc>
      </w:tr>
      <w:tr w:rsidR="00BE3C62" w:rsidRPr="00BE3C62" w14:paraId="2DBA338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A295" w14:textId="77777777" w:rsidR="004377C2" w:rsidRPr="00BE3C62" w:rsidRDefault="004377C2" w:rsidP="00BE3C62">
            <w:pPr>
              <w:pStyle w:val="TAL"/>
              <w:rPr>
                <w:sz w:val="16"/>
              </w:rPr>
            </w:pPr>
            <w:r w:rsidRPr="00BE3C62">
              <w:rPr>
                <w:sz w:val="16"/>
              </w:rPr>
              <w:t>C4-214053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F41C" w14:textId="77777777" w:rsidR="004377C2" w:rsidRPr="00BE3C62" w:rsidRDefault="004377C2" w:rsidP="00BE3C62">
            <w:pPr>
              <w:pStyle w:val="TAL"/>
              <w:rPr>
                <w:sz w:val="16"/>
              </w:rPr>
            </w:pPr>
            <w:r w:rsidRPr="00BE3C62">
              <w:rPr>
                <w:sz w:val="16"/>
              </w:rPr>
              <w:t>Clarifications on the DNS based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C90A"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9499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81DB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8A763" w14:textId="77777777" w:rsidR="004377C2" w:rsidRPr="00BE3C62" w:rsidRDefault="004377C2" w:rsidP="00BE3C62">
            <w:pPr>
              <w:pStyle w:val="TAL"/>
              <w:rPr>
                <w:sz w:val="16"/>
              </w:rPr>
            </w:pPr>
          </w:p>
        </w:tc>
      </w:tr>
      <w:tr w:rsidR="00BE3C62" w:rsidRPr="00BE3C62" w14:paraId="5D2EFE5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2646" w14:textId="77777777" w:rsidR="004377C2" w:rsidRPr="00BE3C62" w:rsidRDefault="004377C2" w:rsidP="00BE3C62">
            <w:pPr>
              <w:pStyle w:val="TAL"/>
              <w:rPr>
                <w:sz w:val="16"/>
              </w:rPr>
            </w:pPr>
            <w:r w:rsidRPr="00BE3C62">
              <w:rPr>
                <w:sz w:val="16"/>
              </w:rPr>
              <w:t>C4-214054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2FE8" w14:textId="77777777" w:rsidR="004377C2" w:rsidRPr="00BE3C62" w:rsidRDefault="004377C2" w:rsidP="00BE3C62">
            <w:pPr>
              <w:pStyle w:val="TAL"/>
              <w:rPr>
                <w:sz w:val="16"/>
              </w:rPr>
            </w:pPr>
            <w:r w:rsidRPr="00BE3C62">
              <w:rPr>
                <w:sz w:val="16"/>
              </w:rPr>
              <w:t>SCTP multiplexer solution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C761"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7D8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5AB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F593" w14:textId="77777777" w:rsidR="004377C2" w:rsidRPr="00BE3C62" w:rsidRDefault="004377C2" w:rsidP="00BE3C62">
            <w:pPr>
              <w:pStyle w:val="TAL"/>
              <w:rPr>
                <w:sz w:val="16"/>
              </w:rPr>
            </w:pPr>
          </w:p>
        </w:tc>
      </w:tr>
      <w:tr w:rsidR="00BE3C62" w:rsidRPr="00BE3C62" w14:paraId="7AFB5BB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025D8" w14:textId="77777777" w:rsidR="004377C2" w:rsidRPr="00BE3C62" w:rsidRDefault="004377C2" w:rsidP="00BE3C62">
            <w:pPr>
              <w:pStyle w:val="TAL"/>
              <w:rPr>
                <w:sz w:val="16"/>
              </w:rPr>
            </w:pPr>
            <w:r w:rsidRPr="00BE3C62">
              <w:rPr>
                <w:sz w:val="16"/>
              </w:rPr>
              <w:t>C4-214055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D24C" w14:textId="77777777" w:rsidR="004377C2" w:rsidRPr="00BE3C62" w:rsidRDefault="004377C2" w:rsidP="00BE3C62">
            <w:pPr>
              <w:pStyle w:val="TAL"/>
              <w:rPr>
                <w:sz w:val="16"/>
              </w:rPr>
            </w:pPr>
            <w:r w:rsidRPr="00BE3C62">
              <w:rPr>
                <w:sz w:val="16"/>
              </w:rPr>
              <w:t>Clarifications on the SCTP based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66C7"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D0D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74D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2071" w14:textId="77777777" w:rsidR="004377C2" w:rsidRPr="00BE3C62" w:rsidRDefault="004377C2" w:rsidP="00BE3C62">
            <w:pPr>
              <w:pStyle w:val="TAL"/>
              <w:rPr>
                <w:sz w:val="16"/>
              </w:rPr>
            </w:pPr>
          </w:p>
        </w:tc>
      </w:tr>
      <w:tr w:rsidR="00BE3C62" w:rsidRPr="00BE3C62" w14:paraId="71F3C77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9DB44" w14:textId="77777777" w:rsidR="004377C2" w:rsidRPr="00BE3C62" w:rsidRDefault="004377C2" w:rsidP="00BE3C62">
            <w:pPr>
              <w:pStyle w:val="TAL"/>
              <w:rPr>
                <w:sz w:val="16"/>
              </w:rPr>
            </w:pPr>
            <w:r w:rsidRPr="00BE3C62">
              <w:rPr>
                <w:sz w:val="16"/>
              </w:rPr>
              <w:t>C4-214056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D6F48" w14:textId="77777777" w:rsidR="004377C2" w:rsidRPr="00BE3C62" w:rsidRDefault="004377C2" w:rsidP="00BE3C62">
            <w:pPr>
              <w:pStyle w:val="TAL"/>
              <w:rPr>
                <w:sz w:val="16"/>
              </w:rPr>
            </w:pPr>
            <w:r w:rsidRPr="00BE3C62">
              <w:rPr>
                <w:sz w:val="16"/>
              </w:rPr>
              <w:t>Recommendations for IANA port number assignment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041D"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16FA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20F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1A11" w14:textId="77777777" w:rsidR="004377C2" w:rsidRPr="00BE3C62" w:rsidRDefault="004377C2" w:rsidP="00BE3C62">
            <w:pPr>
              <w:pStyle w:val="TAL"/>
              <w:rPr>
                <w:sz w:val="16"/>
              </w:rPr>
            </w:pPr>
          </w:p>
        </w:tc>
      </w:tr>
      <w:tr w:rsidR="00BE3C62" w:rsidRPr="00BE3C62" w14:paraId="02BE868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9FB5" w14:textId="77777777" w:rsidR="004377C2" w:rsidRPr="00BE3C62" w:rsidRDefault="004377C2" w:rsidP="00BE3C62">
            <w:pPr>
              <w:pStyle w:val="TAL"/>
              <w:rPr>
                <w:sz w:val="16"/>
              </w:rPr>
            </w:pPr>
            <w:r w:rsidRPr="00BE3C62">
              <w:rPr>
                <w:sz w:val="16"/>
              </w:rPr>
              <w:t>C4-214057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6B240" w14:textId="77777777" w:rsidR="004377C2" w:rsidRPr="00BE3C62" w:rsidRDefault="004377C2" w:rsidP="00BE3C62">
            <w:pPr>
              <w:pStyle w:val="TAL"/>
              <w:rPr>
                <w:sz w:val="16"/>
              </w:rPr>
            </w:pPr>
            <w:r w:rsidRPr="00BE3C62">
              <w:rPr>
                <w:sz w:val="16"/>
              </w:rPr>
              <w:t>PortAl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136B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C34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A6EA9" w14:textId="77777777" w:rsidR="004377C2" w:rsidRPr="00BE3C62" w:rsidRDefault="004377C2" w:rsidP="00BE3C62">
            <w:pPr>
              <w:pStyle w:val="TAL"/>
              <w:rPr>
                <w:sz w:val="16"/>
              </w:rPr>
            </w:pPr>
            <w:r w:rsidRPr="00BE3C62">
              <w:rPr>
                <w:sz w:val="16"/>
              </w:rPr>
              <w:t>C4-214035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435BE" w14:textId="77777777" w:rsidR="004377C2" w:rsidRPr="00BE3C62" w:rsidRDefault="004377C2" w:rsidP="00BE3C62">
            <w:pPr>
              <w:pStyle w:val="TAL"/>
              <w:rPr>
                <w:sz w:val="16"/>
              </w:rPr>
            </w:pPr>
            <w:r w:rsidRPr="00BE3C62">
              <w:rPr>
                <w:sz w:val="16"/>
              </w:rPr>
              <w:t>C4-214543</w:t>
            </w:r>
          </w:p>
        </w:tc>
      </w:tr>
      <w:tr w:rsidR="00BE3C62" w:rsidRPr="00BE3C62" w14:paraId="78AF8B8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BADFA" w14:textId="77777777" w:rsidR="004377C2" w:rsidRPr="00BE3C62" w:rsidRDefault="004377C2" w:rsidP="00BE3C62">
            <w:pPr>
              <w:pStyle w:val="TAL"/>
              <w:rPr>
                <w:sz w:val="16"/>
              </w:rPr>
            </w:pPr>
            <w:r w:rsidRPr="00BE3C62">
              <w:rPr>
                <w:sz w:val="16"/>
              </w:rPr>
              <w:t>C4-214058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2DDC" w14:textId="77777777" w:rsidR="004377C2" w:rsidRPr="00BE3C62" w:rsidRDefault="004377C2" w:rsidP="00BE3C62">
            <w:pPr>
              <w:pStyle w:val="TAL"/>
              <w:rPr>
                <w:sz w:val="16"/>
              </w:rPr>
            </w:pPr>
            <w:r w:rsidRPr="00BE3C62">
              <w:rPr>
                <w:sz w:val="16"/>
              </w:rPr>
              <w:t>TS 29.532 skeleton for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19D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5A9B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9BB0" w14:textId="77777777" w:rsidR="004377C2" w:rsidRPr="00BE3C62" w:rsidRDefault="004377C2" w:rsidP="00BE3C62">
            <w:pPr>
              <w:pStyle w:val="TAL"/>
              <w:rPr>
                <w:sz w:val="16"/>
              </w:rPr>
            </w:pPr>
            <w:r w:rsidRPr="00BE3C62">
              <w:rPr>
                <w:sz w:val="16"/>
              </w:rPr>
              <w:t>C4-214011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A9B96" w14:textId="77777777" w:rsidR="004377C2" w:rsidRPr="00BE3C62" w:rsidRDefault="004377C2" w:rsidP="00BE3C62">
            <w:pPr>
              <w:pStyle w:val="TAL"/>
              <w:rPr>
                <w:sz w:val="16"/>
              </w:rPr>
            </w:pPr>
            <w:r w:rsidRPr="00BE3C62">
              <w:rPr>
                <w:sz w:val="16"/>
              </w:rPr>
              <w:t>C4-214118</w:t>
            </w:r>
          </w:p>
        </w:tc>
      </w:tr>
      <w:tr w:rsidR="00BE3C62" w:rsidRPr="00BE3C62" w14:paraId="52EFC3A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7AEAE" w14:textId="77777777" w:rsidR="004377C2" w:rsidRPr="00BE3C62" w:rsidRDefault="004377C2" w:rsidP="00BE3C62">
            <w:pPr>
              <w:pStyle w:val="TAL"/>
              <w:rPr>
                <w:sz w:val="16"/>
              </w:rPr>
            </w:pPr>
            <w:r w:rsidRPr="00BE3C62">
              <w:rPr>
                <w:sz w:val="16"/>
              </w:rPr>
              <w:t>C4-214059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50261"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933C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5E38"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F46D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6371" w14:textId="77777777" w:rsidR="004377C2" w:rsidRPr="00BE3C62" w:rsidRDefault="004377C2" w:rsidP="00BE3C62">
            <w:pPr>
              <w:pStyle w:val="TAL"/>
              <w:rPr>
                <w:sz w:val="16"/>
              </w:rPr>
            </w:pPr>
          </w:p>
        </w:tc>
      </w:tr>
      <w:tr w:rsidR="00BE3C62" w:rsidRPr="00BE3C62" w14:paraId="42E20D4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1908" w14:textId="77777777" w:rsidR="004377C2" w:rsidRPr="00BE3C62" w:rsidRDefault="004377C2" w:rsidP="00BE3C62">
            <w:pPr>
              <w:pStyle w:val="TAL"/>
              <w:rPr>
                <w:sz w:val="16"/>
              </w:rPr>
            </w:pPr>
            <w:r w:rsidRPr="00BE3C62">
              <w:rPr>
                <w:sz w:val="16"/>
              </w:rPr>
              <w:t>C4-214060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396D"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C53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C449"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D1C6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8D3B" w14:textId="77777777" w:rsidR="004377C2" w:rsidRPr="00BE3C62" w:rsidRDefault="004377C2" w:rsidP="00BE3C62">
            <w:pPr>
              <w:pStyle w:val="TAL"/>
              <w:rPr>
                <w:sz w:val="16"/>
              </w:rPr>
            </w:pPr>
          </w:p>
        </w:tc>
      </w:tr>
      <w:tr w:rsidR="00BE3C62" w:rsidRPr="00BE3C62" w14:paraId="5B13F17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3B4DA" w14:textId="77777777" w:rsidR="004377C2" w:rsidRPr="00BE3C62" w:rsidRDefault="004377C2" w:rsidP="00BE3C62">
            <w:pPr>
              <w:pStyle w:val="TAL"/>
              <w:rPr>
                <w:sz w:val="16"/>
              </w:rPr>
            </w:pPr>
            <w:r w:rsidRPr="00BE3C62">
              <w:rPr>
                <w:sz w:val="16"/>
              </w:rPr>
              <w:t>C4-214061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E1683"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2A19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FD64"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AF8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E152" w14:textId="77777777" w:rsidR="004377C2" w:rsidRPr="00BE3C62" w:rsidRDefault="004377C2" w:rsidP="00BE3C62">
            <w:pPr>
              <w:pStyle w:val="TAL"/>
              <w:rPr>
                <w:sz w:val="16"/>
              </w:rPr>
            </w:pPr>
          </w:p>
        </w:tc>
      </w:tr>
      <w:tr w:rsidR="00BE3C62" w:rsidRPr="00BE3C62" w14:paraId="072A457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1510" w14:textId="77777777" w:rsidR="004377C2" w:rsidRPr="00BE3C62" w:rsidRDefault="004377C2" w:rsidP="00BE3C62">
            <w:pPr>
              <w:pStyle w:val="TAL"/>
              <w:rPr>
                <w:sz w:val="16"/>
              </w:rPr>
            </w:pPr>
            <w:r w:rsidRPr="00BE3C62">
              <w:rPr>
                <w:sz w:val="16"/>
              </w:rPr>
              <w:t>C4-214062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8D9AF" w14:textId="77777777" w:rsidR="004377C2" w:rsidRPr="00BE3C62" w:rsidRDefault="004377C2" w:rsidP="00BE3C62">
            <w:pPr>
              <w:pStyle w:val="TAL"/>
              <w:rPr>
                <w:sz w:val="16"/>
              </w:rPr>
            </w:pPr>
            <w:r w:rsidRPr="00BE3C62">
              <w:rPr>
                <w:sz w:val="16"/>
              </w:rPr>
              <w:t>5MBS – Clause 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E45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CC32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7F40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8AAB8" w14:textId="77777777" w:rsidR="004377C2" w:rsidRPr="00BE3C62" w:rsidRDefault="004377C2" w:rsidP="00BE3C62">
            <w:pPr>
              <w:pStyle w:val="TAL"/>
              <w:rPr>
                <w:sz w:val="16"/>
              </w:rPr>
            </w:pPr>
            <w:r w:rsidRPr="00BE3C62">
              <w:rPr>
                <w:sz w:val="16"/>
              </w:rPr>
              <w:t>C4-214191</w:t>
            </w:r>
          </w:p>
        </w:tc>
      </w:tr>
      <w:tr w:rsidR="00BE3C62" w:rsidRPr="00BE3C62" w14:paraId="7C8C32C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99ED" w14:textId="77777777" w:rsidR="004377C2" w:rsidRPr="00BE3C62" w:rsidRDefault="004377C2" w:rsidP="00BE3C62">
            <w:pPr>
              <w:pStyle w:val="TAL"/>
              <w:rPr>
                <w:sz w:val="16"/>
              </w:rPr>
            </w:pPr>
            <w:r w:rsidRPr="00BE3C62">
              <w:rPr>
                <w:sz w:val="16"/>
              </w:rPr>
              <w:t>C4-214063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260A" w14:textId="77777777" w:rsidR="004377C2" w:rsidRPr="00BE3C62" w:rsidRDefault="004377C2" w:rsidP="00BE3C62">
            <w:pPr>
              <w:pStyle w:val="TAL"/>
              <w:rPr>
                <w:sz w:val="16"/>
              </w:rPr>
            </w:pPr>
            <w:r w:rsidRPr="00BE3C62">
              <w:rPr>
                <w:sz w:val="16"/>
              </w:rPr>
              <w:t>5MBS – Clause 5.5.2 (Information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51AB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749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98E7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467F" w14:textId="77777777" w:rsidR="004377C2" w:rsidRPr="00BE3C62" w:rsidRDefault="004377C2" w:rsidP="00BE3C62">
            <w:pPr>
              <w:pStyle w:val="TAL"/>
              <w:rPr>
                <w:sz w:val="16"/>
              </w:rPr>
            </w:pPr>
            <w:r w:rsidRPr="00BE3C62">
              <w:rPr>
                <w:sz w:val="16"/>
              </w:rPr>
              <w:t>C4-214812</w:t>
            </w:r>
          </w:p>
        </w:tc>
      </w:tr>
      <w:tr w:rsidR="00BE3C62" w:rsidRPr="00BE3C62" w14:paraId="0D66A22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EDEE" w14:textId="77777777" w:rsidR="004377C2" w:rsidRPr="00BE3C62" w:rsidRDefault="004377C2" w:rsidP="00BE3C62">
            <w:pPr>
              <w:pStyle w:val="TAL"/>
              <w:rPr>
                <w:sz w:val="16"/>
              </w:rPr>
            </w:pPr>
            <w:r w:rsidRPr="00BE3C62">
              <w:rPr>
                <w:sz w:val="16"/>
              </w:rPr>
              <w:t>C4-214064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98CE" w14:textId="77777777" w:rsidR="004377C2" w:rsidRPr="00BE3C62" w:rsidRDefault="004377C2" w:rsidP="00BE3C62">
            <w:pPr>
              <w:pStyle w:val="TAL"/>
              <w:rPr>
                <w:sz w:val="16"/>
              </w:rPr>
            </w:pPr>
            <w:r w:rsidRPr="00BE3C62">
              <w:rPr>
                <w:sz w:val="16"/>
              </w:rPr>
              <w:t>5MBS – Annex 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EC6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15E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A9F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49CB" w14:textId="77777777" w:rsidR="004377C2" w:rsidRPr="00BE3C62" w:rsidRDefault="004377C2" w:rsidP="00BE3C62">
            <w:pPr>
              <w:pStyle w:val="TAL"/>
              <w:rPr>
                <w:sz w:val="16"/>
              </w:rPr>
            </w:pPr>
            <w:r w:rsidRPr="00BE3C62">
              <w:rPr>
                <w:sz w:val="16"/>
              </w:rPr>
              <w:t>C4-214550</w:t>
            </w:r>
          </w:p>
        </w:tc>
      </w:tr>
      <w:tr w:rsidR="00BE3C62" w:rsidRPr="00BE3C62" w14:paraId="1618BD2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7400" w14:textId="77777777" w:rsidR="004377C2" w:rsidRPr="00BE3C62" w:rsidRDefault="004377C2" w:rsidP="00BE3C62">
            <w:pPr>
              <w:pStyle w:val="TAL"/>
              <w:rPr>
                <w:sz w:val="16"/>
              </w:rPr>
            </w:pPr>
            <w:r w:rsidRPr="00BE3C62">
              <w:rPr>
                <w:sz w:val="16"/>
              </w:rPr>
              <w:t>C4-214065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CFDB1" w14:textId="77777777" w:rsidR="004377C2" w:rsidRPr="00BE3C62" w:rsidRDefault="004377C2" w:rsidP="00BE3C62">
            <w:pPr>
              <w:pStyle w:val="TAL"/>
              <w:rPr>
                <w:sz w:val="16"/>
              </w:rPr>
            </w:pPr>
            <w:r w:rsidRPr="00BE3C62">
              <w:rPr>
                <w:sz w:val="16"/>
              </w:rPr>
              <w:t>Network access control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D330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C1E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A887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23D5C" w14:textId="77777777" w:rsidR="004377C2" w:rsidRPr="00BE3C62" w:rsidRDefault="004377C2" w:rsidP="00BE3C62">
            <w:pPr>
              <w:pStyle w:val="TAL"/>
              <w:rPr>
                <w:sz w:val="16"/>
              </w:rPr>
            </w:pPr>
            <w:r w:rsidRPr="00BE3C62">
              <w:rPr>
                <w:sz w:val="16"/>
              </w:rPr>
              <w:t>C4-214813</w:t>
            </w:r>
          </w:p>
        </w:tc>
      </w:tr>
      <w:tr w:rsidR="00BE3C62" w:rsidRPr="00BE3C62" w14:paraId="7323296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5223" w14:textId="77777777" w:rsidR="004377C2" w:rsidRPr="00BE3C62" w:rsidRDefault="004377C2" w:rsidP="00BE3C62">
            <w:pPr>
              <w:pStyle w:val="TAL"/>
              <w:rPr>
                <w:sz w:val="16"/>
              </w:rPr>
            </w:pPr>
            <w:r w:rsidRPr="00BE3C62">
              <w:rPr>
                <w:sz w:val="16"/>
              </w:rPr>
              <w:t>C4-214066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7D691" w14:textId="77777777" w:rsidR="004377C2" w:rsidRPr="00BE3C62" w:rsidRDefault="004377C2" w:rsidP="00BE3C62">
            <w:pPr>
              <w:pStyle w:val="TAL"/>
              <w:rPr>
                <w:sz w:val="16"/>
              </w:rPr>
            </w:pPr>
            <w:r w:rsidRPr="00BE3C62">
              <w:rPr>
                <w:sz w:val="16"/>
              </w:rPr>
              <w:t>Authentication by AAA server in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47F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15DC"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77E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CB96" w14:textId="77777777" w:rsidR="004377C2" w:rsidRPr="00BE3C62" w:rsidRDefault="004377C2" w:rsidP="00BE3C62">
            <w:pPr>
              <w:pStyle w:val="TAL"/>
              <w:rPr>
                <w:sz w:val="16"/>
              </w:rPr>
            </w:pPr>
            <w:r w:rsidRPr="00BE3C62">
              <w:rPr>
                <w:sz w:val="16"/>
              </w:rPr>
              <w:t>C4-214814</w:t>
            </w:r>
          </w:p>
        </w:tc>
      </w:tr>
      <w:tr w:rsidR="00BE3C62" w:rsidRPr="00BE3C62" w14:paraId="2DBE859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96F67" w14:textId="77777777" w:rsidR="004377C2" w:rsidRPr="00BE3C62" w:rsidRDefault="004377C2" w:rsidP="00BE3C62">
            <w:pPr>
              <w:pStyle w:val="TAL"/>
              <w:rPr>
                <w:sz w:val="16"/>
              </w:rPr>
            </w:pPr>
            <w:r w:rsidRPr="00BE3C62">
              <w:rPr>
                <w:sz w:val="16"/>
              </w:rPr>
              <w:t>C4-214067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816F" w14:textId="77777777" w:rsidR="004377C2" w:rsidRPr="00BE3C62" w:rsidRDefault="004377C2" w:rsidP="00BE3C62">
            <w:pPr>
              <w:pStyle w:val="TAL"/>
              <w:rPr>
                <w:sz w:val="16"/>
              </w:rPr>
            </w:pPr>
            <w:r w:rsidRPr="00BE3C62">
              <w:rPr>
                <w:sz w:val="16"/>
              </w:rPr>
              <w:t>Attack from AAA-S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4FF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E1D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0B04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8407C" w14:textId="77777777" w:rsidR="004377C2" w:rsidRPr="00BE3C62" w:rsidRDefault="004377C2" w:rsidP="00BE3C62">
            <w:pPr>
              <w:pStyle w:val="TAL"/>
              <w:rPr>
                <w:sz w:val="16"/>
              </w:rPr>
            </w:pPr>
            <w:r w:rsidRPr="00BE3C62">
              <w:rPr>
                <w:sz w:val="16"/>
              </w:rPr>
              <w:t>C4-214644</w:t>
            </w:r>
          </w:p>
        </w:tc>
      </w:tr>
      <w:tr w:rsidR="00BE3C62" w:rsidRPr="00BE3C62" w14:paraId="336E5B9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3366" w14:textId="77777777" w:rsidR="004377C2" w:rsidRPr="00BE3C62" w:rsidRDefault="004377C2" w:rsidP="00BE3C62">
            <w:pPr>
              <w:pStyle w:val="TAL"/>
              <w:rPr>
                <w:sz w:val="16"/>
              </w:rPr>
            </w:pPr>
            <w:r w:rsidRPr="00BE3C62">
              <w:rPr>
                <w:sz w:val="16"/>
              </w:rPr>
              <w:t>C4-214068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8A5A" w14:textId="77777777" w:rsidR="004377C2" w:rsidRPr="00BE3C62" w:rsidRDefault="004377C2" w:rsidP="00BE3C62">
            <w:pPr>
              <w:pStyle w:val="TAL"/>
              <w:rPr>
                <w:sz w:val="16"/>
              </w:rPr>
            </w:pPr>
            <w:r w:rsidRPr="00BE3C62">
              <w:rPr>
                <w:sz w:val="16"/>
              </w:rPr>
              <w:t>Nnsacf_SliceEventExposure – data types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5E4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EEA3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CBD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0598" w14:textId="77777777" w:rsidR="004377C2" w:rsidRPr="00BE3C62" w:rsidRDefault="004377C2" w:rsidP="00BE3C62">
            <w:pPr>
              <w:pStyle w:val="TAL"/>
              <w:rPr>
                <w:sz w:val="16"/>
              </w:rPr>
            </w:pPr>
            <w:r w:rsidRPr="00BE3C62">
              <w:rPr>
                <w:sz w:val="16"/>
              </w:rPr>
              <w:t>C4-214645</w:t>
            </w:r>
          </w:p>
        </w:tc>
      </w:tr>
      <w:tr w:rsidR="00BE3C62" w:rsidRPr="00BE3C62" w14:paraId="0D9CCE7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21EC" w14:textId="77777777" w:rsidR="004377C2" w:rsidRPr="00BE3C62" w:rsidRDefault="004377C2" w:rsidP="00BE3C62">
            <w:pPr>
              <w:pStyle w:val="TAL"/>
              <w:rPr>
                <w:sz w:val="16"/>
              </w:rPr>
            </w:pPr>
            <w:r w:rsidRPr="00BE3C62">
              <w:rPr>
                <w:sz w:val="16"/>
              </w:rPr>
              <w:t>C4-214069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1673" w14:textId="77777777" w:rsidR="004377C2" w:rsidRPr="00BE3C62" w:rsidRDefault="004377C2" w:rsidP="00BE3C62">
            <w:pPr>
              <w:pStyle w:val="TAL"/>
              <w:rPr>
                <w:sz w:val="16"/>
              </w:rPr>
            </w:pPr>
            <w:r w:rsidRPr="00BE3C62">
              <w:rPr>
                <w:sz w:val="16"/>
              </w:rPr>
              <w:t>Nnsacf_SliceEventExposure – OpenAPI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0310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7133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290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0D51" w14:textId="77777777" w:rsidR="004377C2" w:rsidRPr="00BE3C62" w:rsidRDefault="004377C2" w:rsidP="00BE3C62">
            <w:pPr>
              <w:pStyle w:val="TAL"/>
              <w:rPr>
                <w:sz w:val="16"/>
              </w:rPr>
            </w:pPr>
            <w:r w:rsidRPr="00BE3C62">
              <w:rPr>
                <w:sz w:val="16"/>
              </w:rPr>
              <w:t>C4-214646</w:t>
            </w:r>
          </w:p>
        </w:tc>
      </w:tr>
      <w:tr w:rsidR="00BE3C62" w:rsidRPr="00BE3C62" w14:paraId="0ED42B0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969A" w14:textId="77777777" w:rsidR="004377C2" w:rsidRPr="00BE3C62" w:rsidRDefault="004377C2" w:rsidP="00BE3C62">
            <w:pPr>
              <w:pStyle w:val="TAL"/>
              <w:rPr>
                <w:sz w:val="16"/>
              </w:rPr>
            </w:pPr>
            <w:r w:rsidRPr="00BE3C62">
              <w:rPr>
                <w:sz w:val="16"/>
              </w:rPr>
              <w:t>C4-214070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376F3" w14:textId="77777777" w:rsidR="004377C2" w:rsidRPr="00BE3C62" w:rsidRDefault="004377C2" w:rsidP="00BE3C62">
            <w:pPr>
              <w:pStyle w:val="TAL"/>
              <w:rPr>
                <w:sz w:val="16"/>
              </w:rPr>
            </w:pPr>
            <w:r w:rsidRPr="00BE3C62">
              <w:rPr>
                <w:sz w:val="16"/>
              </w:rPr>
              <w:t>Nnsacf_SliceEventExposure – subscription modify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71C6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346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0CB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86DB" w14:textId="77777777" w:rsidR="004377C2" w:rsidRPr="00BE3C62" w:rsidRDefault="004377C2" w:rsidP="00BE3C62">
            <w:pPr>
              <w:pStyle w:val="TAL"/>
              <w:rPr>
                <w:sz w:val="16"/>
              </w:rPr>
            </w:pPr>
            <w:r w:rsidRPr="00BE3C62">
              <w:rPr>
                <w:sz w:val="16"/>
              </w:rPr>
              <w:t>C4-214647</w:t>
            </w:r>
          </w:p>
        </w:tc>
      </w:tr>
      <w:tr w:rsidR="00BE3C62" w:rsidRPr="00BE3C62" w14:paraId="0FAC673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1FC7" w14:textId="77777777" w:rsidR="004377C2" w:rsidRPr="00BE3C62" w:rsidRDefault="004377C2" w:rsidP="00BE3C62">
            <w:pPr>
              <w:pStyle w:val="TAL"/>
              <w:rPr>
                <w:sz w:val="16"/>
              </w:rPr>
            </w:pPr>
            <w:r w:rsidRPr="00BE3C62">
              <w:rPr>
                <w:sz w:val="16"/>
              </w:rPr>
              <w:t>C4-214071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70D24" w14:textId="77777777" w:rsidR="004377C2" w:rsidRPr="00BE3C62" w:rsidRDefault="004377C2" w:rsidP="00BE3C62">
            <w:pPr>
              <w:pStyle w:val="TAL"/>
              <w:rPr>
                <w:sz w:val="16"/>
              </w:rPr>
            </w:pPr>
            <w:r w:rsidRPr="00BE3C62">
              <w:rPr>
                <w:sz w:val="16"/>
              </w:rPr>
              <w:t>Introduction of Nnsacf_SliceStatus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F94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81B7"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256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4ED8" w14:textId="77777777" w:rsidR="004377C2" w:rsidRPr="00BE3C62" w:rsidRDefault="004377C2" w:rsidP="00BE3C62">
            <w:pPr>
              <w:pStyle w:val="TAL"/>
              <w:rPr>
                <w:sz w:val="16"/>
              </w:rPr>
            </w:pPr>
          </w:p>
        </w:tc>
      </w:tr>
      <w:tr w:rsidR="00BE3C62" w:rsidRPr="00BE3C62" w14:paraId="102D2AD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C1E1" w14:textId="77777777" w:rsidR="004377C2" w:rsidRPr="00BE3C62" w:rsidRDefault="004377C2" w:rsidP="00BE3C62">
            <w:pPr>
              <w:pStyle w:val="TAL"/>
              <w:rPr>
                <w:sz w:val="16"/>
              </w:rPr>
            </w:pPr>
            <w:r w:rsidRPr="00BE3C62">
              <w:rPr>
                <w:sz w:val="16"/>
              </w:rPr>
              <w:t>C4-214072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BC79" w14:textId="77777777" w:rsidR="004377C2" w:rsidRPr="00BE3C62" w:rsidRDefault="004377C2" w:rsidP="00BE3C62">
            <w:pPr>
              <w:pStyle w:val="TAL"/>
              <w:rPr>
                <w:sz w:val="16"/>
              </w:rPr>
            </w:pPr>
            <w:r w:rsidRPr="00BE3C62">
              <w:rPr>
                <w:sz w:val="16"/>
              </w:rPr>
              <w:t>Nnsacf_SliceStatus - Service and Procedure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6D7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90DBB"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0970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F9894" w14:textId="77777777" w:rsidR="004377C2" w:rsidRPr="00BE3C62" w:rsidRDefault="004377C2" w:rsidP="00BE3C62">
            <w:pPr>
              <w:pStyle w:val="TAL"/>
              <w:rPr>
                <w:sz w:val="16"/>
              </w:rPr>
            </w:pPr>
          </w:p>
        </w:tc>
      </w:tr>
      <w:tr w:rsidR="00BE3C62" w:rsidRPr="00BE3C62" w14:paraId="0CD11E6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B2CE" w14:textId="77777777" w:rsidR="004377C2" w:rsidRPr="00BE3C62" w:rsidRDefault="004377C2" w:rsidP="00BE3C62">
            <w:pPr>
              <w:pStyle w:val="TAL"/>
              <w:rPr>
                <w:sz w:val="16"/>
              </w:rPr>
            </w:pPr>
            <w:r w:rsidRPr="00BE3C62">
              <w:rPr>
                <w:sz w:val="16"/>
              </w:rPr>
              <w:t>C4-214073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558DD" w14:textId="77777777" w:rsidR="004377C2" w:rsidRPr="00BE3C62" w:rsidRDefault="004377C2" w:rsidP="00BE3C62">
            <w:pPr>
              <w:pStyle w:val="TAL"/>
              <w:rPr>
                <w:sz w:val="16"/>
              </w:rPr>
            </w:pPr>
            <w:r w:rsidRPr="00BE3C62">
              <w:rPr>
                <w:sz w:val="16"/>
              </w:rPr>
              <w:t>Corrections to NGAP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C977" w14:textId="77777777" w:rsidR="004377C2" w:rsidRPr="00BE3C62" w:rsidRDefault="004377C2" w:rsidP="00BE3C62">
            <w:pPr>
              <w:pStyle w:val="TAL"/>
              <w:rPr>
                <w:sz w:val="16"/>
              </w:rPr>
            </w:pPr>
            <w:r w:rsidRPr="00BE3C62">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900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466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F4398" w14:textId="77777777" w:rsidR="004377C2" w:rsidRPr="00BE3C62" w:rsidRDefault="004377C2" w:rsidP="00BE3C62">
            <w:pPr>
              <w:pStyle w:val="TAL"/>
              <w:rPr>
                <w:sz w:val="16"/>
              </w:rPr>
            </w:pPr>
            <w:r w:rsidRPr="00BE3C62">
              <w:rPr>
                <w:sz w:val="16"/>
              </w:rPr>
              <w:t>C4-214532</w:t>
            </w:r>
          </w:p>
        </w:tc>
      </w:tr>
      <w:tr w:rsidR="00BE3C62" w:rsidRPr="00BE3C62" w14:paraId="717B004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8E6E8" w14:textId="77777777" w:rsidR="004377C2" w:rsidRPr="00BE3C62" w:rsidRDefault="004377C2" w:rsidP="00BE3C62">
            <w:pPr>
              <w:pStyle w:val="TAL"/>
              <w:rPr>
                <w:sz w:val="16"/>
              </w:rPr>
            </w:pPr>
            <w:r w:rsidRPr="00BE3C62">
              <w:rPr>
                <w:sz w:val="16"/>
              </w:rPr>
              <w:t>C4-214074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2BAC" w14:textId="77777777" w:rsidR="004377C2" w:rsidRPr="00BE3C62" w:rsidRDefault="004377C2" w:rsidP="00BE3C62">
            <w:pPr>
              <w:pStyle w:val="TAL"/>
              <w:rPr>
                <w:sz w:val="16"/>
              </w:rPr>
            </w:pPr>
            <w:r w:rsidRPr="00BE3C62">
              <w:rPr>
                <w:sz w:val="16"/>
              </w:rPr>
              <w:t>5MBS – Clause 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33B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98D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6EFD" w14:textId="77777777" w:rsidR="004377C2" w:rsidRPr="00BE3C62" w:rsidRDefault="004377C2" w:rsidP="00BE3C62">
            <w:pPr>
              <w:pStyle w:val="TAL"/>
              <w:rPr>
                <w:sz w:val="16"/>
              </w:rPr>
            </w:pPr>
            <w:r w:rsidRPr="00BE3C62">
              <w:rPr>
                <w:sz w:val="16"/>
              </w:rPr>
              <w:t>C4-214013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C0CB" w14:textId="77777777" w:rsidR="004377C2" w:rsidRPr="00BE3C62" w:rsidRDefault="004377C2" w:rsidP="00BE3C62">
            <w:pPr>
              <w:pStyle w:val="TAL"/>
              <w:rPr>
                <w:sz w:val="16"/>
              </w:rPr>
            </w:pPr>
            <w:r w:rsidRPr="00BE3C62">
              <w:rPr>
                <w:sz w:val="16"/>
              </w:rPr>
              <w:t>C4-214192</w:t>
            </w:r>
          </w:p>
        </w:tc>
      </w:tr>
      <w:tr w:rsidR="00BE3C62" w:rsidRPr="00BE3C62" w14:paraId="67CE3A1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0659" w14:textId="77777777" w:rsidR="004377C2" w:rsidRPr="00BE3C62" w:rsidRDefault="004377C2" w:rsidP="00BE3C62">
            <w:pPr>
              <w:pStyle w:val="TAL"/>
              <w:rPr>
                <w:sz w:val="16"/>
              </w:rPr>
            </w:pPr>
            <w:r w:rsidRPr="00BE3C62">
              <w:rPr>
                <w:sz w:val="16"/>
              </w:rPr>
              <w:t>C4-214075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E4F7C" w14:textId="77777777" w:rsidR="004377C2" w:rsidRPr="00BE3C62" w:rsidRDefault="004377C2" w:rsidP="00BE3C62">
            <w:pPr>
              <w:pStyle w:val="TAL"/>
              <w:rPr>
                <w:sz w:val="16"/>
              </w:rPr>
            </w:pPr>
            <w:r w:rsidRPr="00BE3C62">
              <w:rPr>
                <w:sz w:val="16"/>
              </w:rPr>
              <w:t>5MBS – Clause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C290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E6D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E0AB8" w14:textId="77777777" w:rsidR="004377C2" w:rsidRPr="00BE3C62" w:rsidRDefault="004377C2" w:rsidP="00BE3C62">
            <w:pPr>
              <w:pStyle w:val="TAL"/>
              <w:rPr>
                <w:sz w:val="16"/>
              </w:rPr>
            </w:pPr>
            <w:r w:rsidRPr="00BE3C62">
              <w:rPr>
                <w:sz w:val="16"/>
              </w:rPr>
              <w:t>C4-214014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004D" w14:textId="77777777" w:rsidR="004377C2" w:rsidRPr="00BE3C62" w:rsidRDefault="004377C2" w:rsidP="00BE3C62">
            <w:pPr>
              <w:pStyle w:val="TAL"/>
              <w:rPr>
                <w:sz w:val="16"/>
              </w:rPr>
            </w:pPr>
            <w:r w:rsidRPr="00BE3C62">
              <w:rPr>
                <w:sz w:val="16"/>
              </w:rPr>
              <w:t>C4-214193</w:t>
            </w:r>
          </w:p>
        </w:tc>
      </w:tr>
      <w:tr w:rsidR="00BE3C62" w:rsidRPr="00BE3C62" w14:paraId="521D231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DC44" w14:textId="77777777" w:rsidR="004377C2" w:rsidRPr="00BE3C62" w:rsidRDefault="004377C2" w:rsidP="00BE3C62">
            <w:pPr>
              <w:pStyle w:val="TAL"/>
              <w:rPr>
                <w:sz w:val="16"/>
              </w:rPr>
            </w:pPr>
            <w:r w:rsidRPr="00BE3C62">
              <w:rPr>
                <w:sz w:val="16"/>
              </w:rPr>
              <w:t>C4-214076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1616"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2DB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E2F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B89D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7144" w14:textId="77777777" w:rsidR="004377C2" w:rsidRPr="00BE3C62" w:rsidRDefault="004377C2" w:rsidP="00BE3C62">
            <w:pPr>
              <w:pStyle w:val="TAL"/>
              <w:rPr>
                <w:sz w:val="16"/>
              </w:rPr>
            </w:pPr>
            <w:r w:rsidRPr="00BE3C62">
              <w:rPr>
                <w:sz w:val="16"/>
              </w:rPr>
              <w:t>C4-214740</w:t>
            </w:r>
          </w:p>
        </w:tc>
      </w:tr>
      <w:tr w:rsidR="00BE3C62" w:rsidRPr="00BE3C62" w14:paraId="408506F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AD40" w14:textId="77777777" w:rsidR="004377C2" w:rsidRPr="00BE3C62" w:rsidRDefault="004377C2" w:rsidP="00BE3C62">
            <w:pPr>
              <w:pStyle w:val="TAL"/>
              <w:rPr>
                <w:sz w:val="16"/>
              </w:rPr>
            </w:pPr>
            <w:r w:rsidRPr="00BE3C62">
              <w:rPr>
                <w:sz w:val="16"/>
              </w:rPr>
              <w:t>C4-214077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E5B2C"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888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F030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144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DDC9B" w14:textId="77777777" w:rsidR="004377C2" w:rsidRPr="00BE3C62" w:rsidRDefault="004377C2" w:rsidP="00BE3C62">
            <w:pPr>
              <w:pStyle w:val="TAL"/>
              <w:rPr>
                <w:sz w:val="16"/>
              </w:rPr>
            </w:pPr>
            <w:r w:rsidRPr="00BE3C62">
              <w:rPr>
                <w:sz w:val="16"/>
              </w:rPr>
              <w:t>C4-214741</w:t>
            </w:r>
          </w:p>
        </w:tc>
      </w:tr>
      <w:tr w:rsidR="00BE3C62" w:rsidRPr="00BE3C62" w14:paraId="0777628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17B5" w14:textId="77777777" w:rsidR="004377C2" w:rsidRPr="00BE3C62" w:rsidRDefault="004377C2" w:rsidP="00BE3C62">
            <w:pPr>
              <w:pStyle w:val="TAL"/>
              <w:rPr>
                <w:sz w:val="16"/>
              </w:rPr>
            </w:pPr>
            <w:r w:rsidRPr="00BE3C62">
              <w:rPr>
                <w:sz w:val="16"/>
              </w:rPr>
              <w:t>C4-214078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5CC3"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66EC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464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C8A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D3A04" w14:textId="77777777" w:rsidR="004377C2" w:rsidRPr="00BE3C62" w:rsidRDefault="004377C2" w:rsidP="00BE3C62">
            <w:pPr>
              <w:pStyle w:val="TAL"/>
              <w:rPr>
                <w:sz w:val="16"/>
              </w:rPr>
            </w:pPr>
            <w:r w:rsidRPr="00BE3C62">
              <w:rPr>
                <w:sz w:val="16"/>
              </w:rPr>
              <w:t>C4-214742</w:t>
            </w:r>
          </w:p>
        </w:tc>
      </w:tr>
      <w:tr w:rsidR="00BE3C62" w:rsidRPr="00BE3C62" w14:paraId="74F6D54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9BEE" w14:textId="77777777" w:rsidR="004377C2" w:rsidRPr="00BE3C62" w:rsidRDefault="004377C2" w:rsidP="00BE3C62">
            <w:pPr>
              <w:pStyle w:val="TAL"/>
              <w:rPr>
                <w:sz w:val="16"/>
              </w:rPr>
            </w:pPr>
            <w:r w:rsidRPr="00BE3C62">
              <w:rPr>
                <w:sz w:val="16"/>
              </w:rPr>
              <w:t>C4-214079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A67D" w14:textId="77777777" w:rsidR="004377C2" w:rsidRPr="00BE3C62" w:rsidRDefault="004377C2" w:rsidP="00BE3C62">
            <w:pPr>
              <w:pStyle w:val="TAL"/>
              <w:rPr>
                <w:sz w:val="16"/>
              </w:rPr>
            </w:pPr>
            <w:r w:rsidRPr="00BE3C62">
              <w:rPr>
                <w:sz w:val="16"/>
              </w:rPr>
              <w:t>Change of ULCL/BP and/or local PSA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50FF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F2B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2AD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B4E6" w14:textId="77777777" w:rsidR="004377C2" w:rsidRPr="00BE3C62" w:rsidRDefault="004377C2" w:rsidP="00BE3C62">
            <w:pPr>
              <w:pStyle w:val="TAL"/>
              <w:rPr>
                <w:sz w:val="16"/>
              </w:rPr>
            </w:pPr>
          </w:p>
        </w:tc>
      </w:tr>
      <w:tr w:rsidR="00BE3C62" w:rsidRPr="00BE3C62" w14:paraId="1F37FDF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3E59" w14:textId="77777777" w:rsidR="004377C2" w:rsidRPr="00BE3C62" w:rsidRDefault="004377C2" w:rsidP="00BE3C62">
            <w:pPr>
              <w:pStyle w:val="TAL"/>
              <w:rPr>
                <w:sz w:val="16"/>
              </w:rPr>
            </w:pPr>
            <w:r w:rsidRPr="00BE3C62">
              <w:rPr>
                <w:sz w:val="16"/>
              </w:rPr>
              <w:t>C4-214080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9F8C" w14:textId="77777777" w:rsidR="004377C2" w:rsidRPr="00BE3C62" w:rsidRDefault="004377C2" w:rsidP="00BE3C62">
            <w:pPr>
              <w:pStyle w:val="TAL"/>
              <w:rPr>
                <w:sz w:val="16"/>
              </w:rPr>
            </w:pPr>
            <w:r w:rsidRPr="00BE3C62">
              <w:rPr>
                <w:sz w:val="16"/>
              </w:rPr>
              <w:t>Change of ULCL/BP and/or local PSA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6EB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267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8D3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AB2E" w14:textId="77777777" w:rsidR="004377C2" w:rsidRPr="00BE3C62" w:rsidRDefault="004377C2" w:rsidP="00BE3C62">
            <w:pPr>
              <w:pStyle w:val="TAL"/>
              <w:rPr>
                <w:sz w:val="16"/>
              </w:rPr>
            </w:pPr>
          </w:p>
        </w:tc>
      </w:tr>
      <w:tr w:rsidR="00BE3C62" w:rsidRPr="00BE3C62" w14:paraId="77EA388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E3E6" w14:textId="77777777" w:rsidR="004377C2" w:rsidRPr="00BE3C62" w:rsidRDefault="004377C2" w:rsidP="00BE3C62">
            <w:pPr>
              <w:pStyle w:val="TAL"/>
              <w:rPr>
                <w:sz w:val="16"/>
              </w:rPr>
            </w:pPr>
            <w:r w:rsidRPr="00BE3C62">
              <w:rPr>
                <w:sz w:val="16"/>
              </w:rPr>
              <w:t>C4-214081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B43D" w14:textId="77777777" w:rsidR="004377C2" w:rsidRPr="00BE3C62" w:rsidRDefault="004377C2" w:rsidP="00BE3C62">
            <w:pPr>
              <w:pStyle w:val="TAL"/>
              <w:rPr>
                <w:sz w:val="16"/>
              </w:rPr>
            </w:pPr>
            <w:r w:rsidRPr="00BE3C62">
              <w:rPr>
                <w:sz w:val="16"/>
              </w:rPr>
              <w:t>Authentication for the UE accesses from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5F2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309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C70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3DF8" w14:textId="77777777" w:rsidR="004377C2" w:rsidRPr="00BE3C62" w:rsidRDefault="004377C2" w:rsidP="00BE3C62">
            <w:pPr>
              <w:pStyle w:val="TAL"/>
              <w:rPr>
                <w:sz w:val="16"/>
              </w:rPr>
            </w:pPr>
          </w:p>
        </w:tc>
      </w:tr>
      <w:tr w:rsidR="00BE3C62" w:rsidRPr="00BE3C62" w14:paraId="74086B5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2A73" w14:textId="77777777" w:rsidR="004377C2" w:rsidRPr="00BE3C62" w:rsidRDefault="004377C2" w:rsidP="00BE3C62">
            <w:pPr>
              <w:pStyle w:val="TAL"/>
              <w:rPr>
                <w:sz w:val="16"/>
              </w:rPr>
            </w:pPr>
            <w:r w:rsidRPr="00BE3C62">
              <w:rPr>
                <w:sz w:val="16"/>
              </w:rPr>
              <w:t>C4-214082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64A7" w14:textId="77777777" w:rsidR="004377C2" w:rsidRPr="00BE3C62" w:rsidRDefault="004377C2" w:rsidP="00BE3C62">
            <w:pPr>
              <w:pStyle w:val="TAL"/>
              <w:rPr>
                <w:sz w:val="16"/>
              </w:rPr>
            </w:pPr>
            <w:r w:rsidRPr="00BE3C62">
              <w:rPr>
                <w:sz w:val="16"/>
              </w:rPr>
              <w:t>Authentication for the UE accesses from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43A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D6C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64ED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1B1A" w14:textId="77777777" w:rsidR="004377C2" w:rsidRPr="00BE3C62" w:rsidRDefault="004377C2" w:rsidP="00BE3C62">
            <w:pPr>
              <w:pStyle w:val="TAL"/>
              <w:rPr>
                <w:sz w:val="16"/>
              </w:rPr>
            </w:pPr>
          </w:p>
        </w:tc>
      </w:tr>
      <w:tr w:rsidR="00BE3C62" w:rsidRPr="00BE3C62" w14:paraId="451047A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D477" w14:textId="77777777" w:rsidR="004377C2" w:rsidRPr="00BE3C62" w:rsidRDefault="004377C2" w:rsidP="00BE3C62">
            <w:pPr>
              <w:pStyle w:val="TAL"/>
              <w:rPr>
                <w:sz w:val="16"/>
              </w:rPr>
            </w:pPr>
            <w:r w:rsidRPr="00BE3C62">
              <w:rPr>
                <w:sz w:val="16"/>
              </w:rPr>
              <w:t>C4-214083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27F39" w14:textId="77777777" w:rsidR="004377C2" w:rsidRPr="00BE3C62" w:rsidRDefault="004377C2" w:rsidP="00BE3C62">
            <w:pPr>
              <w:pStyle w:val="TAL"/>
              <w:rPr>
                <w:sz w:val="16"/>
              </w:rPr>
            </w:pPr>
            <w:r w:rsidRPr="00BE3C62">
              <w:rPr>
                <w:sz w:val="16"/>
              </w:rPr>
              <w:t>Correct the presence condition of temporary identities after integrity checking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64B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4AA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076F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F8F7C" w14:textId="77777777" w:rsidR="004377C2" w:rsidRPr="00BE3C62" w:rsidRDefault="004377C2" w:rsidP="00BE3C62">
            <w:pPr>
              <w:pStyle w:val="TAL"/>
              <w:rPr>
                <w:sz w:val="16"/>
              </w:rPr>
            </w:pPr>
          </w:p>
        </w:tc>
      </w:tr>
      <w:tr w:rsidR="00BE3C62" w:rsidRPr="00BE3C62" w14:paraId="4EF88E8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0BDE" w14:textId="77777777" w:rsidR="004377C2" w:rsidRPr="00BE3C62" w:rsidRDefault="004377C2" w:rsidP="00BE3C62">
            <w:pPr>
              <w:pStyle w:val="TAL"/>
              <w:rPr>
                <w:sz w:val="16"/>
              </w:rPr>
            </w:pPr>
            <w:r w:rsidRPr="00BE3C62">
              <w:rPr>
                <w:sz w:val="16"/>
              </w:rPr>
              <w:t>C4-214084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0595" w14:textId="77777777" w:rsidR="004377C2" w:rsidRPr="00BE3C62" w:rsidRDefault="004377C2" w:rsidP="00BE3C62">
            <w:pPr>
              <w:pStyle w:val="TAL"/>
              <w:rPr>
                <w:sz w:val="16"/>
              </w:rPr>
            </w:pPr>
            <w:r w:rsidRPr="00BE3C62">
              <w:rPr>
                <w:sz w:val="16"/>
              </w:rPr>
              <w:t>PGW reselection for 5G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1F5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09E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4865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4E1C" w14:textId="77777777" w:rsidR="004377C2" w:rsidRPr="00BE3C62" w:rsidRDefault="004377C2" w:rsidP="00BE3C62">
            <w:pPr>
              <w:pStyle w:val="TAL"/>
              <w:rPr>
                <w:sz w:val="16"/>
              </w:rPr>
            </w:pPr>
            <w:r w:rsidRPr="00BE3C62">
              <w:rPr>
                <w:sz w:val="16"/>
              </w:rPr>
              <w:t>C4-214717</w:t>
            </w:r>
          </w:p>
        </w:tc>
      </w:tr>
      <w:tr w:rsidR="00BE3C62" w:rsidRPr="00BE3C62" w14:paraId="7912D4C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5205" w14:textId="77777777" w:rsidR="004377C2" w:rsidRPr="00BE3C62" w:rsidRDefault="004377C2" w:rsidP="00BE3C62">
            <w:pPr>
              <w:pStyle w:val="TAL"/>
              <w:rPr>
                <w:sz w:val="16"/>
              </w:rPr>
            </w:pPr>
            <w:r w:rsidRPr="00BE3C62">
              <w:rPr>
                <w:sz w:val="16"/>
              </w:rPr>
              <w:t>C4-214085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4B27" w14:textId="77777777" w:rsidR="004377C2" w:rsidRPr="00BE3C62" w:rsidRDefault="004377C2" w:rsidP="00BE3C62">
            <w:pPr>
              <w:pStyle w:val="TAL"/>
              <w:rPr>
                <w:sz w:val="16"/>
              </w:rPr>
            </w:pPr>
            <w:r w:rsidRPr="00BE3C62">
              <w:rPr>
                <w:sz w:val="16"/>
              </w:rPr>
              <w:t>DNAI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FFF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918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FBB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E902" w14:textId="77777777" w:rsidR="004377C2" w:rsidRPr="00BE3C62" w:rsidRDefault="004377C2" w:rsidP="00BE3C62">
            <w:pPr>
              <w:pStyle w:val="TAL"/>
              <w:rPr>
                <w:sz w:val="16"/>
              </w:rPr>
            </w:pPr>
            <w:r w:rsidRPr="00BE3C62">
              <w:rPr>
                <w:sz w:val="16"/>
              </w:rPr>
              <w:t>C4-214718</w:t>
            </w:r>
          </w:p>
        </w:tc>
      </w:tr>
      <w:tr w:rsidR="00BE3C62" w:rsidRPr="00BE3C62" w14:paraId="6FC0B77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DB70" w14:textId="77777777" w:rsidR="004377C2" w:rsidRPr="00BE3C62" w:rsidRDefault="004377C2" w:rsidP="00BE3C62">
            <w:pPr>
              <w:pStyle w:val="TAL"/>
              <w:rPr>
                <w:sz w:val="16"/>
              </w:rPr>
            </w:pPr>
            <w:r w:rsidRPr="00BE3C62">
              <w:rPr>
                <w:sz w:val="16"/>
              </w:rPr>
              <w:t>C4-214086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4F58" w14:textId="77777777" w:rsidR="004377C2" w:rsidRPr="00BE3C62" w:rsidRDefault="004377C2" w:rsidP="00BE3C62">
            <w:pPr>
              <w:pStyle w:val="TAL"/>
              <w:rPr>
                <w:sz w:val="16"/>
              </w:rPr>
            </w:pPr>
            <w:r w:rsidRPr="00BE3C62">
              <w:rPr>
                <w:sz w:val="16"/>
              </w:rPr>
              <w:t>Update PGW FQDN in the SMF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4E63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BB5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5BF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E3EC" w14:textId="77777777" w:rsidR="004377C2" w:rsidRPr="00BE3C62" w:rsidRDefault="004377C2" w:rsidP="00BE3C62">
            <w:pPr>
              <w:pStyle w:val="TAL"/>
              <w:rPr>
                <w:sz w:val="16"/>
              </w:rPr>
            </w:pPr>
            <w:r w:rsidRPr="00BE3C62">
              <w:rPr>
                <w:sz w:val="16"/>
              </w:rPr>
              <w:t>C4-214648</w:t>
            </w:r>
          </w:p>
        </w:tc>
      </w:tr>
      <w:tr w:rsidR="00BE3C62" w:rsidRPr="00BE3C62" w14:paraId="7BCD814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1FAF" w14:textId="77777777" w:rsidR="004377C2" w:rsidRPr="00BE3C62" w:rsidRDefault="004377C2" w:rsidP="00BE3C62">
            <w:pPr>
              <w:pStyle w:val="TAL"/>
              <w:rPr>
                <w:sz w:val="16"/>
              </w:rPr>
            </w:pPr>
            <w:r w:rsidRPr="00BE3C62">
              <w:rPr>
                <w:sz w:val="16"/>
              </w:rPr>
              <w:t>C4-214087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5E5B" w14:textId="77777777" w:rsidR="004377C2" w:rsidRPr="00BE3C62" w:rsidRDefault="004377C2" w:rsidP="00BE3C62">
            <w:pPr>
              <w:pStyle w:val="TAL"/>
              <w:rPr>
                <w:sz w:val="16"/>
              </w:rPr>
            </w:pPr>
            <w:r w:rsidRPr="00BE3C62">
              <w:rPr>
                <w:sz w:val="16"/>
              </w:rPr>
              <w:t>Multiple PGW FQDNs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8A47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808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F12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AE5A" w14:textId="77777777" w:rsidR="004377C2" w:rsidRPr="00BE3C62" w:rsidRDefault="004377C2" w:rsidP="00BE3C62">
            <w:pPr>
              <w:pStyle w:val="TAL"/>
              <w:rPr>
                <w:sz w:val="16"/>
              </w:rPr>
            </w:pPr>
            <w:r w:rsidRPr="00BE3C62">
              <w:rPr>
                <w:sz w:val="16"/>
              </w:rPr>
              <w:t>C4-214719</w:t>
            </w:r>
          </w:p>
        </w:tc>
      </w:tr>
      <w:tr w:rsidR="00BE3C62" w:rsidRPr="00BE3C62" w14:paraId="2A7BA92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608D8" w14:textId="77777777" w:rsidR="004377C2" w:rsidRPr="00BE3C62" w:rsidRDefault="004377C2" w:rsidP="00BE3C62">
            <w:pPr>
              <w:pStyle w:val="TAL"/>
              <w:rPr>
                <w:sz w:val="16"/>
              </w:rPr>
            </w:pPr>
            <w:r w:rsidRPr="00BE3C62">
              <w:rPr>
                <w:sz w:val="16"/>
              </w:rPr>
              <w:t>C4-214088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FDD7" w14:textId="77777777" w:rsidR="004377C2" w:rsidRPr="00BE3C62" w:rsidRDefault="004377C2" w:rsidP="00BE3C62">
            <w:pPr>
              <w:pStyle w:val="TAL"/>
              <w:rPr>
                <w:sz w:val="16"/>
              </w:rPr>
            </w:pPr>
            <w:r w:rsidRPr="00BE3C62">
              <w:rPr>
                <w:sz w:val="16"/>
              </w:rPr>
              <w:t>Requester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03D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F833"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77D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7A74" w14:textId="77777777" w:rsidR="004377C2" w:rsidRPr="00BE3C62" w:rsidRDefault="004377C2" w:rsidP="00BE3C62">
            <w:pPr>
              <w:pStyle w:val="TAL"/>
              <w:rPr>
                <w:sz w:val="16"/>
              </w:rPr>
            </w:pPr>
          </w:p>
        </w:tc>
      </w:tr>
      <w:tr w:rsidR="00BE3C62" w:rsidRPr="00BE3C62" w14:paraId="169D7B1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18E9" w14:textId="77777777" w:rsidR="004377C2" w:rsidRPr="00BE3C62" w:rsidRDefault="004377C2" w:rsidP="00BE3C62">
            <w:pPr>
              <w:pStyle w:val="TAL"/>
              <w:rPr>
                <w:sz w:val="16"/>
              </w:rPr>
            </w:pPr>
            <w:r w:rsidRPr="00BE3C62">
              <w:rPr>
                <w:sz w:val="16"/>
              </w:rPr>
              <w:t>C4-214089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67C43" w14:textId="77777777" w:rsidR="004377C2" w:rsidRPr="00BE3C62" w:rsidRDefault="004377C2" w:rsidP="00BE3C62">
            <w:pPr>
              <w:pStyle w:val="TAL"/>
              <w:rPr>
                <w:sz w:val="16"/>
              </w:rPr>
            </w:pPr>
            <w:r w:rsidRPr="00BE3C62">
              <w:rPr>
                <w:sz w:val="16"/>
              </w:rPr>
              <w:t>The maxReports IE in AmfEvent or AmfEventMode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D31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989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996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4DD4" w14:textId="77777777" w:rsidR="004377C2" w:rsidRPr="00BE3C62" w:rsidRDefault="004377C2" w:rsidP="00BE3C62">
            <w:pPr>
              <w:pStyle w:val="TAL"/>
              <w:rPr>
                <w:sz w:val="16"/>
              </w:rPr>
            </w:pPr>
            <w:r w:rsidRPr="00BE3C62">
              <w:rPr>
                <w:sz w:val="16"/>
              </w:rPr>
              <w:t>C4-214720</w:t>
            </w:r>
          </w:p>
        </w:tc>
      </w:tr>
      <w:tr w:rsidR="00BE3C62" w:rsidRPr="00BE3C62" w14:paraId="1259112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AFE5" w14:textId="77777777" w:rsidR="004377C2" w:rsidRPr="00BE3C62" w:rsidRDefault="004377C2" w:rsidP="00BE3C62">
            <w:pPr>
              <w:pStyle w:val="TAL"/>
              <w:rPr>
                <w:sz w:val="16"/>
              </w:rPr>
            </w:pPr>
            <w:r w:rsidRPr="00BE3C62">
              <w:rPr>
                <w:sz w:val="16"/>
              </w:rPr>
              <w:t>C4-214090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3B7D0" w14:textId="77777777" w:rsidR="004377C2" w:rsidRPr="00BE3C62" w:rsidRDefault="004377C2" w:rsidP="00BE3C62">
            <w:pPr>
              <w:pStyle w:val="TAL"/>
              <w:rPr>
                <w:sz w:val="16"/>
              </w:rPr>
            </w:pPr>
            <w:r w:rsidRPr="00BE3C62">
              <w:rPr>
                <w:sz w:val="16"/>
              </w:rPr>
              <w:t>Resource archetype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754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543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30E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1D79B" w14:textId="77777777" w:rsidR="004377C2" w:rsidRPr="00BE3C62" w:rsidRDefault="004377C2" w:rsidP="00BE3C62">
            <w:pPr>
              <w:pStyle w:val="TAL"/>
              <w:rPr>
                <w:sz w:val="16"/>
              </w:rPr>
            </w:pPr>
          </w:p>
        </w:tc>
      </w:tr>
      <w:tr w:rsidR="00BE3C62" w:rsidRPr="00BE3C62" w14:paraId="47F06BA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4CA34" w14:textId="77777777" w:rsidR="004377C2" w:rsidRPr="00BE3C62" w:rsidRDefault="004377C2" w:rsidP="00BE3C62">
            <w:pPr>
              <w:pStyle w:val="TAL"/>
              <w:rPr>
                <w:sz w:val="16"/>
              </w:rPr>
            </w:pPr>
            <w:r w:rsidRPr="00BE3C62">
              <w:rPr>
                <w:sz w:val="16"/>
              </w:rPr>
              <w:t>C4-214091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2B72" w14:textId="77777777" w:rsidR="004377C2" w:rsidRPr="00BE3C62" w:rsidRDefault="004377C2" w:rsidP="00BE3C62">
            <w:pPr>
              <w:pStyle w:val="TAL"/>
              <w:rPr>
                <w:sz w:val="16"/>
              </w:rPr>
            </w:pPr>
            <w:r w:rsidRPr="00BE3C62">
              <w:rPr>
                <w:sz w:val="16"/>
              </w:rPr>
              <w:t>SNSSAI_NOT_SUPPORTED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864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72F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627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59560" w14:textId="77777777" w:rsidR="004377C2" w:rsidRPr="00BE3C62" w:rsidRDefault="004377C2" w:rsidP="00BE3C62">
            <w:pPr>
              <w:pStyle w:val="TAL"/>
              <w:rPr>
                <w:sz w:val="16"/>
              </w:rPr>
            </w:pPr>
          </w:p>
        </w:tc>
      </w:tr>
      <w:tr w:rsidR="00BE3C62" w:rsidRPr="00BE3C62" w14:paraId="2817D17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EAF18" w14:textId="77777777" w:rsidR="004377C2" w:rsidRPr="00BE3C62" w:rsidRDefault="004377C2" w:rsidP="00BE3C62">
            <w:pPr>
              <w:pStyle w:val="TAL"/>
              <w:rPr>
                <w:sz w:val="16"/>
              </w:rPr>
            </w:pPr>
            <w:r w:rsidRPr="00BE3C62">
              <w:rPr>
                <w:sz w:val="16"/>
              </w:rPr>
              <w:t>C4-214092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02C38" w14:textId="77777777" w:rsidR="004377C2" w:rsidRPr="00BE3C62" w:rsidRDefault="004377C2" w:rsidP="00BE3C62">
            <w:pPr>
              <w:pStyle w:val="TAL"/>
              <w:rPr>
                <w:sz w:val="16"/>
              </w:rPr>
            </w:pPr>
            <w:r w:rsidRPr="00BE3C62">
              <w:rPr>
                <w:sz w:val="16"/>
              </w:rPr>
              <w:t>Work Plan for eNS_Ph2 in CT4#105e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4DF7"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CC9B"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A21E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CC0C" w14:textId="77777777" w:rsidR="004377C2" w:rsidRPr="00BE3C62" w:rsidRDefault="004377C2" w:rsidP="00BE3C62">
            <w:pPr>
              <w:pStyle w:val="TAL"/>
              <w:rPr>
                <w:sz w:val="16"/>
              </w:rPr>
            </w:pPr>
          </w:p>
        </w:tc>
      </w:tr>
      <w:tr w:rsidR="00BE3C62" w:rsidRPr="00BE3C62" w14:paraId="08E3651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55E5" w14:textId="77777777" w:rsidR="004377C2" w:rsidRPr="00BE3C62" w:rsidRDefault="004377C2" w:rsidP="00BE3C62">
            <w:pPr>
              <w:pStyle w:val="TAL"/>
              <w:rPr>
                <w:sz w:val="16"/>
              </w:rPr>
            </w:pPr>
            <w:r w:rsidRPr="00BE3C62">
              <w:rPr>
                <w:sz w:val="16"/>
              </w:rPr>
              <w:t>C4-214093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EF7C" w14:textId="77777777" w:rsidR="004377C2" w:rsidRPr="00BE3C62" w:rsidRDefault="004377C2" w:rsidP="00BE3C62">
            <w:pPr>
              <w:pStyle w:val="TAL"/>
              <w:rPr>
                <w:sz w:val="16"/>
              </w:rPr>
            </w:pPr>
            <w:r w:rsidRPr="00BE3C62">
              <w:rPr>
                <w:sz w:val="16"/>
              </w:rPr>
              <w:t>Common Data Type - NsacfCapability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B31DA"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4ED0"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5A8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CD1A4" w14:textId="77777777" w:rsidR="004377C2" w:rsidRPr="00BE3C62" w:rsidRDefault="004377C2" w:rsidP="00BE3C62">
            <w:pPr>
              <w:pStyle w:val="TAL"/>
              <w:rPr>
                <w:sz w:val="16"/>
              </w:rPr>
            </w:pPr>
          </w:p>
        </w:tc>
      </w:tr>
      <w:tr w:rsidR="00BE3C62" w:rsidRPr="00BE3C62" w14:paraId="26F5F22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BA2E" w14:textId="77777777" w:rsidR="004377C2" w:rsidRPr="00BE3C62" w:rsidRDefault="004377C2" w:rsidP="00BE3C62">
            <w:pPr>
              <w:pStyle w:val="TAL"/>
              <w:rPr>
                <w:sz w:val="16"/>
              </w:rPr>
            </w:pPr>
            <w:r w:rsidRPr="00BE3C62">
              <w:rPr>
                <w:sz w:val="16"/>
              </w:rPr>
              <w:t>C4-214094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465C" w14:textId="77777777" w:rsidR="004377C2" w:rsidRPr="00BE3C62" w:rsidRDefault="004377C2" w:rsidP="00BE3C62">
            <w:pPr>
              <w:pStyle w:val="TAL"/>
              <w:rPr>
                <w:sz w:val="16"/>
              </w:rPr>
            </w:pPr>
            <w:r w:rsidRPr="00BE3C62">
              <w:rPr>
                <w:sz w:val="16"/>
              </w:rPr>
              <w:t>NSACF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147B"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A37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05AD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4280" w14:textId="77777777" w:rsidR="004377C2" w:rsidRPr="00BE3C62" w:rsidRDefault="004377C2" w:rsidP="00BE3C62">
            <w:pPr>
              <w:pStyle w:val="TAL"/>
              <w:rPr>
                <w:sz w:val="16"/>
              </w:rPr>
            </w:pPr>
            <w:r w:rsidRPr="00BE3C62">
              <w:rPr>
                <w:sz w:val="16"/>
              </w:rPr>
              <w:t>C4-214607</w:t>
            </w:r>
          </w:p>
        </w:tc>
      </w:tr>
      <w:tr w:rsidR="00BE3C62" w:rsidRPr="00BE3C62" w14:paraId="3C230FE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B136" w14:textId="77777777" w:rsidR="004377C2" w:rsidRPr="00BE3C62" w:rsidRDefault="004377C2" w:rsidP="00BE3C62">
            <w:pPr>
              <w:pStyle w:val="TAL"/>
              <w:rPr>
                <w:sz w:val="16"/>
              </w:rPr>
            </w:pPr>
            <w:r w:rsidRPr="00BE3C62">
              <w:rPr>
                <w:sz w:val="16"/>
              </w:rPr>
              <w:t>C4-214095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645CC" w14:textId="77777777" w:rsidR="004377C2" w:rsidRPr="00BE3C62" w:rsidRDefault="004377C2" w:rsidP="00BE3C62">
            <w:pPr>
              <w:pStyle w:val="TAL"/>
              <w:rPr>
                <w:sz w:val="16"/>
              </w:rPr>
            </w:pPr>
            <w:r w:rsidRPr="00BE3C62">
              <w:rPr>
                <w:sz w:val="16"/>
              </w:rPr>
              <w:t>NSACF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9381"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810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D8FC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D188" w14:textId="77777777" w:rsidR="004377C2" w:rsidRPr="00BE3C62" w:rsidRDefault="004377C2" w:rsidP="00BE3C62">
            <w:pPr>
              <w:pStyle w:val="TAL"/>
              <w:rPr>
                <w:sz w:val="16"/>
              </w:rPr>
            </w:pPr>
            <w:r w:rsidRPr="00BE3C62">
              <w:rPr>
                <w:sz w:val="16"/>
              </w:rPr>
              <w:t>C4-214608</w:t>
            </w:r>
          </w:p>
        </w:tc>
      </w:tr>
      <w:tr w:rsidR="00BE3C62" w:rsidRPr="00BE3C62" w14:paraId="0DD763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59497" w14:textId="77777777" w:rsidR="004377C2" w:rsidRPr="00BE3C62" w:rsidRDefault="004377C2" w:rsidP="00BE3C62">
            <w:pPr>
              <w:pStyle w:val="TAL"/>
              <w:rPr>
                <w:sz w:val="16"/>
              </w:rPr>
            </w:pPr>
            <w:r w:rsidRPr="00BE3C62">
              <w:rPr>
                <w:sz w:val="16"/>
              </w:rPr>
              <w:t>C4-214096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3AE0" w14:textId="77777777" w:rsidR="004377C2" w:rsidRPr="00BE3C62" w:rsidRDefault="004377C2" w:rsidP="00BE3C62">
            <w:pPr>
              <w:pStyle w:val="TAL"/>
              <w:rPr>
                <w:sz w:val="16"/>
              </w:rPr>
            </w:pPr>
            <w:r w:rsidRPr="00BE3C62">
              <w:rPr>
                <w:sz w:val="16"/>
              </w:rPr>
              <w:t>Cause Mapping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6AEE"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183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58AB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3432" w14:textId="77777777" w:rsidR="004377C2" w:rsidRPr="00BE3C62" w:rsidRDefault="004377C2" w:rsidP="00BE3C62">
            <w:pPr>
              <w:pStyle w:val="TAL"/>
              <w:rPr>
                <w:sz w:val="16"/>
              </w:rPr>
            </w:pPr>
            <w:r w:rsidRPr="00BE3C62">
              <w:rPr>
                <w:sz w:val="16"/>
              </w:rPr>
              <w:t>C4-214609</w:t>
            </w:r>
          </w:p>
        </w:tc>
      </w:tr>
      <w:tr w:rsidR="00BE3C62" w:rsidRPr="00BE3C62" w14:paraId="5D05D00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37FD4" w14:textId="77777777" w:rsidR="004377C2" w:rsidRPr="00BE3C62" w:rsidRDefault="004377C2" w:rsidP="00BE3C62">
            <w:pPr>
              <w:pStyle w:val="TAL"/>
              <w:rPr>
                <w:sz w:val="16"/>
              </w:rPr>
            </w:pPr>
            <w:r w:rsidRPr="00BE3C62">
              <w:rPr>
                <w:sz w:val="16"/>
              </w:rPr>
              <w:t>C4-214097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ACCC" w14:textId="77777777" w:rsidR="004377C2" w:rsidRPr="00BE3C62" w:rsidRDefault="004377C2" w:rsidP="00BE3C62">
            <w:pPr>
              <w:pStyle w:val="TAL"/>
              <w:rPr>
                <w:sz w:val="16"/>
              </w:rPr>
            </w:pPr>
            <w:r w:rsidRPr="00BE3C62">
              <w:rPr>
                <w:sz w:val="16"/>
              </w:rPr>
              <w:t>NSACF roaming with LBO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0491"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358C"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813E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48CF" w14:textId="77777777" w:rsidR="004377C2" w:rsidRPr="00BE3C62" w:rsidRDefault="004377C2" w:rsidP="00BE3C62">
            <w:pPr>
              <w:pStyle w:val="TAL"/>
              <w:rPr>
                <w:sz w:val="16"/>
              </w:rPr>
            </w:pPr>
          </w:p>
        </w:tc>
      </w:tr>
      <w:tr w:rsidR="00BE3C62" w:rsidRPr="00BE3C62" w14:paraId="124B45F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AFB3B" w14:textId="77777777" w:rsidR="004377C2" w:rsidRPr="00BE3C62" w:rsidRDefault="004377C2" w:rsidP="00BE3C62">
            <w:pPr>
              <w:pStyle w:val="TAL"/>
              <w:rPr>
                <w:sz w:val="16"/>
              </w:rPr>
            </w:pPr>
            <w:r w:rsidRPr="00BE3C62">
              <w:rPr>
                <w:sz w:val="16"/>
              </w:rPr>
              <w:t>C4-214098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F0FC" w14:textId="77777777" w:rsidR="004377C2" w:rsidRPr="00BE3C62" w:rsidRDefault="004377C2" w:rsidP="00BE3C62">
            <w:pPr>
              <w:pStyle w:val="TAL"/>
              <w:rPr>
                <w:sz w:val="16"/>
              </w:rPr>
            </w:pPr>
            <w:r w:rsidRPr="00BE3C62">
              <w:rPr>
                <w:sz w:val="16"/>
              </w:rPr>
              <w:t>Update NSAC for inter-AMF mobility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DB243"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8F7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82A3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2D22" w14:textId="77777777" w:rsidR="004377C2" w:rsidRPr="00BE3C62" w:rsidRDefault="004377C2" w:rsidP="00BE3C62">
            <w:pPr>
              <w:pStyle w:val="TAL"/>
              <w:rPr>
                <w:sz w:val="16"/>
              </w:rPr>
            </w:pPr>
          </w:p>
        </w:tc>
      </w:tr>
      <w:tr w:rsidR="00BE3C62" w:rsidRPr="00BE3C62" w14:paraId="0829062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73186" w14:textId="77777777" w:rsidR="004377C2" w:rsidRPr="00BE3C62" w:rsidRDefault="004377C2" w:rsidP="00BE3C62">
            <w:pPr>
              <w:pStyle w:val="TAL"/>
              <w:rPr>
                <w:sz w:val="16"/>
              </w:rPr>
            </w:pPr>
            <w:r w:rsidRPr="00BE3C62">
              <w:rPr>
                <w:sz w:val="16"/>
              </w:rPr>
              <w:t>C4-214099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CF00" w14:textId="77777777" w:rsidR="004377C2" w:rsidRPr="00BE3C62" w:rsidRDefault="004377C2" w:rsidP="00BE3C62">
            <w:pPr>
              <w:pStyle w:val="TAL"/>
              <w:rPr>
                <w:sz w:val="16"/>
              </w:rPr>
            </w:pPr>
            <w:r w:rsidRPr="00BE3C62">
              <w:rPr>
                <w:sz w:val="16"/>
              </w:rPr>
              <w:t>Update of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90D70"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564B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6ABC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F56D" w14:textId="77777777" w:rsidR="004377C2" w:rsidRPr="00BE3C62" w:rsidRDefault="004377C2" w:rsidP="00BE3C62">
            <w:pPr>
              <w:pStyle w:val="TAL"/>
              <w:rPr>
                <w:sz w:val="16"/>
              </w:rPr>
            </w:pPr>
            <w:r w:rsidRPr="00BE3C62">
              <w:rPr>
                <w:sz w:val="16"/>
              </w:rPr>
              <w:t>C4-214610</w:t>
            </w:r>
          </w:p>
        </w:tc>
      </w:tr>
      <w:tr w:rsidR="00BE3C62" w:rsidRPr="00BE3C62" w14:paraId="04BABDF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ED34D" w14:textId="77777777" w:rsidR="004377C2" w:rsidRPr="00BE3C62" w:rsidRDefault="004377C2" w:rsidP="00BE3C62">
            <w:pPr>
              <w:pStyle w:val="TAL"/>
              <w:rPr>
                <w:sz w:val="16"/>
              </w:rPr>
            </w:pPr>
            <w:r w:rsidRPr="00BE3C62">
              <w:rPr>
                <w:sz w:val="16"/>
              </w:rPr>
              <w:t>C4-214100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FA7B" w14:textId="77777777" w:rsidR="004377C2" w:rsidRPr="00BE3C62" w:rsidRDefault="004377C2" w:rsidP="00BE3C62">
            <w:pPr>
              <w:pStyle w:val="TAL"/>
              <w:rPr>
                <w:sz w:val="16"/>
              </w:rPr>
            </w:pPr>
            <w:r w:rsidRPr="00BE3C62">
              <w:rPr>
                <w:sz w:val="16"/>
              </w:rPr>
              <w:t>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1FB6E"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6E0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4A57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6C12" w14:textId="77777777" w:rsidR="004377C2" w:rsidRPr="00BE3C62" w:rsidRDefault="004377C2" w:rsidP="00BE3C62">
            <w:pPr>
              <w:pStyle w:val="TAL"/>
              <w:rPr>
                <w:sz w:val="16"/>
              </w:rPr>
            </w:pPr>
            <w:r w:rsidRPr="00BE3C62">
              <w:rPr>
                <w:sz w:val="16"/>
              </w:rPr>
              <w:t>C4-214611</w:t>
            </w:r>
          </w:p>
        </w:tc>
      </w:tr>
      <w:tr w:rsidR="00BE3C62" w:rsidRPr="00BE3C62" w14:paraId="5C61F85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74E4" w14:textId="77777777" w:rsidR="004377C2" w:rsidRPr="00BE3C62" w:rsidRDefault="004377C2" w:rsidP="00BE3C62">
            <w:pPr>
              <w:pStyle w:val="TAL"/>
              <w:rPr>
                <w:sz w:val="16"/>
              </w:rPr>
            </w:pPr>
            <w:r w:rsidRPr="00BE3C62">
              <w:rPr>
                <w:sz w:val="16"/>
              </w:rPr>
              <w:t>C4-214101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EFF3B" w14:textId="77777777" w:rsidR="004377C2" w:rsidRPr="00BE3C62" w:rsidRDefault="004377C2" w:rsidP="00BE3C62">
            <w:pPr>
              <w:pStyle w:val="TAL"/>
              <w:rPr>
                <w:sz w:val="16"/>
              </w:rPr>
            </w:pPr>
            <w:r w:rsidRPr="00BE3C62">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614F"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FCAC"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93EA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7E23" w14:textId="77777777" w:rsidR="004377C2" w:rsidRPr="00BE3C62" w:rsidRDefault="004377C2" w:rsidP="00BE3C62">
            <w:pPr>
              <w:pStyle w:val="TAL"/>
              <w:rPr>
                <w:sz w:val="16"/>
              </w:rPr>
            </w:pPr>
            <w:r w:rsidRPr="00BE3C62">
              <w:rPr>
                <w:sz w:val="16"/>
              </w:rPr>
              <w:t>C4-214612</w:t>
            </w:r>
          </w:p>
        </w:tc>
      </w:tr>
      <w:tr w:rsidR="00BE3C62" w:rsidRPr="00BE3C62" w14:paraId="03B59E9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92C5" w14:textId="77777777" w:rsidR="004377C2" w:rsidRPr="00BE3C62" w:rsidRDefault="004377C2" w:rsidP="00BE3C62">
            <w:pPr>
              <w:pStyle w:val="TAL"/>
              <w:rPr>
                <w:sz w:val="16"/>
              </w:rPr>
            </w:pPr>
            <w:r w:rsidRPr="00BE3C62">
              <w:rPr>
                <w:sz w:val="16"/>
              </w:rPr>
              <w:t>C4-214102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6AC2" w14:textId="77777777" w:rsidR="004377C2" w:rsidRPr="00BE3C62" w:rsidRDefault="004377C2" w:rsidP="00BE3C62">
            <w:pPr>
              <w:pStyle w:val="TAL"/>
              <w:rPr>
                <w:sz w:val="16"/>
              </w:rPr>
            </w:pPr>
            <w:r w:rsidRPr="00BE3C62">
              <w:rPr>
                <w:sz w:val="16"/>
              </w:rPr>
              <w:t>S-NSSAI subject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4A21"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78990"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2E4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D593F" w14:textId="77777777" w:rsidR="004377C2" w:rsidRPr="00BE3C62" w:rsidRDefault="004377C2" w:rsidP="00BE3C62">
            <w:pPr>
              <w:pStyle w:val="TAL"/>
              <w:rPr>
                <w:sz w:val="16"/>
              </w:rPr>
            </w:pPr>
          </w:p>
        </w:tc>
      </w:tr>
      <w:tr w:rsidR="00BE3C62" w:rsidRPr="00BE3C62" w14:paraId="75358BD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2562E" w14:textId="77777777" w:rsidR="004377C2" w:rsidRPr="00BE3C62" w:rsidRDefault="004377C2" w:rsidP="00BE3C62">
            <w:pPr>
              <w:pStyle w:val="TAL"/>
              <w:rPr>
                <w:sz w:val="16"/>
              </w:rPr>
            </w:pPr>
            <w:r w:rsidRPr="00BE3C62">
              <w:rPr>
                <w:sz w:val="16"/>
              </w:rPr>
              <w:t>C4-214103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138E" w14:textId="77777777" w:rsidR="004377C2" w:rsidRPr="00BE3C62" w:rsidRDefault="004377C2" w:rsidP="00BE3C62">
            <w:pPr>
              <w:pStyle w:val="TAL"/>
              <w:rPr>
                <w:sz w:val="16"/>
              </w:rPr>
            </w:pPr>
            <w:r w:rsidRPr="00BE3C62">
              <w:rPr>
                <w:sz w:val="16"/>
              </w:rPr>
              <w:t>Clarification to SACInfo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7F730"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ED0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809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17F18" w14:textId="77777777" w:rsidR="004377C2" w:rsidRPr="00BE3C62" w:rsidRDefault="004377C2" w:rsidP="00BE3C62">
            <w:pPr>
              <w:pStyle w:val="TAL"/>
              <w:rPr>
                <w:sz w:val="16"/>
              </w:rPr>
            </w:pPr>
            <w:r w:rsidRPr="00BE3C62">
              <w:rPr>
                <w:sz w:val="16"/>
              </w:rPr>
              <w:t>C4-214484</w:t>
            </w:r>
          </w:p>
        </w:tc>
      </w:tr>
      <w:tr w:rsidR="00BE3C62" w:rsidRPr="00BE3C62" w14:paraId="1106C33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1B170" w14:textId="77777777" w:rsidR="004377C2" w:rsidRPr="00BE3C62" w:rsidRDefault="004377C2" w:rsidP="00BE3C62">
            <w:pPr>
              <w:pStyle w:val="TAL"/>
              <w:rPr>
                <w:sz w:val="16"/>
              </w:rPr>
            </w:pPr>
            <w:r w:rsidRPr="00BE3C62">
              <w:rPr>
                <w:sz w:val="16"/>
              </w:rPr>
              <w:t>C4-214104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C75D" w14:textId="77777777" w:rsidR="004377C2" w:rsidRPr="00BE3C62" w:rsidRDefault="004377C2" w:rsidP="00BE3C62">
            <w:pPr>
              <w:pStyle w:val="TAL"/>
              <w:rPr>
                <w:sz w:val="16"/>
              </w:rPr>
            </w:pPr>
            <w:r w:rsidRPr="00BE3C62">
              <w:rPr>
                <w:sz w:val="16"/>
              </w:rPr>
              <w:t>NSACF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2509"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937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748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43F21" w14:textId="77777777" w:rsidR="004377C2" w:rsidRPr="00BE3C62" w:rsidRDefault="004377C2" w:rsidP="00BE3C62">
            <w:pPr>
              <w:pStyle w:val="TAL"/>
              <w:rPr>
                <w:sz w:val="16"/>
              </w:rPr>
            </w:pPr>
            <w:r w:rsidRPr="00BE3C62">
              <w:rPr>
                <w:sz w:val="16"/>
              </w:rPr>
              <w:t>C4-214591</w:t>
            </w:r>
          </w:p>
        </w:tc>
      </w:tr>
      <w:tr w:rsidR="00BE3C62" w:rsidRPr="00BE3C62" w14:paraId="5C5E15C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A983" w14:textId="77777777" w:rsidR="004377C2" w:rsidRPr="00BE3C62" w:rsidRDefault="004377C2" w:rsidP="00BE3C62">
            <w:pPr>
              <w:pStyle w:val="TAL"/>
              <w:rPr>
                <w:sz w:val="16"/>
              </w:rPr>
            </w:pPr>
            <w:r w:rsidRPr="00BE3C62">
              <w:rPr>
                <w:sz w:val="16"/>
              </w:rPr>
              <w:t>C4-214105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2D796" w14:textId="77777777" w:rsidR="004377C2" w:rsidRPr="00BE3C62" w:rsidRDefault="004377C2" w:rsidP="00BE3C62">
            <w:pPr>
              <w:pStyle w:val="TAL"/>
              <w:rPr>
                <w:sz w:val="16"/>
              </w:rPr>
            </w:pPr>
            <w:r w:rsidRPr="00BE3C62">
              <w:rPr>
                <w:sz w:val="16"/>
              </w:rPr>
              <w:t>Change Service Name from NumOfUEsPerSlice to UESAC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57CE4"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52A2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95E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64D5" w14:textId="77777777" w:rsidR="004377C2" w:rsidRPr="00BE3C62" w:rsidRDefault="004377C2" w:rsidP="00BE3C62">
            <w:pPr>
              <w:pStyle w:val="TAL"/>
              <w:rPr>
                <w:sz w:val="16"/>
              </w:rPr>
            </w:pPr>
            <w:r w:rsidRPr="00BE3C62">
              <w:rPr>
                <w:sz w:val="16"/>
              </w:rPr>
              <w:t>C4-214694</w:t>
            </w:r>
          </w:p>
        </w:tc>
      </w:tr>
      <w:tr w:rsidR="00BE3C62" w:rsidRPr="00BE3C62" w14:paraId="037E7ED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610F8" w14:textId="77777777" w:rsidR="004377C2" w:rsidRPr="00BE3C62" w:rsidRDefault="004377C2" w:rsidP="00BE3C62">
            <w:pPr>
              <w:pStyle w:val="TAL"/>
              <w:rPr>
                <w:sz w:val="16"/>
              </w:rPr>
            </w:pPr>
            <w:r w:rsidRPr="00BE3C62">
              <w:rPr>
                <w:sz w:val="16"/>
              </w:rPr>
              <w:t>C4-214106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AADF" w14:textId="77777777" w:rsidR="004377C2" w:rsidRPr="00BE3C62" w:rsidRDefault="004377C2" w:rsidP="00BE3C62">
            <w:pPr>
              <w:pStyle w:val="TAL"/>
              <w:rPr>
                <w:sz w:val="16"/>
              </w:rPr>
            </w:pPr>
            <w:r w:rsidRPr="00BE3C62">
              <w:rPr>
                <w:sz w:val="16"/>
              </w:rPr>
              <w:t>Change Service Name from NumOfPDUsPerSlice to PDUSAC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105D"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BA9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427F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2B43" w14:textId="77777777" w:rsidR="004377C2" w:rsidRPr="00BE3C62" w:rsidRDefault="004377C2" w:rsidP="00BE3C62">
            <w:pPr>
              <w:pStyle w:val="TAL"/>
              <w:rPr>
                <w:sz w:val="16"/>
              </w:rPr>
            </w:pPr>
            <w:r w:rsidRPr="00BE3C62">
              <w:rPr>
                <w:sz w:val="16"/>
              </w:rPr>
              <w:t>C4-214695</w:t>
            </w:r>
          </w:p>
        </w:tc>
      </w:tr>
      <w:tr w:rsidR="00BE3C62" w:rsidRPr="00BE3C62" w14:paraId="213EF4B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494E3" w14:textId="77777777" w:rsidR="004377C2" w:rsidRPr="00BE3C62" w:rsidRDefault="004377C2" w:rsidP="00BE3C62">
            <w:pPr>
              <w:pStyle w:val="TAL"/>
              <w:rPr>
                <w:sz w:val="16"/>
              </w:rPr>
            </w:pPr>
            <w:r w:rsidRPr="00BE3C62">
              <w:rPr>
                <w:sz w:val="16"/>
              </w:rPr>
              <w:t>C4-214107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8455" w14:textId="77777777" w:rsidR="004377C2" w:rsidRPr="00BE3C62" w:rsidRDefault="004377C2" w:rsidP="00BE3C62">
            <w:pPr>
              <w:pStyle w:val="TAL"/>
              <w:rPr>
                <w:sz w:val="16"/>
              </w:rPr>
            </w:pPr>
            <w:r w:rsidRPr="00BE3C62">
              <w:rPr>
                <w:sz w:val="16"/>
              </w:rPr>
              <w:t>NSACF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8FBD"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41DD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A060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AEC8" w14:textId="77777777" w:rsidR="004377C2" w:rsidRPr="00BE3C62" w:rsidRDefault="004377C2" w:rsidP="00BE3C62">
            <w:pPr>
              <w:pStyle w:val="TAL"/>
              <w:rPr>
                <w:sz w:val="16"/>
              </w:rPr>
            </w:pPr>
          </w:p>
        </w:tc>
      </w:tr>
      <w:tr w:rsidR="00BE3C62" w:rsidRPr="00BE3C62" w14:paraId="3610D42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EE3F4" w14:textId="77777777" w:rsidR="004377C2" w:rsidRPr="00BE3C62" w:rsidRDefault="004377C2" w:rsidP="00BE3C62">
            <w:pPr>
              <w:pStyle w:val="TAL"/>
              <w:rPr>
                <w:sz w:val="16"/>
              </w:rPr>
            </w:pPr>
            <w:r w:rsidRPr="00BE3C62">
              <w:rPr>
                <w:sz w:val="16"/>
              </w:rPr>
              <w:t>C4-214108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C875" w14:textId="77777777" w:rsidR="004377C2" w:rsidRPr="00BE3C62" w:rsidRDefault="004377C2" w:rsidP="00BE3C62">
            <w:pPr>
              <w:pStyle w:val="TAL"/>
              <w:rPr>
                <w:sz w:val="16"/>
              </w:rPr>
            </w:pPr>
            <w:r w:rsidRPr="00BE3C62">
              <w:rPr>
                <w:sz w:val="16"/>
              </w:rPr>
              <w:t>NumOfUEsPerSlice – Data Structure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E88D"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3DF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174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6E3DF" w14:textId="77777777" w:rsidR="004377C2" w:rsidRPr="00BE3C62" w:rsidRDefault="004377C2" w:rsidP="00BE3C62">
            <w:pPr>
              <w:pStyle w:val="TAL"/>
              <w:rPr>
                <w:sz w:val="16"/>
              </w:rPr>
            </w:pPr>
            <w:r w:rsidRPr="00BE3C62">
              <w:rPr>
                <w:sz w:val="16"/>
              </w:rPr>
              <w:t>C4-214592</w:t>
            </w:r>
          </w:p>
        </w:tc>
      </w:tr>
      <w:tr w:rsidR="00BE3C62" w:rsidRPr="00BE3C62" w14:paraId="4A1EB76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C1F7" w14:textId="77777777" w:rsidR="004377C2" w:rsidRPr="00BE3C62" w:rsidRDefault="004377C2" w:rsidP="00BE3C62">
            <w:pPr>
              <w:pStyle w:val="TAL"/>
              <w:rPr>
                <w:sz w:val="16"/>
              </w:rPr>
            </w:pPr>
            <w:r w:rsidRPr="00BE3C62">
              <w:rPr>
                <w:sz w:val="16"/>
              </w:rPr>
              <w:t>C4-214109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C019D" w14:textId="77777777" w:rsidR="004377C2" w:rsidRPr="00BE3C62" w:rsidRDefault="004377C2" w:rsidP="00BE3C62">
            <w:pPr>
              <w:pStyle w:val="TAL"/>
              <w:rPr>
                <w:sz w:val="16"/>
              </w:rPr>
            </w:pPr>
            <w:r w:rsidRPr="00BE3C62">
              <w:rPr>
                <w:sz w:val="16"/>
              </w:rPr>
              <w:t>NumOfUEsPerSlice – OpenAPI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B88E"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F53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6A38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B295" w14:textId="77777777" w:rsidR="004377C2" w:rsidRPr="00BE3C62" w:rsidRDefault="004377C2" w:rsidP="00BE3C62">
            <w:pPr>
              <w:pStyle w:val="TAL"/>
              <w:rPr>
                <w:sz w:val="16"/>
              </w:rPr>
            </w:pPr>
            <w:r w:rsidRPr="00BE3C62">
              <w:rPr>
                <w:sz w:val="16"/>
              </w:rPr>
              <w:t>C4-214593</w:t>
            </w:r>
          </w:p>
        </w:tc>
      </w:tr>
      <w:tr w:rsidR="00BE3C62" w:rsidRPr="00BE3C62" w14:paraId="1B7A973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DAF06" w14:textId="77777777" w:rsidR="004377C2" w:rsidRPr="00BE3C62" w:rsidRDefault="004377C2" w:rsidP="00BE3C62">
            <w:pPr>
              <w:pStyle w:val="TAL"/>
              <w:rPr>
                <w:sz w:val="16"/>
              </w:rPr>
            </w:pPr>
            <w:r w:rsidRPr="00BE3C62">
              <w:rPr>
                <w:sz w:val="16"/>
              </w:rPr>
              <w:t>C4-214110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4827" w14:textId="77777777" w:rsidR="004377C2" w:rsidRPr="00BE3C62" w:rsidRDefault="004377C2" w:rsidP="00BE3C62">
            <w:pPr>
              <w:pStyle w:val="TAL"/>
              <w:rPr>
                <w:sz w:val="16"/>
              </w:rPr>
            </w:pPr>
            <w:r w:rsidRPr="00BE3C62">
              <w:rPr>
                <w:sz w:val="16"/>
              </w:rPr>
              <w:t>NumOfPDUsPerSlice – Data Structure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CEB3D"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72A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0554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1C47" w14:textId="77777777" w:rsidR="004377C2" w:rsidRPr="00BE3C62" w:rsidRDefault="004377C2" w:rsidP="00BE3C62">
            <w:pPr>
              <w:pStyle w:val="TAL"/>
              <w:rPr>
                <w:sz w:val="16"/>
              </w:rPr>
            </w:pPr>
            <w:r w:rsidRPr="00BE3C62">
              <w:rPr>
                <w:sz w:val="16"/>
              </w:rPr>
              <w:t>C4-214594</w:t>
            </w:r>
          </w:p>
        </w:tc>
      </w:tr>
      <w:tr w:rsidR="00BE3C62" w:rsidRPr="00BE3C62" w14:paraId="058F548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75D56" w14:textId="77777777" w:rsidR="004377C2" w:rsidRPr="00BE3C62" w:rsidRDefault="004377C2" w:rsidP="00BE3C62">
            <w:pPr>
              <w:pStyle w:val="TAL"/>
              <w:rPr>
                <w:sz w:val="16"/>
              </w:rPr>
            </w:pPr>
            <w:r w:rsidRPr="00BE3C62">
              <w:rPr>
                <w:sz w:val="16"/>
              </w:rPr>
              <w:t>C4-214111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95F7" w14:textId="77777777" w:rsidR="004377C2" w:rsidRPr="00BE3C62" w:rsidRDefault="004377C2" w:rsidP="00BE3C62">
            <w:pPr>
              <w:pStyle w:val="TAL"/>
              <w:rPr>
                <w:sz w:val="16"/>
              </w:rPr>
            </w:pPr>
            <w:r w:rsidRPr="00BE3C62">
              <w:rPr>
                <w:sz w:val="16"/>
              </w:rPr>
              <w:t>NumOfPDUsPerSlice – OpenAPI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A09E2"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A052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AD1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72F0" w14:textId="77777777" w:rsidR="004377C2" w:rsidRPr="00BE3C62" w:rsidRDefault="004377C2" w:rsidP="00BE3C62">
            <w:pPr>
              <w:pStyle w:val="TAL"/>
              <w:rPr>
                <w:sz w:val="16"/>
              </w:rPr>
            </w:pPr>
            <w:r w:rsidRPr="00BE3C62">
              <w:rPr>
                <w:sz w:val="16"/>
              </w:rPr>
              <w:t>C4-214595</w:t>
            </w:r>
          </w:p>
        </w:tc>
      </w:tr>
      <w:tr w:rsidR="00BE3C62" w:rsidRPr="00BE3C62" w14:paraId="504D97F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A151" w14:textId="77777777" w:rsidR="004377C2" w:rsidRPr="00BE3C62" w:rsidRDefault="004377C2" w:rsidP="00BE3C62">
            <w:pPr>
              <w:pStyle w:val="TAL"/>
              <w:rPr>
                <w:sz w:val="16"/>
              </w:rPr>
            </w:pPr>
            <w:r w:rsidRPr="00BE3C62">
              <w:rPr>
                <w:sz w:val="16"/>
              </w:rPr>
              <w:t>C4-214112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E9312" w14:textId="77777777" w:rsidR="004377C2" w:rsidRPr="00BE3C62" w:rsidRDefault="004377C2" w:rsidP="00BE3C62">
            <w:pPr>
              <w:pStyle w:val="TAL"/>
              <w:rPr>
                <w:sz w:val="16"/>
              </w:rPr>
            </w:pPr>
            <w:r w:rsidRPr="00BE3C62">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C992"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AA13"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720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F35B" w14:textId="77777777" w:rsidR="004377C2" w:rsidRPr="00BE3C62" w:rsidRDefault="004377C2" w:rsidP="00BE3C62">
            <w:pPr>
              <w:pStyle w:val="TAL"/>
              <w:rPr>
                <w:sz w:val="16"/>
              </w:rPr>
            </w:pPr>
          </w:p>
        </w:tc>
      </w:tr>
      <w:tr w:rsidR="00BE3C62" w:rsidRPr="00BE3C62" w14:paraId="66E3645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CAC03" w14:textId="77777777" w:rsidR="004377C2" w:rsidRPr="00BE3C62" w:rsidRDefault="004377C2" w:rsidP="00BE3C62">
            <w:pPr>
              <w:pStyle w:val="TAL"/>
              <w:rPr>
                <w:sz w:val="16"/>
              </w:rPr>
            </w:pPr>
            <w:r w:rsidRPr="00BE3C62">
              <w:rPr>
                <w:sz w:val="16"/>
              </w:rPr>
              <w:t>C4-214113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C689" w14:textId="77777777" w:rsidR="004377C2" w:rsidRPr="00BE3C62" w:rsidRDefault="004377C2" w:rsidP="00BE3C62">
            <w:pPr>
              <w:pStyle w:val="TAL"/>
              <w:rPr>
                <w:sz w:val="16"/>
              </w:rPr>
            </w:pPr>
            <w:r w:rsidRPr="00BE3C62">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02845"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5C93D"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611C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2F33" w14:textId="77777777" w:rsidR="004377C2" w:rsidRPr="00BE3C62" w:rsidRDefault="004377C2" w:rsidP="00BE3C62">
            <w:pPr>
              <w:pStyle w:val="TAL"/>
              <w:rPr>
                <w:sz w:val="16"/>
              </w:rPr>
            </w:pPr>
          </w:p>
        </w:tc>
      </w:tr>
      <w:tr w:rsidR="00BE3C62" w:rsidRPr="00BE3C62" w14:paraId="09AA255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028C" w14:textId="77777777" w:rsidR="004377C2" w:rsidRPr="00BE3C62" w:rsidRDefault="004377C2" w:rsidP="00BE3C62">
            <w:pPr>
              <w:pStyle w:val="TAL"/>
              <w:rPr>
                <w:sz w:val="16"/>
              </w:rPr>
            </w:pPr>
            <w:r w:rsidRPr="00BE3C62">
              <w:rPr>
                <w:sz w:val="16"/>
              </w:rPr>
              <w:t>C4-214114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7D65" w14:textId="77777777" w:rsidR="004377C2" w:rsidRPr="00BE3C62" w:rsidRDefault="004377C2" w:rsidP="00BE3C62">
            <w:pPr>
              <w:pStyle w:val="TAL"/>
              <w:rPr>
                <w:sz w:val="16"/>
              </w:rPr>
            </w:pPr>
            <w:r w:rsidRPr="00BE3C62">
              <w:rPr>
                <w:sz w:val="16"/>
              </w:rPr>
              <w:t>GMLC-Numer in LcsMoData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3893"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31AC"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B7E4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7D99" w14:textId="77777777" w:rsidR="004377C2" w:rsidRPr="00BE3C62" w:rsidRDefault="004377C2" w:rsidP="00BE3C62">
            <w:pPr>
              <w:pStyle w:val="TAL"/>
              <w:rPr>
                <w:sz w:val="16"/>
              </w:rPr>
            </w:pPr>
          </w:p>
        </w:tc>
      </w:tr>
      <w:tr w:rsidR="00BE3C62" w:rsidRPr="00BE3C62" w14:paraId="46C781A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7040B" w14:textId="77777777" w:rsidR="004377C2" w:rsidRPr="00BE3C62" w:rsidRDefault="004377C2" w:rsidP="00BE3C62">
            <w:pPr>
              <w:pStyle w:val="TAL"/>
              <w:rPr>
                <w:sz w:val="16"/>
              </w:rPr>
            </w:pPr>
            <w:r w:rsidRPr="00BE3C62">
              <w:rPr>
                <w:sz w:val="16"/>
              </w:rPr>
              <w:t>C4-214115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15DB" w14:textId="77777777" w:rsidR="004377C2" w:rsidRPr="00BE3C62" w:rsidRDefault="004377C2" w:rsidP="00BE3C62">
            <w:pPr>
              <w:pStyle w:val="TAL"/>
              <w:rPr>
                <w:sz w:val="16"/>
              </w:rPr>
            </w:pPr>
            <w:r w:rsidRPr="00BE3C62">
              <w:rPr>
                <w:sz w:val="16"/>
              </w:rPr>
              <w:t>GMLC-Numer in LcsMoData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2FB4"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4C843"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6AD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6BEE" w14:textId="77777777" w:rsidR="004377C2" w:rsidRPr="00BE3C62" w:rsidRDefault="004377C2" w:rsidP="00BE3C62">
            <w:pPr>
              <w:pStyle w:val="TAL"/>
              <w:rPr>
                <w:sz w:val="16"/>
              </w:rPr>
            </w:pPr>
          </w:p>
        </w:tc>
      </w:tr>
      <w:tr w:rsidR="00BE3C62" w:rsidRPr="00BE3C62" w14:paraId="787E565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57E44" w14:textId="77777777" w:rsidR="004377C2" w:rsidRPr="00BE3C62" w:rsidRDefault="004377C2" w:rsidP="00BE3C62">
            <w:pPr>
              <w:pStyle w:val="TAL"/>
              <w:rPr>
                <w:sz w:val="16"/>
              </w:rPr>
            </w:pPr>
            <w:r w:rsidRPr="00BE3C62">
              <w:rPr>
                <w:sz w:val="16"/>
              </w:rPr>
              <w:t>C4-214116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E30D" w14:textId="77777777" w:rsidR="004377C2" w:rsidRPr="00BE3C62" w:rsidRDefault="004377C2" w:rsidP="00BE3C62">
            <w:pPr>
              <w:pStyle w:val="TAL"/>
              <w:rPr>
                <w:sz w:val="16"/>
              </w:rPr>
            </w:pPr>
            <w:r w:rsidRPr="00BE3C62">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83660"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D3BE"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1C2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E9BA" w14:textId="77777777" w:rsidR="004377C2" w:rsidRPr="00BE3C62" w:rsidRDefault="004377C2" w:rsidP="00BE3C62">
            <w:pPr>
              <w:pStyle w:val="TAL"/>
              <w:rPr>
                <w:sz w:val="16"/>
              </w:rPr>
            </w:pPr>
          </w:p>
        </w:tc>
      </w:tr>
      <w:tr w:rsidR="00BE3C62" w:rsidRPr="00BE3C62" w14:paraId="271FE5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241C9" w14:textId="77777777" w:rsidR="004377C2" w:rsidRPr="00BE3C62" w:rsidRDefault="004377C2" w:rsidP="00BE3C62">
            <w:pPr>
              <w:pStyle w:val="TAL"/>
              <w:rPr>
                <w:sz w:val="16"/>
              </w:rPr>
            </w:pPr>
            <w:r w:rsidRPr="00BE3C62">
              <w:rPr>
                <w:sz w:val="16"/>
              </w:rPr>
              <w:t>C4-214117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8646" w14:textId="77777777" w:rsidR="004377C2" w:rsidRPr="00BE3C62" w:rsidRDefault="004377C2" w:rsidP="00BE3C62">
            <w:pPr>
              <w:pStyle w:val="TAL"/>
              <w:rPr>
                <w:sz w:val="16"/>
              </w:rPr>
            </w:pPr>
            <w:r w:rsidRPr="00BE3C62">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057E"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D995A"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0DEB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2E8E" w14:textId="77777777" w:rsidR="004377C2" w:rsidRPr="00BE3C62" w:rsidRDefault="004377C2" w:rsidP="00BE3C62">
            <w:pPr>
              <w:pStyle w:val="TAL"/>
              <w:rPr>
                <w:sz w:val="16"/>
              </w:rPr>
            </w:pPr>
          </w:p>
        </w:tc>
      </w:tr>
      <w:tr w:rsidR="00BE3C62" w:rsidRPr="00BE3C62" w14:paraId="2CE5A50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4AC2" w14:textId="77777777" w:rsidR="004377C2" w:rsidRPr="00BE3C62" w:rsidRDefault="004377C2" w:rsidP="00BE3C62">
            <w:pPr>
              <w:pStyle w:val="TAL"/>
              <w:rPr>
                <w:sz w:val="16"/>
              </w:rPr>
            </w:pPr>
            <w:r w:rsidRPr="00BE3C62">
              <w:rPr>
                <w:sz w:val="16"/>
              </w:rPr>
              <w:t>C4-214118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E9C30" w14:textId="77777777" w:rsidR="004377C2" w:rsidRPr="00BE3C62" w:rsidRDefault="004377C2" w:rsidP="00BE3C62">
            <w:pPr>
              <w:pStyle w:val="TAL"/>
              <w:rPr>
                <w:sz w:val="16"/>
              </w:rPr>
            </w:pPr>
            <w:r w:rsidRPr="00BE3C62">
              <w:rPr>
                <w:sz w:val="16"/>
              </w:rPr>
              <w:t>TS 29.532 skeleton for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C19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29E9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BF388" w14:textId="77777777" w:rsidR="004377C2" w:rsidRPr="00BE3C62" w:rsidRDefault="004377C2" w:rsidP="00BE3C62">
            <w:pPr>
              <w:pStyle w:val="TAL"/>
              <w:rPr>
                <w:sz w:val="16"/>
              </w:rPr>
            </w:pPr>
            <w:r w:rsidRPr="00BE3C62">
              <w:rPr>
                <w:sz w:val="16"/>
              </w:rPr>
              <w:t>C4-214058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83F9" w14:textId="77777777" w:rsidR="004377C2" w:rsidRPr="00BE3C62" w:rsidRDefault="004377C2" w:rsidP="00BE3C62">
            <w:pPr>
              <w:pStyle w:val="TAL"/>
              <w:rPr>
                <w:sz w:val="16"/>
              </w:rPr>
            </w:pPr>
          </w:p>
        </w:tc>
      </w:tr>
      <w:tr w:rsidR="00BE3C62" w:rsidRPr="00BE3C62" w14:paraId="2BDD27D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9A30B" w14:textId="77777777" w:rsidR="004377C2" w:rsidRPr="00BE3C62" w:rsidRDefault="004377C2" w:rsidP="00BE3C62">
            <w:pPr>
              <w:pStyle w:val="TAL"/>
              <w:rPr>
                <w:sz w:val="16"/>
              </w:rPr>
            </w:pPr>
            <w:r w:rsidRPr="00BE3C62">
              <w:rPr>
                <w:sz w:val="16"/>
              </w:rPr>
              <w:t>C4-214119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7CC5" w14:textId="77777777" w:rsidR="004377C2" w:rsidRPr="00BE3C62" w:rsidRDefault="004377C2" w:rsidP="00BE3C62">
            <w:pPr>
              <w:pStyle w:val="TAL"/>
              <w:rPr>
                <w:sz w:val="16"/>
              </w:rPr>
            </w:pPr>
            <w:r w:rsidRPr="00BE3C62">
              <w:rPr>
                <w:sz w:val="16"/>
              </w:rPr>
              <w:t>PMF address information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45A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932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C3ED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AC00" w14:textId="77777777" w:rsidR="004377C2" w:rsidRPr="00BE3C62" w:rsidRDefault="004377C2" w:rsidP="00BE3C62">
            <w:pPr>
              <w:pStyle w:val="TAL"/>
              <w:rPr>
                <w:sz w:val="16"/>
              </w:rPr>
            </w:pPr>
            <w:r w:rsidRPr="00BE3C62">
              <w:rPr>
                <w:sz w:val="16"/>
              </w:rPr>
              <w:t>C4-214743</w:t>
            </w:r>
          </w:p>
        </w:tc>
      </w:tr>
      <w:tr w:rsidR="00BE3C62" w:rsidRPr="00BE3C62" w14:paraId="1A1572A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DFA2F" w14:textId="77777777" w:rsidR="004377C2" w:rsidRPr="00BE3C62" w:rsidRDefault="004377C2" w:rsidP="00BE3C62">
            <w:pPr>
              <w:pStyle w:val="TAL"/>
              <w:rPr>
                <w:sz w:val="16"/>
              </w:rPr>
            </w:pPr>
            <w:r w:rsidRPr="00BE3C62">
              <w:rPr>
                <w:sz w:val="16"/>
              </w:rPr>
              <w:t>C4-214120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B4D0" w14:textId="77777777" w:rsidR="004377C2" w:rsidRPr="00BE3C62" w:rsidRDefault="004377C2" w:rsidP="00BE3C62">
            <w:pPr>
              <w:pStyle w:val="TAL"/>
              <w:rPr>
                <w:sz w:val="16"/>
              </w:rPr>
            </w:pPr>
            <w:r w:rsidRPr="00BE3C62">
              <w:rPr>
                <w:sz w:val="16"/>
              </w:rPr>
              <w:t>eEDGE_5GC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844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57CF"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1983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A0F2F" w14:textId="77777777" w:rsidR="004377C2" w:rsidRPr="00BE3C62" w:rsidRDefault="004377C2" w:rsidP="00BE3C62">
            <w:pPr>
              <w:pStyle w:val="TAL"/>
              <w:rPr>
                <w:sz w:val="16"/>
              </w:rPr>
            </w:pPr>
          </w:p>
        </w:tc>
      </w:tr>
      <w:tr w:rsidR="00BE3C62" w:rsidRPr="00BE3C62" w14:paraId="2FADBF2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AF83" w14:textId="77777777" w:rsidR="004377C2" w:rsidRPr="00BE3C62" w:rsidRDefault="004377C2" w:rsidP="00BE3C62">
            <w:pPr>
              <w:pStyle w:val="TAL"/>
              <w:rPr>
                <w:sz w:val="16"/>
              </w:rPr>
            </w:pPr>
            <w:r w:rsidRPr="00BE3C62">
              <w:rPr>
                <w:sz w:val="16"/>
              </w:rPr>
              <w:t>C4-214121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60092" w14:textId="77777777" w:rsidR="004377C2" w:rsidRPr="00BE3C62" w:rsidRDefault="004377C2" w:rsidP="00BE3C62">
            <w:pPr>
              <w:pStyle w:val="TAL"/>
              <w:rPr>
                <w:sz w:val="16"/>
              </w:rPr>
            </w:pPr>
            <w:r w:rsidRPr="00BE3C62">
              <w:rPr>
                <w:sz w:val="16"/>
              </w:rPr>
              <w:t>AF Coordination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09B9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917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7E3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8B53D" w14:textId="77777777" w:rsidR="004377C2" w:rsidRPr="00BE3C62" w:rsidRDefault="004377C2" w:rsidP="00BE3C62">
            <w:pPr>
              <w:pStyle w:val="TAL"/>
              <w:rPr>
                <w:sz w:val="16"/>
              </w:rPr>
            </w:pPr>
            <w:r w:rsidRPr="00BE3C62">
              <w:rPr>
                <w:sz w:val="16"/>
              </w:rPr>
              <w:t>C4-214820</w:t>
            </w:r>
          </w:p>
        </w:tc>
      </w:tr>
      <w:tr w:rsidR="00BE3C62" w:rsidRPr="00BE3C62" w14:paraId="65879C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F46A" w14:textId="77777777" w:rsidR="004377C2" w:rsidRPr="00BE3C62" w:rsidRDefault="004377C2" w:rsidP="00BE3C62">
            <w:pPr>
              <w:pStyle w:val="TAL"/>
              <w:rPr>
                <w:sz w:val="16"/>
              </w:rPr>
            </w:pPr>
            <w:r w:rsidRPr="00BE3C62">
              <w:rPr>
                <w:sz w:val="16"/>
              </w:rPr>
              <w:t>C4-214122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F57A7" w14:textId="77777777" w:rsidR="004377C2" w:rsidRPr="00BE3C62" w:rsidRDefault="004377C2" w:rsidP="00BE3C62">
            <w:pPr>
              <w:pStyle w:val="TAL"/>
              <w:rPr>
                <w:sz w:val="16"/>
              </w:rPr>
            </w:pPr>
            <w:r w:rsidRPr="00BE3C62">
              <w:rPr>
                <w:sz w:val="16"/>
              </w:rPr>
              <w:t>Downlink Tunnel Info of NG-RAN in I-SMF selection per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29701"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7EC6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4DE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70F6D" w14:textId="77777777" w:rsidR="004377C2" w:rsidRPr="00BE3C62" w:rsidRDefault="004377C2" w:rsidP="00BE3C62">
            <w:pPr>
              <w:pStyle w:val="TAL"/>
              <w:rPr>
                <w:sz w:val="16"/>
              </w:rPr>
            </w:pPr>
          </w:p>
        </w:tc>
      </w:tr>
      <w:tr w:rsidR="00BE3C62" w:rsidRPr="00BE3C62" w14:paraId="101212C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FF3A" w14:textId="77777777" w:rsidR="004377C2" w:rsidRPr="00BE3C62" w:rsidRDefault="004377C2" w:rsidP="00BE3C62">
            <w:pPr>
              <w:pStyle w:val="TAL"/>
              <w:rPr>
                <w:sz w:val="16"/>
              </w:rPr>
            </w:pPr>
            <w:r w:rsidRPr="00BE3C62">
              <w:rPr>
                <w:sz w:val="16"/>
              </w:rPr>
              <w:t>C4-214123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07FE" w14:textId="77777777" w:rsidR="004377C2" w:rsidRPr="00BE3C62" w:rsidRDefault="004377C2" w:rsidP="00BE3C62">
            <w:pPr>
              <w:pStyle w:val="TAL"/>
              <w:rPr>
                <w:sz w:val="16"/>
              </w:rPr>
            </w:pPr>
            <w:r w:rsidRPr="00BE3C62">
              <w:rPr>
                <w:sz w:val="16"/>
              </w:rPr>
              <w:t>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096C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4512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A28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D85D" w14:textId="77777777" w:rsidR="004377C2" w:rsidRPr="00BE3C62" w:rsidRDefault="004377C2" w:rsidP="00BE3C62">
            <w:pPr>
              <w:pStyle w:val="TAL"/>
              <w:rPr>
                <w:sz w:val="16"/>
              </w:rPr>
            </w:pPr>
          </w:p>
        </w:tc>
      </w:tr>
      <w:tr w:rsidR="00BE3C62" w:rsidRPr="00BE3C62" w14:paraId="58FA763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7D9A1" w14:textId="77777777" w:rsidR="004377C2" w:rsidRPr="00BE3C62" w:rsidRDefault="004377C2" w:rsidP="00BE3C62">
            <w:pPr>
              <w:pStyle w:val="TAL"/>
              <w:rPr>
                <w:sz w:val="16"/>
              </w:rPr>
            </w:pPr>
            <w:r w:rsidRPr="00BE3C62">
              <w:rPr>
                <w:sz w:val="16"/>
              </w:rPr>
              <w:t>C4-214124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ADD6" w14:textId="77777777" w:rsidR="004377C2" w:rsidRPr="00BE3C62" w:rsidRDefault="004377C2" w:rsidP="00BE3C62">
            <w:pPr>
              <w:pStyle w:val="TAL"/>
              <w:rPr>
                <w:sz w:val="16"/>
              </w:rPr>
            </w:pPr>
            <w:r w:rsidRPr="00BE3C62">
              <w:rPr>
                <w:sz w:val="16"/>
              </w:rPr>
              <w:t>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B4F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74B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ADDC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A1027" w14:textId="77777777" w:rsidR="004377C2" w:rsidRPr="00BE3C62" w:rsidRDefault="004377C2" w:rsidP="00BE3C62">
            <w:pPr>
              <w:pStyle w:val="TAL"/>
              <w:rPr>
                <w:sz w:val="16"/>
              </w:rPr>
            </w:pPr>
          </w:p>
        </w:tc>
      </w:tr>
      <w:tr w:rsidR="00BE3C62" w:rsidRPr="00BE3C62" w14:paraId="4270E0F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70CB5" w14:textId="77777777" w:rsidR="004377C2" w:rsidRPr="00BE3C62" w:rsidRDefault="004377C2" w:rsidP="00BE3C62">
            <w:pPr>
              <w:pStyle w:val="TAL"/>
              <w:rPr>
                <w:sz w:val="16"/>
              </w:rPr>
            </w:pPr>
            <w:r w:rsidRPr="00BE3C62">
              <w:rPr>
                <w:sz w:val="16"/>
              </w:rPr>
              <w:t>C4-214125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299D" w14:textId="77777777" w:rsidR="004377C2" w:rsidRPr="00BE3C62" w:rsidRDefault="004377C2" w:rsidP="00BE3C62">
            <w:pPr>
              <w:pStyle w:val="TAL"/>
              <w:rPr>
                <w:sz w:val="16"/>
              </w:rPr>
            </w:pPr>
            <w:r w:rsidRPr="00BE3C62">
              <w:rPr>
                <w:sz w:val="16"/>
              </w:rPr>
              <w:t>Local NEF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25CF"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2B6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C08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9933" w14:textId="77777777" w:rsidR="004377C2" w:rsidRPr="00BE3C62" w:rsidRDefault="004377C2" w:rsidP="00BE3C62">
            <w:pPr>
              <w:pStyle w:val="TAL"/>
              <w:rPr>
                <w:sz w:val="16"/>
              </w:rPr>
            </w:pPr>
          </w:p>
        </w:tc>
      </w:tr>
      <w:tr w:rsidR="00BE3C62" w:rsidRPr="00BE3C62" w14:paraId="1AFB2CD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245DA" w14:textId="77777777" w:rsidR="004377C2" w:rsidRPr="00BE3C62" w:rsidRDefault="004377C2" w:rsidP="00BE3C62">
            <w:pPr>
              <w:pStyle w:val="TAL"/>
              <w:rPr>
                <w:sz w:val="16"/>
              </w:rPr>
            </w:pPr>
            <w:r w:rsidRPr="00BE3C62">
              <w:rPr>
                <w:sz w:val="16"/>
              </w:rPr>
              <w:t>C4-214126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C743" w14:textId="77777777" w:rsidR="004377C2" w:rsidRPr="00BE3C62" w:rsidRDefault="004377C2" w:rsidP="00BE3C62">
            <w:pPr>
              <w:pStyle w:val="TAL"/>
              <w:rPr>
                <w:sz w:val="16"/>
              </w:rPr>
            </w:pPr>
            <w:r w:rsidRPr="00BE3C62">
              <w:rPr>
                <w:sz w:val="16"/>
              </w:rPr>
              <w:t>NFStatusSubscribe for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33F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C11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206F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2479" w14:textId="77777777" w:rsidR="004377C2" w:rsidRPr="00BE3C62" w:rsidRDefault="004377C2" w:rsidP="00BE3C62">
            <w:pPr>
              <w:pStyle w:val="TAL"/>
              <w:rPr>
                <w:sz w:val="16"/>
              </w:rPr>
            </w:pPr>
          </w:p>
        </w:tc>
      </w:tr>
      <w:tr w:rsidR="00BE3C62" w:rsidRPr="00BE3C62" w14:paraId="5B3F437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24AE" w14:textId="77777777" w:rsidR="004377C2" w:rsidRPr="00BE3C62" w:rsidRDefault="004377C2" w:rsidP="00BE3C62">
            <w:pPr>
              <w:pStyle w:val="TAL"/>
              <w:rPr>
                <w:sz w:val="16"/>
              </w:rPr>
            </w:pPr>
            <w:r w:rsidRPr="00BE3C62">
              <w:rPr>
                <w:sz w:val="16"/>
              </w:rPr>
              <w:t>C4-214127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ED7E" w14:textId="77777777" w:rsidR="004377C2" w:rsidRPr="00BE3C62" w:rsidRDefault="004377C2" w:rsidP="00BE3C62">
            <w:pPr>
              <w:pStyle w:val="TAL"/>
              <w:rPr>
                <w:sz w:val="16"/>
              </w:rPr>
            </w:pPr>
            <w:r w:rsidRPr="00BE3C62">
              <w:rPr>
                <w:sz w:val="16"/>
              </w:rPr>
              <w:t>NFStatusSubscribe for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E32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039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9A3F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D200" w14:textId="77777777" w:rsidR="004377C2" w:rsidRPr="00BE3C62" w:rsidRDefault="004377C2" w:rsidP="00BE3C62">
            <w:pPr>
              <w:pStyle w:val="TAL"/>
              <w:rPr>
                <w:sz w:val="16"/>
              </w:rPr>
            </w:pPr>
            <w:r w:rsidRPr="00BE3C62">
              <w:rPr>
                <w:sz w:val="16"/>
              </w:rPr>
              <w:t>C4-214721</w:t>
            </w:r>
          </w:p>
        </w:tc>
      </w:tr>
      <w:tr w:rsidR="00BE3C62" w:rsidRPr="00BE3C62" w14:paraId="77EE3C2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D5AB" w14:textId="77777777" w:rsidR="004377C2" w:rsidRPr="00BE3C62" w:rsidRDefault="004377C2" w:rsidP="00BE3C62">
            <w:pPr>
              <w:pStyle w:val="TAL"/>
              <w:rPr>
                <w:sz w:val="16"/>
              </w:rPr>
            </w:pPr>
            <w:r w:rsidRPr="00BE3C62">
              <w:rPr>
                <w:sz w:val="16"/>
              </w:rPr>
              <w:t>C4-214128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C5C1" w14:textId="77777777" w:rsidR="004377C2" w:rsidRPr="00BE3C62" w:rsidRDefault="004377C2" w:rsidP="00BE3C62">
            <w:pPr>
              <w:pStyle w:val="TAL"/>
              <w:rPr>
                <w:sz w:val="16"/>
              </w:rPr>
            </w:pPr>
            <w:r w:rsidRPr="00BE3C62">
              <w:rPr>
                <w:sz w:val="16"/>
              </w:rPr>
              <w:t>NF Services consumed by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65A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B06F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090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F62E" w14:textId="77777777" w:rsidR="004377C2" w:rsidRPr="00BE3C62" w:rsidRDefault="004377C2" w:rsidP="00BE3C62">
            <w:pPr>
              <w:pStyle w:val="TAL"/>
              <w:rPr>
                <w:sz w:val="16"/>
              </w:rPr>
            </w:pPr>
            <w:r w:rsidRPr="00BE3C62">
              <w:rPr>
                <w:sz w:val="16"/>
              </w:rPr>
              <w:t>C4-214649</w:t>
            </w:r>
          </w:p>
        </w:tc>
      </w:tr>
      <w:tr w:rsidR="00BE3C62" w:rsidRPr="00BE3C62" w14:paraId="061A189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72866" w14:textId="77777777" w:rsidR="004377C2" w:rsidRPr="00BE3C62" w:rsidRDefault="004377C2" w:rsidP="00BE3C62">
            <w:pPr>
              <w:pStyle w:val="TAL"/>
              <w:rPr>
                <w:sz w:val="16"/>
              </w:rPr>
            </w:pPr>
            <w:r w:rsidRPr="00BE3C62">
              <w:rPr>
                <w:sz w:val="16"/>
              </w:rPr>
              <w:t>C4-214129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7E63" w14:textId="77777777" w:rsidR="004377C2" w:rsidRPr="00BE3C62" w:rsidRDefault="004377C2" w:rsidP="00BE3C62">
            <w:pPr>
              <w:pStyle w:val="TAL"/>
              <w:rPr>
                <w:sz w:val="16"/>
              </w:rPr>
            </w:pPr>
            <w:r w:rsidRPr="00BE3C62">
              <w:rPr>
                <w:sz w:val="16"/>
              </w:rPr>
              <w:t>NF Services consumed by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71A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189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61A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33D79" w14:textId="77777777" w:rsidR="004377C2" w:rsidRPr="00BE3C62" w:rsidRDefault="004377C2" w:rsidP="00BE3C62">
            <w:pPr>
              <w:pStyle w:val="TAL"/>
              <w:rPr>
                <w:sz w:val="16"/>
              </w:rPr>
            </w:pPr>
          </w:p>
        </w:tc>
      </w:tr>
      <w:tr w:rsidR="00BE3C62" w:rsidRPr="00BE3C62" w14:paraId="32750BD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ECDD" w14:textId="77777777" w:rsidR="004377C2" w:rsidRPr="00BE3C62" w:rsidRDefault="004377C2" w:rsidP="00BE3C62">
            <w:pPr>
              <w:pStyle w:val="TAL"/>
              <w:rPr>
                <w:sz w:val="16"/>
              </w:rPr>
            </w:pPr>
            <w:r w:rsidRPr="00BE3C62">
              <w:rPr>
                <w:sz w:val="16"/>
              </w:rPr>
              <w:t>C4-214130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4A0DF" w14:textId="77777777" w:rsidR="004377C2" w:rsidRPr="00BE3C62" w:rsidRDefault="004377C2" w:rsidP="00BE3C62">
            <w:pPr>
              <w:pStyle w:val="TAL"/>
              <w:rPr>
                <w:sz w:val="16"/>
              </w:rPr>
            </w:pPr>
            <w:r w:rsidRPr="00BE3C62">
              <w:rPr>
                <w:sz w:val="16"/>
              </w:rPr>
              <w:t>Subscription removal in a different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428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4C1A"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13C1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C06FD" w14:textId="77777777" w:rsidR="004377C2" w:rsidRPr="00BE3C62" w:rsidRDefault="004377C2" w:rsidP="00BE3C62">
            <w:pPr>
              <w:pStyle w:val="TAL"/>
              <w:rPr>
                <w:sz w:val="16"/>
              </w:rPr>
            </w:pPr>
          </w:p>
        </w:tc>
      </w:tr>
      <w:tr w:rsidR="00BE3C62" w:rsidRPr="00BE3C62" w14:paraId="2BBA9D3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776A" w14:textId="77777777" w:rsidR="004377C2" w:rsidRPr="00BE3C62" w:rsidRDefault="004377C2" w:rsidP="00BE3C62">
            <w:pPr>
              <w:pStyle w:val="TAL"/>
              <w:rPr>
                <w:sz w:val="16"/>
              </w:rPr>
            </w:pPr>
            <w:r w:rsidRPr="00BE3C62">
              <w:rPr>
                <w:sz w:val="16"/>
              </w:rPr>
              <w:t>C4-214131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90E93" w14:textId="77777777" w:rsidR="004377C2" w:rsidRPr="00BE3C62" w:rsidRDefault="004377C2" w:rsidP="00BE3C62">
            <w:pPr>
              <w:pStyle w:val="TAL"/>
              <w:rPr>
                <w:sz w:val="16"/>
              </w:rPr>
            </w:pPr>
            <w:r w:rsidRPr="00BE3C62">
              <w:rPr>
                <w:sz w:val="16"/>
              </w:rPr>
              <w:t>Correct the examples of 3gpp-Sbi-Routing-Binding and 3gpp-Sbi-Binding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FAE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B0D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B74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2B9B2" w14:textId="77777777" w:rsidR="004377C2" w:rsidRPr="00BE3C62" w:rsidRDefault="004377C2" w:rsidP="00BE3C62">
            <w:pPr>
              <w:pStyle w:val="TAL"/>
              <w:rPr>
                <w:sz w:val="16"/>
              </w:rPr>
            </w:pPr>
          </w:p>
        </w:tc>
      </w:tr>
      <w:tr w:rsidR="00BE3C62" w:rsidRPr="00BE3C62" w14:paraId="7327E31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EC9C9" w14:textId="77777777" w:rsidR="004377C2" w:rsidRPr="00BE3C62" w:rsidRDefault="004377C2" w:rsidP="00BE3C62">
            <w:pPr>
              <w:pStyle w:val="TAL"/>
              <w:rPr>
                <w:sz w:val="16"/>
              </w:rPr>
            </w:pPr>
            <w:r w:rsidRPr="00BE3C62">
              <w:rPr>
                <w:sz w:val="16"/>
              </w:rPr>
              <w:t>C4-214132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FE654" w14:textId="77777777" w:rsidR="004377C2" w:rsidRPr="00BE3C62" w:rsidRDefault="004377C2" w:rsidP="00BE3C62">
            <w:pPr>
              <w:pStyle w:val="TAL"/>
              <w:rPr>
                <w:sz w:val="16"/>
              </w:rPr>
            </w:pPr>
            <w:r w:rsidRPr="00BE3C62">
              <w:rPr>
                <w:sz w:val="16"/>
              </w:rPr>
              <w:t>5GS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1B3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468F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B14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0C951" w14:textId="77777777" w:rsidR="004377C2" w:rsidRPr="00BE3C62" w:rsidRDefault="004377C2" w:rsidP="00BE3C62">
            <w:pPr>
              <w:pStyle w:val="TAL"/>
              <w:rPr>
                <w:sz w:val="16"/>
              </w:rPr>
            </w:pPr>
          </w:p>
        </w:tc>
      </w:tr>
      <w:tr w:rsidR="00BE3C62" w:rsidRPr="00BE3C62" w14:paraId="423EDEC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F22C" w14:textId="77777777" w:rsidR="004377C2" w:rsidRPr="00BE3C62" w:rsidRDefault="004377C2" w:rsidP="00BE3C62">
            <w:pPr>
              <w:pStyle w:val="TAL"/>
              <w:rPr>
                <w:sz w:val="16"/>
              </w:rPr>
            </w:pPr>
            <w:r w:rsidRPr="00BE3C62">
              <w:rPr>
                <w:sz w:val="16"/>
              </w:rPr>
              <w:t>C4-214133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75E7" w14:textId="77777777" w:rsidR="004377C2" w:rsidRPr="00BE3C62" w:rsidRDefault="004377C2" w:rsidP="00BE3C62">
            <w:pPr>
              <w:pStyle w:val="TAL"/>
              <w:rPr>
                <w:sz w:val="16"/>
              </w:rPr>
            </w:pPr>
            <w:r w:rsidRPr="00BE3C62">
              <w:rPr>
                <w:sz w:val="16"/>
              </w:rPr>
              <w:t>Binding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D25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5E7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E54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FEF5E" w14:textId="77777777" w:rsidR="004377C2" w:rsidRPr="00BE3C62" w:rsidRDefault="004377C2" w:rsidP="00BE3C62">
            <w:pPr>
              <w:pStyle w:val="TAL"/>
              <w:rPr>
                <w:sz w:val="16"/>
              </w:rPr>
            </w:pPr>
          </w:p>
        </w:tc>
      </w:tr>
      <w:tr w:rsidR="00BE3C62" w:rsidRPr="00BE3C62" w14:paraId="71AE692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A59B" w14:textId="77777777" w:rsidR="004377C2" w:rsidRPr="00BE3C62" w:rsidRDefault="004377C2" w:rsidP="00BE3C62">
            <w:pPr>
              <w:pStyle w:val="TAL"/>
              <w:rPr>
                <w:sz w:val="16"/>
              </w:rPr>
            </w:pPr>
            <w:r w:rsidRPr="00BE3C62">
              <w:rPr>
                <w:sz w:val="16"/>
              </w:rPr>
              <w:t>C4-214134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E3F4" w14:textId="77777777" w:rsidR="004377C2" w:rsidRPr="00BE3C62" w:rsidRDefault="004377C2" w:rsidP="00BE3C62">
            <w:pPr>
              <w:pStyle w:val="TAL"/>
              <w:rPr>
                <w:sz w:val="16"/>
              </w:rPr>
            </w:pPr>
            <w:r w:rsidRPr="00BE3C62">
              <w:rPr>
                <w:sz w:val="16"/>
              </w:rPr>
              <w:t>Binding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EDC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73C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EC77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7394F" w14:textId="77777777" w:rsidR="004377C2" w:rsidRPr="00BE3C62" w:rsidRDefault="004377C2" w:rsidP="00BE3C62">
            <w:pPr>
              <w:pStyle w:val="TAL"/>
              <w:rPr>
                <w:sz w:val="16"/>
              </w:rPr>
            </w:pPr>
          </w:p>
        </w:tc>
      </w:tr>
      <w:tr w:rsidR="00BE3C62" w:rsidRPr="00BE3C62" w14:paraId="07E9AA4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42A99" w14:textId="77777777" w:rsidR="004377C2" w:rsidRPr="00BE3C62" w:rsidRDefault="004377C2" w:rsidP="00BE3C62">
            <w:pPr>
              <w:pStyle w:val="TAL"/>
              <w:rPr>
                <w:sz w:val="16"/>
              </w:rPr>
            </w:pPr>
            <w:r w:rsidRPr="00BE3C62">
              <w:rPr>
                <w:sz w:val="16"/>
              </w:rPr>
              <w:t>C4-214135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0320" w14:textId="77777777" w:rsidR="004377C2" w:rsidRPr="00BE3C62" w:rsidRDefault="004377C2" w:rsidP="00BE3C62">
            <w:pPr>
              <w:pStyle w:val="TAL"/>
              <w:rPr>
                <w:sz w:val="16"/>
              </w:rPr>
            </w:pPr>
            <w:r w:rsidRPr="00BE3C62">
              <w:rPr>
                <w:sz w:val="16"/>
              </w:rPr>
              <w:t>Racing condition between simultaneous uplink and downlink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BD0C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F002"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8396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F9CA8" w14:textId="77777777" w:rsidR="004377C2" w:rsidRPr="00BE3C62" w:rsidRDefault="004377C2" w:rsidP="00BE3C62">
            <w:pPr>
              <w:pStyle w:val="TAL"/>
              <w:rPr>
                <w:sz w:val="16"/>
              </w:rPr>
            </w:pPr>
          </w:p>
        </w:tc>
      </w:tr>
      <w:tr w:rsidR="00BE3C62" w:rsidRPr="00BE3C62" w14:paraId="0CC3FCB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5558F" w14:textId="77777777" w:rsidR="004377C2" w:rsidRPr="00BE3C62" w:rsidRDefault="004377C2" w:rsidP="00BE3C62">
            <w:pPr>
              <w:pStyle w:val="TAL"/>
              <w:rPr>
                <w:sz w:val="16"/>
              </w:rPr>
            </w:pPr>
            <w:r w:rsidRPr="00BE3C62">
              <w:rPr>
                <w:sz w:val="16"/>
              </w:rPr>
              <w:t>C4-214136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0F89" w14:textId="77777777" w:rsidR="004377C2" w:rsidRPr="00BE3C62" w:rsidRDefault="004377C2" w:rsidP="00BE3C62">
            <w:pPr>
              <w:pStyle w:val="TAL"/>
              <w:rPr>
                <w:sz w:val="16"/>
              </w:rPr>
            </w:pPr>
            <w:r w:rsidRPr="00BE3C62">
              <w:rPr>
                <w:sz w:val="16"/>
              </w:rPr>
              <w:t>Racing condition between simultaneous uplink and downlink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EAA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5052"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4433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35E43" w14:textId="77777777" w:rsidR="004377C2" w:rsidRPr="00BE3C62" w:rsidRDefault="004377C2" w:rsidP="00BE3C62">
            <w:pPr>
              <w:pStyle w:val="TAL"/>
              <w:rPr>
                <w:sz w:val="16"/>
              </w:rPr>
            </w:pPr>
          </w:p>
        </w:tc>
      </w:tr>
      <w:tr w:rsidR="00BE3C62" w:rsidRPr="00BE3C62" w14:paraId="016CE8C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EFA9" w14:textId="77777777" w:rsidR="004377C2" w:rsidRPr="00BE3C62" w:rsidRDefault="004377C2" w:rsidP="00BE3C62">
            <w:pPr>
              <w:pStyle w:val="TAL"/>
              <w:rPr>
                <w:sz w:val="16"/>
              </w:rPr>
            </w:pPr>
            <w:r w:rsidRPr="00BE3C62">
              <w:rPr>
                <w:sz w:val="16"/>
              </w:rPr>
              <w:t>C4-214137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40CAD" w14:textId="77777777" w:rsidR="004377C2" w:rsidRPr="00BE3C62" w:rsidRDefault="004377C2" w:rsidP="00BE3C62">
            <w:pPr>
              <w:pStyle w:val="TAL"/>
              <w:rPr>
                <w:sz w:val="16"/>
              </w:rPr>
            </w:pPr>
            <w:r w:rsidRPr="00BE3C62">
              <w:rPr>
                <w:sz w:val="16"/>
              </w:rPr>
              <w:t>Reply LS on Header Enrichment for HTTPS in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F9F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B1D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1E8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2AE2" w14:textId="77777777" w:rsidR="004377C2" w:rsidRPr="00BE3C62" w:rsidRDefault="004377C2" w:rsidP="00BE3C62">
            <w:pPr>
              <w:pStyle w:val="TAL"/>
              <w:rPr>
                <w:sz w:val="16"/>
              </w:rPr>
            </w:pPr>
            <w:r w:rsidRPr="00BE3C62">
              <w:rPr>
                <w:sz w:val="16"/>
              </w:rPr>
              <w:t>C4-214531</w:t>
            </w:r>
          </w:p>
        </w:tc>
      </w:tr>
      <w:tr w:rsidR="00BE3C62" w:rsidRPr="00BE3C62" w14:paraId="7B9D155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21D7" w14:textId="77777777" w:rsidR="004377C2" w:rsidRPr="00BE3C62" w:rsidRDefault="004377C2" w:rsidP="00BE3C62">
            <w:pPr>
              <w:pStyle w:val="TAL"/>
              <w:rPr>
                <w:sz w:val="16"/>
              </w:rPr>
            </w:pPr>
            <w:r w:rsidRPr="00BE3C62">
              <w:rPr>
                <w:sz w:val="16"/>
              </w:rPr>
              <w:t>C4-214138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FF22" w14:textId="77777777" w:rsidR="004377C2" w:rsidRPr="00BE3C62" w:rsidRDefault="004377C2" w:rsidP="00BE3C62">
            <w:pPr>
              <w:pStyle w:val="TAL"/>
              <w:rPr>
                <w:sz w:val="16"/>
              </w:rPr>
            </w:pPr>
            <w:r w:rsidRPr="00BE3C62">
              <w:rPr>
                <w:sz w:val="16"/>
              </w:rPr>
              <w:t>Misalignment on usage of OAuth within 3GPP 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1B256" w14:textId="77777777" w:rsidR="004377C2" w:rsidRPr="00BE3C62" w:rsidRDefault="004377C2" w:rsidP="00BE3C62">
            <w:pPr>
              <w:pStyle w:val="TAL"/>
              <w:rPr>
                <w:sz w:val="16"/>
              </w:rPr>
            </w:pPr>
            <w:r w:rsidRPr="00BE3C62">
              <w:rPr>
                <w:sz w:val="16"/>
              </w:rPr>
              <w:t>GSMA 5G Interconnect Security (5GIS)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782B"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5C4D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4C70" w14:textId="77777777" w:rsidR="004377C2" w:rsidRPr="00BE3C62" w:rsidRDefault="004377C2" w:rsidP="00BE3C62">
            <w:pPr>
              <w:pStyle w:val="TAL"/>
              <w:rPr>
                <w:sz w:val="16"/>
              </w:rPr>
            </w:pPr>
          </w:p>
        </w:tc>
      </w:tr>
      <w:tr w:rsidR="00BE3C62" w:rsidRPr="00BE3C62" w14:paraId="22F473C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99D8" w14:textId="77777777" w:rsidR="004377C2" w:rsidRPr="00BE3C62" w:rsidRDefault="004377C2" w:rsidP="00BE3C62">
            <w:pPr>
              <w:pStyle w:val="TAL"/>
              <w:rPr>
                <w:sz w:val="16"/>
              </w:rPr>
            </w:pPr>
            <w:r w:rsidRPr="00BE3C62">
              <w:rPr>
                <w:sz w:val="16"/>
              </w:rPr>
              <w:t>C4-214139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D001" w14:textId="77777777" w:rsidR="004377C2" w:rsidRPr="00BE3C62" w:rsidRDefault="004377C2" w:rsidP="00BE3C62">
            <w:pPr>
              <w:pStyle w:val="TAL"/>
              <w:rPr>
                <w:sz w:val="16"/>
              </w:rPr>
            </w:pPr>
            <w:r w:rsidRPr="00BE3C62">
              <w:rPr>
                <w:sz w:val="16"/>
              </w:rPr>
              <w:t>LS to 3GPP SA3 N32 and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9CB7" w14:textId="77777777" w:rsidR="004377C2" w:rsidRPr="00BE3C62" w:rsidRDefault="004377C2" w:rsidP="00BE3C62">
            <w:pPr>
              <w:pStyle w:val="TAL"/>
              <w:rPr>
                <w:sz w:val="16"/>
              </w:rPr>
            </w:pPr>
            <w:r w:rsidRPr="00BE3C62">
              <w:rPr>
                <w:sz w:val="16"/>
              </w:rPr>
              <w:t>GSMA NG 5GJA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F6F7"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83D7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9FE7B" w14:textId="77777777" w:rsidR="004377C2" w:rsidRPr="00BE3C62" w:rsidRDefault="004377C2" w:rsidP="00BE3C62">
            <w:pPr>
              <w:pStyle w:val="TAL"/>
              <w:rPr>
                <w:sz w:val="16"/>
              </w:rPr>
            </w:pPr>
          </w:p>
        </w:tc>
      </w:tr>
      <w:tr w:rsidR="00BE3C62" w:rsidRPr="00BE3C62" w14:paraId="4447EC2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6187" w14:textId="77777777" w:rsidR="004377C2" w:rsidRPr="00BE3C62" w:rsidRDefault="004377C2" w:rsidP="00BE3C62">
            <w:pPr>
              <w:pStyle w:val="TAL"/>
              <w:rPr>
                <w:sz w:val="16"/>
              </w:rPr>
            </w:pPr>
            <w:r w:rsidRPr="00BE3C62">
              <w:rPr>
                <w:sz w:val="16"/>
              </w:rPr>
              <w:t>C4-214140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2F6B" w14:textId="77777777" w:rsidR="004377C2" w:rsidRPr="00BE3C62" w:rsidRDefault="004377C2" w:rsidP="00BE3C62">
            <w:pPr>
              <w:pStyle w:val="TAL"/>
              <w:rPr>
                <w:sz w:val="16"/>
              </w:rPr>
            </w:pPr>
            <w:r w:rsidRPr="00BE3C62">
              <w:rPr>
                <w:sz w:val="16"/>
              </w:rPr>
              <w:t>LS on Clarifications to the operation of network slice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D843" w14:textId="77777777" w:rsidR="004377C2" w:rsidRPr="00BE3C62" w:rsidRDefault="004377C2" w:rsidP="00BE3C62">
            <w:pPr>
              <w:pStyle w:val="TAL"/>
              <w:rPr>
                <w:sz w:val="16"/>
              </w:rPr>
            </w:pPr>
            <w:r w:rsidRPr="00BE3C62">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C6B9D"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47D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F857" w14:textId="77777777" w:rsidR="004377C2" w:rsidRPr="00BE3C62" w:rsidRDefault="004377C2" w:rsidP="00BE3C62">
            <w:pPr>
              <w:pStyle w:val="TAL"/>
              <w:rPr>
                <w:sz w:val="16"/>
              </w:rPr>
            </w:pPr>
          </w:p>
        </w:tc>
      </w:tr>
      <w:tr w:rsidR="00BE3C62" w:rsidRPr="00BE3C62" w14:paraId="54F22F7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B079" w14:textId="77777777" w:rsidR="004377C2" w:rsidRPr="00BE3C62" w:rsidRDefault="004377C2" w:rsidP="00BE3C62">
            <w:pPr>
              <w:pStyle w:val="TAL"/>
              <w:rPr>
                <w:sz w:val="16"/>
              </w:rPr>
            </w:pPr>
            <w:r w:rsidRPr="00BE3C62">
              <w:rPr>
                <w:sz w:val="16"/>
              </w:rPr>
              <w:t>C4-214141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C1B1" w14:textId="77777777" w:rsidR="004377C2" w:rsidRPr="00BE3C62" w:rsidRDefault="004377C2" w:rsidP="00BE3C62">
            <w:pPr>
              <w:pStyle w:val="TAL"/>
              <w:rPr>
                <w:sz w:val="16"/>
              </w:rPr>
            </w:pPr>
            <w:r w:rsidRPr="00BE3C62">
              <w:rPr>
                <w:sz w:val="16"/>
              </w:rPr>
              <w:t>Prevention of attacks on sliced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C4B76" w14:textId="77777777" w:rsidR="004377C2" w:rsidRPr="00BE3C62" w:rsidRDefault="004377C2" w:rsidP="00BE3C62">
            <w:pPr>
              <w:pStyle w:val="TAL"/>
              <w:rPr>
                <w:sz w:val="16"/>
              </w:rPr>
            </w:pPr>
            <w:r w:rsidRPr="00BE3C62">
              <w:rPr>
                <w:sz w:val="16"/>
              </w:rPr>
              <w:t>GSMA FSAG#91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D57E"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24A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16DF" w14:textId="77777777" w:rsidR="004377C2" w:rsidRPr="00BE3C62" w:rsidRDefault="004377C2" w:rsidP="00BE3C62">
            <w:pPr>
              <w:pStyle w:val="TAL"/>
              <w:rPr>
                <w:sz w:val="16"/>
              </w:rPr>
            </w:pPr>
          </w:p>
        </w:tc>
      </w:tr>
      <w:tr w:rsidR="00BE3C62" w:rsidRPr="00BE3C62" w14:paraId="7DE14C7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F85C" w14:textId="77777777" w:rsidR="004377C2" w:rsidRPr="00BE3C62" w:rsidRDefault="004377C2" w:rsidP="00BE3C62">
            <w:pPr>
              <w:pStyle w:val="TAL"/>
              <w:rPr>
                <w:sz w:val="16"/>
              </w:rPr>
            </w:pPr>
            <w:r w:rsidRPr="00BE3C62">
              <w:rPr>
                <w:sz w:val="16"/>
              </w:rPr>
              <w:t>C4-214142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DA5A" w14:textId="77777777" w:rsidR="004377C2" w:rsidRPr="00BE3C62" w:rsidRDefault="004377C2" w:rsidP="00BE3C62">
            <w:pPr>
              <w:pStyle w:val="TAL"/>
              <w:rPr>
                <w:sz w:val="16"/>
              </w:rPr>
            </w:pPr>
            <w:r w:rsidRPr="00BE3C62">
              <w:rPr>
                <w:sz w:val="16"/>
              </w:rPr>
              <w:t>Topics of concern to the 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B558" w14:textId="77777777" w:rsidR="004377C2" w:rsidRPr="00BE3C62" w:rsidRDefault="004377C2" w:rsidP="00BE3C62">
            <w:pPr>
              <w:pStyle w:val="TAL"/>
              <w:rPr>
                <w:sz w:val="16"/>
              </w:rPr>
            </w:pPr>
            <w:r w:rsidRPr="00BE3C62">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8B42D"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51FE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B16C" w14:textId="77777777" w:rsidR="004377C2" w:rsidRPr="00BE3C62" w:rsidRDefault="004377C2" w:rsidP="00BE3C62">
            <w:pPr>
              <w:pStyle w:val="TAL"/>
              <w:rPr>
                <w:sz w:val="16"/>
              </w:rPr>
            </w:pPr>
          </w:p>
        </w:tc>
      </w:tr>
      <w:tr w:rsidR="00BE3C62" w:rsidRPr="00BE3C62" w14:paraId="5B0ACA0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FF921" w14:textId="77777777" w:rsidR="004377C2" w:rsidRPr="00BE3C62" w:rsidRDefault="004377C2" w:rsidP="00BE3C62">
            <w:pPr>
              <w:pStyle w:val="TAL"/>
              <w:rPr>
                <w:sz w:val="16"/>
              </w:rPr>
            </w:pPr>
            <w:r w:rsidRPr="00BE3C62">
              <w:rPr>
                <w:sz w:val="16"/>
              </w:rPr>
              <w:t>C4-214143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36EF" w14:textId="77777777" w:rsidR="004377C2" w:rsidRPr="00BE3C62" w:rsidRDefault="004377C2" w:rsidP="00BE3C62">
            <w:pPr>
              <w:pStyle w:val="TAL"/>
              <w:rPr>
                <w:sz w:val="16"/>
              </w:rPr>
            </w:pPr>
            <w:r w:rsidRPr="00BE3C62">
              <w:rPr>
                <w:sz w:val="16"/>
              </w:rPr>
              <w:t>Reply LS to CT4 on Information on the port number allocation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67C3" w14:textId="77777777" w:rsidR="004377C2" w:rsidRPr="00BE3C62" w:rsidRDefault="004377C2" w:rsidP="00BE3C62">
            <w:pPr>
              <w:pStyle w:val="TAL"/>
              <w:rPr>
                <w:sz w:val="16"/>
              </w:rPr>
            </w:pPr>
            <w:r w:rsidRPr="00BE3C62">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5DE9"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584B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4EDA" w14:textId="77777777" w:rsidR="004377C2" w:rsidRPr="00BE3C62" w:rsidRDefault="004377C2" w:rsidP="00BE3C62">
            <w:pPr>
              <w:pStyle w:val="TAL"/>
              <w:rPr>
                <w:sz w:val="16"/>
              </w:rPr>
            </w:pPr>
          </w:p>
        </w:tc>
      </w:tr>
      <w:tr w:rsidR="00BE3C62" w:rsidRPr="00BE3C62" w14:paraId="1205969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5374C" w14:textId="77777777" w:rsidR="004377C2" w:rsidRPr="00BE3C62" w:rsidRDefault="004377C2" w:rsidP="00BE3C62">
            <w:pPr>
              <w:pStyle w:val="TAL"/>
              <w:rPr>
                <w:sz w:val="16"/>
              </w:rPr>
            </w:pPr>
            <w:r w:rsidRPr="00BE3C62">
              <w:rPr>
                <w:sz w:val="16"/>
              </w:rPr>
              <w:t>C4-214144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46C3" w14:textId="77777777" w:rsidR="004377C2" w:rsidRPr="00BE3C62" w:rsidRDefault="004377C2" w:rsidP="00BE3C62">
            <w:pPr>
              <w:pStyle w:val="TAL"/>
              <w:rPr>
                <w:sz w:val="16"/>
              </w:rPr>
            </w:pPr>
            <w:r w:rsidRPr="00BE3C62">
              <w:rPr>
                <w:sz w:val="16"/>
              </w:rPr>
              <w:t>Reply LS to 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26CC0" w14:textId="77777777" w:rsidR="004377C2" w:rsidRPr="00BE3C62" w:rsidRDefault="004377C2" w:rsidP="00BE3C62">
            <w:pPr>
              <w:pStyle w:val="TAL"/>
              <w:rPr>
                <w:sz w:val="16"/>
              </w:rPr>
            </w:pPr>
            <w:r w:rsidRPr="00BE3C62">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C749"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049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5910" w14:textId="77777777" w:rsidR="004377C2" w:rsidRPr="00BE3C62" w:rsidRDefault="004377C2" w:rsidP="00BE3C62">
            <w:pPr>
              <w:pStyle w:val="TAL"/>
              <w:rPr>
                <w:sz w:val="16"/>
              </w:rPr>
            </w:pPr>
          </w:p>
        </w:tc>
      </w:tr>
      <w:tr w:rsidR="00BE3C62" w:rsidRPr="00BE3C62" w14:paraId="49499FA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58F9" w14:textId="77777777" w:rsidR="004377C2" w:rsidRPr="00BE3C62" w:rsidRDefault="004377C2" w:rsidP="00BE3C62">
            <w:pPr>
              <w:pStyle w:val="TAL"/>
              <w:rPr>
                <w:sz w:val="16"/>
              </w:rPr>
            </w:pPr>
            <w:r w:rsidRPr="00BE3C62">
              <w:rPr>
                <w:sz w:val="16"/>
              </w:rPr>
              <w:t>C4-214145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55026" w14:textId="77777777" w:rsidR="004377C2" w:rsidRPr="00BE3C62" w:rsidRDefault="004377C2" w:rsidP="00BE3C62">
            <w:pPr>
              <w:pStyle w:val="TAL"/>
              <w:rPr>
                <w:sz w:val="16"/>
              </w:rPr>
            </w:pPr>
            <w:r w:rsidRPr="00BE3C62">
              <w:rPr>
                <w:sz w:val="16"/>
              </w:rPr>
              <w:t>LS on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0C036" w14:textId="77777777" w:rsidR="004377C2" w:rsidRPr="00BE3C62" w:rsidRDefault="004377C2" w:rsidP="00BE3C62">
            <w:pPr>
              <w:pStyle w:val="TAL"/>
              <w:rPr>
                <w:sz w:val="16"/>
              </w:rPr>
            </w:pPr>
            <w:r w:rsidRPr="00BE3C62">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9B94"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F4CF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77AAA" w14:textId="77777777" w:rsidR="004377C2" w:rsidRPr="00BE3C62" w:rsidRDefault="004377C2" w:rsidP="00BE3C62">
            <w:pPr>
              <w:pStyle w:val="TAL"/>
              <w:rPr>
                <w:sz w:val="16"/>
              </w:rPr>
            </w:pPr>
          </w:p>
        </w:tc>
      </w:tr>
      <w:tr w:rsidR="00BE3C62" w:rsidRPr="00BE3C62" w14:paraId="3ABE9D0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9A79" w14:textId="77777777" w:rsidR="004377C2" w:rsidRPr="00BE3C62" w:rsidRDefault="004377C2" w:rsidP="00BE3C62">
            <w:pPr>
              <w:pStyle w:val="TAL"/>
              <w:rPr>
                <w:sz w:val="16"/>
              </w:rPr>
            </w:pPr>
            <w:r w:rsidRPr="00BE3C62">
              <w:rPr>
                <w:sz w:val="16"/>
              </w:rPr>
              <w:t>C4-214146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5D9A4" w14:textId="77777777" w:rsidR="004377C2" w:rsidRPr="00BE3C62" w:rsidRDefault="004377C2" w:rsidP="00BE3C62">
            <w:pPr>
              <w:pStyle w:val="TAL"/>
              <w:rPr>
                <w:sz w:val="16"/>
              </w:rPr>
            </w:pPr>
            <w:r w:rsidRPr="00BE3C62">
              <w:rPr>
                <w:sz w:val="16"/>
              </w:rPr>
              <w:t>Reply LS on N3IWF FQDN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3F91"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9975"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FA0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637FD" w14:textId="77777777" w:rsidR="004377C2" w:rsidRPr="00BE3C62" w:rsidRDefault="004377C2" w:rsidP="00BE3C62">
            <w:pPr>
              <w:pStyle w:val="TAL"/>
              <w:rPr>
                <w:sz w:val="16"/>
              </w:rPr>
            </w:pPr>
          </w:p>
        </w:tc>
      </w:tr>
      <w:tr w:rsidR="00BE3C62" w:rsidRPr="00BE3C62" w14:paraId="7556185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179E" w14:textId="77777777" w:rsidR="004377C2" w:rsidRPr="00BE3C62" w:rsidRDefault="004377C2" w:rsidP="00BE3C62">
            <w:pPr>
              <w:pStyle w:val="TAL"/>
              <w:rPr>
                <w:sz w:val="16"/>
              </w:rPr>
            </w:pPr>
            <w:r w:rsidRPr="00BE3C62">
              <w:rPr>
                <w:sz w:val="16"/>
              </w:rPr>
              <w:t>C4-214147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EED4" w14:textId="77777777" w:rsidR="004377C2" w:rsidRPr="00BE3C62" w:rsidRDefault="004377C2" w:rsidP="00BE3C62">
            <w:pPr>
              <w:pStyle w:val="TAL"/>
              <w:rPr>
                <w:sz w:val="16"/>
              </w:rPr>
            </w:pPr>
            <w:r w:rsidRPr="00BE3C62">
              <w:rPr>
                <w:sz w:val="16"/>
              </w:rPr>
              <w:t>Reply LS on 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7FA1A"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B566"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07D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85BCA" w14:textId="77777777" w:rsidR="004377C2" w:rsidRPr="00BE3C62" w:rsidRDefault="004377C2" w:rsidP="00BE3C62">
            <w:pPr>
              <w:pStyle w:val="TAL"/>
              <w:rPr>
                <w:sz w:val="16"/>
              </w:rPr>
            </w:pPr>
          </w:p>
        </w:tc>
      </w:tr>
      <w:tr w:rsidR="00BE3C62" w:rsidRPr="00BE3C62" w14:paraId="3735059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0B825" w14:textId="77777777" w:rsidR="004377C2" w:rsidRPr="00BE3C62" w:rsidRDefault="004377C2" w:rsidP="00BE3C62">
            <w:pPr>
              <w:pStyle w:val="TAL"/>
              <w:rPr>
                <w:sz w:val="16"/>
              </w:rPr>
            </w:pPr>
            <w:r w:rsidRPr="00BE3C62">
              <w:rPr>
                <w:sz w:val="16"/>
              </w:rPr>
              <w:t>C4-214148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24B4" w14:textId="77777777" w:rsidR="004377C2" w:rsidRPr="00BE3C62" w:rsidRDefault="004377C2" w:rsidP="00BE3C62">
            <w:pPr>
              <w:pStyle w:val="TAL"/>
              <w:rPr>
                <w:sz w:val="16"/>
              </w:rPr>
            </w:pPr>
            <w:r w:rsidRPr="00BE3C62">
              <w:rPr>
                <w:sz w:val="16"/>
              </w:rPr>
              <w:t>Reply LS on work split for MBSF and MBSTF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EF3F"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03D46"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63C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059E1" w14:textId="77777777" w:rsidR="004377C2" w:rsidRPr="00BE3C62" w:rsidRDefault="004377C2" w:rsidP="00BE3C62">
            <w:pPr>
              <w:pStyle w:val="TAL"/>
              <w:rPr>
                <w:sz w:val="16"/>
              </w:rPr>
            </w:pPr>
          </w:p>
        </w:tc>
      </w:tr>
      <w:tr w:rsidR="00BE3C62" w:rsidRPr="00BE3C62" w14:paraId="026FE3F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97FA" w14:textId="77777777" w:rsidR="004377C2" w:rsidRPr="00BE3C62" w:rsidRDefault="004377C2" w:rsidP="00BE3C62">
            <w:pPr>
              <w:pStyle w:val="TAL"/>
              <w:rPr>
                <w:sz w:val="16"/>
              </w:rPr>
            </w:pPr>
            <w:r w:rsidRPr="00BE3C62">
              <w:rPr>
                <w:sz w:val="16"/>
              </w:rPr>
              <w:t>C4-214149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F9AE" w14:textId="77777777" w:rsidR="004377C2" w:rsidRPr="00BE3C62" w:rsidRDefault="004377C2" w:rsidP="00BE3C62">
            <w:pPr>
              <w:pStyle w:val="TAL"/>
              <w:rPr>
                <w:sz w:val="16"/>
              </w:rPr>
            </w:pPr>
            <w:r w:rsidRPr="00BE3C62">
              <w:rPr>
                <w:sz w:val="16"/>
              </w:rPr>
              <w:t>Reply-LS on Identification of source PLMN-ID in 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57A53"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2B492"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069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81951" w14:textId="77777777" w:rsidR="004377C2" w:rsidRPr="00BE3C62" w:rsidRDefault="004377C2" w:rsidP="00BE3C62">
            <w:pPr>
              <w:pStyle w:val="TAL"/>
              <w:rPr>
                <w:sz w:val="16"/>
              </w:rPr>
            </w:pPr>
          </w:p>
        </w:tc>
      </w:tr>
      <w:tr w:rsidR="00BE3C62" w:rsidRPr="00BE3C62" w14:paraId="67CF93C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1C4D" w14:textId="77777777" w:rsidR="004377C2" w:rsidRPr="00BE3C62" w:rsidRDefault="004377C2" w:rsidP="00BE3C62">
            <w:pPr>
              <w:pStyle w:val="TAL"/>
              <w:rPr>
                <w:sz w:val="16"/>
              </w:rPr>
            </w:pPr>
            <w:r w:rsidRPr="00BE3C62">
              <w:rPr>
                <w:sz w:val="16"/>
              </w:rPr>
              <w:t>C4-214150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77D6" w14:textId="77777777" w:rsidR="004377C2" w:rsidRPr="00BE3C62" w:rsidRDefault="004377C2" w:rsidP="00BE3C62">
            <w:pPr>
              <w:pStyle w:val="TAL"/>
              <w:rPr>
                <w:sz w:val="16"/>
              </w:rPr>
            </w:pPr>
            <w:r w:rsidRPr="00BE3C62">
              <w:rPr>
                <w:sz w:val="16"/>
              </w:rPr>
              <w:t>LS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309F"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227A"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2463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5FAE" w14:textId="77777777" w:rsidR="004377C2" w:rsidRPr="00BE3C62" w:rsidRDefault="004377C2" w:rsidP="00BE3C62">
            <w:pPr>
              <w:pStyle w:val="TAL"/>
              <w:rPr>
                <w:sz w:val="16"/>
              </w:rPr>
            </w:pPr>
          </w:p>
        </w:tc>
      </w:tr>
      <w:tr w:rsidR="00BE3C62" w:rsidRPr="00BE3C62" w14:paraId="594075A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96B5" w14:textId="77777777" w:rsidR="004377C2" w:rsidRPr="00BE3C62" w:rsidRDefault="004377C2" w:rsidP="00BE3C62">
            <w:pPr>
              <w:pStyle w:val="TAL"/>
              <w:rPr>
                <w:sz w:val="16"/>
              </w:rPr>
            </w:pPr>
            <w:r w:rsidRPr="00BE3C62">
              <w:rPr>
                <w:sz w:val="16"/>
              </w:rPr>
              <w:t>C4-214151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6DED" w14:textId="77777777" w:rsidR="004377C2" w:rsidRPr="00BE3C62" w:rsidRDefault="004377C2" w:rsidP="00BE3C62">
            <w:pPr>
              <w:pStyle w:val="TAL"/>
              <w:rPr>
                <w:sz w:val="16"/>
              </w:rPr>
            </w:pPr>
            <w:r w:rsidRPr="00BE3C62">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0494"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4F52"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E76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9344" w14:textId="77777777" w:rsidR="004377C2" w:rsidRPr="00BE3C62" w:rsidRDefault="004377C2" w:rsidP="00BE3C62">
            <w:pPr>
              <w:pStyle w:val="TAL"/>
              <w:rPr>
                <w:sz w:val="16"/>
              </w:rPr>
            </w:pPr>
          </w:p>
        </w:tc>
      </w:tr>
      <w:tr w:rsidR="00BE3C62" w:rsidRPr="00BE3C62" w14:paraId="3821899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CC0F" w14:textId="77777777" w:rsidR="004377C2" w:rsidRPr="00BE3C62" w:rsidRDefault="004377C2" w:rsidP="00BE3C62">
            <w:pPr>
              <w:pStyle w:val="TAL"/>
              <w:rPr>
                <w:sz w:val="16"/>
              </w:rPr>
            </w:pPr>
            <w:r w:rsidRPr="00BE3C62">
              <w:rPr>
                <w:sz w:val="16"/>
              </w:rPr>
              <w:t>C4-214152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71200" w14:textId="77777777" w:rsidR="004377C2" w:rsidRPr="00BE3C62" w:rsidRDefault="004377C2" w:rsidP="00BE3C62">
            <w:pPr>
              <w:pStyle w:val="TAL"/>
              <w:rPr>
                <w:sz w:val="16"/>
              </w:rPr>
            </w:pPr>
            <w:r w:rsidRPr="00BE3C62">
              <w:rPr>
                <w:sz w:val="16"/>
              </w:rPr>
              <w:t>LS on TAU reject issue during MME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A4678"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3379"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868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5750" w14:textId="77777777" w:rsidR="004377C2" w:rsidRPr="00BE3C62" w:rsidRDefault="004377C2" w:rsidP="00BE3C62">
            <w:pPr>
              <w:pStyle w:val="TAL"/>
              <w:rPr>
                <w:sz w:val="16"/>
              </w:rPr>
            </w:pPr>
          </w:p>
        </w:tc>
      </w:tr>
      <w:tr w:rsidR="00BE3C62" w:rsidRPr="00BE3C62" w14:paraId="690790D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D3CB" w14:textId="77777777" w:rsidR="004377C2" w:rsidRPr="00BE3C62" w:rsidRDefault="004377C2" w:rsidP="00BE3C62">
            <w:pPr>
              <w:pStyle w:val="TAL"/>
              <w:rPr>
                <w:sz w:val="16"/>
              </w:rPr>
            </w:pPr>
            <w:r w:rsidRPr="00BE3C62">
              <w:rPr>
                <w:sz w:val="16"/>
              </w:rPr>
              <w:t>C4-214153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1B91" w14:textId="77777777" w:rsidR="004377C2" w:rsidRPr="00BE3C62" w:rsidRDefault="004377C2" w:rsidP="00BE3C62">
            <w:pPr>
              <w:pStyle w:val="TAL"/>
              <w:rPr>
                <w:sz w:val="16"/>
              </w:rPr>
            </w:pPr>
            <w:r w:rsidRPr="00BE3C62">
              <w:rPr>
                <w:sz w:val="16"/>
              </w:rPr>
              <w:t>Reply LS on Header Enrichment for HTTPS in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F573A"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25D5"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24D7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1EC00" w14:textId="77777777" w:rsidR="004377C2" w:rsidRPr="00BE3C62" w:rsidRDefault="004377C2" w:rsidP="00BE3C62">
            <w:pPr>
              <w:pStyle w:val="TAL"/>
              <w:rPr>
                <w:sz w:val="16"/>
              </w:rPr>
            </w:pPr>
          </w:p>
        </w:tc>
      </w:tr>
      <w:tr w:rsidR="00BE3C62" w:rsidRPr="00BE3C62" w14:paraId="04356F1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9371" w14:textId="77777777" w:rsidR="004377C2" w:rsidRPr="00BE3C62" w:rsidRDefault="004377C2" w:rsidP="00BE3C62">
            <w:pPr>
              <w:pStyle w:val="TAL"/>
              <w:rPr>
                <w:sz w:val="16"/>
              </w:rPr>
            </w:pPr>
            <w:r w:rsidRPr="00BE3C62">
              <w:rPr>
                <w:sz w:val="16"/>
              </w:rPr>
              <w:t>C4-214154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3703" w14:textId="77777777" w:rsidR="004377C2" w:rsidRPr="00BE3C62" w:rsidRDefault="004377C2" w:rsidP="00BE3C62">
            <w:pPr>
              <w:pStyle w:val="TAL"/>
              <w:rPr>
                <w:sz w:val="16"/>
              </w:rPr>
            </w:pPr>
            <w:r w:rsidRPr="00BE3C62">
              <w:rPr>
                <w:sz w:val="16"/>
              </w:rPr>
              <w:t xml:space="preserve">Reply-LS on the Security consideration to </w:t>
            </w:r>
            <w:r w:rsidRPr="00BE3C62">
              <w:rPr>
                <w:sz w:val="16"/>
              </w:rPr>
              <w:lastRenderedPageBreak/>
              <w:t>support L2TP with CUPS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2338" w14:textId="77777777" w:rsidR="004377C2" w:rsidRPr="00BE3C62" w:rsidRDefault="004377C2" w:rsidP="00BE3C62">
            <w:pPr>
              <w:pStyle w:val="TAL"/>
              <w:rPr>
                <w:sz w:val="16"/>
              </w:rPr>
            </w:pPr>
            <w:r w:rsidRPr="00BE3C62">
              <w:rPr>
                <w:sz w:val="16"/>
              </w:rPr>
              <w:lastRenderedPageBreak/>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6C680"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A0E5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0FF9" w14:textId="77777777" w:rsidR="004377C2" w:rsidRPr="00BE3C62" w:rsidRDefault="004377C2" w:rsidP="00BE3C62">
            <w:pPr>
              <w:pStyle w:val="TAL"/>
              <w:rPr>
                <w:sz w:val="16"/>
              </w:rPr>
            </w:pPr>
          </w:p>
        </w:tc>
      </w:tr>
      <w:tr w:rsidR="00BE3C62" w:rsidRPr="00BE3C62" w14:paraId="2718C31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AE14" w14:textId="77777777" w:rsidR="004377C2" w:rsidRPr="00BE3C62" w:rsidRDefault="004377C2" w:rsidP="00BE3C62">
            <w:pPr>
              <w:pStyle w:val="TAL"/>
              <w:rPr>
                <w:sz w:val="16"/>
              </w:rPr>
            </w:pPr>
            <w:r w:rsidRPr="00BE3C62">
              <w:rPr>
                <w:sz w:val="16"/>
              </w:rPr>
              <w:t>C4-214155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F302" w14:textId="77777777" w:rsidR="004377C2" w:rsidRPr="00BE3C62" w:rsidRDefault="004377C2" w:rsidP="00BE3C62">
            <w:pPr>
              <w:pStyle w:val="TAL"/>
              <w:rPr>
                <w:sz w:val="16"/>
              </w:rPr>
            </w:pPr>
            <w:r w:rsidRPr="00BE3C62">
              <w:rPr>
                <w:sz w:val="16"/>
              </w:rPr>
              <w:t>Reply LS on Changes to SoR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60FB"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C3B14"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3231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6055E" w14:textId="77777777" w:rsidR="004377C2" w:rsidRPr="00BE3C62" w:rsidRDefault="004377C2" w:rsidP="00BE3C62">
            <w:pPr>
              <w:pStyle w:val="TAL"/>
              <w:rPr>
                <w:sz w:val="16"/>
              </w:rPr>
            </w:pPr>
          </w:p>
        </w:tc>
      </w:tr>
      <w:tr w:rsidR="00BE3C62" w:rsidRPr="00BE3C62" w14:paraId="725DD68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0F7F5" w14:textId="77777777" w:rsidR="004377C2" w:rsidRPr="00BE3C62" w:rsidRDefault="004377C2" w:rsidP="00BE3C62">
            <w:pPr>
              <w:pStyle w:val="TAL"/>
              <w:rPr>
                <w:sz w:val="16"/>
              </w:rPr>
            </w:pPr>
            <w:r w:rsidRPr="00BE3C62">
              <w:rPr>
                <w:sz w:val="16"/>
              </w:rPr>
              <w:t>C4-214156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7175" w14:textId="77777777" w:rsidR="004377C2" w:rsidRPr="00BE3C62" w:rsidRDefault="004377C2" w:rsidP="00BE3C62">
            <w:pPr>
              <w:pStyle w:val="TAL"/>
              <w:rPr>
                <w:sz w:val="16"/>
              </w:rPr>
            </w:pPr>
            <w:r w:rsidRPr="00BE3C62">
              <w:rPr>
                <w:sz w:val="16"/>
              </w:rPr>
              <w:t>SMSF dual access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E6E4B"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167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267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C57A" w14:textId="77777777" w:rsidR="004377C2" w:rsidRPr="00BE3C62" w:rsidRDefault="004377C2" w:rsidP="00BE3C62">
            <w:pPr>
              <w:pStyle w:val="TAL"/>
              <w:rPr>
                <w:sz w:val="16"/>
              </w:rPr>
            </w:pPr>
            <w:r w:rsidRPr="00BE3C62">
              <w:rPr>
                <w:sz w:val="16"/>
              </w:rPr>
              <w:t>C4-214602</w:t>
            </w:r>
          </w:p>
        </w:tc>
      </w:tr>
      <w:tr w:rsidR="00BE3C62" w:rsidRPr="00BE3C62" w14:paraId="73CB5D8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BC09A" w14:textId="77777777" w:rsidR="004377C2" w:rsidRPr="00BE3C62" w:rsidRDefault="004377C2" w:rsidP="00BE3C62">
            <w:pPr>
              <w:pStyle w:val="TAL"/>
              <w:rPr>
                <w:sz w:val="16"/>
              </w:rPr>
            </w:pPr>
            <w:r w:rsidRPr="00BE3C62">
              <w:rPr>
                <w:sz w:val="16"/>
              </w:rPr>
              <w:t>C4-214157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9968" w14:textId="77777777" w:rsidR="004377C2" w:rsidRPr="00BE3C62" w:rsidRDefault="004377C2" w:rsidP="00BE3C62">
            <w:pPr>
              <w:pStyle w:val="TAL"/>
              <w:rPr>
                <w:sz w:val="16"/>
              </w:rPr>
            </w:pPr>
            <w:r w:rsidRPr="00BE3C62">
              <w:rPr>
                <w:sz w:val="16"/>
              </w:rPr>
              <w:t>Response LS on N32 and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ECDE"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E26E"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716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13A6D" w14:textId="77777777" w:rsidR="004377C2" w:rsidRPr="00BE3C62" w:rsidRDefault="004377C2" w:rsidP="00BE3C62">
            <w:pPr>
              <w:pStyle w:val="TAL"/>
              <w:rPr>
                <w:sz w:val="16"/>
              </w:rPr>
            </w:pPr>
          </w:p>
        </w:tc>
      </w:tr>
      <w:tr w:rsidR="00BE3C62" w:rsidRPr="00BE3C62" w14:paraId="6D54386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02703" w14:textId="77777777" w:rsidR="004377C2" w:rsidRPr="00BE3C62" w:rsidRDefault="004377C2" w:rsidP="00BE3C62">
            <w:pPr>
              <w:pStyle w:val="TAL"/>
              <w:rPr>
                <w:sz w:val="16"/>
              </w:rPr>
            </w:pPr>
            <w:r w:rsidRPr="00BE3C62">
              <w:rPr>
                <w:sz w:val="16"/>
              </w:rPr>
              <w:t>C4-214158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57AA0" w14:textId="77777777" w:rsidR="004377C2" w:rsidRPr="00BE3C62" w:rsidRDefault="004377C2" w:rsidP="00BE3C62">
            <w:pPr>
              <w:pStyle w:val="TAL"/>
              <w:rPr>
                <w:sz w:val="16"/>
              </w:rPr>
            </w:pPr>
            <w:r w:rsidRPr="00BE3C62">
              <w:rPr>
                <w:sz w:val="16"/>
              </w:rPr>
              <w:t>Reply LS on UPF support for multiple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327A" w14:textId="77777777" w:rsidR="004377C2" w:rsidRPr="00BE3C62" w:rsidRDefault="004377C2" w:rsidP="00BE3C62">
            <w:pPr>
              <w:pStyle w:val="TAL"/>
              <w:rPr>
                <w:sz w:val="16"/>
              </w:rPr>
            </w:pPr>
            <w:r w:rsidRPr="00BE3C62">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350CF"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FCA8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434A" w14:textId="77777777" w:rsidR="004377C2" w:rsidRPr="00BE3C62" w:rsidRDefault="004377C2" w:rsidP="00BE3C62">
            <w:pPr>
              <w:pStyle w:val="TAL"/>
              <w:rPr>
                <w:sz w:val="16"/>
              </w:rPr>
            </w:pPr>
          </w:p>
        </w:tc>
      </w:tr>
      <w:tr w:rsidR="00BE3C62" w:rsidRPr="00BE3C62" w14:paraId="001149F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5F043" w14:textId="77777777" w:rsidR="004377C2" w:rsidRPr="00BE3C62" w:rsidRDefault="004377C2" w:rsidP="00BE3C62">
            <w:pPr>
              <w:pStyle w:val="TAL"/>
              <w:rPr>
                <w:sz w:val="16"/>
              </w:rPr>
            </w:pPr>
            <w:r w:rsidRPr="00BE3C62">
              <w:rPr>
                <w:sz w:val="16"/>
              </w:rPr>
              <w:t>C4-214159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1096" w14:textId="77777777" w:rsidR="004377C2" w:rsidRPr="00BE3C62" w:rsidRDefault="004377C2" w:rsidP="00BE3C62">
            <w:pPr>
              <w:pStyle w:val="TAL"/>
              <w:rPr>
                <w:sz w:val="16"/>
              </w:rPr>
            </w:pPr>
            <w:r w:rsidRPr="00BE3C62">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0096" w14:textId="77777777" w:rsidR="004377C2" w:rsidRPr="00BE3C62" w:rsidRDefault="004377C2" w:rsidP="00BE3C62">
            <w:pPr>
              <w:pStyle w:val="TAL"/>
              <w:rPr>
                <w:sz w:val="16"/>
              </w:rPr>
            </w:pPr>
            <w:r w:rsidRPr="00BE3C62">
              <w:rPr>
                <w:sz w:val="16"/>
              </w:rPr>
              <w:t>GSMA TSG Requirements for Multi-SIM devices group (TSGRMS)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803E"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86D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C868" w14:textId="77777777" w:rsidR="004377C2" w:rsidRPr="00BE3C62" w:rsidRDefault="004377C2" w:rsidP="00BE3C62">
            <w:pPr>
              <w:pStyle w:val="TAL"/>
              <w:rPr>
                <w:sz w:val="16"/>
              </w:rPr>
            </w:pPr>
          </w:p>
        </w:tc>
      </w:tr>
      <w:tr w:rsidR="00BE3C62" w:rsidRPr="00BE3C62" w14:paraId="22B4F81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FA99A" w14:textId="77777777" w:rsidR="004377C2" w:rsidRPr="00BE3C62" w:rsidRDefault="004377C2" w:rsidP="00BE3C62">
            <w:pPr>
              <w:pStyle w:val="TAL"/>
              <w:rPr>
                <w:sz w:val="16"/>
              </w:rPr>
            </w:pPr>
            <w:r w:rsidRPr="00BE3C62">
              <w:rPr>
                <w:sz w:val="16"/>
              </w:rPr>
              <w:t>C4-214160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A521D" w14:textId="77777777" w:rsidR="004377C2" w:rsidRPr="00BE3C62" w:rsidRDefault="004377C2" w:rsidP="00BE3C62">
            <w:pPr>
              <w:pStyle w:val="TAL"/>
              <w:rPr>
                <w:sz w:val="16"/>
              </w:rPr>
            </w:pPr>
            <w:r w:rsidRPr="00BE3C62">
              <w:rPr>
                <w:sz w:val="16"/>
              </w:rPr>
              <w:t>APN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E97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612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957C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3661" w14:textId="77777777" w:rsidR="004377C2" w:rsidRPr="00BE3C62" w:rsidRDefault="004377C2" w:rsidP="00BE3C62">
            <w:pPr>
              <w:pStyle w:val="TAL"/>
              <w:rPr>
                <w:sz w:val="16"/>
              </w:rPr>
            </w:pPr>
            <w:r w:rsidRPr="00BE3C62">
              <w:rPr>
                <w:sz w:val="16"/>
              </w:rPr>
              <w:t>C4-214580</w:t>
            </w:r>
          </w:p>
        </w:tc>
      </w:tr>
      <w:tr w:rsidR="00BE3C62" w:rsidRPr="00BE3C62" w14:paraId="1CC561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3D76" w14:textId="77777777" w:rsidR="004377C2" w:rsidRPr="00BE3C62" w:rsidRDefault="004377C2" w:rsidP="00BE3C62">
            <w:pPr>
              <w:pStyle w:val="TAL"/>
              <w:rPr>
                <w:sz w:val="16"/>
              </w:rPr>
            </w:pPr>
            <w:r w:rsidRPr="00BE3C62">
              <w:rPr>
                <w:sz w:val="16"/>
              </w:rPr>
              <w:t>C4-214161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886B3" w14:textId="77777777" w:rsidR="004377C2" w:rsidRPr="00BE3C62" w:rsidRDefault="004377C2" w:rsidP="00BE3C62">
            <w:pPr>
              <w:pStyle w:val="TAL"/>
              <w:rPr>
                <w:sz w:val="16"/>
              </w:rPr>
            </w:pPr>
            <w:r w:rsidRPr="00BE3C62">
              <w:rPr>
                <w:sz w:val="16"/>
              </w:rPr>
              <w:t>APN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48A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47B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47B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50A9" w14:textId="77777777" w:rsidR="004377C2" w:rsidRPr="00BE3C62" w:rsidRDefault="004377C2" w:rsidP="00BE3C62">
            <w:pPr>
              <w:pStyle w:val="TAL"/>
              <w:rPr>
                <w:sz w:val="16"/>
              </w:rPr>
            </w:pPr>
            <w:r w:rsidRPr="00BE3C62">
              <w:rPr>
                <w:sz w:val="16"/>
              </w:rPr>
              <w:t>C4-214581</w:t>
            </w:r>
          </w:p>
        </w:tc>
      </w:tr>
      <w:tr w:rsidR="00BE3C62" w:rsidRPr="00BE3C62" w14:paraId="56779F5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9A43" w14:textId="77777777" w:rsidR="004377C2" w:rsidRPr="00BE3C62" w:rsidRDefault="004377C2" w:rsidP="00BE3C62">
            <w:pPr>
              <w:pStyle w:val="TAL"/>
              <w:rPr>
                <w:sz w:val="16"/>
              </w:rPr>
            </w:pPr>
            <w:r w:rsidRPr="00BE3C62">
              <w:rPr>
                <w:sz w:val="16"/>
              </w:rPr>
              <w:t>C4-214162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E265" w14:textId="77777777" w:rsidR="004377C2" w:rsidRPr="00BE3C62" w:rsidRDefault="004377C2" w:rsidP="00BE3C62">
            <w:pPr>
              <w:pStyle w:val="TAL"/>
              <w:rPr>
                <w:sz w:val="16"/>
              </w:rPr>
            </w:pPr>
            <w:r w:rsidRPr="00BE3C62">
              <w:rPr>
                <w:sz w:val="16"/>
              </w:rPr>
              <w:t>Expected UE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4FF4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192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96B8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CD67" w14:textId="77777777" w:rsidR="004377C2" w:rsidRPr="00BE3C62" w:rsidRDefault="004377C2" w:rsidP="00BE3C62">
            <w:pPr>
              <w:pStyle w:val="TAL"/>
              <w:rPr>
                <w:sz w:val="16"/>
              </w:rPr>
            </w:pPr>
          </w:p>
        </w:tc>
      </w:tr>
      <w:tr w:rsidR="00BE3C62" w:rsidRPr="00BE3C62" w14:paraId="772CB4A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ABEA" w14:textId="77777777" w:rsidR="004377C2" w:rsidRPr="00BE3C62" w:rsidRDefault="004377C2" w:rsidP="00BE3C62">
            <w:pPr>
              <w:pStyle w:val="TAL"/>
              <w:rPr>
                <w:sz w:val="16"/>
              </w:rPr>
            </w:pPr>
            <w:r w:rsidRPr="00BE3C62">
              <w:rPr>
                <w:sz w:val="16"/>
              </w:rPr>
              <w:t>C4-214163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0BA6" w14:textId="77777777" w:rsidR="004377C2" w:rsidRPr="00BE3C62" w:rsidRDefault="004377C2" w:rsidP="00BE3C62">
            <w:pPr>
              <w:pStyle w:val="TAL"/>
              <w:rPr>
                <w:sz w:val="16"/>
              </w:rPr>
            </w:pPr>
            <w:r w:rsidRPr="00BE3C62">
              <w:rPr>
                <w:sz w:val="16"/>
              </w:rPr>
              <w:t>ImsVoPs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986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A6AA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79B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D8B6" w14:textId="77777777" w:rsidR="004377C2" w:rsidRPr="00BE3C62" w:rsidRDefault="004377C2" w:rsidP="00BE3C62">
            <w:pPr>
              <w:pStyle w:val="TAL"/>
              <w:rPr>
                <w:sz w:val="16"/>
              </w:rPr>
            </w:pPr>
          </w:p>
        </w:tc>
      </w:tr>
      <w:tr w:rsidR="00BE3C62" w:rsidRPr="00BE3C62" w14:paraId="2FD737F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5226" w14:textId="77777777" w:rsidR="004377C2" w:rsidRPr="00BE3C62" w:rsidRDefault="004377C2" w:rsidP="00BE3C62">
            <w:pPr>
              <w:pStyle w:val="TAL"/>
              <w:rPr>
                <w:sz w:val="16"/>
              </w:rPr>
            </w:pPr>
            <w:r w:rsidRPr="00BE3C62">
              <w:rPr>
                <w:sz w:val="16"/>
              </w:rPr>
              <w:t>C4-214164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296F" w14:textId="77777777" w:rsidR="004377C2" w:rsidRPr="00BE3C62" w:rsidRDefault="004377C2" w:rsidP="00BE3C62">
            <w:pPr>
              <w:pStyle w:val="TAL"/>
              <w:rPr>
                <w:sz w:val="16"/>
              </w:rPr>
            </w:pPr>
            <w:r w:rsidRPr="00BE3C62">
              <w:rPr>
                <w:sz w:val="16"/>
              </w:rPr>
              <w:t>Clarification on the number of Subscribed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78EB"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890E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CF83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41B2" w14:textId="77777777" w:rsidR="004377C2" w:rsidRPr="00BE3C62" w:rsidRDefault="004377C2" w:rsidP="00BE3C62">
            <w:pPr>
              <w:pStyle w:val="TAL"/>
              <w:rPr>
                <w:sz w:val="16"/>
              </w:rPr>
            </w:pPr>
            <w:r w:rsidRPr="00BE3C62">
              <w:rPr>
                <w:sz w:val="16"/>
              </w:rPr>
              <w:t>C4-214582</w:t>
            </w:r>
          </w:p>
        </w:tc>
      </w:tr>
      <w:tr w:rsidR="00BE3C62" w:rsidRPr="00BE3C62" w14:paraId="2D03FCB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9A3A" w14:textId="77777777" w:rsidR="004377C2" w:rsidRPr="00BE3C62" w:rsidRDefault="004377C2" w:rsidP="00BE3C62">
            <w:pPr>
              <w:pStyle w:val="TAL"/>
              <w:rPr>
                <w:sz w:val="16"/>
              </w:rPr>
            </w:pPr>
            <w:r w:rsidRPr="00BE3C62">
              <w:rPr>
                <w:sz w:val="16"/>
              </w:rPr>
              <w:t>C4-214165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964F" w14:textId="77777777" w:rsidR="004377C2" w:rsidRPr="00BE3C62" w:rsidRDefault="004377C2" w:rsidP="00BE3C62">
            <w:pPr>
              <w:pStyle w:val="TAL"/>
              <w:rPr>
                <w:sz w:val="16"/>
              </w:rPr>
            </w:pPr>
            <w:r w:rsidRPr="00BE3C62">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3CA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C9D7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BCA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CDA6B" w14:textId="77777777" w:rsidR="004377C2" w:rsidRPr="00BE3C62" w:rsidRDefault="004377C2" w:rsidP="00BE3C62">
            <w:pPr>
              <w:pStyle w:val="TAL"/>
              <w:rPr>
                <w:sz w:val="16"/>
              </w:rPr>
            </w:pPr>
          </w:p>
        </w:tc>
      </w:tr>
      <w:tr w:rsidR="00BE3C62" w:rsidRPr="00BE3C62" w14:paraId="7B11E2F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852D" w14:textId="77777777" w:rsidR="004377C2" w:rsidRPr="00BE3C62" w:rsidRDefault="004377C2" w:rsidP="00BE3C62">
            <w:pPr>
              <w:pStyle w:val="TAL"/>
              <w:rPr>
                <w:sz w:val="16"/>
              </w:rPr>
            </w:pPr>
            <w:r w:rsidRPr="00BE3C62">
              <w:rPr>
                <w:sz w:val="16"/>
              </w:rPr>
              <w:t>C4-214166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D0C2" w14:textId="77777777" w:rsidR="004377C2" w:rsidRPr="00BE3C62" w:rsidRDefault="004377C2" w:rsidP="00BE3C62">
            <w:pPr>
              <w:pStyle w:val="TAL"/>
              <w:rPr>
                <w:sz w:val="16"/>
              </w:rPr>
            </w:pPr>
            <w:r w:rsidRPr="00BE3C62">
              <w:rPr>
                <w:sz w:val="16"/>
              </w:rPr>
              <w:t>Compatibility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924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13B3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9276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ABC98" w14:textId="77777777" w:rsidR="004377C2" w:rsidRPr="00BE3C62" w:rsidRDefault="004377C2" w:rsidP="00BE3C62">
            <w:pPr>
              <w:pStyle w:val="TAL"/>
              <w:rPr>
                <w:sz w:val="16"/>
              </w:rPr>
            </w:pPr>
            <w:r w:rsidRPr="00BE3C62">
              <w:rPr>
                <w:sz w:val="16"/>
              </w:rPr>
              <w:t>C4-214583</w:t>
            </w:r>
          </w:p>
        </w:tc>
      </w:tr>
      <w:tr w:rsidR="00BE3C62" w:rsidRPr="00BE3C62" w14:paraId="22D32A4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1B94" w14:textId="77777777" w:rsidR="004377C2" w:rsidRPr="00BE3C62" w:rsidRDefault="004377C2" w:rsidP="00BE3C62">
            <w:pPr>
              <w:pStyle w:val="TAL"/>
              <w:rPr>
                <w:sz w:val="16"/>
              </w:rPr>
            </w:pPr>
            <w:r w:rsidRPr="00BE3C62">
              <w:rPr>
                <w:sz w:val="16"/>
              </w:rPr>
              <w:t>C4-214167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AE97D" w14:textId="77777777" w:rsidR="004377C2" w:rsidRPr="00BE3C62" w:rsidRDefault="004377C2" w:rsidP="00BE3C62">
            <w:pPr>
              <w:pStyle w:val="TAL"/>
              <w:rPr>
                <w:sz w:val="16"/>
              </w:rPr>
            </w:pPr>
            <w:r w:rsidRPr="00BE3C62">
              <w:rPr>
                <w:sz w:val="16"/>
              </w:rPr>
              <w:t>PGW-C+SMF registration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C297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97E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E19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316D" w14:textId="77777777" w:rsidR="004377C2" w:rsidRPr="00BE3C62" w:rsidRDefault="004377C2" w:rsidP="00BE3C62">
            <w:pPr>
              <w:pStyle w:val="TAL"/>
              <w:rPr>
                <w:sz w:val="16"/>
              </w:rPr>
            </w:pPr>
            <w:r w:rsidRPr="00BE3C62">
              <w:rPr>
                <w:sz w:val="16"/>
              </w:rPr>
              <w:t>C4-214584</w:t>
            </w:r>
          </w:p>
        </w:tc>
      </w:tr>
      <w:tr w:rsidR="00BE3C62" w:rsidRPr="00BE3C62" w14:paraId="65B397A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574A" w14:textId="77777777" w:rsidR="004377C2" w:rsidRPr="00BE3C62" w:rsidRDefault="004377C2" w:rsidP="00BE3C62">
            <w:pPr>
              <w:pStyle w:val="TAL"/>
              <w:rPr>
                <w:sz w:val="16"/>
              </w:rPr>
            </w:pPr>
            <w:r w:rsidRPr="00BE3C62">
              <w:rPr>
                <w:sz w:val="16"/>
              </w:rPr>
              <w:t>C4-214168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75C5" w14:textId="77777777" w:rsidR="004377C2" w:rsidRPr="00BE3C62" w:rsidRDefault="004377C2" w:rsidP="00BE3C62">
            <w:pPr>
              <w:pStyle w:val="TAL"/>
              <w:rPr>
                <w:sz w:val="16"/>
              </w:rPr>
            </w:pPr>
            <w:r w:rsidRPr="00BE3C62">
              <w:rPr>
                <w:sz w:val="16"/>
              </w:rPr>
              <w:t>DCAMP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CFC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A42B"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AB2C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509D" w14:textId="77777777" w:rsidR="004377C2" w:rsidRPr="00BE3C62" w:rsidRDefault="004377C2" w:rsidP="00BE3C62">
            <w:pPr>
              <w:pStyle w:val="TAL"/>
              <w:rPr>
                <w:sz w:val="16"/>
              </w:rPr>
            </w:pPr>
          </w:p>
        </w:tc>
      </w:tr>
      <w:tr w:rsidR="00BE3C62" w:rsidRPr="00BE3C62" w14:paraId="3E4A361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1022" w14:textId="77777777" w:rsidR="004377C2" w:rsidRPr="00BE3C62" w:rsidRDefault="004377C2" w:rsidP="00BE3C62">
            <w:pPr>
              <w:pStyle w:val="TAL"/>
              <w:rPr>
                <w:sz w:val="16"/>
              </w:rPr>
            </w:pPr>
            <w:r w:rsidRPr="00BE3C62">
              <w:rPr>
                <w:sz w:val="16"/>
              </w:rPr>
              <w:t>C4-214169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AFFB" w14:textId="77777777" w:rsidR="004377C2" w:rsidRPr="00BE3C62" w:rsidRDefault="004377C2" w:rsidP="00BE3C62">
            <w:pPr>
              <w:pStyle w:val="TAL"/>
              <w:rPr>
                <w:sz w:val="16"/>
              </w:rPr>
            </w:pPr>
            <w:r w:rsidRPr="00BE3C62">
              <w:rPr>
                <w:sz w:val="16"/>
              </w:rPr>
              <w:t>Application Port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22E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AEE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C2D4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2109" w14:textId="77777777" w:rsidR="004377C2" w:rsidRPr="00BE3C62" w:rsidRDefault="004377C2" w:rsidP="00BE3C62">
            <w:pPr>
              <w:pStyle w:val="TAL"/>
              <w:rPr>
                <w:sz w:val="16"/>
              </w:rPr>
            </w:pPr>
            <w:r w:rsidRPr="00BE3C62">
              <w:rPr>
                <w:sz w:val="16"/>
              </w:rPr>
              <w:t>C4-214585</w:t>
            </w:r>
          </w:p>
        </w:tc>
      </w:tr>
      <w:tr w:rsidR="00BE3C62" w:rsidRPr="00BE3C62" w14:paraId="5D3745D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A697F" w14:textId="77777777" w:rsidR="004377C2" w:rsidRPr="00BE3C62" w:rsidRDefault="004377C2" w:rsidP="00BE3C62">
            <w:pPr>
              <w:pStyle w:val="TAL"/>
              <w:rPr>
                <w:sz w:val="16"/>
              </w:rPr>
            </w:pPr>
            <w:r w:rsidRPr="00BE3C62">
              <w:rPr>
                <w:sz w:val="16"/>
              </w:rPr>
              <w:t>C4-214170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161C"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31C5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271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BF77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9E57" w14:textId="77777777" w:rsidR="004377C2" w:rsidRPr="00BE3C62" w:rsidRDefault="004377C2" w:rsidP="00BE3C62">
            <w:pPr>
              <w:pStyle w:val="TAL"/>
              <w:rPr>
                <w:sz w:val="16"/>
              </w:rPr>
            </w:pPr>
            <w:r w:rsidRPr="00BE3C62">
              <w:rPr>
                <w:sz w:val="16"/>
              </w:rPr>
              <w:t>C4-214723</w:t>
            </w:r>
          </w:p>
        </w:tc>
      </w:tr>
      <w:tr w:rsidR="00BE3C62" w:rsidRPr="00BE3C62" w14:paraId="7732F57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724C" w14:textId="77777777" w:rsidR="004377C2" w:rsidRPr="00BE3C62" w:rsidRDefault="004377C2" w:rsidP="00BE3C62">
            <w:pPr>
              <w:pStyle w:val="TAL"/>
              <w:rPr>
                <w:sz w:val="16"/>
              </w:rPr>
            </w:pPr>
            <w:r w:rsidRPr="00BE3C62">
              <w:rPr>
                <w:sz w:val="16"/>
              </w:rPr>
              <w:t>C4-214171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86A2"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9B11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C10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200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CCF8" w14:textId="77777777" w:rsidR="004377C2" w:rsidRPr="00BE3C62" w:rsidRDefault="004377C2" w:rsidP="00BE3C62">
            <w:pPr>
              <w:pStyle w:val="TAL"/>
              <w:rPr>
                <w:sz w:val="16"/>
              </w:rPr>
            </w:pPr>
            <w:r w:rsidRPr="00BE3C62">
              <w:rPr>
                <w:sz w:val="16"/>
              </w:rPr>
              <w:t>C4-214724</w:t>
            </w:r>
          </w:p>
        </w:tc>
      </w:tr>
      <w:tr w:rsidR="00BE3C62" w:rsidRPr="00BE3C62" w14:paraId="3917F81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0ED2" w14:textId="77777777" w:rsidR="004377C2" w:rsidRPr="00BE3C62" w:rsidRDefault="004377C2" w:rsidP="00BE3C62">
            <w:pPr>
              <w:pStyle w:val="TAL"/>
              <w:rPr>
                <w:sz w:val="16"/>
              </w:rPr>
            </w:pPr>
            <w:r w:rsidRPr="00BE3C62">
              <w:rPr>
                <w:sz w:val="16"/>
              </w:rPr>
              <w:t>C4-214172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8A98"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9D03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D17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D734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C5079" w14:textId="77777777" w:rsidR="004377C2" w:rsidRPr="00BE3C62" w:rsidRDefault="004377C2" w:rsidP="00BE3C62">
            <w:pPr>
              <w:pStyle w:val="TAL"/>
              <w:rPr>
                <w:sz w:val="16"/>
              </w:rPr>
            </w:pPr>
            <w:r w:rsidRPr="00BE3C62">
              <w:rPr>
                <w:sz w:val="16"/>
              </w:rPr>
              <w:t>C4-214725</w:t>
            </w:r>
          </w:p>
        </w:tc>
      </w:tr>
      <w:tr w:rsidR="00BE3C62" w:rsidRPr="00BE3C62" w14:paraId="6972725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564CB" w14:textId="77777777" w:rsidR="004377C2" w:rsidRPr="00BE3C62" w:rsidRDefault="004377C2" w:rsidP="00BE3C62">
            <w:pPr>
              <w:pStyle w:val="TAL"/>
              <w:rPr>
                <w:sz w:val="16"/>
              </w:rPr>
            </w:pPr>
            <w:r w:rsidRPr="00BE3C62">
              <w:rPr>
                <w:sz w:val="16"/>
              </w:rPr>
              <w:t>C4-214173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A2CD" w14:textId="77777777" w:rsidR="004377C2" w:rsidRPr="00BE3C62" w:rsidRDefault="004377C2" w:rsidP="00BE3C62">
            <w:pPr>
              <w:pStyle w:val="TAL"/>
              <w:rPr>
                <w:sz w:val="16"/>
              </w:rPr>
            </w:pPr>
            <w:r w:rsidRPr="00BE3C62">
              <w:rPr>
                <w:sz w:val="16"/>
              </w:rPr>
              <w:t>ContextInfo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714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7C23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1F47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868D" w14:textId="77777777" w:rsidR="004377C2" w:rsidRPr="00BE3C62" w:rsidRDefault="004377C2" w:rsidP="00BE3C62">
            <w:pPr>
              <w:pStyle w:val="TAL"/>
              <w:rPr>
                <w:sz w:val="16"/>
              </w:rPr>
            </w:pPr>
          </w:p>
        </w:tc>
      </w:tr>
      <w:tr w:rsidR="00BE3C62" w:rsidRPr="00BE3C62" w14:paraId="6FD0E1D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3AE4" w14:textId="77777777" w:rsidR="004377C2" w:rsidRPr="00BE3C62" w:rsidRDefault="004377C2" w:rsidP="00BE3C62">
            <w:pPr>
              <w:pStyle w:val="TAL"/>
              <w:rPr>
                <w:sz w:val="16"/>
              </w:rPr>
            </w:pPr>
            <w:r w:rsidRPr="00BE3C62">
              <w:rPr>
                <w:sz w:val="16"/>
              </w:rPr>
              <w:t>C4-214174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2641" w14:textId="77777777" w:rsidR="004377C2" w:rsidRPr="00BE3C62" w:rsidRDefault="004377C2" w:rsidP="00BE3C62">
            <w:pPr>
              <w:pStyle w:val="TAL"/>
              <w:rPr>
                <w:sz w:val="16"/>
              </w:rPr>
            </w:pPr>
            <w:r w:rsidRPr="00BE3C62">
              <w:rPr>
                <w:sz w:val="16"/>
              </w:rPr>
              <w:t>ContextInfo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54E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A16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6F1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69A0E" w14:textId="77777777" w:rsidR="004377C2" w:rsidRPr="00BE3C62" w:rsidRDefault="004377C2" w:rsidP="00BE3C62">
            <w:pPr>
              <w:pStyle w:val="TAL"/>
              <w:rPr>
                <w:sz w:val="16"/>
              </w:rPr>
            </w:pPr>
          </w:p>
        </w:tc>
      </w:tr>
      <w:tr w:rsidR="00BE3C62" w:rsidRPr="00BE3C62" w14:paraId="196212F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4F13" w14:textId="77777777" w:rsidR="004377C2" w:rsidRPr="00BE3C62" w:rsidRDefault="004377C2" w:rsidP="00BE3C62">
            <w:pPr>
              <w:pStyle w:val="TAL"/>
              <w:rPr>
                <w:sz w:val="16"/>
              </w:rPr>
            </w:pPr>
            <w:r w:rsidRPr="00BE3C62">
              <w:rPr>
                <w:sz w:val="16"/>
              </w:rPr>
              <w:t>C4-214175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74E84" w14:textId="77777777" w:rsidR="004377C2" w:rsidRPr="00BE3C62" w:rsidRDefault="004377C2" w:rsidP="00BE3C62">
            <w:pPr>
              <w:pStyle w:val="TAL"/>
              <w:rPr>
                <w:sz w:val="16"/>
              </w:rPr>
            </w:pPr>
            <w:r w:rsidRPr="00BE3C62">
              <w:rPr>
                <w:sz w:val="16"/>
              </w:rPr>
              <w:t>Combined Search and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E3C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7AF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898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BE44B" w14:textId="77777777" w:rsidR="004377C2" w:rsidRPr="00BE3C62" w:rsidRDefault="004377C2" w:rsidP="00BE3C62">
            <w:pPr>
              <w:pStyle w:val="TAL"/>
              <w:rPr>
                <w:sz w:val="16"/>
              </w:rPr>
            </w:pPr>
          </w:p>
        </w:tc>
      </w:tr>
      <w:tr w:rsidR="00BE3C62" w:rsidRPr="00BE3C62" w14:paraId="2F2C5B7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DB7F0" w14:textId="77777777" w:rsidR="004377C2" w:rsidRPr="00BE3C62" w:rsidRDefault="004377C2" w:rsidP="00BE3C62">
            <w:pPr>
              <w:pStyle w:val="TAL"/>
              <w:rPr>
                <w:sz w:val="16"/>
              </w:rPr>
            </w:pPr>
            <w:r w:rsidRPr="00BE3C62">
              <w:rPr>
                <w:sz w:val="16"/>
              </w:rPr>
              <w:t>C4-214176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64CDB" w14:textId="77777777" w:rsidR="004377C2" w:rsidRPr="00BE3C62" w:rsidRDefault="004377C2" w:rsidP="00BE3C62">
            <w:pPr>
              <w:pStyle w:val="TAL"/>
              <w:rPr>
                <w:sz w:val="16"/>
              </w:rPr>
            </w:pPr>
            <w:r w:rsidRPr="00BE3C62">
              <w:rPr>
                <w:sz w:val="16"/>
              </w:rPr>
              <w:t>Discussion paper on the N4mb signaling interaction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18C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6F62C"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EA1F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7278" w14:textId="77777777" w:rsidR="004377C2" w:rsidRPr="00BE3C62" w:rsidRDefault="004377C2" w:rsidP="00BE3C62">
            <w:pPr>
              <w:pStyle w:val="TAL"/>
              <w:rPr>
                <w:sz w:val="16"/>
              </w:rPr>
            </w:pPr>
          </w:p>
        </w:tc>
      </w:tr>
      <w:tr w:rsidR="00BE3C62" w:rsidRPr="00BE3C62" w14:paraId="02A003E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66B4" w14:textId="77777777" w:rsidR="004377C2" w:rsidRPr="00BE3C62" w:rsidRDefault="004377C2" w:rsidP="00BE3C62">
            <w:pPr>
              <w:pStyle w:val="TAL"/>
              <w:rPr>
                <w:sz w:val="16"/>
              </w:rPr>
            </w:pPr>
            <w:r w:rsidRPr="00BE3C62">
              <w:rPr>
                <w:sz w:val="16"/>
              </w:rPr>
              <w:t>C4-214177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E102" w14:textId="77777777" w:rsidR="004377C2" w:rsidRPr="00BE3C62" w:rsidRDefault="004377C2" w:rsidP="00BE3C62">
            <w:pPr>
              <w:pStyle w:val="TAL"/>
              <w:rPr>
                <w:sz w:val="16"/>
              </w:rPr>
            </w:pPr>
            <w:r w:rsidRPr="00BE3C62">
              <w:rPr>
                <w:sz w:val="16"/>
              </w:rPr>
              <w:t>Discussion paper on the N4 signaling interaction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C67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B587"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C92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66C2" w14:textId="77777777" w:rsidR="004377C2" w:rsidRPr="00BE3C62" w:rsidRDefault="004377C2" w:rsidP="00BE3C62">
            <w:pPr>
              <w:pStyle w:val="TAL"/>
              <w:rPr>
                <w:sz w:val="16"/>
              </w:rPr>
            </w:pPr>
          </w:p>
        </w:tc>
      </w:tr>
      <w:tr w:rsidR="00BE3C62" w:rsidRPr="00BE3C62" w14:paraId="0ED3CD4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B68B" w14:textId="77777777" w:rsidR="004377C2" w:rsidRPr="00BE3C62" w:rsidRDefault="004377C2" w:rsidP="00BE3C62">
            <w:pPr>
              <w:pStyle w:val="TAL"/>
              <w:rPr>
                <w:sz w:val="16"/>
              </w:rPr>
            </w:pPr>
            <w:r w:rsidRPr="00BE3C62">
              <w:rPr>
                <w:sz w:val="16"/>
              </w:rPr>
              <w:t>C4-214178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D57A" w14:textId="77777777" w:rsidR="004377C2" w:rsidRPr="00BE3C62" w:rsidRDefault="004377C2" w:rsidP="00BE3C62">
            <w:pPr>
              <w:pStyle w:val="TAL"/>
              <w:rPr>
                <w:sz w:val="16"/>
              </w:rPr>
            </w:pPr>
            <w:r w:rsidRPr="00BE3C62">
              <w:rPr>
                <w:sz w:val="16"/>
              </w:rPr>
              <w:t>Protocol impact on N4mb for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982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696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7E5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F611" w14:textId="77777777" w:rsidR="004377C2" w:rsidRPr="00BE3C62" w:rsidRDefault="004377C2" w:rsidP="00BE3C62">
            <w:pPr>
              <w:pStyle w:val="TAL"/>
              <w:rPr>
                <w:sz w:val="16"/>
              </w:rPr>
            </w:pPr>
            <w:r w:rsidRPr="00BE3C62">
              <w:rPr>
                <w:sz w:val="16"/>
              </w:rPr>
              <w:t>C4-214631</w:t>
            </w:r>
          </w:p>
        </w:tc>
      </w:tr>
      <w:tr w:rsidR="00BE3C62" w:rsidRPr="00BE3C62" w14:paraId="74BAAF1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80F29" w14:textId="77777777" w:rsidR="004377C2" w:rsidRPr="00BE3C62" w:rsidRDefault="004377C2" w:rsidP="00BE3C62">
            <w:pPr>
              <w:pStyle w:val="TAL"/>
              <w:rPr>
                <w:sz w:val="16"/>
              </w:rPr>
            </w:pPr>
            <w:r w:rsidRPr="00BE3C62">
              <w:rPr>
                <w:sz w:val="16"/>
              </w:rPr>
              <w:t>C4-214179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9255" w14:textId="77777777" w:rsidR="004377C2" w:rsidRPr="00BE3C62" w:rsidRDefault="004377C2" w:rsidP="00BE3C62">
            <w:pPr>
              <w:pStyle w:val="TAL"/>
              <w:rPr>
                <w:sz w:val="16"/>
              </w:rPr>
            </w:pPr>
            <w:r w:rsidRPr="00BE3C62">
              <w:rPr>
                <w:sz w:val="16"/>
              </w:rPr>
              <w:t>Protocol impact on N4 for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72D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53AB"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9704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631A" w14:textId="77777777" w:rsidR="004377C2" w:rsidRPr="00BE3C62" w:rsidRDefault="004377C2" w:rsidP="00BE3C62">
            <w:pPr>
              <w:pStyle w:val="TAL"/>
              <w:rPr>
                <w:sz w:val="16"/>
              </w:rPr>
            </w:pPr>
          </w:p>
        </w:tc>
      </w:tr>
      <w:tr w:rsidR="00BE3C62" w:rsidRPr="00BE3C62" w14:paraId="4BED559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BEC9C" w14:textId="77777777" w:rsidR="004377C2" w:rsidRPr="00BE3C62" w:rsidRDefault="004377C2" w:rsidP="00BE3C62">
            <w:pPr>
              <w:pStyle w:val="TAL"/>
              <w:rPr>
                <w:sz w:val="16"/>
              </w:rPr>
            </w:pPr>
            <w:r w:rsidRPr="00BE3C62">
              <w:rPr>
                <w:sz w:val="16"/>
              </w:rPr>
              <w:t>C4-214180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DBD6" w14:textId="77777777" w:rsidR="004377C2" w:rsidRPr="00BE3C62" w:rsidRDefault="004377C2" w:rsidP="00BE3C62">
            <w:pPr>
              <w:pStyle w:val="TAL"/>
              <w:rPr>
                <w:sz w:val="16"/>
              </w:rPr>
            </w:pPr>
            <w:r w:rsidRPr="00BE3C62">
              <w:rPr>
                <w:sz w:val="16"/>
              </w:rPr>
              <w:t>L2TP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7F4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8FA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DBF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C54A" w14:textId="77777777" w:rsidR="004377C2" w:rsidRPr="00BE3C62" w:rsidRDefault="004377C2" w:rsidP="00BE3C62">
            <w:pPr>
              <w:pStyle w:val="TAL"/>
              <w:rPr>
                <w:sz w:val="16"/>
              </w:rPr>
            </w:pPr>
            <w:r w:rsidRPr="00BE3C62">
              <w:rPr>
                <w:sz w:val="16"/>
              </w:rPr>
              <w:t>C4-214643</w:t>
            </w:r>
          </w:p>
        </w:tc>
      </w:tr>
      <w:tr w:rsidR="00BE3C62" w:rsidRPr="00BE3C62" w14:paraId="2D2F5D1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540D" w14:textId="77777777" w:rsidR="004377C2" w:rsidRPr="00BE3C62" w:rsidRDefault="004377C2" w:rsidP="00BE3C62">
            <w:pPr>
              <w:pStyle w:val="TAL"/>
              <w:rPr>
                <w:sz w:val="16"/>
              </w:rPr>
            </w:pPr>
            <w:r w:rsidRPr="00BE3C62">
              <w:rPr>
                <w:sz w:val="16"/>
              </w:rPr>
              <w:t>C4-214181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A5A86" w14:textId="77777777" w:rsidR="004377C2" w:rsidRPr="00BE3C62" w:rsidRDefault="004377C2" w:rsidP="00BE3C62">
            <w:pPr>
              <w:pStyle w:val="TAL"/>
              <w:rPr>
                <w:sz w:val="16"/>
              </w:rPr>
            </w:pPr>
            <w:r w:rsidRPr="00BE3C62">
              <w:rPr>
                <w:sz w:val="16"/>
              </w:rPr>
              <w:t>LNS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C4C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217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D94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0523B" w14:textId="77777777" w:rsidR="004377C2" w:rsidRPr="00BE3C62" w:rsidRDefault="004377C2" w:rsidP="00BE3C62">
            <w:pPr>
              <w:pStyle w:val="TAL"/>
              <w:rPr>
                <w:sz w:val="16"/>
              </w:rPr>
            </w:pPr>
            <w:r w:rsidRPr="00BE3C62">
              <w:rPr>
                <w:sz w:val="16"/>
              </w:rPr>
              <w:t>C4-214635</w:t>
            </w:r>
          </w:p>
        </w:tc>
      </w:tr>
      <w:tr w:rsidR="00BE3C62" w:rsidRPr="00BE3C62" w14:paraId="68A5246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9239" w14:textId="77777777" w:rsidR="004377C2" w:rsidRPr="00BE3C62" w:rsidRDefault="004377C2" w:rsidP="00BE3C62">
            <w:pPr>
              <w:pStyle w:val="TAL"/>
              <w:rPr>
                <w:sz w:val="16"/>
              </w:rPr>
            </w:pPr>
            <w:r w:rsidRPr="00BE3C62">
              <w:rPr>
                <w:sz w:val="16"/>
              </w:rPr>
              <w:t>C4-214182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52E6" w14:textId="77777777" w:rsidR="004377C2" w:rsidRPr="00BE3C62" w:rsidRDefault="004377C2" w:rsidP="00BE3C62">
            <w:pPr>
              <w:pStyle w:val="TAL"/>
              <w:rPr>
                <w:sz w:val="16"/>
              </w:rPr>
            </w:pPr>
            <w:r w:rsidRPr="00BE3C62">
              <w:rPr>
                <w:sz w:val="16"/>
              </w:rPr>
              <w:t>Self-assignment 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124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E132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1298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28AD7" w14:textId="77777777" w:rsidR="004377C2" w:rsidRPr="00BE3C62" w:rsidRDefault="004377C2" w:rsidP="00BE3C62">
            <w:pPr>
              <w:pStyle w:val="TAL"/>
              <w:rPr>
                <w:sz w:val="16"/>
              </w:rPr>
            </w:pPr>
          </w:p>
        </w:tc>
      </w:tr>
      <w:tr w:rsidR="00BE3C62" w:rsidRPr="00BE3C62" w14:paraId="73D84B2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975C" w14:textId="77777777" w:rsidR="004377C2" w:rsidRPr="00BE3C62" w:rsidRDefault="004377C2" w:rsidP="00BE3C62">
            <w:pPr>
              <w:pStyle w:val="TAL"/>
              <w:rPr>
                <w:sz w:val="16"/>
              </w:rPr>
            </w:pPr>
            <w:r w:rsidRPr="00BE3C62">
              <w:rPr>
                <w:sz w:val="16"/>
              </w:rPr>
              <w:t>C4-214183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6084"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D755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BEFE3"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AA6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C5AE7" w14:textId="77777777" w:rsidR="004377C2" w:rsidRPr="00BE3C62" w:rsidRDefault="004377C2" w:rsidP="00BE3C62">
            <w:pPr>
              <w:pStyle w:val="TAL"/>
              <w:rPr>
                <w:sz w:val="16"/>
              </w:rPr>
            </w:pPr>
          </w:p>
        </w:tc>
      </w:tr>
      <w:tr w:rsidR="00BE3C62" w:rsidRPr="00BE3C62" w14:paraId="0B5E7ED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F8B" w14:textId="77777777" w:rsidR="004377C2" w:rsidRPr="00BE3C62" w:rsidRDefault="004377C2" w:rsidP="00BE3C62">
            <w:pPr>
              <w:pStyle w:val="TAL"/>
              <w:rPr>
                <w:sz w:val="16"/>
              </w:rPr>
            </w:pPr>
            <w:r w:rsidRPr="00BE3C62">
              <w:rPr>
                <w:sz w:val="16"/>
              </w:rPr>
              <w:t>C4-214184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EB5F"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A09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64B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6CD7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9B82" w14:textId="77777777" w:rsidR="004377C2" w:rsidRPr="00BE3C62" w:rsidRDefault="004377C2" w:rsidP="00BE3C62">
            <w:pPr>
              <w:pStyle w:val="TAL"/>
              <w:rPr>
                <w:sz w:val="16"/>
              </w:rPr>
            </w:pPr>
            <w:r w:rsidRPr="00BE3C62">
              <w:rPr>
                <w:sz w:val="16"/>
              </w:rPr>
              <w:t>C4-214552</w:t>
            </w:r>
          </w:p>
        </w:tc>
      </w:tr>
      <w:tr w:rsidR="00BE3C62" w:rsidRPr="00BE3C62" w14:paraId="05662B0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4521F" w14:textId="77777777" w:rsidR="004377C2" w:rsidRPr="00BE3C62" w:rsidRDefault="004377C2" w:rsidP="00BE3C62">
            <w:pPr>
              <w:pStyle w:val="TAL"/>
              <w:rPr>
                <w:sz w:val="16"/>
              </w:rPr>
            </w:pPr>
            <w:r w:rsidRPr="00BE3C62">
              <w:rPr>
                <w:sz w:val="16"/>
              </w:rPr>
              <w:t>C4-214185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5790"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F032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F93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703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D125" w14:textId="77777777" w:rsidR="004377C2" w:rsidRPr="00BE3C62" w:rsidRDefault="004377C2" w:rsidP="00BE3C62">
            <w:pPr>
              <w:pStyle w:val="TAL"/>
              <w:rPr>
                <w:sz w:val="16"/>
              </w:rPr>
            </w:pPr>
            <w:r w:rsidRPr="00BE3C62">
              <w:rPr>
                <w:sz w:val="16"/>
              </w:rPr>
              <w:t>C4-214553</w:t>
            </w:r>
          </w:p>
        </w:tc>
      </w:tr>
      <w:tr w:rsidR="00BE3C62" w:rsidRPr="00BE3C62" w14:paraId="6DBC63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2999" w14:textId="77777777" w:rsidR="004377C2" w:rsidRPr="00BE3C62" w:rsidRDefault="004377C2" w:rsidP="00BE3C62">
            <w:pPr>
              <w:pStyle w:val="TAL"/>
              <w:rPr>
                <w:sz w:val="16"/>
              </w:rPr>
            </w:pPr>
            <w:r w:rsidRPr="00BE3C62">
              <w:rPr>
                <w:sz w:val="16"/>
              </w:rPr>
              <w:t>C4-214186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A7B1" w14:textId="77777777" w:rsidR="004377C2" w:rsidRPr="00BE3C62" w:rsidRDefault="004377C2" w:rsidP="00BE3C62">
            <w:pPr>
              <w:pStyle w:val="TAL"/>
              <w:rPr>
                <w:sz w:val="16"/>
              </w:rPr>
            </w:pPr>
            <w:r w:rsidRPr="00BE3C62">
              <w:rPr>
                <w:sz w:val="16"/>
              </w:rPr>
              <w:t>5MBS – Clause 5.2.1 (TMGI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090A"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B960"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24B33" w14:textId="77777777" w:rsidR="004377C2" w:rsidRPr="00BE3C62" w:rsidRDefault="004377C2" w:rsidP="00BE3C62">
            <w:pPr>
              <w:pStyle w:val="TAL"/>
              <w:rPr>
                <w:sz w:val="16"/>
              </w:rPr>
            </w:pPr>
            <w:r w:rsidRPr="00BE3C62">
              <w:rPr>
                <w:sz w:val="16"/>
              </w:rPr>
              <w:t>C4-214015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BCDA1" w14:textId="77777777" w:rsidR="004377C2" w:rsidRPr="00BE3C62" w:rsidRDefault="004377C2" w:rsidP="00BE3C62">
            <w:pPr>
              <w:pStyle w:val="TAL"/>
              <w:rPr>
                <w:sz w:val="16"/>
              </w:rPr>
            </w:pPr>
          </w:p>
        </w:tc>
      </w:tr>
      <w:tr w:rsidR="00BE3C62" w:rsidRPr="00BE3C62" w14:paraId="3EBCD90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4B1F" w14:textId="77777777" w:rsidR="004377C2" w:rsidRPr="00BE3C62" w:rsidRDefault="004377C2" w:rsidP="00BE3C62">
            <w:pPr>
              <w:pStyle w:val="TAL"/>
              <w:rPr>
                <w:sz w:val="16"/>
              </w:rPr>
            </w:pPr>
            <w:r w:rsidRPr="00BE3C62">
              <w:rPr>
                <w:sz w:val="16"/>
              </w:rPr>
              <w:t>C4-214187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C598" w14:textId="77777777" w:rsidR="004377C2" w:rsidRPr="00BE3C62" w:rsidRDefault="004377C2" w:rsidP="00BE3C62">
            <w:pPr>
              <w:pStyle w:val="TAL"/>
              <w:rPr>
                <w:sz w:val="16"/>
              </w:rPr>
            </w:pPr>
            <w:r w:rsidRPr="00BE3C62">
              <w:rPr>
                <w:sz w:val="16"/>
              </w:rPr>
              <w:t>5MBS – Clause 5.2.2 (TMGI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3042"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F3E3A"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3006C" w14:textId="77777777" w:rsidR="004377C2" w:rsidRPr="00BE3C62" w:rsidRDefault="004377C2" w:rsidP="00BE3C62">
            <w:pPr>
              <w:pStyle w:val="TAL"/>
              <w:rPr>
                <w:sz w:val="16"/>
              </w:rPr>
            </w:pPr>
            <w:r w:rsidRPr="00BE3C62">
              <w:rPr>
                <w:sz w:val="16"/>
              </w:rPr>
              <w:t>C4-214016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428C5" w14:textId="77777777" w:rsidR="004377C2" w:rsidRPr="00BE3C62" w:rsidRDefault="004377C2" w:rsidP="00BE3C62">
            <w:pPr>
              <w:pStyle w:val="TAL"/>
              <w:rPr>
                <w:sz w:val="16"/>
              </w:rPr>
            </w:pPr>
          </w:p>
        </w:tc>
      </w:tr>
      <w:tr w:rsidR="00BE3C62" w:rsidRPr="00BE3C62" w14:paraId="61B7673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6B48" w14:textId="77777777" w:rsidR="004377C2" w:rsidRPr="00BE3C62" w:rsidRDefault="004377C2" w:rsidP="00BE3C62">
            <w:pPr>
              <w:pStyle w:val="TAL"/>
              <w:rPr>
                <w:sz w:val="16"/>
              </w:rPr>
            </w:pPr>
            <w:r w:rsidRPr="00BE3C62">
              <w:rPr>
                <w:sz w:val="16"/>
              </w:rPr>
              <w:t>C4-214188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69A87" w14:textId="77777777" w:rsidR="004377C2" w:rsidRPr="00BE3C62" w:rsidRDefault="004377C2" w:rsidP="00BE3C62">
            <w:pPr>
              <w:pStyle w:val="TAL"/>
              <w:rPr>
                <w:sz w:val="16"/>
              </w:rPr>
            </w:pPr>
            <w:r w:rsidRPr="00BE3C62">
              <w:rPr>
                <w:sz w:val="16"/>
              </w:rPr>
              <w:t>5MBS – Clause 5.3.1 (MBSSession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D9C6"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6BA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2CC23" w14:textId="77777777" w:rsidR="004377C2" w:rsidRPr="00BE3C62" w:rsidRDefault="004377C2" w:rsidP="00BE3C62">
            <w:pPr>
              <w:pStyle w:val="TAL"/>
              <w:rPr>
                <w:sz w:val="16"/>
              </w:rPr>
            </w:pPr>
            <w:r w:rsidRPr="00BE3C62">
              <w:rPr>
                <w:sz w:val="16"/>
              </w:rPr>
              <w:t>C4-214017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E53F4" w14:textId="77777777" w:rsidR="004377C2" w:rsidRPr="00BE3C62" w:rsidRDefault="004377C2" w:rsidP="00BE3C62">
            <w:pPr>
              <w:pStyle w:val="TAL"/>
              <w:rPr>
                <w:sz w:val="16"/>
              </w:rPr>
            </w:pPr>
          </w:p>
        </w:tc>
      </w:tr>
      <w:tr w:rsidR="00BE3C62" w:rsidRPr="00BE3C62" w14:paraId="15DB18D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B64B" w14:textId="77777777" w:rsidR="004377C2" w:rsidRPr="00BE3C62" w:rsidRDefault="004377C2" w:rsidP="00BE3C62">
            <w:pPr>
              <w:pStyle w:val="TAL"/>
              <w:rPr>
                <w:sz w:val="16"/>
              </w:rPr>
            </w:pPr>
            <w:r w:rsidRPr="00BE3C62">
              <w:rPr>
                <w:sz w:val="16"/>
              </w:rPr>
              <w:t>C4-214189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4B1E" w14:textId="77777777" w:rsidR="004377C2" w:rsidRPr="00BE3C62" w:rsidRDefault="004377C2" w:rsidP="00BE3C62">
            <w:pPr>
              <w:pStyle w:val="TAL"/>
              <w:rPr>
                <w:sz w:val="16"/>
              </w:rPr>
            </w:pPr>
            <w:r w:rsidRPr="00BE3C62">
              <w:rPr>
                <w:sz w:val="16"/>
              </w:rPr>
              <w:t>5MBS – Clause 5.4.1 (Reception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78A5"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150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90A5" w14:textId="77777777" w:rsidR="004377C2" w:rsidRPr="00BE3C62" w:rsidRDefault="004377C2" w:rsidP="00BE3C62">
            <w:pPr>
              <w:pStyle w:val="TAL"/>
              <w:rPr>
                <w:sz w:val="16"/>
              </w:rPr>
            </w:pPr>
            <w:r w:rsidRPr="00BE3C62">
              <w:rPr>
                <w:sz w:val="16"/>
              </w:rPr>
              <w:t>C4-214019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D625" w14:textId="77777777" w:rsidR="004377C2" w:rsidRPr="00BE3C62" w:rsidRDefault="004377C2" w:rsidP="00BE3C62">
            <w:pPr>
              <w:pStyle w:val="TAL"/>
              <w:rPr>
                <w:sz w:val="16"/>
              </w:rPr>
            </w:pPr>
            <w:r w:rsidRPr="00BE3C62">
              <w:rPr>
                <w:sz w:val="16"/>
              </w:rPr>
              <w:t>C4-214551</w:t>
            </w:r>
          </w:p>
        </w:tc>
      </w:tr>
      <w:tr w:rsidR="00BE3C62" w:rsidRPr="00BE3C62" w14:paraId="2F4A662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C4CF" w14:textId="77777777" w:rsidR="004377C2" w:rsidRPr="00BE3C62" w:rsidRDefault="004377C2" w:rsidP="00BE3C62">
            <w:pPr>
              <w:pStyle w:val="TAL"/>
              <w:rPr>
                <w:sz w:val="16"/>
              </w:rPr>
            </w:pPr>
            <w:r w:rsidRPr="00BE3C62">
              <w:rPr>
                <w:sz w:val="16"/>
              </w:rPr>
              <w:t>C4-214190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E99B" w14:textId="77777777" w:rsidR="004377C2" w:rsidRPr="00BE3C62" w:rsidRDefault="004377C2" w:rsidP="00BE3C62">
            <w:pPr>
              <w:pStyle w:val="TAL"/>
              <w:rPr>
                <w:sz w:val="16"/>
              </w:rPr>
            </w:pPr>
            <w:r w:rsidRPr="00BE3C62">
              <w:rPr>
                <w:sz w:val="16"/>
              </w:rPr>
              <w:t>5MBS – Clause 6.1.3 (TMGI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9FD3"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243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2AAA" w14:textId="77777777" w:rsidR="004377C2" w:rsidRPr="00BE3C62" w:rsidRDefault="004377C2" w:rsidP="00BE3C62">
            <w:pPr>
              <w:pStyle w:val="TAL"/>
              <w:rPr>
                <w:sz w:val="16"/>
              </w:rPr>
            </w:pPr>
            <w:r w:rsidRPr="00BE3C62">
              <w:rPr>
                <w:sz w:val="16"/>
              </w:rPr>
              <w:t>C4-214023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7A4CF" w14:textId="77777777" w:rsidR="004377C2" w:rsidRPr="00BE3C62" w:rsidRDefault="004377C2" w:rsidP="00BE3C62">
            <w:pPr>
              <w:pStyle w:val="TAL"/>
              <w:rPr>
                <w:sz w:val="16"/>
              </w:rPr>
            </w:pPr>
          </w:p>
        </w:tc>
      </w:tr>
      <w:tr w:rsidR="00BE3C62" w:rsidRPr="00BE3C62" w14:paraId="5349EE5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AE8C" w14:textId="77777777" w:rsidR="004377C2" w:rsidRPr="00BE3C62" w:rsidRDefault="004377C2" w:rsidP="00BE3C62">
            <w:pPr>
              <w:pStyle w:val="TAL"/>
              <w:rPr>
                <w:sz w:val="16"/>
              </w:rPr>
            </w:pPr>
            <w:r w:rsidRPr="00BE3C62">
              <w:rPr>
                <w:sz w:val="16"/>
              </w:rPr>
              <w:t>C4-214191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1C88" w14:textId="77777777" w:rsidR="004377C2" w:rsidRPr="00BE3C62" w:rsidRDefault="004377C2" w:rsidP="00BE3C62">
            <w:pPr>
              <w:pStyle w:val="TAL"/>
              <w:rPr>
                <w:sz w:val="16"/>
              </w:rPr>
            </w:pPr>
            <w:r w:rsidRPr="00BE3C62">
              <w:rPr>
                <w:sz w:val="16"/>
              </w:rPr>
              <w:t>5MBS – Clause 5.5.1 (Information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967EB"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48C6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D96D" w14:textId="77777777" w:rsidR="004377C2" w:rsidRPr="00BE3C62" w:rsidRDefault="004377C2" w:rsidP="00BE3C62">
            <w:pPr>
              <w:pStyle w:val="TAL"/>
              <w:rPr>
                <w:sz w:val="16"/>
              </w:rPr>
            </w:pPr>
            <w:r w:rsidRPr="00BE3C62">
              <w:rPr>
                <w:sz w:val="16"/>
              </w:rPr>
              <w:t>C4-214062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2987" w14:textId="77777777" w:rsidR="004377C2" w:rsidRPr="00BE3C62" w:rsidRDefault="004377C2" w:rsidP="00BE3C62">
            <w:pPr>
              <w:pStyle w:val="TAL"/>
              <w:rPr>
                <w:sz w:val="16"/>
              </w:rPr>
            </w:pPr>
          </w:p>
        </w:tc>
      </w:tr>
      <w:tr w:rsidR="00BE3C62" w:rsidRPr="00BE3C62" w14:paraId="7EB064D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978B0" w14:textId="77777777" w:rsidR="004377C2" w:rsidRPr="00BE3C62" w:rsidRDefault="004377C2" w:rsidP="00BE3C62">
            <w:pPr>
              <w:pStyle w:val="TAL"/>
              <w:rPr>
                <w:sz w:val="16"/>
              </w:rPr>
            </w:pPr>
            <w:r w:rsidRPr="00BE3C62">
              <w:rPr>
                <w:sz w:val="16"/>
              </w:rPr>
              <w:t>C4-214192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E628" w14:textId="77777777" w:rsidR="004377C2" w:rsidRPr="00BE3C62" w:rsidRDefault="004377C2" w:rsidP="00BE3C62">
            <w:pPr>
              <w:pStyle w:val="TAL"/>
              <w:rPr>
                <w:sz w:val="16"/>
              </w:rPr>
            </w:pPr>
            <w:r w:rsidRPr="00BE3C62">
              <w:rPr>
                <w:sz w:val="16"/>
              </w:rPr>
              <w:t>5MBS – Clause 4.1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56DCA"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1AF61"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203A3" w14:textId="77777777" w:rsidR="004377C2" w:rsidRPr="00BE3C62" w:rsidRDefault="004377C2" w:rsidP="00BE3C62">
            <w:pPr>
              <w:pStyle w:val="TAL"/>
              <w:rPr>
                <w:sz w:val="16"/>
              </w:rPr>
            </w:pPr>
            <w:r w:rsidRPr="00BE3C62">
              <w:rPr>
                <w:sz w:val="16"/>
              </w:rPr>
              <w:t>C4-214074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27787" w14:textId="77777777" w:rsidR="004377C2" w:rsidRPr="00BE3C62" w:rsidRDefault="004377C2" w:rsidP="00BE3C62">
            <w:pPr>
              <w:pStyle w:val="TAL"/>
              <w:rPr>
                <w:sz w:val="16"/>
              </w:rPr>
            </w:pPr>
          </w:p>
        </w:tc>
      </w:tr>
      <w:tr w:rsidR="00BE3C62" w:rsidRPr="00BE3C62" w14:paraId="73FF213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A3E90" w14:textId="77777777" w:rsidR="004377C2" w:rsidRPr="00BE3C62" w:rsidRDefault="004377C2" w:rsidP="00BE3C62">
            <w:pPr>
              <w:pStyle w:val="TAL"/>
              <w:rPr>
                <w:sz w:val="16"/>
              </w:rPr>
            </w:pPr>
            <w:r w:rsidRPr="00BE3C62">
              <w:rPr>
                <w:sz w:val="16"/>
              </w:rPr>
              <w:t>C4-214193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EF0DB" w14:textId="77777777" w:rsidR="004377C2" w:rsidRPr="00BE3C62" w:rsidRDefault="004377C2" w:rsidP="00BE3C62">
            <w:pPr>
              <w:pStyle w:val="TAL"/>
              <w:rPr>
                <w:sz w:val="16"/>
              </w:rPr>
            </w:pPr>
            <w:r w:rsidRPr="00BE3C62">
              <w:rPr>
                <w:sz w:val="16"/>
              </w:rPr>
              <w:t>5MBS – Clause 5.1 (MB-SMF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D388"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1D74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DAF72" w14:textId="77777777" w:rsidR="004377C2" w:rsidRPr="00BE3C62" w:rsidRDefault="004377C2" w:rsidP="00BE3C62">
            <w:pPr>
              <w:pStyle w:val="TAL"/>
              <w:rPr>
                <w:sz w:val="16"/>
              </w:rPr>
            </w:pPr>
            <w:r w:rsidRPr="00BE3C62">
              <w:rPr>
                <w:sz w:val="16"/>
              </w:rPr>
              <w:t>C4-214075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4F4E" w14:textId="77777777" w:rsidR="004377C2" w:rsidRPr="00BE3C62" w:rsidRDefault="004377C2" w:rsidP="00BE3C62">
            <w:pPr>
              <w:pStyle w:val="TAL"/>
              <w:rPr>
                <w:sz w:val="16"/>
              </w:rPr>
            </w:pPr>
            <w:r w:rsidRPr="00BE3C62">
              <w:rPr>
                <w:sz w:val="16"/>
              </w:rPr>
              <w:t>C4-214546</w:t>
            </w:r>
          </w:p>
        </w:tc>
      </w:tr>
      <w:tr w:rsidR="00BE3C62" w:rsidRPr="00BE3C62" w14:paraId="57D063A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8943" w14:textId="77777777" w:rsidR="004377C2" w:rsidRPr="00BE3C62" w:rsidRDefault="004377C2" w:rsidP="00BE3C62">
            <w:pPr>
              <w:pStyle w:val="TAL"/>
              <w:rPr>
                <w:sz w:val="16"/>
              </w:rPr>
            </w:pPr>
            <w:r w:rsidRPr="00BE3C62">
              <w:rPr>
                <w:sz w:val="16"/>
              </w:rPr>
              <w:t>C4-214194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8511" w14:textId="77777777" w:rsidR="004377C2" w:rsidRPr="00BE3C62" w:rsidRDefault="004377C2" w:rsidP="00BE3C62">
            <w:pPr>
              <w:pStyle w:val="TAL"/>
              <w:rPr>
                <w:sz w:val="16"/>
              </w:rPr>
            </w:pPr>
            <w:r w:rsidRPr="00BE3C62">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99B8" w14:textId="77777777" w:rsidR="004377C2" w:rsidRPr="00BE3C62" w:rsidRDefault="004377C2" w:rsidP="00BE3C62">
            <w:pPr>
              <w:pStyle w:val="TAL"/>
              <w:rPr>
                <w:sz w:val="16"/>
              </w:rPr>
            </w:pPr>
            <w:r w:rsidRPr="00BE3C62">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F8B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777C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6F66" w14:textId="77777777" w:rsidR="004377C2" w:rsidRPr="00BE3C62" w:rsidRDefault="004377C2" w:rsidP="00BE3C62">
            <w:pPr>
              <w:pStyle w:val="TAL"/>
              <w:rPr>
                <w:sz w:val="16"/>
              </w:rPr>
            </w:pPr>
            <w:r w:rsidRPr="00BE3C62">
              <w:rPr>
                <w:sz w:val="16"/>
              </w:rPr>
              <w:t>C4-214528</w:t>
            </w:r>
          </w:p>
        </w:tc>
      </w:tr>
      <w:tr w:rsidR="00BE3C62" w:rsidRPr="00BE3C62" w14:paraId="52985ED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2349" w14:textId="77777777" w:rsidR="004377C2" w:rsidRPr="00BE3C62" w:rsidRDefault="004377C2" w:rsidP="00BE3C62">
            <w:pPr>
              <w:pStyle w:val="TAL"/>
              <w:rPr>
                <w:sz w:val="16"/>
              </w:rPr>
            </w:pPr>
            <w:r w:rsidRPr="00BE3C62">
              <w:rPr>
                <w:sz w:val="16"/>
              </w:rPr>
              <w:t>C4-214195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AB3E" w14:textId="77777777" w:rsidR="004377C2" w:rsidRPr="00BE3C62" w:rsidRDefault="004377C2" w:rsidP="00BE3C62">
            <w:pPr>
              <w:pStyle w:val="TAL"/>
              <w:rPr>
                <w:sz w:val="16"/>
              </w:rPr>
            </w:pPr>
            <w:r w:rsidRPr="00BE3C62">
              <w:rPr>
                <w:sz w:val="16"/>
              </w:rPr>
              <w:t>Updates of Evaluation and 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94FF4" w14:textId="77777777" w:rsidR="004377C2" w:rsidRPr="00BE3C62" w:rsidRDefault="004377C2" w:rsidP="00BE3C62">
            <w:pPr>
              <w:pStyle w:val="TAL"/>
              <w:rPr>
                <w:sz w:val="16"/>
              </w:rPr>
            </w:pPr>
            <w:r w:rsidRPr="00BE3C62">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D02C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1776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E405E" w14:textId="77777777" w:rsidR="004377C2" w:rsidRPr="00BE3C62" w:rsidRDefault="004377C2" w:rsidP="00BE3C62">
            <w:pPr>
              <w:pStyle w:val="TAL"/>
              <w:rPr>
                <w:sz w:val="16"/>
              </w:rPr>
            </w:pPr>
            <w:r w:rsidRPr="00BE3C62">
              <w:rPr>
                <w:sz w:val="16"/>
              </w:rPr>
              <w:t>C4-214698</w:t>
            </w:r>
          </w:p>
        </w:tc>
      </w:tr>
      <w:tr w:rsidR="00BE3C62" w:rsidRPr="00BE3C62" w14:paraId="5C005D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5DC1" w14:textId="77777777" w:rsidR="004377C2" w:rsidRPr="00BE3C62" w:rsidRDefault="004377C2" w:rsidP="00BE3C62">
            <w:pPr>
              <w:pStyle w:val="TAL"/>
              <w:rPr>
                <w:sz w:val="16"/>
              </w:rPr>
            </w:pPr>
            <w:r w:rsidRPr="00BE3C62">
              <w:rPr>
                <w:sz w:val="16"/>
              </w:rPr>
              <w:t>C4-214196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8930" w14:textId="77777777" w:rsidR="004377C2" w:rsidRPr="00BE3C62" w:rsidRDefault="004377C2" w:rsidP="00BE3C62">
            <w:pPr>
              <w:pStyle w:val="TAL"/>
              <w:rPr>
                <w:sz w:val="16"/>
              </w:rPr>
            </w:pPr>
            <w:r w:rsidRPr="00BE3C62">
              <w:rPr>
                <w:sz w:val="16"/>
              </w:rPr>
              <w:t>Updates of Evaluation and 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AA245" w14:textId="77777777" w:rsidR="004377C2" w:rsidRPr="00BE3C62" w:rsidRDefault="004377C2" w:rsidP="00BE3C62">
            <w:pPr>
              <w:pStyle w:val="TAL"/>
              <w:rPr>
                <w:sz w:val="16"/>
              </w:rPr>
            </w:pPr>
            <w:r w:rsidRPr="00BE3C62">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14D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D86C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687C" w14:textId="77777777" w:rsidR="004377C2" w:rsidRPr="00BE3C62" w:rsidRDefault="004377C2" w:rsidP="00BE3C62">
            <w:pPr>
              <w:pStyle w:val="TAL"/>
              <w:rPr>
                <w:sz w:val="16"/>
              </w:rPr>
            </w:pPr>
            <w:r w:rsidRPr="00BE3C62">
              <w:rPr>
                <w:sz w:val="16"/>
              </w:rPr>
              <w:t>C4-214699</w:t>
            </w:r>
          </w:p>
        </w:tc>
      </w:tr>
      <w:tr w:rsidR="00BE3C62" w:rsidRPr="00BE3C62" w14:paraId="47B3F9F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7242" w14:textId="77777777" w:rsidR="004377C2" w:rsidRPr="00BE3C62" w:rsidRDefault="004377C2" w:rsidP="00BE3C62">
            <w:pPr>
              <w:pStyle w:val="TAL"/>
              <w:rPr>
                <w:sz w:val="16"/>
              </w:rPr>
            </w:pPr>
            <w:r w:rsidRPr="00BE3C62">
              <w:rPr>
                <w:sz w:val="16"/>
              </w:rPr>
              <w:t>C4-214197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1036" w14:textId="77777777" w:rsidR="004377C2" w:rsidRPr="00BE3C62" w:rsidRDefault="004377C2" w:rsidP="00BE3C62">
            <w:pPr>
              <w:pStyle w:val="TAL"/>
              <w:rPr>
                <w:sz w:val="16"/>
              </w:rPr>
            </w:pPr>
            <w:r w:rsidRPr="00BE3C62">
              <w:rPr>
                <w:sz w:val="16"/>
              </w:rPr>
              <w:t>LS on updates of SBI-based 5G SMS in TS23.501 and TS23.502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D756" w14:textId="77777777" w:rsidR="004377C2" w:rsidRPr="00BE3C62" w:rsidRDefault="004377C2" w:rsidP="00BE3C62">
            <w:pPr>
              <w:pStyle w:val="TAL"/>
              <w:rPr>
                <w:sz w:val="16"/>
              </w:rPr>
            </w:pPr>
            <w:r w:rsidRPr="00BE3C62">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D16A"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19AC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CE618" w14:textId="77777777" w:rsidR="004377C2" w:rsidRPr="00BE3C62" w:rsidRDefault="004377C2" w:rsidP="00BE3C62">
            <w:pPr>
              <w:pStyle w:val="TAL"/>
              <w:rPr>
                <w:sz w:val="16"/>
              </w:rPr>
            </w:pPr>
          </w:p>
        </w:tc>
      </w:tr>
      <w:tr w:rsidR="00BE3C62" w:rsidRPr="00BE3C62" w14:paraId="28FCE8E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4B00" w14:textId="77777777" w:rsidR="004377C2" w:rsidRPr="00BE3C62" w:rsidRDefault="004377C2" w:rsidP="00BE3C62">
            <w:pPr>
              <w:pStyle w:val="TAL"/>
              <w:rPr>
                <w:sz w:val="16"/>
              </w:rPr>
            </w:pPr>
            <w:r w:rsidRPr="00BE3C62">
              <w:rPr>
                <w:sz w:val="16"/>
              </w:rPr>
              <w:t>C4-214198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29C6" w14:textId="77777777" w:rsidR="004377C2" w:rsidRPr="00BE3C62" w:rsidRDefault="004377C2" w:rsidP="00BE3C62">
            <w:pPr>
              <w:pStyle w:val="TAL"/>
              <w:rPr>
                <w:sz w:val="16"/>
              </w:rPr>
            </w:pPr>
            <w:r w:rsidRPr="00BE3C62">
              <w:rPr>
                <w:sz w:val="16"/>
              </w:rPr>
              <w:t>LS on updates of SBI-based 5G SMS in TS23.040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648C" w14:textId="77777777" w:rsidR="004377C2" w:rsidRPr="00BE3C62" w:rsidRDefault="004377C2" w:rsidP="00BE3C62">
            <w:pPr>
              <w:pStyle w:val="TAL"/>
              <w:rPr>
                <w:sz w:val="16"/>
              </w:rPr>
            </w:pPr>
            <w:r w:rsidRPr="00BE3C62">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43FA"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7DA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4389E" w14:textId="77777777" w:rsidR="004377C2" w:rsidRPr="00BE3C62" w:rsidRDefault="004377C2" w:rsidP="00BE3C62">
            <w:pPr>
              <w:pStyle w:val="TAL"/>
              <w:rPr>
                <w:sz w:val="16"/>
              </w:rPr>
            </w:pPr>
          </w:p>
        </w:tc>
      </w:tr>
      <w:tr w:rsidR="00BE3C62" w:rsidRPr="00BE3C62" w14:paraId="75F8737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C827" w14:textId="77777777" w:rsidR="004377C2" w:rsidRPr="00BE3C62" w:rsidRDefault="004377C2" w:rsidP="00BE3C62">
            <w:pPr>
              <w:pStyle w:val="TAL"/>
              <w:rPr>
                <w:sz w:val="16"/>
              </w:rPr>
            </w:pPr>
            <w:r w:rsidRPr="00BE3C62">
              <w:rPr>
                <w:sz w:val="16"/>
              </w:rPr>
              <w:t>C4-214199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38AB" w14:textId="77777777" w:rsidR="004377C2" w:rsidRPr="00BE3C62" w:rsidRDefault="004377C2" w:rsidP="00BE3C62">
            <w:pPr>
              <w:pStyle w:val="TAL"/>
              <w:rPr>
                <w:sz w:val="16"/>
              </w:rPr>
            </w:pPr>
            <w:r w:rsidRPr="00BE3C62">
              <w:rPr>
                <w:sz w:val="16"/>
              </w:rPr>
              <w:t>imsUeId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0A9F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A11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5236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C3921" w14:textId="77777777" w:rsidR="004377C2" w:rsidRPr="00BE3C62" w:rsidRDefault="004377C2" w:rsidP="00BE3C62">
            <w:pPr>
              <w:pStyle w:val="TAL"/>
              <w:rPr>
                <w:sz w:val="16"/>
              </w:rPr>
            </w:pPr>
          </w:p>
        </w:tc>
      </w:tr>
      <w:tr w:rsidR="00BE3C62" w:rsidRPr="00BE3C62" w14:paraId="229EEAE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6DB5" w14:textId="77777777" w:rsidR="004377C2" w:rsidRPr="00BE3C62" w:rsidRDefault="004377C2" w:rsidP="00BE3C62">
            <w:pPr>
              <w:pStyle w:val="TAL"/>
              <w:rPr>
                <w:sz w:val="16"/>
              </w:rPr>
            </w:pPr>
            <w:r w:rsidRPr="00BE3C62">
              <w:rPr>
                <w:sz w:val="16"/>
              </w:rPr>
              <w:t>C4-214200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496CB" w14:textId="77777777" w:rsidR="004377C2" w:rsidRPr="00BE3C62" w:rsidRDefault="004377C2" w:rsidP="00BE3C62">
            <w:pPr>
              <w:pStyle w:val="TAL"/>
              <w:rPr>
                <w:sz w:val="16"/>
              </w:rPr>
            </w:pPr>
            <w:r w:rsidRPr="00BE3C62">
              <w:rPr>
                <w:sz w:val="16"/>
              </w:rPr>
              <w:t>imsUeId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9BA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5081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7AE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CB9C0" w14:textId="77777777" w:rsidR="004377C2" w:rsidRPr="00BE3C62" w:rsidRDefault="004377C2" w:rsidP="00BE3C62">
            <w:pPr>
              <w:pStyle w:val="TAL"/>
              <w:rPr>
                <w:sz w:val="16"/>
              </w:rPr>
            </w:pPr>
          </w:p>
        </w:tc>
      </w:tr>
      <w:tr w:rsidR="00BE3C62" w:rsidRPr="00BE3C62" w14:paraId="0F5181E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70FFD" w14:textId="77777777" w:rsidR="004377C2" w:rsidRPr="00BE3C62" w:rsidRDefault="004377C2" w:rsidP="00BE3C62">
            <w:pPr>
              <w:pStyle w:val="TAL"/>
              <w:rPr>
                <w:sz w:val="16"/>
              </w:rPr>
            </w:pPr>
            <w:r w:rsidRPr="00BE3C62">
              <w:rPr>
                <w:sz w:val="16"/>
              </w:rPr>
              <w:t>C4-214201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35DA" w14:textId="77777777" w:rsidR="004377C2" w:rsidRPr="00BE3C62" w:rsidRDefault="004377C2" w:rsidP="00BE3C62">
            <w:pPr>
              <w:pStyle w:val="TAL"/>
              <w:rPr>
                <w:sz w:val="16"/>
              </w:rPr>
            </w:pPr>
            <w:r w:rsidRPr="00BE3C62">
              <w:rPr>
                <w:sz w:val="16"/>
              </w:rPr>
              <w:t>Patch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7B6F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52F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8AE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B2906" w14:textId="77777777" w:rsidR="004377C2" w:rsidRPr="00BE3C62" w:rsidRDefault="004377C2" w:rsidP="00BE3C62">
            <w:pPr>
              <w:pStyle w:val="TAL"/>
              <w:rPr>
                <w:sz w:val="16"/>
              </w:rPr>
            </w:pPr>
            <w:r w:rsidRPr="00BE3C62">
              <w:rPr>
                <w:sz w:val="16"/>
              </w:rPr>
              <w:t>C4-214586</w:t>
            </w:r>
          </w:p>
        </w:tc>
      </w:tr>
      <w:tr w:rsidR="00BE3C62" w:rsidRPr="00BE3C62" w14:paraId="195A54C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5F24" w14:textId="77777777" w:rsidR="004377C2" w:rsidRPr="00BE3C62" w:rsidRDefault="004377C2" w:rsidP="00BE3C62">
            <w:pPr>
              <w:pStyle w:val="TAL"/>
              <w:rPr>
                <w:sz w:val="16"/>
              </w:rPr>
            </w:pPr>
            <w:r w:rsidRPr="00BE3C62">
              <w:rPr>
                <w:sz w:val="16"/>
              </w:rPr>
              <w:t>C4-214202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ED014" w14:textId="77777777" w:rsidR="004377C2" w:rsidRPr="00BE3C62" w:rsidRDefault="004377C2" w:rsidP="00BE3C62">
            <w:pPr>
              <w:pStyle w:val="TAL"/>
              <w:rPr>
                <w:sz w:val="16"/>
              </w:rPr>
            </w:pPr>
            <w:r w:rsidRPr="00BE3C62">
              <w:rPr>
                <w:sz w:val="16"/>
              </w:rPr>
              <w:t>Retrieval of multiple Repository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6D9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7AB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ED38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2D5E" w14:textId="77777777" w:rsidR="004377C2" w:rsidRPr="00BE3C62" w:rsidRDefault="004377C2" w:rsidP="00BE3C62">
            <w:pPr>
              <w:pStyle w:val="TAL"/>
              <w:rPr>
                <w:sz w:val="16"/>
              </w:rPr>
            </w:pPr>
            <w:r w:rsidRPr="00BE3C62">
              <w:rPr>
                <w:sz w:val="16"/>
              </w:rPr>
              <w:t>C4-214587</w:t>
            </w:r>
          </w:p>
        </w:tc>
      </w:tr>
      <w:tr w:rsidR="00BE3C62" w:rsidRPr="00BE3C62" w14:paraId="5A479A4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2F47" w14:textId="77777777" w:rsidR="004377C2" w:rsidRPr="00BE3C62" w:rsidRDefault="004377C2" w:rsidP="00BE3C62">
            <w:pPr>
              <w:pStyle w:val="TAL"/>
              <w:rPr>
                <w:sz w:val="16"/>
              </w:rPr>
            </w:pPr>
            <w:r w:rsidRPr="00BE3C62">
              <w:rPr>
                <w:sz w:val="16"/>
              </w:rPr>
              <w:t>C4-214203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955A" w14:textId="77777777" w:rsidR="004377C2" w:rsidRPr="00BE3C62" w:rsidRDefault="004377C2" w:rsidP="00BE3C62">
            <w:pPr>
              <w:pStyle w:val="TAL"/>
              <w:rPr>
                <w:sz w:val="16"/>
              </w:rPr>
            </w:pPr>
            <w:r w:rsidRPr="00BE3C62">
              <w:rPr>
                <w:sz w:val="16"/>
              </w:rPr>
              <w:t>SDM subscription Storage for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806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C54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3B6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2FB17" w14:textId="77777777" w:rsidR="004377C2" w:rsidRPr="00BE3C62" w:rsidRDefault="004377C2" w:rsidP="00BE3C62">
            <w:pPr>
              <w:pStyle w:val="TAL"/>
              <w:rPr>
                <w:sz w:val="16"/>
              </w:rPr>
            </w:pPr>
          </w:p>
        </w:tc>
      </w:tr>
      <w:tr w:rsidR="00BE3C62" w:rsidRPr="00BE3C62" w14:paraId="106489E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6E952" w14:textId="77777777" w:rsidR="004377C2" w:rsidRPr="00BE3C62" w:rsidRDefault="004377C2" w:rsidP="00BE3C62">
            <w:pPr>
              <w:pStyle w:val="TAL"/>
              <w:rPr>
                <w:sz w:val="16"/>
              </w:rPr>
            </w:pPr>
            <w:r w:rsidRPr="00BE3C62">
              <w:rPr>
                <w:sz w:val="16"/>
              </w:rPr>
              <w:t>C4-214204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9980" w14:textId="77777777" w:rsidR="004377C2" w:rsidRPr="00BE3C62" w:rsidRDefault="004377C2" w:rsidP="00BE3C62">
            <w:pPr>
              <w:pStyle w:val="TAL"/>
              <w:rPr>
                <w:sz w:val="16"/>
              </w:rPr>
            </w:pPr>
            <w:r w:rsidRPr="00BE3C62">
              <w:rPr>
                <w:sz w:val="16"/>
              </w:rPr>
              <w:t>SDM subscription Storage for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8B8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C30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DF3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B60C" w14:textId="77777777" w:rsidR="004377C2" w:rsidRPr="00BE3C62" w:rsidRDefault="004377C2" w:rsidP="00BE3C62">
            <w:pPr>
              <w:pStyle w:val="TAL"/>
              <w:rPr>
                <w:sz w:val="16"/>
              </w:rPr>
            </w:pPr>
          </w:p>
        </w:tc>
      </w:tr>
      <w:tr w:rsidR="00BE3C62" w:rsidRPr="00BE3C62" w14:paraId="416E914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4ED0" w14:textId="77777777" w:rsidR="004377C2" w:rsidRPr="00BE3C62" w:rsidRDefault="004377C2" w:rsidP="00BE3C62">
            <w:pPr>
              <w:pStyle w:val="TAL"/>
              <w:rPr>
                <w:sz w:val="16"/>
              </w:rPr>
            </w:pPr>
            <w:r w:rsidRPr="00BE3C62">
              <w:rPr>
                <w:sz w:val="16"/>
              </w:rPr>
              <w:t>C4-214205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B7C7B" w14:textId="77777777" w:rsidR="004377C2" w:rsidRPr="00BE3C62" w:rsidRDefault="004377C2" w:rsidP="00BE3C62">
            <w:pPr>
              <w:pStyle w:val="TAL"/>
              <w:rPr>
                <w:sz w:val="16"/>
              </w:rPr>
            </w:pPr>
            <w:r w:rsidRPr="00BE3C62">
              <w:rPr>
                <w:sz w:val="16"/>
              </w:rPr>
              <w:t>NSSAA procedure from two different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671A"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4A4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6D1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0451" w14:textId="77777777" w:rsidR="004377C2" w:rsidRPr="00BE3C62" w:rsidRDefault="004377C2" w:rsidP="00BE3C62">
            <w:pPr>
              <w:pStyle w:val="TAL"/>
              <w:rPr>
                <w:sz w:val="16"/>
              </w:rPr>
            </w:pPr>
            <w:r w:rsidRPr="00BE3C62">
              <w:rPr>
                <w:sz w:val="16"/>
              </w:rPr>
              <w:t>C4-214599</w:t>
            </w:r>
          </w:p>
        </w:tc>
      </w:tr>
      <w:tr w:rsidR="00BE3C62" w:rsidRPr="00BE3C62" w14:paraId="62A5B5E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77827" w14:textId="77777777" w:rsidR="004377C2" w:rsidRPr="00BE3C62" w:rsidRDefault="004377C2" w:rsidP="00BE3C62">
            <w:pPr>
              <w:pStyle w:val="TAL"/>
              <w:rPr>
                <w:sz w:val="16"/>
              </w:rPr>
            </w:pPr>
            <w:r w:rsidRPr="00BE3C62">
              <w:rPr>
                <w:sz w:val="16"/>
              </w:rPr>
              <w:t>C4-214206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4E95" w14:textId="77777777" w:rsidR="004377C2" w:rsidRPr="00BE3C62" w:rsidRDefault="004377C2" w:rsidP="00BE3C62">
            <w:pPr>
              <w:pStyle w:val="TAL"/>
              <w:rPr>
                <w:sz w:val="16"/>
              </w:rPr>
            </w:pPr>
            <w:r w:rsidRPr="00BE3C62">
              <w:rPr>
                <w:sz w:val="16"/>
              </w:rPr>
              <w:t>NSSAA procedure from two different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5882"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5DC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25A2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9995" w14:textId="77777777" w:rsidR="004377C2" w:rsidRPr="00BE3C62" w:rsidRDefault="004377C2" w:rsidP="00BE3C62">
            <w:pPr>
              <w:pStyle w:val="TAL"/>
              <w:rPr>
                <w:sz w:val="16"/>
              </w:rPr>
            </w:pPr>
            <w:r w:rsidRPr="00BE3C62">
              <w:rPr>
                <w:sz w:val="16"/>
              </w:rPr>
              <w:t>C4-214600</w:t>
            </w:r>
          </w:p>
        </w:tc>
      </w:tr>
      <w:tr w:rsidR="00BE3C62" w:rsidRPr="00BE3C62" w14:paraId="480C2B2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4C46" w14:textId="77777777" w:rsidR="004377C2" w:rsidRPr="00BE3C62" w:rsidRDefault="004377C2" w:rsidP="00BE3C62">
            <w:pPr>
              <w:pStyle w:val="TAL"/>
              <w:rPr>
                <w:sz w:val="16"/>
              </w:rPr>
            </w:pPr>
            <w:r w:rsidRPr="00BE3C62">
              <w:rPr>
                <w:sz w:val="16"/>
              </w:rPr>
              <w:t>C4-214207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C09F"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4729"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E0F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1AE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F797" w14:textId="77777777" w:rsidR="004377C2" w:rsidRPr="00BE3C62" w:rsidRDefault="004377C2" w:rsidP="00BE3C62">
            <w:pPr>
              <w:pStyle w:val="TAL"/>
              <w:rPr>
                <w:sz w:val="16"/>
              </w:rPr>
            </w:pPr>
            <w:r w:rsidRPr="00BE3C62">
              <w:rPr>
                <w:sz w:val="16"/>
              </w:rPr>
              <w:t>C4-214596</w:t>
            </w:r>
          </w:p>
        </w:tc>
      </w:tr>
      <w:tr w:rsidR="00BE3C62" w:rsidRPr="00BE3C62" w14:paraId="0AE324B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7193" w14:textId="77777777" w:rsidR="004377C2" w:rsidRPr="00BE3C62" w:rsidRDefault="004377C2" w:rsidP="00BE3C62">
            <w:pPr>
              <w:pStyle w:val="TAL"/>
              <w:rPr>
                <w:sz w:val="16"/>
              </w:rPr>
            </w:pPr>
            <w:r w:rsidRPr="00BE3C62">
              <w:rPr>
                <w:sz w:val="16"/>
              </w:rPr>
              <w:t>C4-214208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CD0D"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2B7D"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23F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88F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10EE" w14:textId="77777777" w:rsidR="004377C2" w:rsidRPr="00BE3C62" w:rsidRDefault="004377C2" w:rsidP="00BE3C62">
            <w:pPr>
              <w:pStyle w:val="TAL"/>
              <w:rPr>
                <w:sz w:val="16"/>
              </w:rPr>
            </w:pPr>
            <w:r w:rsidRPr="00BE3C62">
              <w:rPr>
                <w:sz w:val="16"/>
              </w:rPr>
              <w:t>C4-214597</w:t>
            </w:r>
          </w:p>
        </w:tc>
      </w:tr>
      <w:tr w:rsidR="00BE3C62" w:rsidRPr="00BE3C62" w14:paraId="313ACC6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91C4" w14:textId="77777777" w:rsidR="004377C2" w:rsidRPr="00BE3C62" w:rsidRDefault="004377C2" w:rsidP="00BE3C62">
            <w:pPr>
              <w:pStyle w:val="TAL"/>
              <w:rPr>
                <w:sz w:val="16"/>
              </w:rPr>
            </w:pPr>
            <w:r w:rsidRPr="00BE3C62">
              <w:rPr>
                <w:sz w:val="16"/>
              </w:rPr>
              <w:t>C4-214209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8EDC3" w14:textId="77777777" w:rsidR="004377C2" w:rsidRPr="00BE3C62" w:rsidRDefault="004377C2" w:rsidP="00BE3C62">
            <w:pPr>
              <w:pStyle w:val="TAL"/>
              <w:rPr>
                <w:sz w:val="16"/>
              </w:rPr>
            </w:pPr>
            <w:r w:rsidRPr="00BE3C62">
              <w:rPr>
                <w:sz w:val="16"/>
              </w:rPr>
              <w:t>Handling of PMF Message with UE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185A"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0E53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96B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31C2" w14:textId="77777777" w:rsidR="004377C2" w:rsidRPr="00BE3C62" w:rsidRDefault="004377C2" w:rsidP="00BE3C62">
            <w:pPr>
              <w:pStyle w:val="TAL"/>
              <w:rPr>
                <w:sz w:val="16"/>
              </w:rPr>
            </w:pPr>
            <w:r w:rsidRPr="00BE3C62">
              <w:rPr>
                <w:sz w:val="16"/>
              </w:rPr>
              <w:t>C4-214598</w:t>
            </w:r>
          </w:p>
        </w:tc>
      </w:tr>
      <w:tr w:rsidR="00BE3C62" w:rsidRPr="00BE3C62" w14:paraId="459E531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291F" w14:textId="77777777" w:rsidR="004377C2" w:rsidRPr="00BE3C62" w:rsidRDefault="004377C2" w:rsidP="00BE3C62">
            <w:pPr>
              <w:pStyle w:val="TAL"/>
              <w:rPr>
                <w:sz w:val="16"/>
              </w:rPr>
            </w:pPr>
            <w:r w:rsidRPr="00BE3C62">
              <w:rPr>
                <w:sz w:val="16"/>
              </w:rPr>
              <w:t>C4-214210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5498" w14:textId="77777777" w:rsidR="004377C2" w:rsidRPr="00BE3C62" w:rsidRDefault="004377C2" w:rsidP="00BE3C62">
            <w:pPr>
              <w:pStyle w:val="TAL"/>
              <w:rPr>
                <w:sz w:val="16"/>
              </w:rPr>
            </w:pPr>
            <w:r w:rsidRPr="00BE3C62">
              <w:rPr>
                <w:sz w:val="16"/>
              </w:rPr>
              <w:t>Discussion on Remaining Issues of I-SMF/V-SMF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05E2"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B7EB"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A64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185C" w14:textId="77777777" w:rsidR="004377C2" w:rsidRPr="00BE3C62" w:rsidRDefault="004377C2" w:rsidP="00BE3C62">
            <w:pPr>
              <w:pStyle w:val="TAL"/>
              <w:rPr>
                <w:sz w:val="16"/>
              </w:rPr>
            </w:pPr>
          </w:p>
        </w:tc>
      </w:tr>
      <w:tr w:rsidR="00BE3C62" w:rsidRPr="00BE3C62" w14:paraId="54EAB64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991B" w14:textId="77777777" w:rsidR="004377C2" w:rsidRPr="00BE3C62" w:rsidRDefault="004377C2" w:rsidP="00BE3C62">
            <w:pPr>
              <w:pStyle w:val="TAL"/>
              <w:rPr>
                <w:sz w:val="16"/>
              </w:rPr>
            </w:pPr>
            <w:r w:rsidRPr="00BE3C62">
              <w:rPr>
                <w:sz w:val="16"/>
              </w:rPr>
              <w:t>C4-214211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9565" w14:textId="77777777" w:rsidR="004377C2" w:rsidRPr="00BE3C62" w:rsidRDefault="004377C2" w:rsidP="00BE3C62">
            <w:pPr>
              <w:pStyle w:val="TAL"/>
              <w:rPr>
                <w:sz w:val="16"/>
              </w:rPr>
            </w:pPr>
            <w:r w:rsidRPr="00BE3C62">
              <w:rPr>
                <w:sz w:val="16"/>
              </w:rPr>
              <w:t>Improvements to I-SMF/V-SMF Restoration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35CE"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122E"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B293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990F5" w14:textId="77777777" w:rsidR="004377C2" w:rsidRPr="00BE3C62" w:rsidRDefault="004377C2" w:rsidP="00BE3C62">
            <w:pPr>
              <w:pStyle w:val="TAL"/>
              <w:rPr>
                <w:sz w:val="16"/>
              </w:rPr>
            </w:pPr>
          </w:p>
        </w:tc>
      </w:tr>
      <w:tr w:rsidR="00BE3C62" w:rsidRPr="00BE3C62" w14:paraId="45CF9AE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D999" w14:textId="77777777" w:rsidR="004377C2" w:rsidRPr="00BE3C62" w:rsidRDefault="004377C2" w:rsidP="00BE3C62">
            <w:pPr>
              <w:pStyle w:val="TAL"/>
              <w:rPr>
                <w:sz w:val="16"/>
              </w:rPr>
            </w:pPr>
            <w:r w:rsidRPr="00BE3C62">
              <w:rPr>
                <w:sz w:val="16"/>
              </w:rPr>
              <w:t>C4-214212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9C92" w14:textId="77777777" w:rsidR="004377C2" w:rsidRPr="00BE3C62" w:rsidRDefault="004377C2" w:rsidP="00BE3C62">
            <w:pPr>
              <w:pStyle w:val="TAL"/>
              <w:rPr>
                <w:sz w:val="16"/>
              </w:rPr>
            </w:pPr>
            <w:r w:rsidRPr="00BE3C62">
              <w:rPr>
                <w:sz w:val="16"/>
              </w:rPr>
              <w:t>Improvements to I-SMF/V-SMF Restoration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6CA6"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EED75"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4A1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259C" w14:textId="77777777" w:rsidR="004377C2" w:rsidRPr="00BE3C62" w:rsidRDefault="004377C2" w:rsidP="00BE3C62">
            <w:pPr>
              <w:pStyle w:val="TAL"/>
              <w:rPr>
                <w:sz w:val="16"/>
              </w:rPr>
            </w:pPr>
          </w:p>
        </w:tc>
      </w:tr>
      <w:tr w:rsidR="00BE3C62" w:rsidRPr="00BE3C62" w14:paraId="4ECEB73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6EF9" w14:textId="77777777" w:rsidR="004377C2" w:rsidRPr="00BE3C62" w:rsidRDefault="004377C2" w:rsidP="00BE3C62">
            <w:pPr>
              <w:pStyle w:val="TAL"/>
              <w:rPr>
                <w:sz w:val="16"/>
              </w:rPr>
            </w:pPr>
            <w:r w:rsidRPr="00BE3C62">
              <w:rPr>
                <w:sz w:val="16"/>
              </w:rPr>
              <w:t>C4-214213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1A00" w14:textId="77777777" w:rsidR="004377C2" w:rsidRPr="00BE3C62" w:rsidRDefault="004377C2" w:rsidP="00BE3C62">
            <w:pPr>
              <w:pStyle w:val="TAL"/>
              <w:rPr>
                <w:sz w:val="16"/>
              </w:rPr>
            </w:pPr>
            <w:r w:rsidRPr="00BE3C62">
              <w:rPr>
                <w:sz w:val="16"/>
              </w:rPr>
              <w:t>Improvements to I-SMF/V-SMF Restoration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56026"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45BA"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EC0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95BF" w14:textId="77777777" w:rsidR="004377C2" w:rsidRPr="00BE3C62" w:rsidRDefault="004377C2" w:rsidP="00BE3C62">
            <w:pPr>
              <w:pStyle w:val="TAL"/>
              <w:rPr>
                <w:sz w:val="16"/>
              </w:rPr>
            </w:pPr>
          </w:p>
        </w:tc>
      </w:tr>
      <w:tr w:rsidR="00BE3C62" w:rsidRPr="00BE3C62" w14:paraId="5228062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E2D7" w14:textId="77777777" w:rsidR="004377C2" w:rsidRPr="00BE3C62" w:rsidRDefault="004377C2" w:rsidP="00BE3C62">
            <w:pPr>
              <w:pStyle w:val="TAL"/>
              <w:rPr>
                <w:sz w:val="16"/>
              </w:rPr>
            </w:pPr>
            <w:r w:rsidRPr="00BE3C62">
              <w:rPr>
                <w:sz w:val="16"/>
              </w:rPr>
              <w:t>C4-214214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49D8" w14:textId="77777777" w:rsidR="004377C2" w:rsidRPr="00BE3C62" w:rsidRDefault="004377C2" w:rsidP="00BE3C62">
            <w:pPr>
              <w:pStyle w:val="TAL"/>
              <w:rPr>
                <w:sz w:val="16"/>
              </w:rPr>
            </w:pPr>
            <w:r w:rsidRPr="00BE3C62">
              <w:rPr>
                <w:sz w:val="16"/>
              </w:rPr>
              <w:t>Reply LS on Header Enrichment for HTTPS in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A122" w14:textId="77777777" w:rsidR="004377C2" w:rsidRPr="00BE3C62" w:rsidRDefault="004377C2" w:rsidP="00BE3C62">
            <w:pPr>
              <w:pStyle w:val="TAL"/>
              <w:rPr>
                <w:sz w:val="16"/>
              </w:rPr>
            </w:pPr>
            <w:r w:rsidRPr="00BE3C62">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81FF"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4FC2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A99B8" w14:textId="77777777" w:rsidR="004377C2" w:rsidRPr="00BE3C62" w:rsidRDefault="004377C2" w:rsidP="00BE3C62">
            <w:pPr>
              <w:pStyle w:val="TAL"/>
              <w:rPr>
                <w:sz w:val="16"/>
              </w:rPr>
            </w:pPr>
          </w:p>
        </w:tc>
      </w:tr>
      <w:tr w:rsidR="00BE3C62" w:rsidRPr="00BE3C62" w14:paraId="65E9D92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E07C" w14:textId="77777777" w:rsidR="004377C2" w:rsidRPr="00BE3C62" w:rsidRDefault="004377C2" w:rsidP="00BE3C62">
            <w:pPr>
              <w:pStyle w:val="TAL"/>
              <w:rPr>
                <w:sz w:val="16"/>
              </w:rPr>
            </w:pPr>
            <w:r w:rsidRPr="00BE3C62">
              <w:rPr>
                <w:sz w:val="16"/>
              </w:rPr>
              <w:t>C4-214215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E3B7" w14:textId="77777777" w:rsidR="004377C2" w:rsidRPr="00BE3C62" w:rsidRDefault="004377C2" w:rsidP="00BE3C62">
            <w:pPr>
              <w:pStyle w:val="TAL"/>
              <w:rPr>
                <w:sz w:val="16"/>
              </w:rPr>
            </w:pPr>
            <w:r w:rsidRPr="00BE3C62">
              <w:rPr>
                <w:sz w:val="16"/>
              </w:rPr>
              <w:t>Query parameter name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C830" w14:textId="77777777" w:rsidR="004377C2" w:rsidRPr="00BE3C62" w:rsidRDefault="004377C2" w:rsidP="00BE3C62">
            <w:pPr>
              <w:pStyle w:val="TAL"/>
              <w:rPr>
                <w:sz w:val="16"/>
              </w:rPr>
            </w:pPr>
            <w:r w:rsidRPr="00BE3C62">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91B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B667" w14:textId="77777777" w:rsidR="004377C2" w:rsidRPr="00BE3C62" w:rsidRDefault="004377C2" w:rsidP="00BE3C62">
            <w:pPr>
              <w:pStyle w:val="TAL"/>
              <w:rPr>
                <w:sz w:val="16"/>
              </w:rPr>
            </w:pPr>
            <w:r w:rsidRPr="00BE3C62">
              <w:rPr>
                <w:sz w:val="16"/>
              </w:rPr>
              <w:t>C4-212043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16B9A" w14:textId="77777777" w:rsidR="004377C2" w:rsidRPr="00BE3C62" w:rsidRDefault="004377C2" w:rsidP="00BE3C62">
            <w:pPr>
              <w:pStyle w:val="TAL"/>
              <w:rPr>
                <w:sz w:val="16"/>
              </w:rPr>
            </w:pPr>
            <w:r w:rsidRPr="00BE3C62">
              <w:rPr>
                <w:sz w:val="16"/>
              </w:rPr>
              <w:t>C4-214588</w:t>
            </w:r>
          </w:p>
        </w:tc>
      </w:tr>
      <w:tr w:rsidR="00BE3C62" w:rsidRPr="00BE3C62" w14:paraId="52EA80A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575A" w14:textId="77777777" w:rsidR="004377C2" w:rsidRPr="00BE3C62" w:rsidRDefault="004377C2" w:rsidP="00BE3C62">
            <w:pPr>
              <w:pStyle w:val="TAL"/>
              <w:rPr>
                <w:sz w:val="16"/>
              </w:rPr>
            </w:pPr>
            <w:r w:rsidRPr="00BE3C62">
              <w:rPr>
                <w:sz w:val="16"/>
              </w:rPr>
              <w:t>C4-214216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FBA6" w14:textId="77777777" w:rsidR="004377C2" w:rsidRPr="00BE3C62" w:rsidRDefault="004377C2" w:rsidP="00BE3C62">
            <w:pPr>
              <w:pStyle w:val="TAL"/>
              <w:rPr>
                <w:sz w:val="16"/>
              </w:rPr>
            </w:pPr>
            <w:r w:rsidRPr="00BE3C62">
              <w:rPr>
                <w:sz w:val="16"/>
              </w:rPr>
              <w:t>Query parameter name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F4FB" w14:textId="77777777" w:rsidR="004377C2" w:rsidRPr="00BE3C62" w:rsidRDefault="004377C2" w:rsidP="00BE3C62">
            <w:pPr>
              <w:pStyle w:val="TAL"/>
              <w:rPr>
                <w:sz w:val="16"/>
              </w:rPr>
            </w:pPr>
            <w:r w:rsidRPr="00BE3C62">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42DA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46A6" w14:textId="77777777" w:rsidR="004377C2" w:rsidRPr="00BE3C62" w:rsidRDefault="004377C2" w:rsidP="00BE3C62">
            <w:pPr>
              <w:pStyle w:val="TAL"/>
              <w:rPr>
                <w:sz w:val="16"/>
              </w:rPr>
            </w:pPr>
            <w:r w:rsidRPr="00BE3C62">
              <w:rPr>
                <w:sz w:val="16"/>
              </w:rPr>
              <w:t>C4-212044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315C" w14:textId="77777777" w:rsidR="004377C2" w:rsidRPr="00BE3C62" w:rsidRDefault="004377C2" w:rsidP="00BE3C62">
            <w:pPr>
              <w:pStyle w:val="TAL"/>
              <w:rPr>
                <w:sz w:val="16"/>
              </w:rPr>
            </w:pPr>
          </w:p>
        </w:tc>
      </w:tr>
      <w:tr w:rsidR="00BE3C62" w:rsidRPr="00BE3C62" w14:paraId="7A75387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70FD8" w14:textId="77777777" w:rsidR="004377C2" w:rsidRPr="00BE3C62" w:rsidRDefault="004377C2" w:rsidP="00BE3C62">
            <w:pPr>
              <w:pStyle w:val="TAL"/>
              <w:rPr>
                <w:sz w:val="16"/>
              </w:rPr>
            </w:pPr>
            <w:r w:rsidRPr="00BE3C62">
              <w:rPr>
                <w:sz w:val="16"/>
              </w:rPr>
              <w:t>C4-214217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77E46" w14:textId="77777777" w:rsidR="004377C2" w:rsidRPr="00BE3C62" w:rsidRDefault="004377C2" w:rsidP="00BE3C62">
            <w:pPr>
              <w:pStyle w:val="TAL"/>
              <w:rPr>
                <w:sz w:val="16"/>
              </w:rPr>
            </w:pPr>
            <w:r w:rsidRPr="00BE3C62">
              <w:rPr>
                <w:sz w:val="16"/>
              </w:rPr>
              <w:t>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351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C8B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E23B" w14:textId="77777777" w:rsidR="004377C2" w:rsidRPr="00BE3C62" w:rsidRDefault="004377C2" w:rsidP="00BE3C62">
            <w:pPr>
              <w:pStyle w:val="TAL"/>
              <w:rPr>
                <w:sz w:val="16"/>
              </w:rPr>
            </w:pPr>
            <w:r w:rsidRPr="00BE3C62">
              <w:rPr>
                <w:sz w:val="16"/>
              </w:rPr>
              <w:t>C4-214010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3A030" w14:textId="77777777" w:rsidR="004377C2" w:rsidRPr="00BE3C62" w:rsidRDefault="004377C2" w:rsidP="00BE3C62">
            <w:pPr>
              <w:pStyle w:val="TAL"/>
              <w:rPr>
                <w:sz w:val="16"/>
              </w:rPr>
            </w:pPr>
            <w:r w:rsidRPr="00BE3C62">
              <w:rPr>
                <w:sz w:val="16"/>
              </w:rPr>
              <w:t>C4-214490</w:t>
            </w:r>
          </w:p>
        </w:tc>
      </w:tr>
      <w:tr w:rsidR="00BE3C62" w:rsidRPr="00BE3C62" w14:paraId="45E8332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3FDB3" w14:textId="77777777" w:rsidR="004377C2" w:rsidRPr="00BE3C62" w:rsidRDefault="004377C2" w:rsidP="00BE3C62">
            <w:pPr>
              <w:pStyle w:val="TAL"/>
              <w:rPr>
                <w:sz w:val="16"/>
              </w:rPr>
            </w:pPr>
            <w:r w:rsidRPr="00BE3C62">
              <w:rPr>
                <w:sz w:val="16"/>
              </w:rPr>
              <w:t>C4-214218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BF86" w14:textId="77777777" w:rsidR="004377C2" w:rsidRPr="00BE3C62" w:rsidRDefault="004377C2" w:rsidP="00BE3C62">
            <w:pPr>
              <w:pStyle w:val="TAL"/>
              <w:rPr>
                <w:sz w:val="16"/>
              </w:rPr>
            </w:pPr>
            <w:r w:rsidRPr="00BE3C62">
              <w:rPr>
                <w:sz w:val="16"/>
              </w:rPr>
              <w:t>LS on Stabilizing 3GPP TS 23.247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6F7E" w14:textId="77777777" w:rsidR="004377C2" w:rsidRPr="00BE3C62" w:rsidRDefault="004377C2" w:rsidP="00BE3C62">
            <w:pPr>
              <w:pStyle w:val="TAL"/>
              <w:rPr>
                <w:sz w:val="16"/>
              </w:rPr>
            </w:pPr>
            <w:r w:rsidRPr="00BE3C62">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9F955"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136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7633" w14:textId="77777777" w:rsidR="004377C2" w:rsidRPr="00BE3C62" w:rsidRDefault="004377C2" w:rsidP="00BE3C62">
            <w:pPr>
              <w:pStyle w:val="TAL"/>
              <w:rPr>
                <w:sz w:val="16"/>
              </w:rPr>
            </w:pPr>
          </w:p>
        </w:tc>
      </w:tr>
      <w:tr w:rsidR="00BE3C62" w:rsidRPr="00BE3C62" w14:paraId="08F13C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5AF3" w14:textId="77777777" w:rsidR="004377C2" w:rsidRPr="00BE3C62" w:rsidRDefault="004377C2" w:rsidP="00BE3C62">
            <w:pPr>
              <w:pStyle w:val="TAL"/>
              <w:rPr>
                <w:sz w:val="16"/>
              </w:rPr>
            </w:pPr>
            <w:r w:rsidRPr="00BE3C62">
              <w:rPr>
                <w:sz w:val="16"/>
              </w:rPr>
              <w:t>C4-214219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0448" w14:textId="77777777" w:rsidR="004377C2" w:rsidRPr="00BE3C62" w:rsidRDefault="004377C2" w:rsidP="00BE3C62">
            <w:pPr>
              <w:pStyle w:val="TAL"/>
              <w:rPr>
                <w:sz w:val="16"/>
              </w:rPr>
            </w:pPr>
            <w:r w:rsidRPr="00BE3C62">
              <w:rPr>
                <w:sz w:val="16"/>
              </w:rPr>
              <w:t>Revised WID on CT aspects of support of enhanced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F62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1DC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AB08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4FEE" w14:textId="77777777" w:rsidR="004377C2" w:rsidRPr="00BE3C62" w:rsidRDefault="004377C2" w:rsidP="00BE3C62">
            <w:pPr>
              <w:pStyle w:val="TAL"/>
              <w:rPr>
                <w:sz w:val="16"/>
              </w:rPr>
            </w:pPr>
            <w:r w:rsidRPr="00BE3C62">
              <w:rPr>
                <w:sz w:val="16"/>
              </w:rPr>
              <w:t>C4-214627</w:t>
            </w:r>
          </w:p>
        </w:tc>
      </w:tr>
      <w:tr w:rsidR="00BE3C62" w:rsidRPr="00BE3C62" w14:paraId="337EFE9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4E5F" w14:textId="77777777" w:rsidR="004377C2" w:rsidRPr="00BE3C62" w:rsidRDefault="004377C2" w:rsidP="00BE3C62">
            <w:pPr>
              <w:pStyle w:val="TAL"/>
              <w:rPr>
                <w:sz w:val="16"/>
              </w:rPr>
            </w:pPr>
            <w:r w:rsidRPr="00BE3C62">
              <w:rPr>
                <w:sz w:val="16"/>
              </w:rPr>
              <w:t>C4-214220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A4A55" w14:textId="77777777" w:rsidR="004377C2" w:rsidRPr="00BE3C62" w:rsidRDefault="004377C2" w:rsidP="00BE3C62">
            <w:pPr>
              <w:pStyle w:val="TAL"/>
              <w:rPr>
                <w:sz w:val="16"/>
              </w:rPr>
            </w:pPr>
            <w:r w:rsidRPr="00BE3C62">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2851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472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F6D6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3E898" w14:textId="77777777" w:rsidR="004377C2" w:rsidRPr="00BE3C62" w:rsidRDefault="004377C2" w:rsidP="00BE3C62">
            <w:pPr>
              <w:pStyle w:val="TAL"/>
              <w:rPr>
                <w:sz w:val="16"/>
              </w:rPr>
            </w:pPr>
            <w:r w:rsidRPr="00BE3C62">
              <w:rPr>
                <w:sz w:val="16"/>
              </w:rPr>
              <w:t>C4-214561</w:t>
            </w:r>
          </w:p>
        </w:tc>
      </w:tr>
      <w:tr w:rsidR="00BE3C62" w:rsidRPr="00BE3C62" w14:paraId="2EE49D5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B102" w14:textId="77777777" w:rsidR="004377C2" w:rsidRPr="00BE3C62" w:rsidRDefault="004377C2" w:rsidP="00BE3C62">
            <w:pPr>
              <w:pStyle w:val="TAL"/>
              <w:rPr>
                <w:sz w:val="16"/>
              </w:rPr>
            </w:pPr>
            <w:r w:rsidRPr="00BE3C62">
              <w:rPr>
                <w:sz w:val="16"/>
              </w:rPr>
              <w:t>C4-214221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5346" w14:textId="77777777" w:rsidR="004377C2" w:rsidRPr="00BE3C62" w:rsidRDefault="004377C2" w:rsidP="00BE3C62">
            <w:pPr>
              <w:pStyle w:val="TAL"/>
              <w:rPr>
                <w:sz w:val="16"/>
              </w:rPr>
            </w:pPr>
            <w:r w:rsidRPr="00BE3C62">
              <w:rPr>
                <w:sz w:val="16"/>
              </w:rPr>
              <w:t>SCP response in NRF error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6B1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0FD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7BE3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26C8" w14:textId="77777777" w:rsidR="004377C2" w:rsidRPr="00BE3C62" w:rsidRDefault="004377C2" w:rsidP="00BE3C62">
            <w:pPr>
              <w:pStyle w:val="TAL"/>
              <w:rPr>
                <w:sz w:val="16"/>
              </w:rPr>
            </w:pPr>
            <w:r w:rsidRPr="00BE3C62">
              <w:rPr>
                <w:sz w:val="16"/>
              </w:rPr>
              <w:t>C4-214674</w:t>
            </w:r>
          </w:p>
        </w:tc>
      </w:tr>
      <w:tr w:rsidR="00BE3C62" w:rsidRPr="00BE3C62" w14:paraId="06262A0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3F3E" w14:textId="77777777" w:rsidR="004377C2" w:rsidRPr="00BE3C62" w:rsidRDefault="004377C2" w:rsidP="00BE3C62">
            <w:pPr>
              <w:pStyle w:val="TAL"/>
              <w:rPr>
                <w:sz w:val="16"/>
              </w:rPr>
            </w:pPr>
            <w:r w:rsidRPr="00BE3C62">
              <w:rPr>
                <w:sz w:val="16"/>
              </w:rPr>
              <w:t>C4-214222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7F42F" w14:textId="77777777" w:rsidR="004377C2" w:rsidRPr="00BE3C62" w:rsidRDefault="004377C2" w:rsidP="00BE3C62">
            <w:pPr>
              <w:pStyle w:val="TAL"/>
              <w:rPr>
                <w:sz w:val="16"/>
              </w:rPr>
            </w:pPr>
            <w:r w:rsidRPr="00BE3C62">
              <w:rPr>
                <w:sz w:val="16"/>
              </w:rPr>
              <w:t>Missing errors in AMF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F6D9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B19E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CD48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15E29" w14:textId="77777777" w:rsidR="004377C2" w:rsidRPr="00BE3C62" w:rsidRDefault="004377C2" w:rsidP="00BE3C62">
            <w:pPr>
              <w:pStyle w:val="TAL"/>
              <w:rPr>
                <w:sz w:val="16"/>
              </w:rPr>
            </w:pPr>
          </w:p>
        </w:tc>
      </w:tr>
      <w:tr w:rsidR="00BE3C62" w:rsidRPr="00BE3C62" w14:paraId="6AF4B9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28CA" w14:textId="77777777" w:rsidR="004377C2" w:rsidRPr="00BE3C62" w:rsidRDefault="004377C2" w:rsidP="00BE3C62">
            <w:pPr>
              <w:pStyle w:val="TAL"/>
              <w:rPr>
                <w:sz w:val="16"/>
              </w:rPr>
            </w:pPr>
            <w:r w:rsidRPr="00BE3C62">
              <w:rPr>
                <w:sz w:val="16"/>
              </w:rPr>
              <w:t>C4-214223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8EB8" w14:textId="77777777" w:rsidR="004377C2" w:rsidRPr="00BE3C62" w:rsidRDefault="004377C2" w:rsidP="00BE3C62">
            <w:pPr>
              <w:pStyle w:val="TAL"/>
              <w:rPr>
                <w:sz w:val="16"/>
              </w:rPr>
            </w:pPr>
            <w:r w:rsidRPr="00BE3C62">
              <w:rPr>
                <w:sz w:val="16"/>
              </w:rPr>
              <w:t>Via header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11AB"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B6F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215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C6A1" w14:textId="77777777" w:rsidR="004377C2" w:rsidRPr="00BE3C62" w:rsidRDefault="004377C2" w:rsidP="00BE3C62">
            <w:pPr>
              <w:pStyle w:val="TAL"/>
              <w:rPr>
                <w:sz w:val="16"/>
              </w:rPr>
            </w:pPr>
          </w:p>
        </w:tc>
      </w:tr>
      <w:tr w:rsidR="00BE3C62" w:rsidRPr="00BE3C62" w14:paraId="0518F1F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8A080" w14:textId="77777777" w:rsidR="004377C2" w:rsidRPr="00BE3C62" w:rsidRDefault="004377C2" w:rsidP="00BE3C62">
            <w:pPr>
              <w:pStyle w:val="TAL"/>
              <w:rPr>
                <w:sz w:val="16"/>
              </w:rPr>
            </w:pPr>
            <w:r w:rsidRPr="00BE3C62">
              <w:rPr>
                <w:sz w:val="16"/>
              </w:rPr>
              <w:t>C4-214224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1CCE" w14:textId="77777777" w:rsidR="004377C2" w:rsidRPr="00BE3C62" w:rsidRDefault="004377C2" w:rsidP="00BE3C62">
            <w:pPr>
              <w:pStyle w:val="TAL"/>
              <w:rPr>
                <w:sz w:val="16"/>
              </w:rPr>
            </w:pPr>
            <w:r w:rsidRPr="00BE3C62">
              <w:rPr>
                <w:sz w:val="16"/>
              </w:rPr>
              <w:t>N1N2MsgTxfrFailureNotification due to higher priority N1N2MessageTransfer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B73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C105"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8BE1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AFE7" w14:textId="77777777" w:rsidR="004377C2" w:rsidRPr="00BE3C62" w:rsidRDefault="004377C2" w:rsidP="00BE3C62">
            <w:pPr>
              <w:pStyle w:val="TAL"/>
              <w:rPr>
                <w:sz w:val="16"/>
              </w:rPr>
            </w:pPr>
          </w:p>
        </w:tc>
      </w:tr>
      <w:tr w:rsidR="00BE3C62" w:rsidRPr="00BE3C62" w14:paraId="650B57E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10F5" w14:textId="77777777" w:rsidR="004377C2" w:rsidRPr="00BE3C62" w:rsidRDefault="004377C2" w:rsidP="00BE3C62">
            <w:pPr>
              <w:pStyle w:val="TAL"/>
              <w:rPr>
                <w:sz w:val="16"/>
              </w:rPr>
            </w:pPr>
            <w:r w:rsidRPr="00BE3C62">
              <w:rPr>
                <w:sz w:val="16"/>
              </w:rPr>
              <w:t>C4-214225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24F63" w14:textId="77777777" w:rsidR="004377C2" w:rsidRPr="00BE3C62" w:rsidRDefault="004377C2" w:rsidP="00BE3C62">
            <w:pPr>
              <w:pStyle w:val="TAL"/>
              <w:rPr>
                <w:sz w:val="16"/>
              </w:rPr>
            </w:pPr>
            <w:r w:rsidRPr="00BE3C62">
              <w:rPr>
                <w:sz w:val="16"/>
              </w:rPr>
              <w:t>Returning the interPlmnFqdn attribute in NFProfile in NF Discovery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4E4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ADF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4E09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4212" w14:textId="77777777" w:rsidR="004377C2" w:rsidRPr="00BE3C62" w:rsidRDefault="004377C2" w:rsidP="00BE3C62">
            <w:pPr>
              <w:pStyle w:val="TAL"/>
              <w:rPr>
                <w:sz w:val="16"/>
              </w:rPr>
            </w:pPr>
            <w:r w:rsidRPr="00BE3C62">
              <w:rPr>
                <w:sz w:val="16"/>
              </w:rPr>
              <w:t>C4-214675</w:t>
            </w:r>
          </w:p>
        </w:tc>
      </w:tr>
      <w:tr w:rsidR="00BE3C62" w:rsidRPr="00BE3C62" w14:paraId="28842D8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8D917" w14:textId="77777777" w:rsidR="004377C2" w:rsidRPr="00BE3C62" w:rsidRDefault="004377C2" w:rsidP="00BE3C62">
            <w:pPr>
              <w:pStyle w:val="TAL"/>
              <w:rPr>
                <w:sz w:val="16"/>
              </w:rPr>
            </w:pPr>
            <w:r w:rsidRPr="00BE3C62">
              <w:rPr>
                <w:sz w:val="16"/>
              </w:rPr>
              <w:t>C4-214226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37D3" w14:textId="77777777" w:rsidR="004377C2" w:rsidRPr="00BE3C62" w:rsidRDefault="004377C2" w:rsidP="00BE3C62">
            <w:pPr>
              <w:pStyle w:val="TAL"/>
              <w:rPr>
                <w:sz w:val="16"/>
              </w:rPr>
            </w:pPr>
            <w:r w:rsidRPr="00BE3C62">
              <w:rPr>
                <w:sz w:val="16"/>
              </w:rPr>
              <w:t>Data Model of the DNSContext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65DB"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751F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F8B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1E828" w14:textId="77777777" w:rsidR="004377C2" w:rsidRPr="00BE3C62" w:rsidRDefault="004377C2" w:rsidP="00BE3C62">
            <w:pPr>
              <w:pStyle w:val="TAL"/>
              <w:rPr>
                <w:sz w:val="16"/>
              </w:rPr>
            </w:pPr>
            <w:r w:rsidRPr="00BE3C62">
              <w:rPr>
                <w:sz w:val="16"/>
              </w:rPr>
              <w:t>C4-214676</w:t>
            </w:r>
          </w:p>
        </w:tc>
      </w:tr>
      <w:tr w:rsidR="00BE3C62" w:rsidRPr="00BE3C62" w14:paraId="7C61778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4977F" w14:textId="77777777" w:rsidR="004377C2" w:rsidRPr="00BE3C62" w:rsidRDefault="004377C2" w:rsidP="00BE3C62">
            <w:pPr>
              <w:pStyle w:val="TAL"/>
              <w:rPr>
                <w:sz w:val="16"/>
              </w:rPr>
            </w:pPr>
            <w:r w:rsidRPr="00BE3C62">
              <w:rPr>
                <w:sz w:val="16"/>
              </w:rPr>
              <w:t>C4-214227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C718" w14:textId="77777777" w:rsidR="004377C2" w:rsidRPr="00BE3C62" w:rsidRDefault="004377C2" w:rsidP="00BE3C62">
            <w:pPr>
              <w:pStyle w:val="TAL"/>
              <w:rPr>
                <w:sz w:val="16"/>
              </w:rPr>
            </w:pPr>
            <w:r w:rsidRPr="00BE3C62">
              <w:rPr>
                <w:sz w:val="16"/>
              </w:rPr>
              <w:t>Edge Relocation using EAS IP address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A32F"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F162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15BA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56004" w14:textId="77777777" w:rsidR="004377C2" w:rsidRPr="00BE3C62" w:rsidRDefault="004377C2" w:rsidP="00BE3C62">
            <w:pPr>
              <w:pStyle w:val="TAL"/>
              <w:rPr>
                <w:sz w:val="16"/>
              </w:rPr>
            </w:pPr>
          </w:p>
        </w:tc>
      </w:tr>
      <w:tr w:rsidR="00BE3C62" w:rsidRPr="00BE3C62" w14:paraId="72D6B9C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7766" w14:textId="77777777" w:rsidR="004377C2" w:rsidRPr="00BE3C62" w:rsidRDefault="004377C2" w:rsidP="00BE3C62">
            <w:pPr>
              <w:pStyle w:val="TAL"/>
              <w:rPr>
                <w:sz w:val="16"/>
              </w:rPr>
            </w:pPr>
            <w:r w:rsidRPr="00BE3C62">
              <w:rPr>
                <w:sz w:val="16"/>
              </w:rPr>
              <w:t>C4-214228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64C9" w14:textId="77777777" w:rsidR="004377C2" w:rsidRPr="00BE3C62" w:rsidRDefault="004377C2" w:rsidP="00BE3C62">
            <w:pPr>
              <w:pStyle w:val="TAL"/>
              <w:rPr>
                <w:sz w:val="16"/>
              </w:rPr>
            </w:pPr>
            <w:r w:rsidRPr="00BE3C62">
              <w:rPr>
                <w:sz w:val="16"/>
              </w:rPr>
              <w:t>EAS Discovery procedure with Local DNS Server/Resolver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5FF8"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664C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8B7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5362" w14:textId="77777777" w:rsidR="004377C2" w:rsidRPr="00BE3C62" w:rsidRDefault="004377C2" w:rsidP="00BE3C62">
            <w:pPr>
              <w:pStyle w:val="TAL"/>
              <w:rPr>
                <w:sz w:val="16"/>
              </w:rPr>
            </w:pPr>
            <w:r w:rsidRPr="00BE3C62">
              <w:rPr>
                <w:sz w:val="16"/>
              </w:rPr>
              <w:t>C4-214677</w:t>
            </w:r>
          </w:p>
        </w:tc>
      </w:tr>
      <w:tr w:rsidR="00BE3C62" w:rsidRPr="00BE3C62" w14:paraId="468D37F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3008F" w14:textId="77777777" w:rsidR="004377C2" w:rsidRPr="00BE3C62" w:rsidRDefault="004377C2" w:rsidP="00BE3C62">
            <w:pPr>
              <w:pStyle w:val="TAL"/>
              <w:rPr>
                <w:sz w:val="16"/>
              </w:rPr>
            </w:pPr>
            <w:r w:rsidRPr="00BE3C62">
              <w:rPr>
                <w:sz w:val="16"/>
              </w:rPr>
              <w:t>C4-214229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3701" w14:textId="77777777" w:rsidR="004377C2" w:rsidRPr="00BE3C62" w:rsidRDefault="004377C2" w:rsidP="00BE3C62">
            <w:pPr>
              <w:pStyle w:val="TAL"/>
              <w:rPr>
                <w:sz w:val="16"/>
              </w:rPr>
            </w:pPr>
            <w:r w:rsidRPr="00BE3C62">
              <w:rPr>
                <w:sz w:val="16"/>
              </w:rPr>
              <w:t>Direct Reporting of QoS monitoring events to Local NEF or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FF07"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764F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452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BDF5" w14:textId="77777777" w:rsidR="004377C2" w:rsidRPr="00BE3C62" w:rsidRDefault="004377C2" w:rsidP="00BE3C62">
            <w:pPr>
              <w:pStyle w:val="TAL"/>
              <w:rPr>
                <w:sz w:val="16"/>
              </w:rPr>
            </w:pPr>
          </w:p>
        </w:tc>
      </w:tr>
      <w:tr w:rsidR="00BE3C62" w:rsidRPr="00BE3C62" w14:paraId="67D7B10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0860" w14:textId="77777777" w:rsidR="004377C2" w:rsidRPr="00BE3C62" w:rsidRDefault="004377C2" w:rsidP="00BE3C62">
            <w:pPr>
              <w:pStyle w:val="TAL"/>
              <w:rPr>
                <w:sz w:val="16"/>
              </w:rPr>
            </w:pPr>
            <w:r w:rsidRPr="00BE3C62">
              <w:rPr>
                <w:sz w:val="16"/>
              </w:rPr>
              <w:t>C4-214230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31834" w14:textId="77777777" w:rsidR="004377C2" w:rsidRPr="00BE3C62" w:rsidRDefault="004377C2" w:rsidP="00BE3C62">
            <w:pPr>
              <w:pStyle w:val="TAL"/>
              <w:rPr>
                <w:sz w:val="16"/>
              </w:rPr>
            </w:pPr>
            <w:r w:rsidRPr="00BE3C62">
              <w:rPr>
                <w:sz w:val="16"/>
              </w:rPr>
              <w:t>Definition of TMGI for MBS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47C1"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67D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8994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6A7A" w14:textId="77777777" w:rsidR="004377C2" w:rsidRPr="00BE3C62" w:rsidRDefault="004377C2" w:rsidP="00BE3C62">
            <w:pPr>
              <w:pStyle w:val="TAL"/>
              <w:rPr>
                <w:sz w:val="16"/>
              </w:rPr>
            </w:pPr>
          </w:p>
        </w:tc>
      </w:tr>
      <w:tr w:rsidR="00BE3C62" w:rsidRPr="00BE3C62" w14:paraId="7CB28AE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F465" w14:textId="77777777" w:rsidR="004377C2" w:rsidRPr="00BE3C62" w:rsidRDefault="004377C2" w:rsidP="00BE3C62">
            <w:pPr>
              <w:pStyle w:val="TAL"/>
              <w:rPr>
                <w:sz w:val="16"/>
              </w:rPr>
            </w:pPr>
            <w:r w:rsidRPr="00BE3C62">
              <w:rPr>
                <w:sz w:val="16"/>
              </w:rPr>
              <w:t>C4-214231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BB21" w14:textId="77777777" w:rsidR="004377C2" w:rsidRPr="00BE3C62" w:rsidRDefault="004377C2" w:rsidP="00BE3C62">
            <w:pPr>
              <w:pStyle w:val="TAL"/>
              <w:rPr>
                <w:sz w:val="16"/>
              </w:rPr>
            </w:pPr>
            <w:r w:rsidRPr="00BE3C62">
              <w:rPr>
                <w:sz w:val="16"/>
              </w:rPr>
              <w:t>Definition of Area Session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AC52B"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D6E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B61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279D" w14:textId="77777777" w:rsidR="004377C2" w:rsidRPr="00BE3C62" w:rsidRDefault="004377C2" w:rsidP="00BE3C62">
            <w:pPr>
              <w:pStyle w:val="TAL"/>
              <w:rPr>
                <w:sz w:val="16"/>
              </w:rPr>
            </w:pPr>
          </w:p>
        </w:tc>
      </w:tr>
      <w:tr w:rsidR="00BE3C62" w:rsidRPr="00BE3C62" w14:paraId="765A41A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83BA" w14:textId="77777777" w:rsidR="004377C2" w:rsidRPr="00BE3C62" w:rsidRDefault="004377C2" w:rsidP="00BE3C62">
            <w:pPr>
              <w:pStyle w:val="TAL"/>
              <w:rPr>
                <w:sz w:val="16"/>
              </w:rPr>
            </w:pPr>
            <w:r w:rsidRPr="00BE3C62">
              <w:rPr>
                <w:sz w:val="16"/>
              </w:rPr>
              <w:t>C4-214232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5F3F" w14:textId="77777777" w:rsidR="004377C2" w:rsidRPr="00BE3C62" w:rsidRDefault="004377C2" w:rsidP="00BE3C62">
            <w:pPr>
              <w:pStyle w:val="TAL"/>
              <w:rPr>
                <w:sz w:val="16"/>
              </w:rPr>
            </w:pPr>
            <w:r w:rsidRPr="00BE3C62">
              <w:rPr>
                <w:sz w:val="16"/>
              </w:rPr>
              <w:t>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C435"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1AA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DDC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C67B" w14:textId="77777777" w:rsidR="004377C2" w:rsidRPr="00BE3C62" w:rsidRDefault="004377C2" w:rsidP="00BE3C62">
            <w:pPr>
              <w:pStyle w:val="TAL"/>
              <w:rPr>
                <w:sz w:val="16"/>
              </w:rPr>
            </w:pPr>
            <w:r w:rsidRPr="00BE3C62">
              <w:rPr>
                <w:sz w:val="16"/>
              </w:rPr>
              <w:t>C4-214678</w:t>
            </w:r>
          </w:p>
        </w:tc>
      </w:tr>
      <w:tr w:rsidR="00BE3C62" w:rsidRPr="00BE3C62" w14:paraId="1E53A01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D114" w14:textId="77777777" w:rsidR="004377C2" w:rsidRPr="00BE3C62" w:rsidRDefault="004377C2" w:rsidP="00BE3C62">
            <w:pPr>
              <w:pStyle w:val="TAL"/>
              <w:rPr>
                <w:sz w:val="16"/>
              </w:rPr>
            </w:pPr>
            <w:r w:rsidRPr="00BE3C62">
              <w:rPr>
                <w:sz w:val="16"/>
              </w:rPr>
              <w:t>C4-214233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FEBDE" w14:textId="77777777" w:rsidR="004377C2" w:rsidRPr="00BE3C62" w:rsidRDefault="004377C2" w:rsidP="00BE3C62">
            <w:pPr>
              <w:pStyle w:val="TAL"/>
              <w:rPr>
                <w:sz w:val="16"/>
              </w:rPr>
            </w:pPr>
            <w:r w:rsidRPr="00BE3C62">
              <w:rPr>
                <w:sz w:val="16"/>
              </w:rPr>
              <w:t>MB-SMF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8A60"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15FD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823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E39FE" w14:textId="77777777" w:rsidR="004377C2" w:rsidRPr="00BE3C62" w:rsidRDefault="004377C2" w:rsidP="00BE3C62">
            <w:pPr>
              <w:pStyle w:val="TAL"/>
              <w:rPr>
                <w:sz w:val="16"/>
              </w:rPr>
            </w:pPr>
            <w:r w:rsidRPr="00BE3C62">
              <w:rPr>
                <w:sz w:val="16"/>
              </w:rPr>
              <w:t>C4-214679</w:t>
            </w:r>
          </w:p>
        </w:tc>
      </w:tr>
      <w:tr w:rsidR="00BE3C62" w:rsidRPr="00BE3C62" w14:paraId="2831F5C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14B88" w14:textId="77777777" w:rsidR="004377C2" w:rsidRPr="00BE3C62" w:rsidRDefault="004377C2" w:rsidP="00BE3C62">
            <w:pPr>
              <w:pStyle w:val="TAL"/>
              <w:rPr>
                <w:sz w:val="16"/>
              </w:rPr>
            </w:pPr>
            <w:r w:rsidRPr="00BE3C62">
              <w:rPr>
                <w:sz w:val="16"/>
              </w:rPr>
              <w:t>C4-214234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4439" w14:textId="77777777" w:rsidR="004377C2" w:rsidRPr="00BE3C62" w:rsidRDefault="004377C2" w:rsidP="00BE3C62">
            <w:pPr>
              <w:pStyle w:val="TAL"/>
              <w:rPr>
                <w:sz w:val="16"/>
              </w:rPr>
            </w:pPr>
            <w:r w:rsidRPr="00BE3C62">
              <w:rPr>
                <w:sz w:val="16"/>
              </w:rPr>
              <w:t>GTP-U tunneling for N3mb and N19mb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11CD"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8D02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6F4A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E417" w14:textId="77777777" w:rsidR="004377C2" w:rsidRPr="00BE3C62" w:rsidRDefault="004377C2" w:rsidP="00BE3C62">
            <w:pPr>
              <w:pStyle w:val="TAL"/>
              <w:rPr>
                <w:sz w:val="16"/>
              </w:rPr>
            </w:pPr>
          </w:p>
        </w:tc>
      </w:tr>
      <w:tr w:rsidR="00BE3C62" w:rsidRPr="00BE3C62" w14:paraId="4453ED0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EF909" w14:textId="77777777" w:rsidR="004377C2" w:rsidRPr="00BE3C62" w:rsidRDefault="004377C2" w:rsidP="00BE3C62">
            <w:pPr>
              <w:pStyle w:val="TAL"/>
              <w:rPr>
                <w:sz w:val="16"/>
              </w:rPr>
            </w:pPr>
            <w:r w:rsidRPr="00BE3C62">
              <w:rPr>
                <w:sz w:val="16"/>
              </w:rPr>
              <w:t>C4-214235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A005" w14:textId="77777777" w:rsidR="004377C2" w:rsidRPr="00BE3C62" w:rsidRDefault="004377C2" w:rsidP="00BE3C62">
            <w:pPr>
              <w:pStyle w:val="TAL"/>
              <w:rPr>
                <w:sz w:val="16"/>
              </w:rPr>
            </w:pPr>
            <w:r w:rsidRPr="00BE3C62">
              <w:rPr>
                <w:sz w:val="16"/>
              </w:rPr>
              <w:t>MBSSession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B99CF"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88AA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C8E3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F5B5" w14:textId="77777777" w:rsidR="004377C2" w:rsidRPr="00BE3C62" w:rsidRDefault="004377C2" w:rsidP="00BE3C62">
            <w:pPr>
              <w:pStyle w:val="TAL"/>
              <w:rPr>
                <w:sz w:val="16"/>
              </w:rPr>
            </w:pPr>
            <w:r w:rsidRPr="00BE3C62">
              <w:rPr>
                <w:sz w:val="16"/>
              </w:rPr>
              <w:t>C4-214684</w:t>
            </w:r>
          </w:p>
        </w:tc>
      </w:tr>
      <w:tr w:rsidR="00BE3C62" w:rsidRPr="00BE3C62" w14:paraId="745FB0F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9224C" w14:textId="77777777" w:rsidR="004377C2" w:rsidRPr="00BE3C62" w:rsidRDefault="004377C2" w:rsidP="00BE3C62">
            <w:pPr>
              <w:pStyle w:val="TAL"/>
              <w:rPr>
                <w:sz w:val="16"/>
              </w:rPr>
            </w:pPr>
            <w:r w:rsidRPr="00BE3C62">
              <w:rPr>
                <w:sz w:val="16"/>
              </w:rPr>
              <w:t>C4-214236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5A801" w14:textId="77777777" w:rsidR="004377C2" w:rsidRPr="00BE3C62" w:rsidRDefault="004377C2" w:rsidP="00BE3C62">
            <w:pPr>
              <w:pStyle w:val="TAL"/>
              <w:rPr>
                <w:sz w:val="16"/>
              </w:rPr>
            </w:pPr>
            <w:r w:rsidRPr="00BE3C62">
              <w:rPr>
                <w:sz w:val="16"/>
              </w:rPr>
              <w:t>MBSSession service – Resources and methods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B2BDF"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EC71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258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48F06" w14:textId="77777777" w:rsidR="004377C2" w:rsidRPr="00BE3C62" w:rsidRDefault="004377C2" w:rsidP="00BE3C62">
            <w:pPr>
              <w:pStyle w:val="TAL"/>
              <w:rPr>
                <w:sz w:val="16"/>
              </w:rPr>
            </w:pPr>
          </w:p>
        </w:tc>
      </w:tr>
      <w:tr w:rsidR="00BE3C62" w:rsidRPr="00BE3C62" w14:paraId="1B476DC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FBFC" w14:textId="77777777" w:rsidR="004377C2" w:rsidRPr="00BE3C62" w:rsidRDefault="004377C2" w:rsidP="00BE3C62">
            <w:pPr>
              <w:pStyle w:val="TAL"/>
              <w:rPr>
                <w:sz w:val="16"/>
              </w:rPr>
            </w:pPr>
            <w:r w:rsidRPr="00BE3C62">
              <w:rPr>
                <w:sz w:val="16"/>
              </w:rPr>
              <w:t>C4-214237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0A1D3" w14:textId="77777777" w:rsidR="004377C2" w:rsidRPr="00BE3C62" w:rsidRDefault="004377C2" w:rsidP="00BE3C62">
            <w:pPr>
              <w:pStyle w:val="TAL"/>
              <w:rPr>
                <w:sz w:val="16"/>
              </w:rPr>
            </w:pPr>
            <w:r w:rsidRPr="00BE3C62">
              <w:rPr>
                <w:sz w:val="16"/>
              </w:rPr>
              <w:t>MBSSession service – Resources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0D18"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2BB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59E5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26EE" w14:textId="77777777" w:rsidR="004377C2" w:rsidRPr="00BE3C62" w:rsidRDefault="004377C2" w:rsidP="00BE3C62">
            <w:pPr>
              <w:pStyle w:val="TAL"/>
              <w:rPr>
                <w:sz w:val="16"/>
              </w:rPr>
            </w:pPr>
          </w:p>
        </w:tc>
      </w:tr>
      <w:tr w:rsidR="00BE3C62" w:rsidRPr="00BE3C62" w14:paraId="3028978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162F" w14:textId="77777777" w:rsidR="004377C2" w:rsidRPr="00BE3C62" w:rsidRDefault="004377C2" w:rsidP="00BE3C62">
            <w:pPr>
              <w:pStyle w:val="TAL"/>
              <w:rPr>
                <w:sz w:val="16"/>
              </w:rPr>
            </w:pPr>
            <w:r w:rsidRPr="00BE3C62">
              <w:rPr>
                <w:sz w:val="16"/>
              </w:rPr>
              <w:t>C4-214238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D234" w14:textId="77777777" w:rsidR="004377C2" w:rsidRPr="00BE3C62" w:rsidRDefault="004377C2" w:rsidP="00BE3C62">
            <w:pPr>
              <w:pStyle w:val="TAL"/>
              <w:rPr>
                <w:sz w:val="16"/>
              </w:rPr>
            </w:pPr>
            <w:r w:rsidRPr="00BE3C62">
              <w:rPr>
                <w:sz w:val="16"/>
              </w:rPr>
              <w:t>Reception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F985"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03AF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39CF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1A73" w14:textId="77777777" w:rsidR="004377C2" w:rsidRPr="00BE3C62" w:rsidRDefault="004377C2" w:rsidP="00BE3C62">
            <w:pPr>
              <w:pStyle w:val="TAL"/>
              <w:rPr>
                <w:sz w:val="16"/>
              </w:rPr>
            </w:pPr>
          </w:p>
        </w:tc>
      </w:tr>
      <w:tr w:rsidR="00BE3C62" w:rsidRPr="00BE3C62" w14:paraId="151843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8EEA8" w14:textId="77777777" w:rsidR="004377C2" w:rsidRPr="00BE3C62" w:rsidRDefault="004377C2" w:rsidP="00BE3C62">
            <w:pPr>
              <w:pStyle w:val="TAL"/>
              <w:rPr>
                <w:sz w:val="16"/>
              </w:rPr>
            </w:pPr>
            <w:r w:rsidRPr="00BE3C62">
              <w:rPr>
                <w:sz w:val="16"/>
              </w:rPr>
              <w:t>C4-214239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5EC0" w14:textId="77777777" w:rsidR="004377C2" w:rsidRPr="00BE3C62" w:rsidRDefault="004377C2" w:rsidP="00BE3C62">
            <w:pPr>
              <w:pStyle w:val="TAL"/>
              <w:rPr>
                <w:sz w:val="16"/>
              </w:rPr>
            </w:pPr>
            <w:r w:rsidRPr="00BE3C62">
              <w:rPr>
                <w:sz w:val="16"/>
              </w:rPr>
              <w:t>Reception service Resources and methods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7BCAC"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DF2E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CF27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DC76C" w14:textId="77777777" w:rsidR="004377C2" w:rsidRPr="00BE3C62" w:rsidRDefault="004377C2" w:rsidP="00BE3C62">
            <w:pPr>
              <w:pStyle w:val="TAL"/>
              <w:rPr>
                <w:sz w:val="16"/>
              </w:rPr>
            </w:pPr>
          </w:p>
        </w:tc>
      </w:tr>
      <w:tr w:rsidR="00BE3C62" w:rsidRPr="00BE3C62" w14:paraId="678A475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48BCD" w14:textId="77777777" w:rsidR="004377C2" w:rsidRPr="00BE3C62" w:rsidRDefault="004377C2" w:rsidP="00BE3C62">
            <w:pPr>
              <w:pStyle w:val="TAL"/>
              <w:rPr>
                <w:sz w:val="16"/>
              </w:rPr>
            </w:pPr>
            <w:r w:rsidRPr="00BE3C62">
              <w:rPr>
                <w:sz w:val="16"/>
              </w:rPr>
              <w:t>C4-214240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41B81" w14:textId="77777777" w:rsidR="004377C2" w:rsidRPr="00BE3C62" w:rsidRDefault="004377C2" w:rsidP="00BE3C62">
            <w:pPr>
              <w:pStyle w:val="TAL"/>
              <w:rPr>
                <w:sz w:val="16"/>
              </w:rPr>
            </w:pPr>
            <w:r w:rsidRPr="00BE3C62">
              <w:rPr>
                <w:sz w:val="16"/>
              </w:rPr>
              <w:t>Reception service Resources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EA26"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75D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2ADB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0B32" w14:textId="77777777" w:rsidR="004377C2" w:rsidRPr="00BE3C62" w:rsidRDefault="004377C2" w:rsidP="00BE3C62">
            <w:pPr>
              <w:pStyle w:val="TAL"/>
              <w:rPr>
                <w:sz w:val="16"/>
              </w:rPr>
            </w:pPr>
            <w:r w:rsidRPr="00BE3C62">
              <w:rPr>
                <w:sz w:val="16"/>
              </w:rPr>
              <w:t>C4-214683</w:t>
            </w:r>
          </w:p>
        </w:tc>
      </w:tr>
      <w:tr w:rsidR="00BE3C62" w:rsidRPr="00BE3C62" w14:paraId="6CFE59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CE11" w14:textId="77777777" w:rsidR="004377C2" w:rsidRPr="00BE3C62" w:rsidRDefault="004377C2" w:rsidP="00BE3C62">
            <w:pPr>
              <w:pStyle w:val="TAL"/>
              <w:rPr>
                <w:sz w:val="16"/>
              </w:rPr>
            </w:pPr>
            <w:r w:rsidRPr="00BE3C62">
              <w:rPr>
                <w:sz w:val="16"/>
              </w:rPr>
              <w:t>C4-214241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2683" w14:textId="77777777" w:rsidR="004377C2" w:rsidRPr="00BE3C62" w:rsidRDefault="004377C2" w:rsidP="00BE3C62">
            <w:pPr>
              <w:pStyle w:val="TAL"/>
              <w:rPr>
                <w:sz w:val="16"/>
              </w:rPr>
            </w:pPr>
            <w:r w:rsidRPr="00BE3C62">
              <w:rPr>
                <w:sz w:val="16"/>
              </w:rPr>
              <w:t>TSCTSF NF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3C3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E964"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9D7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8573" w14:textId="77777777" w:rsidR="004377C2" w:rsidRPr="00BE3C62" w:rsidRDefault="004377C2" w:rsidP="00BE3C62">
            <w:pPr>
              <w:pStyle w:val="TAL"/>
              <w:rPr>
                <w:sz w:val="16"/>
              </w:rPr>
            </w:pPr>
          </w:p>
        </w:tc>
      </w:tr>
      <w:tr w:rsidR="00BE3C62" w:rsidRPr="00BE3C62" w14:paraId="6EEB5C8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2350" w14:textId="77777777" w:rsidR="004377C2" w:rsidRPr="00BE3C62" w:rsidRDefault="004377C2" w:rsidP="00BE3C62">
            <w:pPr>
              <w:pStyle w:val="TAL"/>
              <w:rPr>
                <w:sz w:val="16"/>
              </w:rPr>
            </w:pPr>
            <w:r w:rsidRPr="00BE3C62">
              <w:rPr>
                <w:sz w:val="16"/>
              </w:rPr>
              <w:t>C4-214242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9FE2" w14:textId="77777777" w:rsidR="004377C2" w:rsidRPr="00BE3C62" w:rsidRDefault="004377C2" w:rsidP="00BE3C62">
            <w:pPr>
              <w:pStyle w:val="TAL"/>
              <w:rPr>
                <w:sz w:val="16"/>
              </w:rPr>
            </w:pPr>
            <w:r w:rsidRPr="00BE3C62">
              <w:rPr>
                <w:sz w:val="16"/>
              </w:rPr>
              <w:t>TSCTSF NF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89A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A7E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13D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11CB" w14:textId="77777777" w:rsidR="004377C2" w:rsidRPr="00BE3C62" w:rsidRDefault="004377C2" w:rsidP="00BE3C62">
            <w:pPr>
              <w:pStyle w:val="TAL"/>
              <w:rPr>
                <w:sz w:val="16"/>
              </w:rPr>
            </w:pPr>
            <w:r w:rsidRPr="00BE3C62">
              <w:rPr>
                <w:sz w:val="16"/>
              </w:rPr>
              <w:t>CP-212095</w:t>
            </w:r>
          </w:p>
        </w:tc>
      </w:tr>
      <w:tr w:rsidR="00BE3C62" w:rsidRPr="00BE3C62" w14:paraId="389C465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9C2F" w14:textId="77777777" w:rsidR="004377C2" w:rsidRPr="00BE3C62" w:rsidRDefault="004377C2" w:rsidP="00BE3C62">
            <w:pPr>
              <w:pStyle w:val="TAL"/>
              <w:rPr>
                <w:sz w:val="16"/>
              </w:rPr>
            </w:pPr>
            <w:r w:rsidRPr="00BE3C62">
              <w:rPr>
                <w:sz w:val="16"/>
              </w:rPr>
              <w:t>C4-214243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A6CC" w14:textId="77777777" w:rsidR="004377C2" w:rsidRPr="00BE3C62" w:rsidRDefault="004377C2" w:rsidP="00BE3C62">
            <w:pPr>
              <w:pStyle w:val="TAL"/>
              <w:rPr>
                <w:sz w:val="16"/>
              </w:rPr>
            </w:pPr>
            <w:r w:rsidRPr="00BE3C62">
              <w:rPr>
                <w:sz w:val="16"/>
              </w:rPr>
              <w:t>Passing PSCell ID to SGW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98CEB"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DEA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E5B6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6B7D" w14:textId="77777777" w:rsidR="004377C2" w:rsidRPr="00BE3C62" w:rsidRDefault="004377C2" w:rsidP="00BE3C62">
            <w:pPr>
              <w:pStyle w:val="TAL"/>
              <w:rPr>
                <w:sz w:val="16"/>
              </w:rPr>
            </w:pPr>
          </w:p>
        </w:tc>
      </w:tr>
      <w:tr w:rsidR="00BE3C62" w:rsidRPr="00BE3C62" w14:paraId="6A1C64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7C32" w14:textId="77777777" w:rsidR="004377C2" w:rsidRPr="00BE3C62" w:rsidRDefault="004377C2" w:rsidP="00BE3C62">
            <w:pPr>
              <w:pStyle w:val="TAL"/>
              <w:rPr>
                <w:sz w:val="16"/>
              </w:rPr>
            </w:pPr>
            <w:r w:rsidRPr="00BE3C62">
              <w:rPr>
                <w:sz w:val="16"/>
              </w:rPr>
              <w:t>C4-214244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8426" w14:textId="77777777" w:rsidR="004377C2" w:rsidRPr="00BE3C62" w:rsidRDefault="004377C2" w:rsidP="00BE3C62">
            <w:pPr>
              <w:pStyle w:val="TAL"/>
              <w:rPr>
                <w:sz w:val="16"/>
              </w:rPr>
            </w:pPr>
            <w:r w:rsidRPr="00BE3C62">
              <w:rPr>
                <w:sz w:val="16"/>
              </w:rPr>
              <w:t>PDUSession API extensions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748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41C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45E9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43CF" w14:textId="77777777" w:rsidR="004377C2" w:rsidRPr="00BE3C62" w:rsidRDefault="004377C2" w:rsidP="00BE3C62">
            <w:pPr>
              <w:pStyle w:val="TAL"/>
              <w:rPr>
                <w:sz w:val="16"/>
              </w:rPr>
            </w:pPr>
            <w:r w:rsidRPr="00BE3C62">
              <w:rPr>
                <w:sz w:val="16"/>
              </w:rPr>
              <w:t>C4-214680</w:t>
            </w:r>
          </w:p>
        </w:tc>
      </w:tr>
      <w:tr w:rsidR="00BE3C62" w:rsidRPr="00BE3C62" w14:paraId="533AD24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39EAE" w14:textId="77777777" w:rsidR="004377C2" w:rsidRPr="00BE3C62" w:rsidRDefault="004377C2" w:rsidP="00BE3C62">
            <w:pPr>
              <w:pStyle w:val="TAL"/>
              <w:rPr>
                <w:sz w:val="16"/>
              </w:rPr>
            </w:pPr>
            <w:r w:rsidRPr="00BE3C62">
              <w:rPr>
                <w:sz w:val="16"/>
              </w:rPr>
              <w:t>C4-214245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585F" w14:textId="77777777" w:rsidR="004377C2" w:rsidRPr="00BE3C62" w:rsidRDefault="004377C2" w:rsidP="00BE3C62">
            <w:pPr>
              <w:pStyle w:val="TAL"/>
              <w:rPr>
                <w:sz w:val="16"/>
              </w:rPr>
            </w:pPr>
            <w:r w:rsidRPr="00BE3C62">
              <w:rPr>
                <w:sz w:val="16"/>
              </w:rPr>
              <w:t>Retention of PFCP sessions during PFCP Association Setup initiated by UP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023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3B951"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414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91296" w14:textId="77777777" w:rsidR="004377C2" w:rsidRPr="00BE3C62" w:rsidRDefault="004377C2" w:rsidP="00BE3C62">
            <w:pPr>
              <w:pStyle w:val="TAL"/>
              <w:rPr>
                <w:sz w:val="16"/>
              </w:rPr>
            </w:pPr>
          </w:p>
        </w:tc>
      </w:tr>
      <w:tr w:rsidR="00BE3C62" w:rsidRPr="00BE3C62" w14:paraId="6B04E4C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6960" w14:textId="77777777" w:rsidR="004377C2" w:rsidRPr="00BE3C62" w:rsidRDefault="004377C2" w:rsidP="00BE3C62">
            <w:pPr>
              <w:pStyle w:val="TAL"/>
              <w:rPr>
                <w:sz w:val="16"/>
              </w:rPr>
            </w:pPr>
            <w:r w:rsidRPr="00BE3C62">
              <w:rPr>
                <w:sz w:val="16"/>
              </w:rPr>
              <w:t>C4-214246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4637" w14:textId="77777777" w:rsidR="004377C2" w:rsidRPr="00BE3C62" w:rsidRDefault="004377C2" w:rsidP="00BE3C62">
            <w:pPr>
              <w:pStyle w:val="TAL"/>
              <w:rPr>
                <w:sz w:val="16"/>
              </w:rPr>
            </w:pPr>
            <w:r w:rsidRPr="00BE3C62">
              <w:rPr>
                <w:sz w:val="16"/>
              </w:rPr>
              <w:t>requestType IE in Create (SM Context)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68A9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92B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21C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F5AD" w14:textId="77777777" w:rsidR="004377C2" w:rsidRPr="00BE3C62" w:rsidRDefault="004377C2" w:rsidP="00BE3C62">
            <w:pPr>
              <w:pStyle w:val="TAL"/>
              <w:rPr>
                <w:sz w:val="16"/>
              </w:rPr>
            </w:pPr>
          </w:p>
        </w:tc>
      </w:tr>
      <w:tr w:rsidR="00BE3C62" w:rsidRPr="00BE3C62" w14:paraId="1F10025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CA82" w14:textId="77777777" w:rsidR="004377C2" w:rsidRPr="00BE3C62" w:rsidRDefault="004377C2" w:rsidP="00BE3C62">
            <w:pPr>
              <w:pStyle w:val="TAL"/>
              <w:rPr>
                <w:sz w:val="16"/>
              </w:rPr>
            </w:pPr>
            <w:r w:rsidRPr="00BE3C62">
              <w:rPr>
                <w:sz w:val="16"/>
              </w:rPr>
              <w:t>C4-214247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A395" w14:textId="77777777" w:rsidR="004377C2" w:rsidRPr="00BE3C62" w:rsidRDefault="004377C2" w:rsidP="00BE3C62">
            <w:pPr>
              <w:pStyle w:val="TAL"/>
              <w:rPr>
                <w:sz w:val="16"/>
              </w:rPr>
            </w:pPr>
            <w:r w:rsidRPr="00BE3C62">
              <w:rPr>
                <w:sz w:val="16"/>
              </w:rPr>
              <w:t>Discovery headers in service request with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97A7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4AC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620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924A" w14:textId="77777777" w:rsidR="004377C2" w:rsidRPr="00BE3C62" w:rsidRDefault="004377C2" w:rsidP="00BE3C62">
            <w:pPr>
              <w:pStyle w:val="TAL"/>
              <w:rPr>
                <w:sz w:val="16"/>
              </w:rPr>
            </w:pPr>
            <w:r w:rsidRPr="00BE3C62">
              <w:rPr>
                <w:sz w:val="16"/>
              </w:rPr>
              <w:t>C4-214681</w:t>
            </w:r>
          </w:p>
        </w:tc>
      </w:tr>
      <w:tr w:rsidR="00BE3C62" w:rsidRPr="00BE3C62" w14:paraId="3A5DBBB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78FB0" w14:textId="77777777" w:rsidR="004377C2" w:rsidRPr="00BE3C62" w:rsidRDefault="004377C2" w:rsidP="00BE3C62">
            <w:pPr>
              <w:pStyle w:val="TAL"/>
              <w:rPr>
                <w:sz w:val="16"/>
              </w:rPr>
            </w:pPr>
            <w:r w:rsidRPr="00BE3C62">
              <w:rPr>
                <w:sz w:val="16"/>
              </w:rPr>
              <w:t>C4-214248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2DFA" w14:textId="77777777" w:rsidR="004377C2" w:rsidRPr="00BE3C62" w:rsidRDefault="004377C2" w:rsidP="00BE3C62">
            <w:pPr>
              <w:pStyle w:val="TAL"/>
              <w:rPr>
                <w:sz w:val="16"/>
              </w:rPr>
            </w:pPr>
            <w:r w:rsidRPr="00BE3C62">
              <w:rPr>
                <w:sz w:val="16"/>
              </w:rPr>
              <w:t>Discovery headers in service request with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9DE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3E6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96B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6410" w14:textId="77777777" w:rsidR="004377C2" w:rsidRPr="00BE3C62" w:rsidRDefault="004377C2" w:rsidP="00BE3C62">
            <w:pPr>
              <w:pStyle w:val="TAL"/>
              <w:rPr>
                <w:sz w:val="16"/>
              </w:rPr>
            </w:pPr>
            <w:r w:rsidRPr="00BE3C62">
              <w:rPr>
                <w:sz w:val="16"/>
              </w:rPr>
              <w:t>C4-214682</w:t>
            </w:r>
          </w:p>
        </w:tc>
      </w:tr>
      <w:tr w:rsidR="00BE3C62" w:rsidRPr="00BE3C62" w14:paraId="7628012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1A27" w14:textId="77777777" w:rsidR="004377C2" w:rsidRPr="00BE3C62" w:rsidRDefault="004377C2" w:rsidP="00BE3C62">
            <w:pPr>
              <w:pStyle w:val="TAL"/>
              <w:rPr>
                <w:sz w:val="16"/>
              </w:rPr>
            </w:pPr>
            <w:r w:rsidRPr="00BE3C62">
              <w:rPr>
                <w:sz w:val="16"/>
              </w:rPr>
              <w:t>C4-214249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01180" w14:textId="77777777" w:rsidR="004377C2" w:rsidRPr="00BE3C62" w:rsidRDefault="004377C2" w:rsidP="00BE3C62">
            <w:pPr>
              <w:pStyle w:val="TAL"/>
              <w:rPr>
                <w:sz w:val="16"/>
              </w:rPr>
            </w:pPr>
            <w:r w:rsidRPr="00BE3C62">
              <w:rPr>
                <w:sz w:val="16"/>
              </w:rPr>
              <w:t>4G to 5G 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C325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217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1D8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EC1A7" w14:textId="77777777" w:rsidR="004377C2" w:rsidRPr="00BE3C62" w:rsidRDefault="004377C2" w:rsidP="00BE3C62">
            <w:pPr>
              <w:pStyle w:val="TAL"/>
              <w:rPr>
                <w:sz w:val="16"/>
              </w:rPr>
            </w:pPr>
          </w:p>
        </w:tc>
      </w:tr>
      <w:tr w:rsidR="00BE3C62" w:rsidRPr="00BE3C62" w14:paraId="25C6B1C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20F8F" w14:textId="77777777" w:rsidR="004377C2" w:rsidRPr="00BE3C62" w:rsidRDefault="004377C2" w:rsidP="00BE3C62">
            <w:pPr>
              <w:pStyle w:val="TAL"/>
              <w:rPr>
                <w:sz w:val="16"/>
              </w:rPr>
            </w:pPr>
            <w:r w:rsidRPr="00BE3C62">
              <w:rPr>
                <w:sz w:val="16"/>
              </w:rPr>
              <w:t>C4-214250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BD6A9" w14:textId="77777777" w:rsidR="004377C2" w:rsidRPr="00BE3C62" w:rsidRDefault="004377C2" w:rsidP="00BE3C62">
            <w:pPr>
              <w:pStyle w:val="TAL"/>
              <w:rPr>
                <w:sz w:val="16"/>
              </w:rPr>
            </w:pPr>
            <w:r w:rsidRPr="00BE3C62">
              <w:rPr>
                <w:sz w:val="16"/>
              </w:rPr>
              <w:t>4G to 5G 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F90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16C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86B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AC2FA" w14:textId="77777777" w:rsidR="004377C2" w:rsidRPr="00BE3C62" w:rsidRDefault="004377C2" w:rsidP="00BE3C62">
            <w:pPr>
              <w:pStyle w:val="TAL"/>
              <w:rPr>
                <w:sz w:val="16"/>
              </w:rPr>
            </w:pPr>
          </w:p>
        </w:tc>
      </w:tr>
      <w:tr w:rsidR="00BE3C62" w:rsidRPr="00BE3C62" w14:paraId="58F4B1C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F3200" w14:textId="77777777" w:rsidR="004377C2" w:rsidRPr="00BE3C62" w:rsidRDefault="004377C2" w:rsidP="00BE3C62">
            <w:pPr>
              <w:pStyle w:val="TAL"/>
              <w:rPr>
                <w:sz w:val="16"/>
              </w:rPr>
            </w:pPr>
            <w:r w:rsidRPr="00BE3C62">
              <w:rPr>
                <w:sz w:val="16"/>
              </w:rPr>
              <w:t>C4-214251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1CDE" w14:textId="77777777" w:rsidR="004377C2" w:rsidRPr="00BE3C62" w:rsidRDefault="004377C2" w:rsidP="00BE3C62">
            <w:pPr>
              <w:pStyle w:val="TAL"/>
              <w:rPr>
                <w:sz w:val="16"/>
              </w:rPr>
            </w:pPr>
            <w:r w:rsidRPr="00BE3C62">
              <w:rPr>
                <w:sz w:val="16"/>
              </w:rPr>
              <w:t>Secondary RAT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6359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732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8EA8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EF78" w14:textId="77777777" w:rsidR="004377C2" w:rsidRPr="00BE3C62" w:rsidRDefault="004377C2" w:rsidP="00BE3C62">
            <w:pPr>
              <w:pStyle w:val="TAL"/>
              <w:rPr>
                <w:sz w:val="16"/>
              </w:rPr>
            </w:pPr>
            <w:r w:rsidRPr="00BE3C62">
              <w:rPr>
                <w:sz w:val="16"/>
              </w:rPr>
              <w:t>C4-214633</w:t>
            </w:r>
          </w:p>
        </w:tc>
      </w:tr>
      <w:tr w:rsidR="00BE3C62" w:rsidRPr="00BE3C62" w14:paraId="4E6FFF1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CBD5" w14:textId="77777777" w:rsidR="004377C2" w:rsidRPr="00BE3C62" w:rsidRDefault="004377C2" w:rsidP="00BE3C62">
            <w:pPr>
              <w:pStyle w:val="TAL"/>
              <w:rPr>
                <w:sz w:val="16"/>
              </w:rPr>
            </w:pPr>
            <w:r w:rsidRPr="00BE3C62">
              <w:rPr>
                <w:sz w:val="16"/>
              </w:rPr>
              <w:t>C4-214252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9735B" w14:textId="77777777" w:rsidR="004377C2" w:rsidRPr="00BE3C62" w:rsidRDefault="004377C2" w:rsidP="00BE3C62">
            <w:pPr>
              <w:pStyle w:val="TAL"/>
              <w:rPr>
                <w:sz w:val="16"/>
              </w:rPr>
            </w:pPr>
            <w:r w:rsidRPr="00BE3C62">
              <w:rPr>
                <w:sz w:val="16"/>
              </w:rPr>
              <w:t>Secondary RAT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671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A38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0F2F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E849" w14:textId="77777777" w:rsidR="004377C2" w:rsidRPr="00BE3C62" w:rsidRDefault="004377C2" w:rsidP="00BE3C62">
            <w:pPr>
              <w:pStyle w:val="TAL"/>
              <w:rPr>
                <w:sz w:val="16"/>
              </w:rPr>
            </w:pPr>
            <w:r w:rsidRPr="00BE3C62">
              <w:rPr>
                <w:sz w:val="16"/>
              </w:rPr>
              <w:t>C4-214634</w:t>
            </w:r>
          </w:p>
        </w:tc>
      </w:tr>
      <w:tr w:rsidR="00BE3C62" w:rsidRPr="00BE3C62" w14:paraId="715BC9F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A6655" w14:textId="77777777" w:rsidR="004377C2" w:rsidRPr="00BE3C62" w:rsidRDefault="004377C2" w:rsidP="00BE3C62">
            <w:pPr>
              <w:pStyle w:val="TAL"/>
              <w:rPr>
                <w:sz w:val="16"/>
              </w:rPr>
            </w:pPr>
            <w:r w:rsidRPr="00BE3C62">
              <w:rPr>
                <w:sz w:val="16"/>
              </w:rPr>
              <w:t>C4-214253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9534" w14:textId="77777777" w:rsidR="004377C2" w:rsidRPr="00BE3C62" w:rsidRDefault="004377C2" w:rsidP="00BE3C62">
            <w:pPr>
              <w:pStyle w:val="TAL"/>
              <w:rPr>
                <w:sz w:val="16"/>
              </w:rPr>
            </w:pPr>
            <w:r w:rsidRPr="00BE3C62">
              <w:rPr>
                <w:sz w:val="16"/>
              </w:rPr>
              <w:t>SNSSAI Update after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F34A"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1A0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91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156D" w14:textId="77777777" w:rsidR="004377C2" w:rsidRPr="00BE3C62" w:rsidRDefault="004377C2" w:rsidP="00BE3C62">
            <w:pPr>
              <w:pStyle w:val="TAL"/>
              <w:rPr>
                <w:sz w:val="16"/>
              </w:rPr>
            </w:pPr>
            <w:r w:rsidRPr="00BE3C62">
              <w:rPr>
                <w:sz w:val="16"/>
              </w:rPr>
              <w:t>C4-214536</w:t>
            </w:r>
          </w:p>
        </w:tc>
      </w:tr>
      <w:tr w:rsidR="00BE3C62" w:rsidRPr="00BE3C62" w14:paraId="6C86BF3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F57B" w14:textId="77777777" w:rsidR="004377C2" w:rsidRPr="00BE3C62" w:rsidRDefault="004377C2" w:rsidP="00BE3C62">
            <w:pPr>
              <w:pStyle w:val="TAL"/>
              <w:rPr>
                <w:sz w:val="16"/>
              </w:rPr>
            </w:pPr>
            <w:r w:rsidRPr="00BE3C62">
              <w:rPr>
                <w:sz w:val="16"/>
              </w:rPr>
              <w:t>C4-214254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65237" w14:textId="77777777" w:rsidR="004377C2" w:rsidRPr="00BE3C62" w:rsidRDefault="004377C2" w:rsidP="00BE3C62">
            <w:pPr>
              <w:pStyle w:val="TAL"/>
              <w:rPr>
                <w:sz w:val="16"/>
              </w:rPr>
            </w:pPr>
            <w:r w:rsidRPr="00BE3C62">
              <w:rPr>
                <w:sz w:val="16"/>
              </w:rPr>
              <w:t>NSSAA procedures for the UE when it is served by two different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CDC5A"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E3067"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B2B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D5E7" w14:textId="77777777" w:rsidR="004377C2" w:rsidRPr="00BE3C62" w:rsidRDefault="004377C2" w:rsidP="00BE3C62">
            <w:pPr>
              <w:pStyle w:val="TAL"/>
              <w:rPr>
                <w:sz w:val="16"/>
              </w:rPr>
            </w:pPr>
          </w:p>
        </w:tc>
      </w:tr>
      <w:tr w:rsidR="00BE3C62" w:rsidRPr="00BE3C62" w14:paraId="1D68BF7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22841" w14:textId="77777777" w:rsidR="004377C2" w:rsidRPr="00BE3C62" w:rsidRDefault="004377C2" w:rsidP="00BE3C62">
            <w:pPr>
              <w:pStyle w:val="TAL"/>
              <w:rPr>
                <w:sz w:val="16"/>
              </w:rPr>
            </w:pPr>
            <w:r w:rsidRPr="00BE3C62">
              <w:rPr>
                <w:sz w:val="16"/>
              </w:rPr>
              <w:t>C4-214255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EA8E" w14:textId="77777777" w:rsidR="004377C2" w:rsidRPr="00BE3C62" w:rsidRDefault="004377C2" w:rsidP="00BE3C62">
            <w:pPr>
              <w:pStyle w:val="TAL"/>
              <w:rPr>
                <w:sz w:val="16"/>
              </w:rPr>
            </w:pPr>
            <w:r w:rsidRPr="00BE3C62">
              <w:rPr>
                <w:sz w:val="16"/>
              </w:rPr>
              <w:t>SMF Response in case of AN-Requested PDU Session Resource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9121E"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8DC2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249B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B5E4" w14:textId="77777777" w:rsidR="004377C2" w:rsidRPr="00BE3C62" w:rsidRDefault="004377C2" w:rsidP="00BE3C62">
            <w:pPr>
              <w:pStyle w:val="TAL"/>
              <w:rPr>
                <w:sz w:val="16"/>
              </w:rPr>
            </w:pPr>
            <w:r w:rsidRPr="00BE3C62">
              <w:rPr>
                <w:sz w:val="16"/>
              </w:rPr>
              <w:t>C4-214630</w:t>
            </w:r>
          </w:p>
        </w:tc>
      </w:tr>
      <w:tr w:rsidR="00BE3C62" w:rsidRPr="00BE3C62" w14:paraId="7AF318D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6D87" w14:textId="77777777" w:rsidR="004377C2" w:rsidRPr="00BE3C62" w:rsidRDefault="004377C2" w:rsidP="00BE3C62">
            <w:pPr>
              <w:pStyle w:val="TAL"/>
              <w:rPr>
                <w:sz w:val="16"/>
              </w:rPr>
            </w:pPr>
            <w:r w:rsidRPr="00BE3C62">
              <w:rPr>
                <w:sz w:val="16"/>
              </w:rPr>
              <w:t>C4-214256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AA36" w14:textId="77777777" w:rsidR="004377C2" w:rsidRPr="00BE3C62" w:rsidRDefault="004377C2" w:rsidP="00BE3C62">
            <w:pPr>
              <w:pStyle w:val="TAL"/>
              <w:rPr>
                <w:sz w:val="16"/>
              </w:rPr>
            </w:pPr>
            <w:r w:rsidRPr="00BE3C62">
              <w:rPr>
                <w:sz w:val="16"/>
              </w:rPr>
              <w:t>Restoration of PDN connections served by a combined SGW/PGW in 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AF1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A8A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6D71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5F920" w14:textId="77777777" w:rsidR="004377C2" w:rsidRPr="00BE3C62" w:rsidRDefault="004377C2" w:rsidP="00BE3C62">
            <w:pPr>
              <w:pStyle w:val="TAL"/>
              <w:rPr>
                <w:sz w:val="16"/>
              </w:rPr>
            </w:pPr>
            <w:r w:rsidRPr="00BE3C62">
              <w:rPr>
                <w:sz w:val="16"/>
              </w:rPr>
              <w:t>C4-214636</w:t>
            </w:r>
          </w:p>
        </w:tc>
      </w:tr>
      <w:tr w:rsidR="00BE3C62" w:rsidRPr="00BE3C62" w14:paraId="52D1960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DBBF" w14:textId="77777777" w:rsidR="004377C2" w:rsidRPr="00BE3C62" w:rsidRDefault="004377C2" w:rsidP="00BE3C62">
            <w:pPr>
              <w:pStyle w:val="TAL"/>
              <w:rPr>
                <w:sz w:val="16"/>
              </w:rPr>
            </w:pPr>
            <w:r w:rsidRPr="00BE3C62">
              <w:rPr>
                <w:sz w:val="16"/>
              </w:rPr>
              <w:t>C4-214257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15B6" w14:textId="77777777" w:rsidR="004377C2" w:rsidRPr="00BE3C62" w:rsidRDefault="004377C2" w:rsidP="00BE3C62">
            <w:pPr>
              <w:pStyle w:val="TAL"/>
              <w:rPr>
                <w:sz w:val="16"/>
              </w:rPr>
            </w:pPr>
            <w:r w:rsidRPr="00BE3C62">
              <w:rPr>
                <w:sz w:val="16"/>
              </w:rPr>
              <w:t>Restoration of PDN connections served by a combined SGW/PGW in 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D37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048E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D8F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9E67" w14:textId="77777777" w:rsidR="004377C2" w:rsidRPr="00BE3C62" w:rsidRDefault="004377C2" w:rsidP="00BE3C62">
            <w:pPr>
              <w:pStyle w:val="TAL"/>
              <w:rPr>
                <w:sz w:val="16"/>
              </w:rPr>
            </w:pPr>
            <w:r w:rsidRPr="00BE3C62">
              <w:rPr>
                <w:sz w:val="16"/>
              </w:rPr>
              <w:t>C4-214638</w:t>
            </w:r>
          </w:p>
        </w:tc>
      </w:tr>
      <w:tr w:rsidR="00BE3C62" w:rsidRPr="00BE3C62" w14:paraId="1A231C8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943B" w14:textId="77777777" w:rsidR="004377C2" w:rsidRPr="00BE3C62" w:rsidRDefault="004377C2" w:rsidP="00BE3C62">
            <w:pPr>
              <w:pStyle w:val="TAL"/>
              <w:rPr>
                <w:sz w:val="16"/>
              </w:rPr>
            </w:pPr>
            <w:r w:rsidRPr="00BE3C62">
              <w:rPr>
                <w:sz w:val="16"/>
              </w:rPr>
              <w:t>C4-214258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7C8B" w14:textId="77777777" w:rsidR="004377C2" w:rsidRPr="00BE3C62" w:rsidRDefault="004377C2" w:rsidP="00BE3C62">
            <w:pPr>
              <w:pStyle w:val="TAL"/>
              <w:rPr>
                <w:sz w:val="16"/>
              </w:rPr>
            </w:pPr>
            <w:r w:rsidRPr="00BE3C62">
              <w:rPr>
                <w:sz w:val="16"/>
              </w:rPr>
              <w:t>Cardinality of servedEasdfInfoList in NrfInfo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1A38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C6E3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D99C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9161" w14:textId="77777777" w:rsidR="004377C2" w:rsidRPr="00BE3C62" w:rsidRDefault="004377C2" w:rsidP="00BE3C62">
            <w:pPr>
              <w:pStyle w:val="TAL"/>
              <w:rPr>
                <w:sz w:val="16"/>
              </w:rPr>
            </w:pPr>
          </w:p>
        </w:tc>
      </w:tr>
      <w:tr w:rsidR="00BE3C62" w:rsidRPr="00BE3C62" w14:paraId="3AF0CC4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9CB78" w14:textId="77777777" w:rsidR="004377C2" w:rsidRPr="00BE3C62" w:rsidRDefault="004377C2" w:rsidP="00BE3C62">
            <w:pPr>
              <w:pStyle w:val="TAL"/>
              <w:rPr>
                <w:sz w:val="16"/>
              </w:rPr>
            </w:pPr>
            <w:r w:rsidRPr="00BE3C62">
              <w:rPr>
                <w:sz w:val="16"/>
              </w:rPr>
              <w:t>C4-214259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9A6E" w14:textId="77777777" w:rsidR="004377C2" w:rsidRPr="00BE3C62" w:rsidRDefault="004377C2" w:rsidP="00BE3C62">
            <w:pPr>
              <w:pStyle w:val="TAL"/>
              <w:rPr>
                <w:sz w:val="16"/>
              </w:rPr>
            </w:pPr>
            <w:r w:rsidRPr="00BE3C62">
              <w:rPr>
                <w:sz w:val="16"/>
              </w:rPr>
              <w:t>UE UDP port on SWm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2DA7" w14:textId="77777777" w:rsidR="004377C2" w:rsidRPr="00BE3C62" w:rsidRDefault="004377C2" w:rsidP="00BE3C62">
            <w:pPr>
              <w:pStyle w:val="TAL"/>
              <w:rPr>
                <w:sz w:val="16"/>
              </w:rPr>
            </w:pPr>
            <w:r w:rsidRPr="00BE3C62">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224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7E9F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73D7" w14:textId="77777777" w:rsidR="004377C2" w:rsidRPr="00BE3C62" w:rsidRDefault="004377C2" w:rsidP="00BE3C62">
            <w:pPr>
              <w:pStyle w:val="TAL"/>
              <w:rPr>
                <w:sz w:val="16"/>
              </w:rPr>
            </w:pPr>
            <w:r w:rsidRPr="00BE3C62">
              <w:rPr>
                <w:sz w:val="16"/>
              </w:rPr>
              <w:t>C4-214823</w:t>
            </w:r>
          </w:p>
        </w:tc>
      </w:tr>
      <w:tr w:rsidR="00BE3C62" w:rsidRPr="00BE3C62" w14:paraId="304B7F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C371" w14:textId="77777777" w:rsidR="004377C2" w:rsidRPr="00BE3C62" w:rsidRDefault="004377C2" w:rsidP="00BE3C62">
            <w:pPr>
              <w:pStyle w:val="TAL"/>
              <w:rPr>
                <w:sz w:val="16"/>
              </w:rPr>
            </w:pPr>
            <w:r w:rsidRPr="00BE3C62">
              <w:rPr>
                <w:sz w:val="16"/>
              </w:rPr>
              <w:t>C4-214260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A55C" w14:textId="77777777" w:rsidR="004377C2" w:rsidRPr="00BE3C62" w:rsidRDefault="004377C2" w:rsidP="00BE3C62">
            <w:pPr>
              <w:pStyle w:val="TAL"/>
              <w:rPr>
                <w:sz w:val="16"/>
              </w:rPr>
            </w:pPr>
            <w:r w:rsidRPr="00BE3C62">
              <w:rPr>
                <w:sz w:val="16"/>
              </w:rPr>
              <w:t>Add UE Positioning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9610"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9CE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59D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FDC6" w14:textId="77777777" w:rsidR="004377C2" w:rsidRPr="00BE3C62" w:rsidRDefault="004377C2" w:rsidP="00BE3C62">
            <w:pPr>
              <w:pStyle w:val="TAL"/>
              <w:rPr>
                <w:sz w:val="16"/>
              </w:rPr>
            </w:pPr>
            <w:r w:rsidRPr="00BE3C62">
              <w:rPr>
                <w:sz w:val="16"/>
              </w:rPr>
              <w:t>C4-214562</w:t>
            </w:r>
          </w:p>
        </w:tc>
      </w:tr>
      <w:tr w:rsidR="00BE3C62" w:rsidRPr="00BE3C62" w14:paraId="0847A9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DB0C9" w14:textId="77777777" w:rsidR="004377C2" w:rsidRPr="00BE3C62" w:rsidRDefault="004377C2" w:rsidP="00BE3C62">
            <w:pPr>
              <w:pStyle w:val="TAL"/>
              <w:rPr>
                <w:sz w:val="16"/>
              </w:rPr>
            </w:pPr>
            <w:r w:rsidRPr="00BE3C62">
              <w:rPr>
                <w:sz w:val="16"/>
              </w:rPr>
              <w:t>C4-214261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F67F" w14:textId="77777777" w:rsidR="004377C2" w:rsidRPr="00BE3C62" w:rsidRDefault="004377C2" w:rsidP="00BE3C62">
            <w:pPr>
              <w:pStyle w:val="TAL"/>
              <w:rPr>
                <w:sz w:val="16"/>
              </w:rPr>
            </w:pPr>
            <w:r w:rsidRPr="00BE3C62">
              <w:rPr>
                <w:sz w:val="16"/>
              </w:rPr>
              <w:t>Add UE Positioning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3A0F"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415B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ACC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F0B76" w14:textId="77777777" w:rsidR="004377C2" w:rsidRPr="00BE3C62" w:rsidRDefault="004377C2" w:rsidP="00BE3C62">
            <w:pPr>
              <w:pStyle w:val="TAL"/>
              <w:rPr>
                <w:sz w:val="16"/>
              </w:rPr>
            </w:pPr>
            <w:r w:rsidRPr="00BE3C62">
              <w:rPr>
                <w:sz w:val="16"/>
              </w:rPr>
              <w:t>C4-214563</w:t>
            </w:r>
          </w:p>
        </w:tc>
      </w:tr>
      <w:tr w:rsidR="00BE3C62" w:rsidRPr="00BE3C62" w14:paraId="7CA34F9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01C9" w14:textId="77777777" w:rsidR="004377C2" w:rsidRPr="00BE3C62" w:rsidRDefault="004377C2" w:rsidP="00BE3C62">
            <w:pPr>
              <w:pStyle w:val="TAL"/>
              <w:rPr>
                <w:sz w:val="16"/>
              </w:rPr>
            </w:pPr>
            <w:r w:rsidRPr="00BE3C62">
              <w:rPr>
                <w:sz w:val="16"/>
              </w:rPr>
              <w:t>C4-214262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6537" w14:textId="77777777" w:rsidR="004377C2" w:rsidRPr="00BE3C62" w:rsidRDefault="004377C2" w:rsidP="00BE3C62">
            <w:pPr>
              <w:pStyle w:val="TAL"/>
              <w:rPr>
                <w:sz w:val="16"/>
              </w:rPr>
            </w:pPr>
            <w:r w:rsidRPr="00BE3C62">
              <w:rPr>
                <w:sz w:val="16"/>
              </w:rPr>
              <w:t>Add indication of country for satelite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F014"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E2E45"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1E26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ABB6" w14:textId="77777777" w:rsidR="004377C2" w:rsidRPr="00BE3C62" w:rsidRDefault="004377C2" w:rsidP="00BE3C62">
            <w:pPr>
              <w:pStyle w:val="TAL"/>
              <w:rPr>
                <w:sz w:val="16"/>
              </w:rPr>
            </w:pPr>
          </w:p>
        </w:tc>
      </w:tr>
      <w:tr w:rsidR="00BE3C62" w:rsidRPr="00BE3C62" w14:paraId="42D9E78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131F8" w14:textId="77777777" w:rsidR="004377C2" w:rsidRPr="00BE3C62" w:rsidRDefault="004377C2" w:rsidP="00BE3C62">
            <w:pPr>
              <w:pStyle w:val="TAL"/>
              <w:rPr>
                <w:sz w:val="16"/>
              </w:rPr>
            </w:pPr>
            <w:r w:rsidRPr="00BE3C62">
              <w:rPr>
                <w:sz w:val="16"/>
              </w:rPr>
              <w:t>C4-214263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AFF8" w14:textId="77777777" w:rsidR="004377C2" w:rsidRPr="00BE3C62" w:rsidRDefault="004377C2" w:rsidP="00BE3C62">
            <w:pPr>
              <w:pStyle w:val="TAL"/>
              <w:rPr>
                <w:sz w:val="16"/>
              </w:rPr>
            </w:pPr>
            <w:r w:rsidRPr="00BE3C62">
              <w:rPr>
                <w:sz w:val="16"/>
              </w:rPr>
              <w:t>Add TnapId and TwapId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6B67"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0BA3"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D2F0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E076" w14:textId="77777777" w:rsidR="004377C2" w:rsidRPr="00BE3C62" w:rsidRDefault="004377C2" w:rsidP="00BE3C62">
            <w:pPr>
              <w:pStyle w:val="TAL"/>
              <w:rPr>
                <w:sz w:val="16"/>
              </w:rPr>
            </w:pPr>
          </w:p>
        </w:tc>
      </w:tr>
      <w:tr w:rsidR="00BE3C62" w:rsidRPr="00BE3C62" w14:paraId="296BBA6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3B7F" w14:textId="77777777" w:rsidR="004377C2" w:rsidRPr="00BE3C62" w:rsidRDefault="004377C2" w:rsidP="00BE3C62">
            <w:pPr>
              <w:pStyle w:val="TAL"/>
              <w:rPr>
                <w:sz w:val="16"/>
              </w:rPr>
            </w:pPr>
            <w:r w:rsidRPr="00BE3C62">
              <w:rPr>
                <w:sz w:val="16"/>
              </w:rPr>
              <w:t>C4-214264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45BC" w14:textId="77777777" w:rsidR="004377C2" w:rsidRPr="00BE3C62" w:rsidRDefault="004377C2" w:rsidP="00BE3C62">
            <w:pPr>
              <w:pStyle w:val="TAL"/>
              <w:rPr>
                <w:sz w:val="16"/>
              </w:rPr>
            </w:pPr>
            <w:r w:rsidRPr="00BE3C62">
              <w:rPr>
                <w:sz w:val="16"/>
              </w:rPr>
              <w:t>Add failure response for AnnouceUpdate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2BE3"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A79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222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AF52" w14:textId="77777777" w:rsidR="004377C2" w:rsidRPr="00BE3C62" w:rsidRDefault="004377C2" w:rsidP="00BE3C62">
            <w:pPr>
              <w:pStyle w:val="TAL"/>
              <w:rPr>
                <w:sz w:val="16"/>
              </w:rPr>
            </w:pPr>
            <w:r w:rsidRPr="00BE3C62">
              <w:rPr>
                <w:sz w:val="16"/>
              </w:rPr>
              <w:t>C4-214564</w:t>
            </w:r>
          </w:p>
        </w:tc>
      </w:tr>
      <w:tr w:rsidR="00BE3C62" w:rsidRPr="00BE3C62" w14:paraId="3FB19DD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C9B2" w14:textId="77777777" w:rsidR="004377C2" w:rsidRPr="00BE3C62" w:rsidRDefault="004377C2" w:rsidP="00BE3C62">
            <w:pPr>
              <w:pStyle w:val="TAL"/>
              <w:rPr>
                <w:sz w:val="16"/>
              </w:rPr>
            </w:pPr>
            <w:r w:rsidRPr="00BE3C62">
              <w:rPr>
                <w:sz w:val="16"/>
              </w:rPr>
              <w:t>C4-214265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7CD1" w14:textId="77777777" w:rsidR="004377C2" w:rsidRPr="00BE3C62" w:rsidRDefault="004377C2" w:rsidP="00BE3C62">
            <w:pPr>
              <w:pStyle w:val="TAL"/>
              <w:rPr>
                <w:sz w:val="16"/>
              </w:rPr>
            </w:pPr>
            <w:r w:rsidRPr="00BE3C62">
              <w:rPr>
                <w:sz w:val="16"/>
              </w:rPr>
              <w:t>Add failure response for MonitorUpdate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3EE3"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3F9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556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35B0" w14:textId="77777777" w:rsidR="004377C2" w:rsidRPr="00BE3C62" w:rsidRDefault="004377C2" w:rsidP="00BE3C62">
            <w:pPr>
              <w:pStyle w:val="TAL"/>
              <w:rPr>
                <w:sz w:val="16"/>
              </w:rPr>
            </w:pPr>
            <w:r w:rsidRPr="00BE3C62">
              <w:rPr>
                <w:sz w:val="16"/>
              </w:rPr>
              <w:t>C4-214565</w:t>
            </w:r>
          </w:p>
        </w:tc>
      </w:tr>
      <w:tr w:rsidR="00BE3C62" w:rsidRPr="00BE3C62" w14:paraId="51EBD9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3985" w14:textId="77777777" w:rsidR="004377C2" w:rsidRPr="00BE3C62" w:rsidRDefault="004377C2" w:rsidP="00BE3C62">
            <w:pPr>
              <w:pStyle w:val="TAL"/>
              <w:rPr>
                <w:sz w:val="16"/>
              </w:rPr>
            </w:pPr>
            <w:r w:rsidRPr="00BE3C62">
              <w:rPr>
                <w:sz w:val="16"/>
              </w:rPr>
              <w:t>C4-214266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52D1" w14:textId="77777777" w:rsidR="004377C2" w:rsidRPr="00BE3C62" w:rsidRDefault="004377C2" w:rsidP="00BE3C62">
            <w:pPr>
              <w:pStyle w:val="TAL"/>
              <w:rPr>
                <w:sz w:val="16"/>
              </w:rPr>
            </w:pPr>
            <w:r w:rsidRPr="00BE3C62">
              <w:rPr>
                <w:sz w:val="16"/>
              </w:rPr>
              <w:t>Add ProblemDetails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E2246"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A52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CCAB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AAC3" w14:textId="77777777" w:rsidR="004377C2" w:rsidRPr="00BE3C62" w:rsidRDefault="004377C2" w:rsidP="00BE3C62">
            <w:pPr>
              <w:pStyle w:val="TAL"/>
              <w:rPr>
                <w:sz w:val="16"/>
              </w:rPr>
            </w:pPr>
          </w:p>
        </w:tc>
      </w:tr>
      <w:tr w:rsidR="00BE3C62" w:rsidRPr="00BE3C62" w14:paraId="5A872C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8140" w14:textId="77777777" w:rsidR="004377C2" w:rsidRPr="00BE3C62" w:rsidRDefault="004377C2" w:rsidP="00BE3C62">
            <w:pPr>
              <w:pStyle w:val="TAL"/>
              <w:rPr>
                <w:sz w:val="16"/>
              </w:rPr>
            </w:pPr>
            <w:r w:rsidRPr="00BE3C62">
              <w:rPr>
                <w:sz w:val="16"/>
              </w:rPr>
              <w:t>C4-214267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670A" w14:textId="77777777" w:rsidR="004377C2" w:rsidRPr="00BE3C62" w:rsidRDefault="004377C2" w:rsidP="00BE3C62">
            <w:pPr>
              <w:pStyle w:val="TAL"/>
              <w:rPr>
                <w:sz w:val="16"/>
              </w:rPr>
            </w:pPr>
            <w:r w:rsidRPr="00BE3C62">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CEF6"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958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0D9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6765A" w14:textId="77777777" w:rsidR="004377C2" w:rsidRPr="00BE3C62" w:rsidRDefault="004377C2" w:rsidP="00BE3C62">
            <w:pPr>
              <w:pStyle w:val="TAL"/>
              <w:rPr>
                <w:sz w:val="16"/>
              </w:rPr>
            </w:pPr>
          </w:p>
        </w:tc>
      </w:tr>
      <w:tr w:rsidR="00BE3C62" w:rsidRPr="00BE3C62" w14:paraId="5EE21C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4BEE" w14:textId="77777777" w:rsidR="004377C2" w:rsidRPr="00BE3C62" w:rsidRDefault="004377C2" w:rsidP="00BE3C62">
            <w:pPr>
              <w:pStyle w:val="TAL"/>
              <w:rPr>
                <w:sz w:val="16"/>
              </w:rPr>
            </w:pPr>
            <w:r w:rsidRPr="00BE3C62">
              <w:rPr>
                <w:sz w:val="16"/>
              </w:rPr>
              <w:t>C4-214268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9DAF" w14:textId="77777777" w:rsidR="004377C2" w:rsidRPr="00BE3C62" w:rsidRDefault="004377C2" w:rsidP="00BE3C62">
            <w:pPr>
              <w:pStyle w:val="TAL"/>
              <w:rPr>
                <w:sz w:val="16"/>
              </w:rPr>
            </w:pPr>
            <w:r w:rsidRPr="00BE3C62">
              <w:rPr>
                <w:sz w:val="16"/>
              </w:rPr>
              <w:t>Update Feature Negotiation of TS 29.555_5G DDNMF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43392"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B183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CEE5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6852" w14:textId="77777777" w:rsidR="004377C2" w:rsidRPr="00BE3C62" w:rsidRDefault="004377C2" w:rsidP="00BE3C62">
            <w:pPr>
              <w:pStyle w:val="TAL"/>
              <w:rPr>
                <w:sz w:val="16"/>
              </w:rPr>
            </w:pPr>
          </w:p>
        </w:tc>
      </w:tr>
      <w:tr w:rsidR="00BE3C62" w:rsidRPr="00BE3C62" w14:paraId="3E6C93B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DD3B" w14:textId="77777777" w:rsidR="004377C2" w:rsidRPr="00BE3C62" w:rsidRDefault="004377C2" w:rsidP="00BE3C62">
            <w:pPr>
              <w:pStyle w:val="TAL"/>
              <w:rPr>
                <w:sz w:val="16"/>
              </w:rPr>
            </w:pPr>
            <w:r w:rsidRPr="00BE3C62">
              <w:rPr>
                <w:sz w:val="16"/>
              </w:rPr>
              <w:t>C4-214269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DE54" w14:textId="77777777" w:rsidR="004377C2" w:rsidRPr="00BE3C62" w:rsidRDefault="004377C2" w:rsidP="00BE3C62">
            <w:pPr>
              <w:pStyle w:val="TAL"/>
              <w:rPr>
                <w:sz w:val="16"/>
              </w:rPr>
            </w:pPr>
            <w:r w:rsidRPr="00BE3C62">
              <w:rPr>
                <w:sz w:val="16"/>
              </w:rPr>
              <w:t>Update Overview of TS 29.555_5G DDNMF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F157"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729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F35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5FF36" w14:textId="77777777" w:rsidR="004377C2" w:rsidRPr="00BE3C62" w:rsidRDefault="004377C2" w:rsidP="00BE3C62">
            <w:pPr>
              <w:pStyle w:val="TAL"/>
              <w:rPr>
                <w:sz w:val="16"/>
              </w:rPr>
            </w:pPr>
          </w:p>
        </w:tc>
      </w:tr>
      <w:tr w:rsidR="00BE3C62" w:rsidRPr="00BE3C62" w14:paraId="038BB4C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5F78" w14:textId="77777777" w:rsidR="004377C2" w:rsidRPr="00BE3C62" w:rsidRDefault="004377C2" w:rsidP="00BE3C62">
            <w:pPr>
              <w:pStyle w:val="TAL"/>
              <w:rPr>
                <w:sz w:val="16"/>
              </w:rPr>
            </w:pPr>
            <w:r w:rsidRPr="00BE3C62">
              <w:rPr>
                <w:sz w:val="16"/>
              </w:rPr>
              <w:t>C4-214270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A5AD5" w14:textId="77777777" w:rsidR="004377C2" w:rsidRPr="00BE3C62" w:rsidRDefault="004377C2" w:rsidP="00BE3C62">
            <w:pPr>
              <w:pStyle w:val="TAL"/>
              <w:rPr>
                <w:sz w:val="16"/>
              </w:rPr>
            </w:pPr>
            <w:r w:rsidRPr="00BE3C62">
              <w:rPr>
                <w:sz w:val="16"/>
              </w:rPr>
              <w:t>Update the number of subscribed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67DC"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2B87"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EB44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61621" w14:textId="77777777" w:rsidR="004377C2" w:rsidRPr="00BE3C62" w:rsidRDefault="004377C2" w:rsidP="00BE3C62">
            <w:pPr>
              <w:pStyle w:val="TAL"/>
              <w:rPr>
                <w:sz w:val="16"/>
              </w:rPr>
            </w:pPr>
          </w:p>
        </w:tc>
      </w:tr>
      <w:tr w:rsidR="00BE3C62" w:rsidRPr="00BE3C62" w14:paraId="2990AD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E008" w14:textId="77777777" w:rsidR="004377C2" w:rsidRPr="00BE3C62" w:rsidRDefault="004377C2" w:rsidP="00BE3C62">
            <w:pPr>
              <w:pStyle w:val="TAL"/>
              <w:rPr>
                <w:sz w:val="16"/>
              </w:rPr>
            </w:pPr>
            <w:r w:rsidRPr="00BE3C62">
              <w:rPr>
                <w:sz w:val="16"/>
              </w:rPr>
              <w:t>C4-214271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4D0E" w14:textId="77777777" w:rsidR="004377C2" w:rsidRPr="00BE3C62" w:rsidRDefault="004377C2" w:rsidP="00BE3C62">
            <w:pPr>
              <w:pStyle w:val="TAL"/>
              <w:rPr>
                <w:sz w:val="16"/>
              </w:rPr>
            </w:pPr>
            <w:r w:rsidRPr="00BE3C62">
              <w:rPr>
                <w:sz w:val="16"/>
              </w:rPr>
              <w:t>Clarification on primaryChfInstance and secondaryChfInstance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C3C3"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FA18"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6190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DEC3" w14:textId="77777777" w:rsidR="004377C2" w:rsidRPr="00BE3C62" w:rsidRDefault="004377C2" w:rsidP="00BE3C62">
            <w:pPr>
              <w:pStyle w:val="TAL"/>
              <w:rPr>
                <w:sz w:val="16"/>
              </w:rPr>
            </w:pPr>
          </w:p>
        </w:tc>
      </w:tr>
      <w:tr w:rsidR="00BE3C62" w:rsidRPr="00BE3C62" w14:paraId="795EFF8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10CD" w14:textId="77777777" w:rsidR="004377C2" w:rsidRPr="00BE3C62" w:rsidRDefault="004377C2" w:rsidP="00BE3C62">
            <w:pPr>
              <w:pStyle w:val="TAL"/>
              <w:rPr>
                <w:sz w:val="16"/>
              </w:rPr>
            </w:pPr>
            <w:r w:rsidRPr="00BE3C62">
              <w:rPr>
                <w:sz w:val="16"/>
              </w:rPr>
              <w:t>C4-214272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5055" w14:textId="77777777" w:rsidR="004377C2" w:rsidRPr="00BE3C62" w:rsidRDefault="004377C2" w:rsidP="00BE3C62">
            <w:pPr>
              <w:pStyle w:val="TAL"/>
              <w:rPr>
                <w:sz w:val="16"/>
              </w:rPr>
            </w:pPr>
            <w:r w:rsidRPr="00BE3C62">
              <w:rPr>
                <w:sz w:val="16"/>
              </w:rPr>
              <w:t>Clarification on primaryChfInstance and secondaryChfInstance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87C6"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87E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768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D973" w14:textId="77777777" w:rsidR="004377C2" w:rsidRPr="00BE3C62" w:rsidRDefault="004377C2" w:rsidP="00BE3C62">
            <w:pPr>
              <w:pStyle w:val="TAL"/>
              <w:rPr>
                <w:sz w:val="16"/>
              </w:rPr>
            </w:pPr>
            <w:r w:rsidRPr="00BE3C62">
              <w:rPr>
                <w:sz w:val="16"/>
              </w:rPr>
              <w:t>C4-214566</w:t>
            </w:r>
          </w:p>
        </w:tc>
      </w:tr>
      <w:tr w:rsidR="00BE3C62" w:rsidRPr="00BE3C62" w14:paraId="4C9BF26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7CFD" w14:textId="77777777" w:rsidR="004377C2" w:rsidRPr="00BE3C62" w:rsidRDefault="004377C2" w:rsidP="00BE3C62">
            <w:pPr>
              <w:pStyle w:val="TAL"/>
              <w:rPr>
                <w:sz w:val="16"/>
              </w:rPr>
            </w:pPr>
            <w:r w:rsidRPr="00BE3C62">
              <w:rPr>
                <w:sz w:val="16"/>
              </w:rPr>
              <w:t>C4-214273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D081" w14:textId="77777777" w:rsidR="004377C2" w:rsidRPr="00BE3C62" w:rsidRDefault="004377C2" w:rsidP="00BE3C62">
            <w:pPr>
              <w:pStyle w:val="TAL"/>
              <w:rPr>
                <w:sz w:val="16"/>
              </w:rPr>
            </w:pPr>
            <w:r w:rsidRPr="00BE3C62">
              <w:rPr>
                <w:sz w:val="16"/>
              </w:rPr>
              <w:t>NWDAF register into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8921"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8D8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6C60" w14:textId="77777777" w:rsidR="004377C2" w:rsidRPr="00BE3C62" w:rsidRDefault="004377C2" w:rsidP="00BE3C62">
            <w:pPr>
              <w:pStyle w:val="TAL"/>
              <w:rPr>
                <w:sz w:val="16"/>
              </w:rPr>
            </w:pPr>
            <w:r w:rsidRPr="00BE3C62">
              <w:rPr>
                <w:sz w:val="16"/>
              </w:rPr>
              <w:t>C4-213472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9424" w14:textId="77777777" w:rsidR="004377C2" w:rsidRPr="00BE3C62" w:rsidRDefault="004377C2" w:rsidP="00BE3C62">
            <w:pPr>
              <w:pStyle w:val="TAL"/>
              <w:rPr>
                <w:sz w:val="16"/>
              </w:rPr>
            </w:pPr>
            <w:r w:rsidRPr="00BE3C62">
              <w:rPr>
                <w:sz w:val="16"/>
              </w:rPr>
              <w:t>C4-214567</w:t>
            </w:r>
          </w:p>
        </w:tc>
      </w:tr>
      <w:tr w:rsidR="00BE3C62" w:rsidRPr="00BE3C62" w14:paraId="5EAA549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5F7F" w14:textId="77777777" w:rsidR="004377C2" w:rsidRPr="00BE3C62" w:rsidRDefault="004377C2" w:rsidP="00BE3C62">
            <w:pPr>
              <w:pStyle w:val="TAL"/>
              <w:rPr>
                <w:sz w:val="16"/>
              </w:rPr>
            </w:pPr>
            <w:r w:rsidRPr="00BE3C62">
              <w:rPr>
                <w:sz w:val="16"/>
              </w:rPr>
              <w:t>C4-214274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5671" w14:textId="77777777" w:rsidR="004377C2" w:rsidRPr="00BE3C62" w:rsidRDefault="004377C2" w:rsidP="00BE3C62">
            <w:pPr>
              <w:pStyle w:val="TAL"/>
              <w:rPr>
                <w:sz w:val="16"/>
              </w:rPr>
            </w:pPr>
            <w:r w:rsidRPr="00BE3C62">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F595"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6286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BD2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1F36" w14:textId="77777777" w:rsidR="004377C2" w:rsidRPr="00BE3C62" w:rsidRDefault="004377C2" w:rsidP="00BE3C62">
            <w:pPr>
              <w:pStyle w:val="TAL"/>
              <w:rPr>
                <w:sz w:val="16"/>
              </w:rPr>
            </w:pPr>
            <w:r w:rsidRPr="00BE3C62">
              <w:rPr>
                <w:sz w:val="16"/>
              </w:rPr>
              <w:t>C4-214568</w:t>
            </w:r>
          </w:p>
        </w:tc>
      </w:tr>
      <w:tr w:rsidR="00BE3C62" w:rsidRPr="00BE3C62" w14:paraId="64DB5E0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66B2" w14:textId="77777777" w:rsidR="004377C2" w:rsidRPr="00BE3C62" w:rsidRDefault="004377C2" w:rsidP="00BE3C62">
            <w:pPr>
              <w:pStyle w:val="TAL"/>
              <w:rPr>
                <w:sz w:val="16"/>
              </w:rPr>
            </w:pPr>
            <w:r w:rsidRPr="00BE3C62">
              <w:rPr>
                <w:sz w:val="16"/>
              </w:rPr>
              <w:t>C4-214275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C90D6" w14:textId="77777777" w:rsidR="004377C2" w:rsidRPr="00BE3C62" w:rsidRDefault="004377C2" w:rsidP="00BE3C62">
            <w:pPr>
              <w:pStyle w:val="TAL"/>
              <w:rPr>
                <w:sz w:val="16"/>
              </w:rPr>
            </w:pPr>
            <w:r w:rsidRPr="00BE3C62">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10D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D1E8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902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39EE" w14:textId="77777777" w:rsidR="004377C2" w:rsidRPr="00BE3C62" w:rsidRDefault="004377C2" w:rsidP="00BE3C62">
            <w:pPr>
              <w:pStyle w:val="TAL"/>
              <w:rPr>
                <w:sz w:val="16"/>
              </w:rPr>
            </w:pPr>
            <w:r w:rsidRPr="00BE3C62">
              <w:rPr>
                <w:sz w:val="16"/>
              </w:rPr>
              <w:t>C4-214639</w:t>
            </w:r>
          </w:p>
        </w:tc>
      </w:tr>
      <w:tr w:rsidR="00BE3C62" w:rsidRPr="00BE3C62" w14:paraId="693060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9159" w14:textId="77777777" w:rsidR="004377C2" w:rsidRPr="00BE3C62" w:rsidRDefault="004377C2" w:rsidP="00BE3C62">
            <w:pPr>
              <w:pStyle w:val="TAL"/>
              <w:rPr>
                <w:sz w:val="16"/>
              </w:rPr>
            </w:pPr>
            <w:r w:rsidRPr="00BE3C62">
              <w:rPr>
                <w:sz w:val="16"/>
              </w:rPr>
              <w:t>C4-214276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F1A1" w14:textId="77777777" w:rsidR="004377C2" w:rsidRPr="00BE3C62" w:rsidRDefault="004377C2" w:rsidP="00BE3C62">
            <w:pPr>
              <w:pStyle w:val="TAL"/>
              <w:rPr>
                <w:sz w:val="16"/>
              </w:rPr>
            </w:pPr>
            <w:r w:rsidRPr="00BE3C62">
              <w:rPr>
                <w:sz w:val="16"/>
              </w:rPr>
              <w:t>Partial Failure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6F5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9C9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774D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3F5C" w14:textId="77777777" w:rsidR="004377C2" w:rsidRPr="00BE3C62" w:rsidRDefault="004377C2" w:rsidP="00BE3C62">
            <w:pPr>
              <w:pStyle w:val="TAL"/>
              <w:rPr>
                <w:sz w:val="16"/>
              </w:rPr>
            </w:pPr>
            <w:r w:rsidRPr="00BE3C62">
              <w:rPr>
                <w:sz w:val="16"/>
              </w:rPr>
              <w:t>C4-214640</w:t>
            </w:r>
          </w:p>
        </w:tc>
      </w:tr>
      <w:tr w:rsidR="00BE3C62" w:rsidRPr="00BE3C62" w14:paraId="645F905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4BB5" w14:textId="77777777" w:rsidR="004377C2" w:rsidRPr="00BE3C62" w:rsidRDefault="004377C2" w:rsidP="00BE3C62">
            <w:pPr>
              <w:pStyle w:val="TAL"/>
              <w:rPr>
                <w:sz w:val="16"/>
              </w:rPr>
            </w:pPr>
            <w:r w:rsidRPr="00BE3C62">
              <w:rPr>
                <w:sz w:val="16"/>
              </w:rPr>
              <w:t>C4-214277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4E05" w14:textId="77777777" w:rsidR="004377C2" w:rsidRPr="00BE3C62" w:rsidRDefault="004377C2" w:rsidP="00BE3C62">
            <w:pPr>
              <w:pStyle w:val="TAL"/>
              <w:rPr>
                <w:sz w:val="16"/>
              </w:rPr>
            </w:pPr>
            <w:r w:rsidRPr="00BE3C62">
              <w:rPr>
                <w:sz w:val="16"/>
              </w:rPr>
              <w:t>Add SUPI, GPSI, and PEI to User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0BF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60D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1A7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49687" w14:textId="77777777" w:rsidR="004377C2" w:rsidRPr="00BE3C62" w:rsidRDefault="004377C2" w:rsidP="00BE3C62">
            <w:pPr>
              <w:pStyle w:val="TAL"/>
              <w:rPr>
                <w:sz w:val="16"/>
              </w:rPr>
            </w:pPr>
            <w:r w:rsidRPr="00BE3C62">
              <w:rPr>
                <w:sz w:val="16"/>
              </w:rPr>
              <w:t>C4-214641</w:t>
            </w:r>
          </w:p>
        </w:tc>
      </w:tr>
      <w:tr w:rsidR="00BE3C62" w:rsidRPr="00BE3C62" w14:paraId="3F06008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FE2C" w14:textId="77777777" w:rsidR="004377C2" w:rsidRPr="00BE3C62" w:rsidRDefault="004377C2" w:rsidP="00BE3C62">
            <w:pPr>
              <w:pStyle w:val="TAL"/>
              <w:rPr>
                <w:sz w:val="16"/>
              </w:rPr>
            </w:pPr>
            <w:r w:rsidRPr="00BE3C62">
              <w:rPr>
                <w:sz w:val="16"/>
              </w:rPr>
              <w:t>C4-214278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3AA0A" w14:textId="77777777" w:rsidR="004377C2" w:rsidRPr="00BE3C62" w:rsidRDefault="004377C2" w:rsidP="00BE3C62">
            <w:pPr>
              <w:pStyle w:val="TAL"/>
              <w:rPr>
                <w:sz w:val="16"/>
              </w:rPr>
            </w:pPr>
            <w:r w:rsidRPr="00BE3C62">
              <w:rPr>
                <w:sz w:val="16"/>
              </w:rPr>
              <w:t>Predefined Rule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F031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78CA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C056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7B11" w14:textId="77777777" w:rsidR="004377C2" w:rsidRPr="00BE3C62" w:rsidRDefault="004377C2" w:rsidP="00BE3C62">
            <w:pPr>
              <w:pStyle w:val="TAL"/>
              <w:rPr>
                <w:sz w:val="16"/>
              </w:rPr>
            </w:pPr>
            <w:r w:rsidRPr="00BE3C62">
              <w:rPr>
                <w:sz w:val="16"/>
              </w:rPr>
              <w:t>C4-214642</w:t>
            </w:r>
          </w:p>
        </w:tc>
      </w:tr>
      <w:tr w:rsidR="00BE3C62" w:rsidRPr="00BE3C62" w14:paraId="0386CAA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04F6E" w14:textId="77777777" w:rsidR="004377C2" w:rsidRPr="00BE3C62" w:rsidRDefault="004377C2" w:rsidP="00BE3C62">
            <w:pPr>
              <w:pStyle w:val="TAL"/>
              <w:rPr>
                <w:sz w:val="16"/>
              </w:rPr>
            </w:pPr>
            <w:r w:rsidRPr="00BE3C62">
              <w:rPr>
                <w:sz w:val="16"/>
              </w:rPr>
              <w:t>C4-214279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414DC" w14:textId="77777777" w:rsidR="004377C2" w:rsidRPr="00BE3C62" w:rsidRDefault="004377C2" w:rsidP="00BE3C62">
            <w:pPr>
              <w:pStyle w:val="TAL"/>
              <w:rPr>
                <w:sz w:val="16"/>
              </w:rPr>
            </w:pPr>
            <w:r w:rsidRPr="00BE3C62">
              <w:rPr>
                <w:sz w:val="16"/>
              </w:rPr>
              <w:t>Shared Session Management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3D5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A674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E01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7D583" w14:textId="77777777" w:rsidR="004377C2" w:rsidRPr="00BE3C62" w:rsidRDefault="004377C2" w:rsidP="00BE3C62">
            <w:pPr>
              <w:pStyle w:val="TAL"/>
              <w:rPr>
                <w:sz w:val="16"/>
              </w:rPr>
            </w:pPr>
            <w:r w:rsidRPr="00BE3C62">
              <w:rPr>
                <w:sz w:val="16"/>
              </w:rPr>
              <w:t>C4-214589</w:t>
            </w:r>
          </w:p>
        </w:tc>
      </w:tr>
      <w:tr w:rsidR="00BE3C62" w:rsidRPr="00BE3C62" w14:paraId="19831DA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F848" w14:textId="77777777" w:rsidR="004377C2" w:rsidRPr="00BE3C62" w:rsidRDefault="004377C2" w:rsidP="00BE3C62">
            <w:pPr>
              <w:pStyle w:val="TAL"/>
              <w:rPr>
                <w:sz w:val="16"/>
              </w:rPr>
            </w:pPr>
            <w:r w:rsidRPr="00BE3C62">
              <w:rPr>
                <w:sz w:val="16"/>
              </w:rPr>
              <w:t>C4-214280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CD28" w14:textId="77777777" w:rsidR="004377C2" w:rsidRPr="00BE3C62" w:rsidRDefault="004377C2" w:rsidP="00BE3C62">
            <w:pPr>
              <w:pStyle w:val="TAL"/>
              <w:rPr>
                <w:sz w:val="16"/>
              </w:rPr>
            </w:pPr>
            <w:r w:rsidRPr="00BE3C62">
              <w:rPr>
                <w:sz w:val="16"/>
              </w:rPr>
              <w:t>Evaluation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939B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240D"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DE0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0A61" w14:textId="77777777" w:rsidR="004377C2" w:rsidRPr="00BE3C62" w:rsidRDefault="004377C2" w:rsidP="00BE3C62">
            <w:pPr>
              <w:pStyle w:val="TAL"/>
              <w:rPr>
                <w:sz w:val="16"/>
              </w:rPr>
            </w:pPr>
          </w:p>
        </w:tc>
      </w:tr>
      <w:tr w:rsidR="00BE3C62" w:rsidRPr="00BE3C62" w14:paraId="4A5652E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7784" w14:textId="77777777" w:rsidR="004377C2" w:rsidRPr="00BE3C62" w:rsidRDefault="004377C2" w:rsidP="00BE3C62">
            <w:pPr>
              <w:pStyle w:val="TAL"/>
              <w:rPr>
                <w:sz w:val="16"/>
              </w:rPr>
            </w:pPr>
            <w:r w:rsidRPr="00BE3C62">
              <w:rPr>
                <w:sz w:val="16"/>
              </w:rPr>
              <w:t>C4-214281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F9B8" w14:textId="77777777" w:rsidR="004377C2" w:rsidRPr="00BE3C62" w:rsidRDefault="004377C2" w:rsidP="00BE3C62">
            <w:pPr>
              <w:pStyle w:val="TAL"/>
              <w:rPr>
                <w:sz w:val="16"/>
              </w:rPr>
            </w:pPr>
            <w:r w:rsidRPr="00BE3C62">
              <w:rPr>
                <w:sz w:val="16"/>
              </w:rPr>
              <w:t>Conclusion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B78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A710F"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11D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8F9DC" w14:textId="77777777" w:rsidR="004377C2" w:rsidRPr="00BE3C62" w:rsidRDefault="004377C2" w:rsidP="00BE3C62">
            <w:pPr>
              <w:pStyle w:val="TAL"/>
              <w:rPr>
                <w:sz w:val="16"/>
              </w:rPr>
            </w:pPr>
          </w:p>
        </w:tc>
      </w:tr>
      <w:tr w:rsidR="00BE3C62" w:rsidRPr="00BE3C62" w14:paraId="35E66D5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238F" w14:textId="77777777" w:rsidR="004377C2" w:rsidRPr="00BE3C62" w:rsidRDefault="004377C2" w:rsidP="00BE3C62">
            <w:pPr>
              <w:pStyle w:val="TAL"/>
              <w:rPr>
                <w:sz w:val="16"/>
              </w:rPr>
            </w:pPr>
            <w:r w:rsidRPr="00BE3C62">
              <w:rPr>
                <w:sz w:val="16"/>
              </w:rPr>
              <w:t>C4-214282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1544" w14:textId="77777777" w:rsidR="004377C2" w:rsidRPr="00BE3C62" w:rsidRDefault="004377C2" w:rsidP="00BE3C62">
            <w:pPr>
              <w:pStyle w:val="TAL"/>
              <w:rPr>
                <w:sz w:val="16"/>
              </w:rPr>
            </w:pPr>
            <w:r w:rsidRPr="00BE3C62">
              <w:rPr>
                <w:sz w:val="16"/>
              </w:rPr>
              <w:t>Conclusion for Key Issue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B65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B28C"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96C4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B4A84" w14:textId="77777777" w:rsidR="004377C2" w:rsidRPr="00BE3C62" w:rsidRDefault="004377C2" w:rsidP="00BE3C62">
            <w:pPr>
              <w:pStyle w:val="TAL"/>
              <w:rPr>
                <w:sz w:val="16"/>
              </w:rPr>
            </w:pPr>
          </w:p>
        </w:tc>
      </w:tr>
      <w:tr w:rsidR="00BE3C62" w:rsidRPr="00BE3C62" w14:paraId="5AA6142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7B37" w14:textId="77777777" w:rsidR="004377C2" w:rsidRPr="00BE3C62" w:rsidRDefault="004377C2" w:rsidP="00BE3C62">
            <w:pPr>
              <w:pStyle w:val="TAL"/>
              <w:rPr>
                <w:sz w:val="16"/>
              </w:rPr>
            </w:pPr>
            <w:r w:rsidRPr="00BE3C62">
              <w:rPr>
                <w:sz w:val="16"/>
              </w:rPr>
              <w:t>C4-214283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FCF0F"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769B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031B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0A40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A8BC" w14:textId="77777777" w:rsidR="004377C2" w:rsidRPr="00BE3C62" w:rsidRDefault="004377C2" w:rsidP="00BE3C62">
            <w:pPr>
              <w:pStyle w:val="TAL"/>
              <w:rPr>
                <w:sz w:val="16"/>
              </w:rPr>
            </w:pPr>
          </w:p>
        </w:tc>
      </w:tr>
      <w:tr w:rsidR="00BE3C62" w:rsidRPr="00BE3C62" w14:paraId="29522D2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F1C0B" w14:textId="77777777" w:rsidR="004377C2" w:rsidRPr="00BE3C62" w:rsidRDefault="004377C2" w:rsidP="00BE3C62">
            <w:pPr>
              <w:pStyle w:val="TAL"/>
              <w:rPr>
                <w:sz w:val="16"/>
              </w:rPr>
            </w:pPr>
            <w:r w:rsidRPr="00BE3C62">
              <w:rPr>
                <w:sz w:val="16"/>
              </w:rPr>
              <w:t>C4-214284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949B"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EA8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3BC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7A7E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E606" w14:textId="77777777" w:rsidR="004377C2" w:rsidRPr="00BE3C62" w:rsidRDefault="004377C2" w:rsidP="00BE3C62">
            <w:pPr>
              <w:pStyle w:val="TAL"/>
              <w:rPr>
                <w:sz w:val="16"/>
              </w:rPr>
            </w:pPr>
          </w:p>
        </w:tc>
      </w:tr>
      <w:tr w:rsidR="00BE3C62" w:rsidRPr="00BE3C62" w14:paraId="3B62959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0043" w14:textId="77777777" w:rsidR="004377C2" w:rsidRPr="00BE3C62" w:rsidRDefault="004377C2" w:rsidP="00BE3C62">
            <w:pPr>
              <w:pStyle w:val="TAL"/>
              <w:rPr>
                <w:sz w:val="16"/>
              </w:rPr>
            </w:pPr>
            <w:r w:rsidRPr="00BE3C62">
              <w:rPr>
                <w:sz w:val="16"/>
              </w:rPr>
              <w:t>C4-214285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8E9CD"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E20A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B0C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31FB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32EE" w14:textId="77777777" w:rsidR="004377C2" w:rsidRPr="00BE3C62" w:rsidRDefault="004377C2" w:rsidP="00BE3C62">
            <w:pPr>
              <w:pStyle w:val="TAL"/>
              <w:rPr>
                <w:sz w:val="16"/>
              </w:rPr>
            </w:pPr>
          </w:p>
        </w:tc>
      </w:tr>
      <w:tr w:rsidR="00BE3C62" w:rsidRPr="00BE3C62" w14:paraId="661D54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FC52" w14:textId="77777777" w:rsidR="004377C2" w:rsidRPr="00BE3C62" w:rsidRDefault="004377C2" w:rsidP="00BE3C62">
            <w:pPr>
              <w:pStyle w:val="TAL"/>
              <w:rPr>
                <w:sz w:val="16"/>
              </w:rPr>
            </w:pPr>
            <w:r w:rsidRPr="00BE3C62">
              <w:rPr>
                <w:sz w:val="16"/>
              </w:rPr>
              <w:t>C4-214286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C06A"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683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F6C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9F2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5EACB" w14:textId="77777777" w:rsidR="004377C2" w:rsidRPr="00BE3C62" w:rsidRDefault="004377C2" w:rsidP="00BE3C62">
            <w:pPr>
              <w:pStyle w:val="TAL"/>
              <w:rPr>
                <w:sz w:val="16"/>
              </w:rPr>
            </w:pPr>
          </w:p>
        </w:tc>
      </w:tr>
      <w:tr w:rsidR="00BE3C62" w:rsidRPr="00BE3C62" w14:paraId="1B0EFC8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2D09" w14:textId="77777777" w:rsidR="004377C2" w:rsidRPr="00BE3C62" w:rsidRDefault="004377C2" w:rsidP="00BE3C62">
            <w:pPr>
              <w:pStyle w:val="TAL"/>
              <w:rPr>
                <w:sz w:val="16"/>
              </w:rPr>
            </w:pPr>
            <w:r w:rsidRPr="00BE3C62">
              <w:rPr>
                <w:sz w:val="16"/>
              </w:rPr>
              <w:t>C4-214287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C5F99"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C6CA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187C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BFB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3C60" w14:textId="77777777" w:rsidR="004377C2" w:rsidRPr="00BE3C62" w:rsidRDefault="004377C2" w:rsidP="00BE3C62">
            <w:pPr>
              <w:pStyle w:val="TAL"/>
              <w:rPr>
                <w:sz w:val="16"/>
              </w:rPr>
            </w:pPr>
            <w:r w:rsidRPr="00BE3C62">
              <w:rPr>
                <w:sz w:val="16"/>
              </w:rPr>
              <w:t>CP-212096</w:t>
            </w:r>
          </w:p>
        </w:tc>
      </w:tr>
      <w:tr w:rsidR="00BE3C62" w:rsidRPr="00BE3C62" w14:paraId="156142F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9B3C" w14:textId="77777777" w:rsidR="004377C2" w:rsidRPr="00BE3C62" w:rsidRDefault="004377C2" w:rsidP="00BE3C62">
            <w:pPr>
              <w:pStyle w:val="TAL"/>
              <w:rPr>
                <w:sz w:val="16"/>
              </w:rPr>
            </w:pPr>
            <w:r w:rsidRPr="00BE3C62">
              <w:rPr>
                <w:sz w:val="16"/>
              </w:rPr>
              <w:t>C4-214288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1362"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4E2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2EBF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D0A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C38F2" w14:textId="77777777" w:rsidR="004377C2" w:rsidRPr="00BE3C62" w:rsidRDefault="004377C2" w:rsidP="00BE3C62">
            <w:pPr>
              <w:pStyle w:val="TAL"/>
              <w:rPr>
                <w:sz w:val="16"/>
              </w:rPr>
            </w:pPr>
            <w:r w:rsidRPr="00BE3C62">
              <w:rPr>
                <w:sz w:val="16"/>
              </w:rPr>
              <w:t>CP-212097</w:t>
            </w:r>
          </w:p>
        </w:tc>
      </w:tr>
      <w:tr w:rsidR="00BE3C62" w:rsidRPr="00BE3C62" w14:paraId="2C416B6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5678" w14:textId="77777777" w:rsidR="004377C2" w:rsidRPr="00BE3C62" w:rsidRDefault="004377C2" w:rsidP="00BE3C62">
            <w:pPr>
              <w:pStyle w:val="TAL"/>
              <w:rPr>
                <w:sz w:val="16"/>
              </w:rPr>
            </w:pPr>
            <w:r w:rsidRPr="00BE3C62">
              <w:rPr>
                <w:sz w:val="16"/>
              </w:rPr>
              <w:t>C4-214289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0C8B"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9E6E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B41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8821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46F5E" w14:textId="77777777" w:rsidR="004377C2" w:rsidRPr="00BE3C62" w:rsidRDefault="004377C2" w:rsidP="00BE3C62">
            <w:pPr>
              <w:pStyle w:val="TAL"/>
              <w:rPr>
                <w:sz w:val="16"/>
              </w:rPr>
            </w:pPr>
          </w:p>
        </w:tc>
      </w:tr>
      <w:tr w:rsidR="00BE3C62" w:rsidRPr="00BE3C62" w14:paraId="22A1550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11006" w14:textId="77777777" w:rsidR="004377C2" w:rsidRPr="00BE3C62" w:rsidRDefault="004377C2" w:rsidP="00BE3C62">
            <w:pPr>
              <w:pStyle w:val="TAL"/>
              <w:rPr>
                <w:sz w:val="16"/>
              </w:rPr>
            </w:pPr>
            <w:r w:rsidRPr="00BE3C62">
              <w:rPr>
                <w:sz w:val="16"/>
              </w:rPr>
              <w:t>C4-214290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0A153"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E39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DE8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528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3C05" w14:textId="77777777" w:rsidR="004377C2" w:rsidRPr="00BE3C62" w:rsidRDefault="004377C2" w:rsidP="00BE3C62">
            <w:pPr>
              <w:pStyle w:val="TAL"/>
              <w:rPr>
                <w:sz w:val="16"/>
              </w:rPr>
            </w:pPr>
          </w:p>
        </w:tc>
      </w:tr>
      <w:tr w:rsidR="00BE3C62" w:rsidRPr="00BE3C62" w14:paraId="23F4675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8C6A" w14:textId="77777777" w:rsidR="004377C2" w:rsidRPr="00BE3C62" w:rsidRDefault="004377C2" w:rsidP="00BE3C62">
            <w:pPr>
              <w:pStyle w:val="TAL"/>
              <w:rPr>
                <w:sz w:val="16"/>
              </w:rPr>
            </w:pPr>
            <w:r w:rsidRPr="00BE3C62">
              <w:rPr>
                <w:sz w:val="16"/>
              </w:rPr>
              <w:t>C4-214291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2920E"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EAD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20E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06C4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D35D" w14:textId="77777777" w:rsidR="004377C2" w:rsidRPr="00BE3C62" w:rsidRDefault="004377C2" w:rsidP="00BE3C62">
            <w:pPr>
              <w:pStyle w:val="TAL"/>
              <w:rPr>
                <w:sz w:val="16"/>
              </w:rPr>
            </w:pPr>
          </w:p>
        </w:tc>
      </w:tr>
      <w:tr w:rsidR="00BE3C62" w:rsidRPr="00BE3C62" w14:paraId="56C7F67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D0BD5" w14:textId="77777777" w:rsidR="004377C2" w:rsidRPr="00BE3C62" w:rsidRDefault="004377C2" w:rsidP="00BE3C62">
            <w:pPr>
              <w:pStyle w:val="TAL"/>
              <w:rPr>
                <w:sz w:val="16"/>
              </w:rPr>
            </w:pPr>
            <w:r w:rsidRPr="00BE3C62">
              <w:rPr>
                <w:sz w:val="16"/>
              </w:rPr>
              <w:t>C4-214292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D00E"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95A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2F7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BBA9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344ED" w14:textId="77777777" w:rsidR="004377C2" w:rsidRPr="00BE3C62" w:rsidRDefault="004377C2" w:rsidP="00BE3C62">
            <w:pPr>
              <w:pStyle w:val="TAL"/>
              <w:rPr>
                <w:sz w:val="16"/>
              </w:rPr>
            </w:pPr>
          </w:p>
        </w:tc>
      </w:tr>
      <w:tr w:rsidR="00BE3C62" w:rsidRPr="00BE3C62" w14:paraId="0269CF7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0552" w14:textId="77777777" w:rsidR="004377C2" w:rsidRPr="00BE3C62" w:rsidRDefault="004377C2" w:rsidP="00BE3C62">
            <w:pPr>
              <w:pStyle w:val="TAL"/>
              <w:rPr>
                <w:sz w:val="16"/>
              </w:rPr>
            </w:pPr>
            <w:r w:rsidRPr="00BE3C62">
              <w:rPr>
                <w:sz w:val="16"/>
              </w:rPr>
              <w:t>C4-214293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70471"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1AE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C33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E58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04FFF" w14:textId="77777777" w:rsidR="004377C2" w:rsidRPr="00BE3C62" w:rsidRDefault="004377C2" w:rsidP="00BE3C62">
            <w:pPr>
              <w:pStyle w:val="TAL"/>
              <w:rPr>
                <w:sz w:val="16"/>
              </w:rPr>
            </w:pPr>
          </w:p>
        </w:tc>
      </w:tr>
      <w:tr w:rsidR="00BE3C62" w:rsidRPr="00BE3C62" w14:paraId="56EA869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DC4D" w14:textId="77777777" w:rsidR="004377C2" w:rsidRPr="00BE3C62" w:rsidRDefault="004377C2" w:rsidP="00BE3C62">
            <w:pPr>
              <w:pStyle w:val="TAL"/>
              <w:rPr>
                <w:sz w:val="16"/>
              </w:rPr>
            </w:pPr>
            <w:r w:rsidRPr="00BE3C62">
              <w:rPr>
                <w:sz w:val="16"/>
              </w:rPr>
              <w:t>C4-214294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8482B"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946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0EB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324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EF003" w14:textId="77777777" w:rsidR="004377C2" w:rsidRPr="00BE3C62" w:rsidRDefault="004377C2" w:rsidP="00BE3C62">
            <w:pPr>
              <w:pStyle w:val="TAL"/>
              <w:rPr>
                <w:sz w:val="16"/>
              </w:rPr>
            </w:pPr>
          </w:p>
        </w:tc>
      </w:tr>
      <w:tr w:rsidR="00BE3C62" w:rsidRPr="00BE3C62" w14:paraId="4CE1B0B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5772" w14:textId="77777777" w:rsidR="004377C2" w:rsidRPr="00BE3C62" w:rsidRDefault="004377C2" w:rsidP="00BE3C62">
            <w:pPr>
              <w:pStyle w:val="TAL"/>
              <w:rPr>
                <w:sz w:val="16"/>
              </w:rPr>
            </w:pPr>
            <w:r w:rsidRPr="00BE3C62">
              <w:rPr>
                <w:sz w:val="16"/>
              </w:rPr>
              <w:t>C4-214295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B5A4"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068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555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8F00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0FD1" w14:textId="77777777" w:rsidR="004377C2" w:rsidRPr="00BE3C62" w:rsidRDefault="004377C2" w:rsidP="00BE3C62">
            <w:pPr>
              <w:pStyle w:val="TAL"/>
              <w:rPr>
                <w:sz w:val="16"/>
              </w:rPr>
            </w:pPr>
          </w:p>
        </w:tc>
      </w:tr>
      <w:tr w:rsidR="00BE3C62" w:rsidRPr="00BE3C62" w14:paraId="6D288CC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677D7" w14:textId="77777777" w:rsidR="004377C2" w:rsidRPr="00BE3C62" w:rsidRDefault="004377C2" w:rsidP="00BE3C62">
            <w:pPr>
              <w:pStyle w:val="TAL"/>
              <w:rPr>
                <w:sz w:val="16"/>
              </w:rPr>
            </w:pPr>
            <w:r w:rsidRPr="00BE3C62">
              <w:rPr>
                <w:sz w:val="16"/>
              </w:rPr>
              <w:t>C4-214296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2E85"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5A61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B14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A9A0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EE9C" w14:textId="77777777" w:rsidR="004377C2" w:rsidRPr="00BE3C62" w:rsidRDefault="004377C2" w:rsidP="00BE3C62">
            <w:pPr>
              <w:pStyle w:val="TAL"/>
              <w:rPr>
                <w:sz w:val="16"/>
              </w:rPr>
            </w:pPr>
          </w:p>
        </w:tc>
      </w:tr>
      <w:tr w:rsidR="00BE3C62" w:rsidRPr="00BE3C62" w14:paraId="057023B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40F3" w14:textId="77777777" w:rsidR="004377C2" w:rsidRPr="00BE3C62" w:rsidRDefault="004377C2" w:rsidP="00BE3C62">
            <w:pPr>
              <w:pStyle w:val="TAL"/>
              <w:rPr>
                <w:sz w:val="16"/>
              </w:rPr>
            </w:pPr>
            <w:r w:rsidRPr="00BE3C62">
              <w:rPr>
                <w:sz w:val="16"/>
              </w:rPr>
              <w:t>C4-214297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8CF5"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9754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3D8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3381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C82BC" w14:textId="77777777" w:rsidR="004377C2" w:rsidRPr="00BE3C62" w:rsidRDefault="004377C2" w:rsidP="00BE3C62">
            <w:pPr>
              <w:pStyle w:val="TAL"/>
              <w:rPr>
                <w:sz w:val="16"/>
              </w:rPr>
            </w:pPr>
          </w:p>
        </w:tc>
      </w:tr>
      <w:tr w:rsidR="00BE3C62" w:rsidRPr="00BE3C62" w14:paraId="7C3B3B6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E167" w14:textId="77777777" w:rsidR="004377C2" w:rsidRPr="00BE3C62" w:rsidRDefault="004377C2" w:rsidP="00BE3C62">
            <w:pPr>
              <w:pStyle w:val="TAL"/>
              <w:rPr>
                <w:sz w:val="16"/>
              </w:rPr>
            </w:pPr>
            <w:r w:rsidRPr="00BE3C62">
              <w:rPr>
                <w:sz w:val="16"/>
              </w:rPr>
              <w:t>C4-214298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FACB"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176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E76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FBD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411F" w14:textId="77777777" w:rsidR="004377C2" w:rsidRPr="00BE3C62" w:rsidRDefault="004377C2" w:rsidP="00BE3C62">
            <w:pPr>
              <w:pStyle w:val="TAL"/>
              <w:rPr>
                <w:sz w:val="16"/>
              </w:rPr>
            </w:pPr>
          </w:p>
        </w:tc>
      </w:tr>
      <w:tr w:rsidR="00BE3C62" w:rsidRPr="00BE3C62" w14:paraId="0F0DDB6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6D10" w14:textId="77777777" w:rsidR="004377C2" w:rsidRPr="00BE3C62" w:rsidRDefault="004377C2" w:rsidP="00BE3C62">
            <w:pPr>
              <w:pStyle w:val="TAL"/>
              <w:rPr>
                <w:sz w:val="16"/>
              </w:rPr>
            </w:pPr>
            <w:r w:rsidRPr="00BE3C62">
              <w:rPr>
                <w:sz w:val="16"/>
              </w:rPr>
              <w:t>C4-214299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BB597"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20CD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5E2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D4FF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A75A" w14:textId="77777777" w:rsidR="004377C2" w:rsidRPr="00BE3C62" w:rsidRDefault="004377C2" w:rsidP="00BE3C62">
            <w:pPr>
              <w:pStyle w:val="TAL"/>
              <w:rPr>
                <w:sz w:val="16"/>
              </w:rPr>
            </w:pPr>
          </w:p>
        </w:tc>
      </w:tr>
      <w:tr w:rsidR="00BE3C62" w:rsidRPr="00BE3C62" w14:paraId="5FE4C2C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9845" w14:textId="77777777" w:rsidR="004377C2" w:rsidRPr="00BE3C62" w:rsidRDefault="004377C2" w:rsidP="00BE3C62">
            <w:pPr>
              <w:pStyle w:val="TAL"/>
              <w:rPr>
                <w:sz w:val="16"/>
              </w:rPr>
            </w:pPr>
            <w:r w:rsidRPr="00BE3C62">
              <w:rPr>
                <w:sz w:val="16"/>
              </w:rPr>
              <w:t>C4-214300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C5C19"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D41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77B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EF57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7001" w14:textId="77777777" w:rsidR="004377C2" w:rsidRPr="00BE3C62" w:rsidRDefault="004377C2" w:rsidP="00BE3C62">
            <w:pPr>
              <w:pStyle w:val="TAL"/>
              <w:rPr>
                <w:sz w:val="16"/>
              </w:rPr>
            </w:pPr>
          </w:p>
        </w:tc>
      </w:tr>
      <w:tr w:rsidR="00BE3C62" w:rsidRPr="00BE3C62" w14:paraId="6F42329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16C7D" w14:textId="77777777" w:rsidR="004377C2" w:rsidRPr="00BE3C62" w:rsidRDefault="004377C2" w:rsidP="00BE3C62">
            <w:pPr>
              <w:pStyle w:val="TAL"/>
              <w:rPr>
                <w:sz w:val="16"/>
              </w:rPr>
            </w:pPr>
            <w:r w:rsidRPr="00BE3C62">
              <w:rPr>
                <w:sz w:val="16"/>
              </w:rPr>
              <w:t>C4-214301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DE96" w14:textId="77777777" w:rsidR="004377C2" w:rsidRPr="00BE3C62" w:rsidRDefault="004377C2" w:rsidP="00BE3C62">
            <w:pPr>
              <w:pStyle w:val="TAL"/>
              <w:rPr>
                <w:sz w:val="16"/>
              </w:rPr>
            </w:pPr>
            <w:r w:rsidRPr="00BE3C62">
              <w:rPr>
                <w:sz w:val="16"/>
              </w:rPr>
              <w:t>Conclusion for Key Issue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6FEE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DB8A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15F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0A3A2" w14:textId="77777777" w:rsidR="004377C2" w:rsidRPr="00BE3C62" w:rsidRDefault="004377C2" w:rsidP="00BE3C62">
            <w:pPr>
              <w:pStyle w:val="TAL"/>
              <w:rPr>
                <w:sz w:val="16"/>
              </w:rPr>
            </w:pPr>
            <w:r w:rsidRPr="00BE3C62">
              <w:rPr>
                <w:sz w:val="16"/>
              </w:rPr>
              <w:t>C4-214606</w:t>
            </w:r>
          </w:p>
        </w:tc>
      </w:tr>
      <w:tr w:rsidR="00BE3C62" w:rsidRPr="00BE3C62" w14:paraId="4A07E3E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12FD" w14:textId="77777777" w:rsidR="004377C2" w:rsidRPr="00BE3C62" w:rsidRDefault="004377C2" w:rsidP="00BE3C62">
            <w:pPr>
              <w:pStyle w:val="TAL"/>
              <w:rPr>
                <w:sz w:val="16"/>
              </w:rPr>
            </w:pPr>
            <w:r w:rsidRPr="00BE3C62">
              <w:rPr>
                <w:sz w:val="16"/>
              </w:rPr>
              <w:t>C4-214302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540B" w14:textId="77777777" w:rsidR="004377C2" w:rsidRPr="00BE3C62" w:rsidRDefault="004377C2" w:rsidP="00BE3C62">
            <w:pPr>
              <w:pStyle w:val="TAL"/>
              <w:rPr>
                <w:sz w:val="16"/>
              </w:rPr>
            </w:pPr>
            <w:r w:rsidRPr="00BE3C62">
              <w:rPr>
                <w:sz w:val="16"/>
              </w:rPr>
              <w:t>NFType enumeration value for IMS-AS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059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C177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C116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B372" w14:textId="77777777" w:rsidR="004377C2" w:rsidRPr="00BE3C62" w:rsidRDefault="004377C2" w:rsidP="00BE3C62">
            <w:pPr>
              <w:pStyle w:val="TAL"/>
              <w:rPr>
                <w:sz w:val="16"/>
              </w:rPr>
            </w:pPr>
          </w:p>
        </w:tc>
      </w:tr>
      <w:tr w:rsidR="00BE3C62" w:rsidRPr="00BE3C62" w14:paraId="1517D17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ACF9" w14:textId="77777777" w:rsidR="004377C2" w:rsidRPr="00BE3C62" w:rsidRDefault="004377C2" w:rsidP="00BE3C62">
            <w:pPr>
              <w:pStyle w:val="TAL"/>
              <w:rPr>
                <w:sz w:val="16"/>
              </w:rPr>
            </w:pPr>
            <w:r w:rsidRPr="00BE3C62">
              <w:rPr>
                <w:sz w:val="16"/>
              </w:rPr>
              <w:t>C4-214303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E8BB2" w14:textId="77777777" w:rsidR="004377C2" w:rsidRPr="00BE3C62" w:rsidRDefault="004377C2" w:rsidP="00BE3C62">
            <w:pPr>
              <w:pStyle w:val="TAL"/>
              <w:rPr>
                <w:sz w:val="16"/>
              </w:rPr>
            </w:pPr>
            <w:r w:rsidRPr="00BE3C62">
              <w:rPr>
                <w:sz w:val="16"/>
              </w:rPr>
              <w:t>NFType enumeration value for IMS-AS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2113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635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2A31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FED3" w14:textId="77777777" w:rsidR="004377C2" w:rsidRPr="00BE3C62" w:rsidRDefault="004377C2" w:rsidP="00BE3C62">
            <w:pPr>
              <w:pStyle w:val="TAL"/>
              <w:rPr>
                <w:sz w:val="16"/>
              </w:rPr>
            </w:pPr>
          </w:p>
        </w:tc>
      </w:tr>
      <w:tr w:rsidR="00BE3C62" w:rsidRPr="00BE3C62" w14:paraId="75BC4F6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AF8BA" w14:textId="77777777" w:rsidR="004377C2" w:rsidRPr="00BE3C62" w:rsidRDefault="004377C2" w:rsidP="00BE3C62">
            <w:pPr>
              <w:pStyle w:val="TAL"/>
              <w:rPr>
                <w:sz w:val="16"/>
              </w:rPr>
            </w:pPr>
            <w:r w:rsidRPr="00BE3C62">
              <w:rPr>
                <w:sz w:val="16"/>
              </w:rPr>
              <w:t>C4-214304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CA23"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BA75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5DF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D6E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3363" w14:textId="77777777" w:rsidR="004377C2" w:rsidRPr="00BE3C62" w:rsidRDefault="004377C2" w:rsidP="00BE3C62">
            <w:pPr>
              <w:pStyle w:val="TAL"/>
              <w:rPr>
                <w:sz w:val="16"/>
              </w:rPr>
            </w:pPr>
          </w:p>
        </w:tc>
      </w:tr>
      <w:tr w:rsidR="00BE3C62" w:rsidRPr="00BE3C62" w14:paraId="7279305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242A" w14:textId="77777777" w:rsidR="004377C2" w:rsidRPr="00BE3C62" w:rsidRDefault="004377C2" w:rsidP="00BE3C62">
            <w:pPr>
              <w:pStyle w:val="TAL"/>
              <w:rPr>
                <w:sz w:val="16"/>
              </w:rPr>
            </w:pPr>
            <w:r w:rsidRPr="00BE3C62">
              <w:rPr>
                <w:sz w:val="16"/>
              </w:rPr>
              <w:t>C4-214305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E36B2"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49E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09A2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9A5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BE33C" w14:textId="77777777" w:rsidR="004377C2" w:rsidRPr="00BE3C62" w:rsidRDefault="004377C2" w:rsidP="00BE3C62">
            <w:pPr>
              <w:pStyle w:val="TAL"/>
              <w:rPr>
                <w:sz w:val="16"/>
              </w:rPr>
            </w:pPr>
          </w:p>
        </w:tc>
      </w:tr>
      <w:tr w:rsidR="00BE3C62" w:rsidRPr="00BE3C62" w14:paraId="35B78EA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4923" w14:textId="77777777" w:rsidR="004377C2" w:rsidRPr="00BE3C62" w:rsidRDefault="004377C2" w:rsidP="00BE3C62">
            <w:pPr>
              <w:pStyle w:val="TAL"/>
              <w:rPr>
                <w:sz w:val="16"/>
              </w:rPr>
            </w:pPr>
            <w:r w:rsidRPr="00BE3C62">
              <w:rPr>
                <w:sz w:val="16"/>
              </w:rPr>
              <w:t>C4-214306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862E" w14:textId="77777777" w:rsidR="004377C2" w:rsidRPr="00BE3C62" w:rsidRDefault="004377C2" w:rsidP="00BE3C62">
            <w:pPr>
              <w:pStyle w:val="TAL"/>
              <w:rPr>
                <w:sz w:val="16"/>
              </w:rPr>
            </w:pPr>
            <w:r w:rsidRPr="00BE3C62">
              <w:rPr>
                <w:sz w:val="16"/>
              </w:rPr>
              <w:t>Discussion on NRF NFDiscovery service’s features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4A9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097B"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801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1967F" w14:textId="77777777" w:rsidR="004377C2" w:rsidRPr="00BE3C62" w:rsidRDefault="004377C2" w:rsidP="00BE3C62">
            <w:pPr>
              <w:pStyle w:val="TAL"/>
              <w:rPr>
                <w:sz w:val="16"/>
              </w:rPr>
            </w:pPr>
          </w:p>
        </w:tc>
      </w:tr>
      <w:tr w:rsidR="00BE3C62" w:rsidRPr="00BE3C62" w14:paraId="00E8865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89B12" w14:textId="77777777" w:rsidR="004377C2" w:rsidRPr="00BE3C62" w:rsidRDefault="004377C2" w:rsidP="00BE3C62">
            <w:pPr>
              <w:pStyle w:val="TAL"/>
              <w:rPr>
                <w:sz w:val="16"/>
              </w:rPr>
            </w:pPr>
            <w:r w:rsidRPr="00BE3C62">
              <w:rPr>
                <w:sz w:val="16"/>
              </w:rPr>
              <w:t>C4-214307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1EBCA" w14:textId="77777777" w:rsidR="004377C2" w:rsidRPr="00BE3C62" w:rsidRDefault="004377C2" w:rsidP="00BE3C62">
            <w:pPr>
              <w:pStyle w:val="TAL"/>
              <w:rPr>
                <w:sz w:val="16"/>
              </w:rPr>
            </w:pPr>
            <w:r w:rsidRPr="00BE3C62">
              <w:rPr>
                <w:sz w:val="16"/>
              </w:rPr>
              <w:t>Rel-17 NFDiscovery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6D9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FF1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5E8E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ADB4" w14:textId="77777777" w:rsidR="004377C2" w:rsidRPr="00BE3C62" w:rsidRDefault="004377C2" w:rsidP="00BE3C62">
            <w:pPr>
              <w:pStyle w:val="TAL"/>
              <w:rPr>
                <w:sz w:val="16"/>
              </w:rPr>
            </w:pPr>
            <w:r w:rsidRPr="00BE3C62">
              <w:rPr>
                <w:sz w:val="16"/>
              </w:rPr>
              <w:t>C4-214617</w:t>
            </w:r>
          </w:p>
        </w:tc>
      </w:tr>
      <w:tr w:rsidR="00BE3C62" w:rsidRPr="00BE3C62" w14:paraId="71131E5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A68B" w14:textId="77777777" w:rsidR="004377C2" w:rsidRPr="00BE3C62" w:rsidRDefault="004377C2" w:rsidP="00BE3C62">
            <w:pPr>
              <w:pStyle w:val="TAL"/>
              <w:rPr>
                <w:sz w:val="16"/>
              </w:rPr>
            </w:pPr>
            <w:r w:rsidRPr="00BE3C62">
              <w:rPr>
                <w:sz w:val="16"/>
              </w:rPr>
              <w:t>C4-214308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30987" w14:textId="77777777" w:rsidR="004377C2" w:rsidRPr="00BE3C62" w:rsidRDefault="004377C2" w:rsidP="00BE3C62">
            <w:pPr>
              <w:pStyle w:val="TAL"/>
              <w:rPr>
                <w:sz w:val="16"/>
              </w:rPr>
            </w:pPr>
            <w:r w:rsidRPr="00BE3C62">
              <w:rPr>
                <w:sz w:val="16"/>
              </w:rPr>
              <w:t>DCCF NF as a consumer of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35C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8831D"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A9A0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8B49" w14:textId="77777777" w:rsidR="004377C2" w:rsidRPr="00BE3C62" w:rsidRDefault="004377C2" w:rsidP="00BE3C62">
            <w:pPr>
              <w:pStyle w:val="TAL"/>
              <w:rPr>
                <w:sz w:val="16"/>
              </w:rPr>
            </w:pPr>
          </w:p>
        </w:tc>
      </w:tr>
      <w:tr w:rsidR="00BE3C62" w:rsidRPr="00BE3C62" w14:paraId="1F4945F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2A55" w14:textId="77777777" w:rsidR="004377C2" w:rsidRPr="00BE3C62" w:rsidRDefault="004377C2" w:rsidP="00BE3C62">
            <w:pPr>
              <w:pStyle w:val="TAL"/>
              <w:rPr>
                <w:sz w:val="16"/>
              </w:rPr>
            </w:pPr>
            <w:r w:rsidRPr="00BE3C62">
              <w:rPr>
                <w:sz w:val="16"/>
              </w:rPr>
              <w:t>C4-214309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4A4DF" w14:textId="77777777" w:rsidR="004377C2" w:rsidRPr="00BE3C62" w:rsidRDefault="004377C2" w:rsidP="00BE3C62">
            <w:pPr>
              <w:pStyle w:val="TAL"/>
              <w:rPr>
                <w:sz w:val="16"/>
              </w:rPr>
            </w:pPr>
            <w:r w:rsidRPr="00BE3C62">
              <w:rPr>
                <w:sz w:val="16"/>
              </w:rPr>
              <w:t>Serving AMF and SMF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B60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4510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6AF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F971" w14:textId="77777777" w:rsidR="004377C2" w:rsidRPr="00BE3C62" w:rsidRDefault="004377C2" w:rsidP="00BE3C62">
            <w:pPr>
              <w:pStyle w:val="TAL"/>
              <w:rPr>
                <w:sz w:val="16"/>
              </w:rPr>
            </w:pPr>
            <w:r w:rsidRPr="00BE3C62">
              <w:rPr>
                <w:sz w:val="16"/>
              </w:rPr>
              <w:t>C4-214746</w:t>
            </w:r>
          </w:p>
        </w:tc>
      </w:tr>
      <w:tr w:rsidR="00BE3C62" w:rsidRPr="00BE3C62" w14:paraId="25AE508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E9788" w14:textId="77777777" w:rsidR="004377C2" w:rsidRPr="00BE3C62" w:rsidRDefault="004377C2" w:rsidP="00BE3C62">
            <w:pPr>
              <w:pStyle w:val="TAL"/>
              <w:rPr>
                <w:sz w:val="16"/>
              </w:rPr>
            </w:pPr>
            <w:r w:rsidRPr="00BE3C62">
              <w:rPr>
                <w:sz w:val="16"/>
              </w:rPr>
              <w:t>C4-214310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2515" w14:textId="77777777" w:rsidR="004377C2" w:rsidRPr="00BE3C62" w:rsidRDefault="004377C2" w:rsidP="00BE3C62">
            <w:pPr>
              <w:pStyle w:val="TAL"/>
              <w:rPr>
                <w:sz w:val="16"/>
              </w:rPr>
            </w:pPr>
            <w:r w:rsidRPr="00BE3C62">
              <w:rPr>
                <w:sz w:val="16"/>
              </w:rPr>
              <w:t>New ADRF NF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66F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16DB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EAF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6459" w14:textId="77777777" w:rsidR="004377C2" w:rsidRPr="00BE3C62" w:rsidRDefault="004377C2" w:rsidP="00BE3C62">
            <w:pPr>
              <w:pStyle w:val="TAL"/>
              <w:rPr>
                <w:sz w:val="16"/>
              </w:rPr>
            </w:pPr>
          </w:p>
        </w:tc>
      </w:tr>
      <w:tr w:rsidR="00BE3C62" w:rsidRPr="00BE3C62" w14:paraId="171DC77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4D6C4" w14:textId="77777777" w:rsidR="004377C2" w:rsidRPr="00BE3C62" w:rsidRDefault="004377C2" w:rsidP="00BE3C62">
            <w:pPr>
              <w:pStyle w:val="TAL"/>
              <w:rPr>
                <w:sz w:val="16"/>
              </w:rPr>
            </w:pPr>
            <w:r w:rsidRPr="00BE3C62">
              <w:rPr>
                <w:sz w:val="16"/>
              </w:rPr>
              <w:t>C4-214311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DC41" w14:textId="77777777" w:rsidR="004377C2" w:rsidRPr="00BE3C62" w:rsidRDefault="004377C2" w:rsidP="00BE3C62">
            <w:pPr>
              <w:pStyle w:val="TAL"/>
              <w:rPr>
                <w:sz w:val="16"/>
              </w:rPr>
            </w:pPr>
            <w:r w:rsidRPr="00BE3C62">
              <w:rPr>
                <w:sz w:val="16"/>
              </w:rPr>
              <w:t>NWDAF capability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90E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C3B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0F62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F4819" w14:textId="77777777" w:rsidR="004377C2" w:rsidRPr="00BE3C62" w:rsidRDefault="004377C2" w:rsidP="00BE3C62">
            <w:pPr>
              <w:pStyle w:val="TAL"/>
              <w:rPr>
                <w:sz w:val="16"/>
              </w:rPr>
            </w:pPr>
          </w:p>
        </w:tc>
      </w:tr>
      <w:tr w:rsidR="00BE3C62" w:rsidRPr="00BE3C62" w14:paraId="358FA90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90427" w14:textId="77777777" w:rsidR="004377C2" w:rsidRPr="00BE3C62" w:rsidRDefault="004377C2" w:rsidP="00BE3C62">
            <w:pPr>
              <w:pStyle w:val="TAL"/>
              <w:rPr>
                <w:sz w:val="16"/>
              </w:rPr>
            </w:pPr>
            <w:r w:rsidRPr="00BE3C62">
              <w:rPr>
                <w:sz w:val="16"/>
              </w:rPr>
              <w:t>C4-214312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13EA8"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DA1D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F48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7C3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56C6" w14:textId="77777777" w:rsidR="004377C2" w:rsidRPr="00BE3C62" w:rsidRDefault="004377C2" w:rsidP="00BE3C62">
            <w:pPr>
              <w:pStyle w:val="TAL"/>
              <w:rPr>
                <w:sz w:val="16"/>
              </w:rPr>
            </w:pPr>
            <w:r w:rsidRPr="00BE3C62">
              <w:rPr>
                <w:sz w:val="16"/>
              </w:rPr>
              <w:t>C4-214622</w:t>
            </w:r>
          </w:p>
        </w:tc>
      </w:tr>
      <w:tr w:rsidR="00BE3C62" w:rsidRPr="00BE3C62" w14:paraId="5EC8E20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FC68" w14:textId="77777777" w:rsidR="004377C2" w:rsidRPr="00BE3C62" w:rsidRDefault="004377C2" w:rsidP="00BE3C62">
            <w:pPr>
              <w:pStyle w:val="TAL"/>
              <w:rPr>
                <w:sz w:val="16"/>
              </w:rPr>
            </w:pPr>
            <w:r w:rsidRPr="00BE3C62">
              <w:rPr>
                <w:sz w:val="16"/>
              </w:rPr>
              <w:t>C4-214313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70896"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11E1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B0ECC"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390C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3F58" w14:textId="77777777" w:rsidR="004377C2" w:rsidRPr="00BE3C62" w:rsidRDefault="004377C2" w:rsidP="00BE3C62">
            <w:pPr>
              <w:pStyle w:val="TAL"/>
              <w:rPr>
                <w:sz w:val="16"/>
              </w:rPr>
            </w:pPr>
            <w:r w:rsidRPr="00BE3C62">
              <w:rPr>
                <w:sz w:val="16"/>
              </w:rPr>
              <w:t>C4-214624</w:t>
            </w:r>
          </w:p>
        </w:tc>
      </w:tr>
      <w:tr w:rsidR="00BE3C62" w:rsidRPr="00BE3C62" w14:paraId="772E368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A57E" w14:textId="77777777" w:rsidR="004377C2" w:rsidRPr="00BE3C62" w:rsidRDefault="004377C2" w:rsidP="00BE3C62">
            <w:pPr>
              <w:pStyle w:val="TAL"/>
              <w:rPr>
                <w:sz w:val="16"/>
              </w:rPr>
            </w:pPr>
            <w:r w:rsidRPr="00BE3C62">
              <w:rPr>
                <w:sz w:val="16"/>
              </w:rPr>
              <w:t>C4-214314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BE25"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767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C79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3921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4237" w14:textId="77777777" w:rsidR="004377C2" w:rsidRPr="00BE3C62" w:rsidRDefault="004377C2" w:rsidP="00BE3C62">
            <w:pPr>
              <w:pStyle w:val="TAL"/>
              <w:rPr>
                <w:sz w:val="16"/>
              </w:rPr>
            </w:pPr>
            <w:r w:rsidRPr="00BE3C62">
              <w:rPr>
                <w:sz w:val="16"/>
              </w:rPr>
              <w:t>C4-214625</w:t>
            </w:r>
          </w:p>
        </w:tc>
      </w:tr>
      <w:tr w:rsidR="00BE3C62" w:rsidRPr="00BE3C62" w14:paraId="40FCBAC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EF7AB" w14:textId="77777777" w:rsidR="004377C2" w:rsidRPr="00BE3C62" w:rsidRDefault="004377C2" w:rsidP="00BE3C62">
            <w:pPr>
              <w:pStyle w:val="TAL"/>
              <w:rPr>
                <w:sz w:val="16"/>
              </w:rPr>
            </w:pPr>
            <w:r w:rsidRPr="00BE3C62">
              <w:rPr>
                <w:sz w:val="16"/>
              </w:rPr>
              <w:t>C4-214315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2320" w14:textId="77777777" w:rsidR="004377C2" w:rsidRPr="00BE3C62" w:rsidRDefault="004377C2" w:rsidP="00BE3C62">
            <w:pPr>
              <w:pStyle w:val="TAL"/>
              <w:rPr>
                <w:sz w:val="16"/>
              </w:rPr>
            </w:pPr>
            <w:r w:rsidRPr="00BE3C62">
              <w:rPr>
                <w:sz w:val="16"/>
              </w:rPr>
              <w:t>Missing indication of UE support of NSSRG functionality in NSSF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71D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4E0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E43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92BA9" w14:textId="77777777" w:rsidR="004377C2" w:rsidRPr="00BE3C62" w:rsidRDefault="004377C2" w:rsidP="00BE3C62">
            <w:pPr>
              <w:pStyle w:val="TAL"/>
              <w:rPr>
                <w:sz w:val="16"/>
              </w:rPr>
            </w:pPr>
            <w:r w:rsidRPr="00BE3C62">
              <w:rPr>
                <w:sz w:val="16"/>
              </w:rPr>
              <w:t>C4-214727</w:t>
            </w:r>
          </w:p>
        </w:tc>
      </w:tr>
      <w:tr w:rsidR="00BE3C62" w:rsidRPr="00BE3C62" w14:paraId="1A6F0F3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6299A" w14:textId="77777777" w:rsidR="004377C2" w:rsidRPr="00BE3C62" w:rsidRDefault="004377C2" w:rsidP="00BE3C62">
            <w:pPr>
              <w:pStyle w:val="TAL"/>
              <w:rPr>
                <w:sz w:val="16"/>
              </w:rPr>
            </w:pPr>
            <w:r w:rsidRPr="00BE3C62">
              <w:rPr>
                <w:sz w:val="16"/>
              </w:rPr>
              <w:t>C4-214316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D376" w14:textId="77777777" w:rsidR="004377C2" w:rsidRPr="00BE3C62" w:rsidRDefault="004377C2" w:rsidP="00BE3C62">
            <w:pPr>
              <w:pStyle w:val="TAL"/>
              <w:rPr>
                <w:sz w:val="16"/>
              </w:rPr>
            </w:pPr>
            <w:r w:rsidRPr="00BE3C62">
              <w:rPr>
                <w:sz w:val="16"/>
              </w:rPr>
              <w:t>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198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2AB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6335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CD61E" w14:textId="77777777" w:rsidR="004377C2" w:rsidRPr="00BE3C62" w:rsidRDefault="004377C2" w:rsidP="00BE3C62">
            <w:pPr>
              <w:pStyle w:val="TAL"/>
              <w:rPr>
                <w:sz w:val="16"/>
              </w:rPr>
            </w:pPr>
            <w:r w:rsidRPr="00BE3C62">
              <w:rPr>
                <w:sz w:val="16"/>
              </w:rPr>
              <w:t>C4-214623</w:t>
            </w:r>
          </w:p>
        </w:tc>
      </w:tr>
      <w:tr w:rsidR="00BE3C62" w:rsidRPr="00BE3C62" w14:paraId="0CB83B7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8AF44" w14:textId="77777777" w:rsidR="004377C2" w:rsidRPr="00BE3C62" w:rsidRDefault="004377C2" w:rsidP="00BE3C62">
            <w:pPr>
              <w:pStyle w:val="TAL"/>
              <w:rPr>
                <w:sz w:val="16"/>
              </w:rPr>
            </w:pPr>
            <w:r w:rsidRPr="00BE3C62">
              <w:rPr>
                <w:sz w:val="16"/>
              </w:rPr>
              <w:t>C4-214317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9334"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010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C91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AB6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A120" w14:textId="77777777" w:rsidR="004377C2" w:rsidRPr="00BE3C62" w:rsidRDefault="004377C2" w:rsidP="00BE3C62">
            <w:pPr>
              <w:pStyle w:val="TAL"/>
              <w:rPr>
                <w:sz w:val="16"/>
              </w:rPr>
            </w:pPr>
          </w:p>
        </w:tc>
      </w:tr>
      <w:tr w:rsidR="00BE3C62" w:rsidRPr="00BE3C62" w14:paraId="70A1568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15B6" w14:textId="77777777" w:rsidR="004377C2" w:rsidRPr="00BE3C62" w:rsidRDefault="004377C2" w:rsidP="00BE3C62">
            <w:pPr>
              <w:pStyle w:val="TAL"/>
              <w:rPr>
                <w:sz w:val="16"/>
              </w:rPr>
            </w:pPr>
            <w:r w:rsidRPr="00BE3C62">
              <w:rPr>
                <w:sz w:val="16"/>
              </w:rPr>
              <w:t>C4-214318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9ECA" w14:textId="77777777" w:rsidR="004377C2" w:rsidRPr="00BE3C62" w:rsidRDefault="004377C2" w:rsidP="00BE3C62">
            <w:pPr>
              <w:pStyle w:val="TAL"/>
              <w:rPr>
                <w:sz w:val="16"/>
              </w:rPr>
            </w:pPr>
            <w:r w:rsidRPr="00BE3C62">
              <w:rPr>
                <w:sz w:val="16"/>
              </w:rPr>
              <w:t>AMF mobility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83A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501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08BE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4C974" w14:textId="77777777" w:rsidR="004377C2" w:rsidRPr="00BE3C62" w:rsidRDefault="004377C2" w:rsidP="00BE3C62">
            <w:pPr>
              <w:pStyle w:val="TAL"/>
              <w:rPr>
                <w:sz w:val="16"/>
              </w:rPr>
            </w:pPr>
          </w:p>
        </w:tc>
      </w:tr>
      <w:tr w:rsidR="00BE3C62" w:rsidRPr="00BE3C62" w14:paraId="13CABDE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899B" w14:textId="77777777" w:rsidR="004377C2" w:rsidRPr="00BE3C62" w:rsidRDefault="004377C2" w:rsidP="00BE3C62">
            <w:pPr>
              <w:pStyle w:val="TAL"/>
              <w:rPr>
                <w:sz w:val="16"/>
              </w:rPr>
            </w:pPr>
            <w:r w:rsidRPr="00BE3C62">
              <w:rPr>
                <w:sz w:val="16"/>
              </w:rPr>
              <w:t>C4-214319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019C" w14:textId="77777777" w:rsidR="004377C2" w:rsidRPr="00BE3C62" w:rsidRDefault="004377C2" w:rsidP="00BE3C62">
            <w:pPr>
              <w:pStyle w:val="TAL"/>
              <w:rPr>
                <w:sz w:val="16"/>
              </w:rPr>
            </w:pPr>
            <w:r w:rsidRPr="00BE3C62">
              <w:rPr>
                <w:sz w:val="16"/>
              </w:rPr>
              <w:t>Roaming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92B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568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1C0B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7C41" w14:textId="77777777" w:rsidR="004377C2" w:rsidRPr="00BE3C62" w:rsidRDefault="004377C2" w:rsidP="00BE3C62">
            <w:pPr>
              <w:pStyle w:val="TAL"/>
              <w:rPr>
                <w:sz w:val="16"/>
              </w:rPr>
            </w:pPr>
            <w:r w:rsidRPr="00BE3C62">
              <w:rPr>
                <w:sz w:val="16"/>
              </w:rPr>
              <w:t>C4-214618</w:t>
            </w:r>
          </w:p>
        </w:tc>
      </w:tr>
      <w:tr w:rsidR="00BE3C62" w:rsidRPr="00BE3C62" w14:paraId="50A0B3A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1D29" w14:textId="77777777" w:rsidR="004377C2" w:rsidRPr="00BE3C62" w:rsidRDefault="004377C2" w:rsidP="00BE3C62">
            <w:pPr>
              <w:pStyle w:val="TAL"/>
              <w:rPr>
                <w:sz w:val="16"/>
              </w:rPr>
            </w:pPr>
            <w:r w:rsidRPr="00BE3C62">
              <w:rPr>
                <w:sz w:val="16"/>
              </w:rPr>
              <w:t>C4-214320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F8A5B" w14:textId="77777777" w:rsidR="004377C2" w:rsidRPr="00BE3C62" w:rsidRDefault="004377C2" w:rsidP="00BE3C62">
            <w:pPr>
              <w:pStyle w:val="TAL"/>
              <w:rPr>
                <w:sz w:val="16"/>
              </w:rPr>
            </w:pPr>
            <w:r w:rsidRPr="00BE3C62">
              <w:rPr>
                <w:sz w:val="16"/>
              </w:rPr>
              <w:t>Interface number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A47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065A7"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B95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C352C" w14:textId="77777777" w:rsidR="004377C2" w:rsidRPr="00BE3C62" w:rsidRDefault="004377C2" w:rsidP="00BE3C62">
            <w:pPr>
              <w:pStyle w:val="TAL"/>
              <w:rPr>
                <w:sz w:val="16"/>
              </w:rPr>
            </w:pPr>
          </w:p>
        </w:tc>
      </w:tr>
      <w:tr w:rsidR="00BE3C62" w:rsidRPr="00BE3C62" w14:paraId="7C7D43B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B8E7" w14:textId="77777777" w:rsidR="004377C2" w:rsidRPr="00BE3C62" w:rsidRDefault="004377C2" w:rsidP="00BE3C62">
            <w:pPr>
              <w:pStyle w:val="TAL"/>
              <w:rPr>
                <w:sz w:val="16"/>
              </w:rPr>
            </w:pPr>
            <w:r w:rsidRPr="00BE3C62">
              <w:rPr>
                <w:sz w:val="16"/>
              </w:rPr>
              <w:t>C4-214321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A4858" w14:textId="77777777" w:rsidR="004377C2" w:rsidRPr="00BE3C62" w:rsidRDefault="004377C2" w:rsidP="00BE3C62">
            <w:pPr>
              <w:pStyle w:val="TAL"/>
              <w:rPr>
                <w:sz w:val="16"/>
              </w:rPr>
            </w:pPr>
            <w:r w:rsidRPr="00BE3C62">
              <w:rPr>
                <w:sz w:val="16"/>
              </w:rPr>
              <w:t>Exempting slices from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03F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730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3565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3309F" w14:textId="77777777" w:rsidR="004377C2" w:rsidRPr="00BE3C62" w:rsidRDefault="004377C2" w:rsidP="00BE3C62">
            <w:pPr>
              <w:pStyle w:val="TAL"/>
              <w:rPr>
                <w:sz w:val="16"/>
              </w:rPr>
            </w:pPr>
            <w:r w:rsidRPr="00BE3C62">
              <w:rPr>
                <w:sz w:val="16"/>
              </w:rPr>
              <w:t>C4-214619</w:t>
            </w:r>
          </w:p>
        </w:tc>
      </w:tr>
      <w:tr w:rsidR="00BE3C62" w:rsidRPr="00BE3C62" w14:paraId="30880D2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8CCA" w14:textId="77777777" w:rsidR="004377C2" w:rsidRPr="00BE3C62" w:rsidRDefault="004377C2" w:rsidP="00BE3C62">
            <w:pPr>
              <w:pStyle w:val="TAL"/>
              <w:rPr>
                <w:sz w:val="16"/>
              </w:rPr>
            </w:pPr>
            <w:r w:rsidRPr="00BE3C62">
              <w:rPr>
                <w:sz w:val="16"/>
              </w:rPr>
              <w:t>C4-214322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0736" w14:textId="77777777" w:rsidR="004377C2" w:rsidRPr="00BE3C62" w:rsidRDefault="004377C2" w:rsidP="00BE3C62">
            <w:pPr>
              <w:pStyle w:val="TAL"/>
              <w:rPr>
                <w:sz w:val="16"/>
              </w:rPr>
            </w:pPr>
            <w:r w:rsidRPr="00BE3C62">
              <w:rPr>
                <w:sz w:val="16"/>
              </w:rPr>
              <w:t>Incorrect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B76C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F00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F360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4279" w14:textId="77777777" w:rsidR="004377C2" w:rsidRPr="00BE3C62" w:rsidRDefault="004377C2" w:rsidP="00BE3C62">
            <w:pPr>
              <w:pStyle w:val="TAL"/>
              <w:rPr>
                <w:sz w:val="16"/>
              </w:rPr>
            </w:pPr>
          </w:p>
        </w:tc>
      </w:tr>
      <w:tr w:rsidR="00BE3C62" w:rsidRPr="00BE3C62" w14:paraId="5DACE28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3C6E" w14:textId="77777777" w:rsidR="004377C2" w:rsidRPr="00BE3C62" w:rsidRDefault="004377C2" w:rsidP="00BE3C62">
            <w:pPr>
              <w:pStyle w:val="TAL"/>
              <w:rPr>
                <w:sz w:val="16"/>
              </w:rPr>
            </w:pPr>
            <w:r w:rsidRPr="00BE3C62">
              <w:rPr>
                <w:sz w:val="16"/>
              </w:rPr>
              <w:t>C4-214323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33EF" w14:textId="77777777" w:rsidR="004377C2" w:rsidRPr="00BE3C62" w:rsidRDefault="004377C2" w:rsidP="00BE3C62">
            <w:pPr>
              <w:pStyle w:val="TAL"/>
              <w:rPr>
                <w:sz w:val="16"/>
              </w:rPr>
            </w:pPr>
            <w:r w:rsidRPr="00BE3C62">
              <w:rPr>
                <w:sz w:val="16"/>
              </w:rPr>
              <w:t>Incorrect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27E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2693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479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4990" w14:textId="77777777" w:rsidR="004377C2" w:rsidRPr="00BE3C62" w:rsidRDefault="004377C2" w:rsidP="00BE3C62">
            <w:pPr>
              <w:pStyle w:val="TAL"/>
              <w:rPr>
                <w:sz w:val="16"/>
              </w:rPr>
            </w:pPr>
          </w:p>
        </w:tc>
      </w:tr>
      <w:tr w:rsidR="00BE3C62" w:rsidRPr="00BE3C62" w14:paraId="231133C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CD8D" w14:textId="77777777" w:rsidR="004377C2" w:rsidRPr="00BE3C62" w:rsidRDefault="004377C2" w:rsidP="00BE3C62">
            <w:pPr>
              <w:pStyle w:val="TAL"/>
              <w:rPr>
                <w:sz w:val="16"/>
              </w:rPr>
            </w:pPr>
            <w:r w:rsidRPr="00BE3C62">
              <w:rPr>
                <w:sz w:val="16"/>
              </w:rPr>
              <w:t>C4-214324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6DC5"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E65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BEA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DAEE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D4C5" w14:textId="77777777" w:rsidR="004377C2" w:rsidRPr="00BE3C62" w:rsidRDefault="004377C2" w:rsidP="00BE3C62">
            <w:pPr>
              <w:pStyle w:val="TAL"/>
              <w:rPr>
                <w:sz w:val="16"/>
              </w:rPr>
            </w:pPr>
            <w:r w:rsidRPr="00BE3C62">
              <w:rPr>
                <w:sz w:val="16"/>
              </w:rPr>
              <w:t>C4-214632, C4-214637</w:t>
            </w:r>
          </w:p>
        </w:tc>
      </w:tr>
      <w:tr w:rsidR="00BE3C62" w:rsidRPr="00BE3C62" w14:paraId="4F075E5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B30B4" w14:textId="77777777" w:rsidR="004377C2" w:rsidRPr="00BE3C62" w:rsidRDefault="004377C2" w:rsidP="00BE3C62">
            <w:pPr>
              <w:pStyle w:val="TAL"/>
              <w:rPr>
                <w:sz w:val="16"/>
              </w:rPr>
            </w:pPr>
            <w:r w:rsidRPr="00BE3C62">
              <w:rPr>
                <w:sz w:val="16"/>
              </w:rPr>
              <w:t>C4-214325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6612"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0A3F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3C6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E31E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8B57" w14:textId="77777777" w:rsidR="004377C2" w:rsidRPr="00BE3C62" w:rsidRDefault="004377C2" w:rsidP="00BE3C62">
            <w:pPr>
              <w:pStyle w:val="TAL"/>
              <w:rPr>
                <w:sz w:val="16"/>
              </w:rPr>
            </w:pPr>
            <w:r w:rsidRPr="00BE3C62">
              <w:rPr>
                <w:sz w:val="16"/>
              </w:rPr>
              <w:t>C4-214657</w:t>
            </w:r>
          </w:p>
        </w:tc>
      </w:tr>
      <w:tr w:rsidR="00BE3C62" w:rsidRPr="00BE3C62" w14:paraId="778E47F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6832" w14:textId="77777777" w:rsidR="004377C2" w:rsidRPr="00BE3C62" w:rsidRDefault="004377C2" w:rsidP="00BE3C62">
            <w:pPr>
              <w:pStyle w:val="TAL"/>
              <w:rPr>
                <w:sz w:val="16"/>
              </w:rPr>
            </w:pPr>
            <w:r w:rsidRPr="00BE3C62">
              <w:rPr>
                <w:sz w:val="16"/>
              </w:rPr>
              <w:t>C4-214326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4265" w14:textId="77777777" w:rsidR="004377C2" w:rsidRPr="00BE3C62" w:rsidRDefault="004377C2" w:rsidP="00BE3C62">
            <w:pPr>
              <w:pStyle w:val="TAL"/>
              <w:rPr>
                <w:sz w:val="16"/>
              </w:rPr>
            </w:pPr>
            <w:r w:rsidRPr="00BE3C62">
              <w:rPr>
                <w:sz w:val="16"/>
              </w:rPr>
              <w:t>Via and server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BFCA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9467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170B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CFCE1" w14:textId="77777777" w:rsidR="004377C2" w:rsidRPr="00BE3C62" w:rsidRDefault="004377C2" w:rsidP="00BE3C62">
            <w:pPr>
              <w:pStyle w:val="TAL"/>
              <w:rPr>
                <w:sz w:val="16"/>
              </w:rPr>
            </w:pPr>
            <w:r w:rsidRPr="00BE3C62">
              <w:rPr>
                <w:sz w:val="16"/>
              </w:rPr>
              <w:t>C4-214620</w:t>
            </w:r>
          </w:p>
        </w:tc>
      </w:tr>
      <w:tr w:rsidR="00BE3C62" w:rsidRPr="00BE3C62" w14:paraId="39DC9C1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7F51" w14:textId="77777777" w:rsidR="004377C2" w:rsidRPr="00BE3C62" w:rsidRDefault="004377C2" w:rsidP="00BE3C62">
            <w:pPr>
              <w:pStyle w:val="TAL"/>
              <w:rPr>
                <w:sz w:val="16"/>
              </w:rPr>
            </w:pPr>
            <w:r w:rsidRPr="00BE3C62">
              <w:rPr>
                <w:sz w:val="16"/>
              </w:rPr>
              <w:t>C4-214327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0823" w14:textId="77777777" w:rsidR="004377C2" w:rsidRPr="00BE3C62" w:rsidRDefault="004377C2" w:rsidP="00BE3C62">
            <w:pPr>
              <w:pStyle w:val="TAL"/>
              <w:rPr>
                <w:sz w:val="16"/>
              </w:rPr>
            </w:pPr>
            <w:r w:rsidRPr="00BE3C62">
              <w:rPr>
                <w:sz w:val="16"/>
              </w:rPr>
              <w:t>Via and server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E0C0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E57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31BA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81D66" w14:textId="77777777" w:rsidR="004377C2" w:rsidRPr="00BE3C62" w:rsidRDefault="004377C2" w:rsidP="00BE3C62">
            <w:pPr>
              <w:pStyle w:val="TAL"/>
              <w:rPr>
                <w:sz w:val="16"/>
              </w:rPr>
            </w:pPr>
            <w:r w:rsidRPr="00BE3C62">
              <w:rPr>
                <w:sz w:val="16"/>
              </w:rPr>
              <w:t>C4-214621</w:t>
            </w:r>
          </w:p>
        </w:tc>
      </w:tr>
      <w:tr w:rsidR="00BE3C62" w:rsidRPr="00BE3C62" w14:paraId="73AA6B6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BD26" w14:textId="77777777" w:rsidR="004377C2" w:rsidRPr="00BE3C62" w:rsidRDefault="004377C2" w:rsidP="00BE3C62">
            <w:pPr>
              <w:pStyle w:val="TAL"/>
              <w:rPr>
                <w:sz w:val="16"/>
              </w:rPr>
            </w:pPr>
            <w:r w:rsidRPr="00BE3C62">
              <w:rPr>
                <w:sz w:val="16"/>
              </w:rPr>
              <w:t>C4-214328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4DC0" w14:textId="77777777" w:rsidR="004377C2" w:rsidRPr="00BE3C62" w:rsidRDefault="004377C2" w:rsidP="00BE3C62">
            <w:pPr>
              <w:pStyle w:val="TAL"/>
              <w:rPr>
                <w:sz w:val="16"/>
              </w:rPr>
            </w:pPr>
            <w:r w:rsidRPr="00BE3C62">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644B"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44CD"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01EC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88104" w14:textId="77777777" w:rsidR="004377C2" w:rsidRPr="00BE3C62" w:rsidRDefault="004377C2" w:rsidP="00BE3C62">
            <w:pPr>
              <w:pStyle w:val="TAL"/>
              <w:rPr>
                <w:sz w:val="16"/>
              </w:rPr>
            </w:pPr>
          </w:p>
        </w:tc>
      </w:tr>
      <w:tr w:rsidR="00BE3C62" w:rsidRPr="00BE3C62" w14:paraId="7C76494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7B02D" w14:textId="77777777" w:rsidR="004377C2" w:rsidRPr="00BE3C62" w:rsidRDefault="004377C2" w:rsidP="00BE3C62">
            <w:pPr>
              <w:pStyle w:val="TAL"/>
              <w:rPr>
                <w:sz w:val="16"/>
              </w:rPr>
            </w:pPr>
            <w:r w:rsidRPr="00BE3C62">
              <w:rPr>
                <w:sz w:val="16"/>
              </w:rPr>
              <w:t>C4-214329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E9321" w14:textId="77777777" w:rsidR="004377C2" w:rsidRPr="00BE3C62" w:rsidRDefault="004377C2" w:rsidP="00BE3C62">
            <w:pPr>
              <w:pStyle w:val="TAL"/>
              <w:rPr>
                <w:sz w:val="16"/>
              </w:rPr>
            </w:pPr>
            <w:r w:rsidRPr="00BE3C62">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184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2E79"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78C0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F1F6" w14:textId="77777777" w:rsidR="004377C2" w:rsidRPr="00BE3C62" w:rsidRDefault="004377C2" w:rsidP="00BE3C62">
            <w:pPr>
              <w:pStyle w:val="TAL"/>
              <w:rPr>
                <w:sz w:val="16"/>
              </w:rPr>
            </w:pPr>
          </w:p>
        </w:tc>
      </w:tr>
      <w:tr w:rsidR="00BE3C62" w:rsidRPr="00BE3C62" w14:paraId="2726955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6EE21" w14:textId="77777777" w:rsidR="004377C2" w:rsidRPr="00BE3C62" w:rsidRDefault="004377C2" w:rsidP="00BE3C62">
            <w:pPr>
              <w:pStyle w:val="TAL"/>
              <w:rPr>
                <w:sz w:val="16"/>
              </w:rPr>
            </w:pPr>
            <w:r w:rsidRPr="00BE3C62">
              <w:rPr>
                <w:sz w:val="16"/>
              </w:rPr>
              <w:t>C4-214330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5C34"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062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59D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86C1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87AA9" w14:textId="77777777" w:rsidR="004377C2" w:rsidRPr="00BE3C62" w:rsidRDefault="004377C2" w:rsidP="00BE3C62">
            <w:pPr>
              <w:pStyle w:val="TAL"/>
              <w:rPr>
                <w:sz w:val="16"/>
              </w:rPr>
            </w:pPr>
            <w:r w:rsidRPr="00BE3C62">
              <w:rPr>
                <w:sz w:val="16"/>
              </w:rPr>
              <w:t>C4-214628</w:t>
            </w:r>
          </w:p>
        </w:tc>
      </w:tr>
      <w:tr w:rsidR="00BE3C62" w:rsidRPr="00BE3C62" w14:paraId="2A6C65A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BEC52" w14:textId="77777777" w:rsidR="004377C2" w:rsidRPr="00BE3C62" w:rsidRDefault="004377C2" w:rsidP="00BE3C62">
            <w:pPr>
              <w:pStyle w:val="TAL"/>
              <w:rPr>
                <w:sz w:val="16"/>
              </w:rPr>
            </w:pPr>
            <w:r w:rsidRPr="00BE3C62">
              <w:rPr>
                <w:sz w:val="16"/>
              </w:rPr>
              <w:t>C4-214331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C4BB"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039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808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E8F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A2AC" w14:textId="77777777" w:rsidR="004377C2" w:rsidRPr="00BE3C62" w:rsidRDefault="004377C2" w:rsidP="00BE3C62">
            <w:pPr>
              <w:pStyle w:val="TAL"/>
              <w:rPr>
                <w:sz w:val="16"/>
              </w:rPr>
            </w:pPr>
            <w:r w:rsidRPr="00BE3C62">
              <w:rPr>
                <w:sz w:val="16"/>
              </w:rPr>
              <w:t>C4-214629</w:t>
            </w:r>
          </w:p>
        </w:tc>
      </w:tr>
      <w:tr w:rsidR="00BE3C62" w:rsidRPr="00BE3C62" w14:paraId="563524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3785" w14:textId="77777777" w:rsidR="004377C2" w:rsidRPr="00BE3C62" w:rsidRDefault="004377C2" w:rsidP="00BE3C62">
            <w:pPr>
              <w:pStyle w:val="TAL"/>
              <w:rPr>
                <w:sz w:val="16"/>
              </w:rPr>
            </w:pPr>
            <w:r w:rsidRPr="00BE3C62">
              <w:rPr>
                <w:sz w:val="16"/>
              </w:rPr>
              <w:t>C4-214332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B538"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FF4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35F9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805A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3FDE" w14:textId="77777777" w:rsidR="004377C2" w:rsidRPr="00BE3C62" w:rsidRDefault="004377C2" w:rsidP="00BE3C62">
            <w:pPr>
              <w:pStyle w:val="TAL"/>
              <w:rPr>
                <w:sz w:val="16"/>
              </w:rPr>
            </w:pPr>
            <w:r w:rsidRPr="00BE3C62">
              <w:rPr>
                <w:sz w:val="16"/>
              </w:rPr>
              <w:t>C4-214626</w:t>
            </w:r>
          </w:p>
        </w:tc>
      </w:tr>
      <w:tr w:rsidR="00BE3C62" w:rsidRPr="00BE3C62" w14:paraId="12BD23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CAE26" w14:textId="77777777" w:rsidR="004377C2" w:rsidRPr="00BE3C62" w:rsidRDefault="004377C2" w:rsidP="00BE3C62">
            <w:pPr>
              <w:pStyle w:val="TAL"/>
              <w:rPr>
                <w:sz w:val="16"/>
              </w:rPr>
            </w:pPr>
            <w:r w:rsidRPr="00BE3C62">
              <w:rPr>
                <w:sz w:val="16"/>
              </w:rPr>
              <w:t>C4-214333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1CE29" w14:textId="77777777" w:rsidR="004377C2" w:rsidRPr="00BE3C62" w:rsidRDefault="004377C2" w:rsidP="00BE3C62">
            <w:pPr>
              <w:pStyle w:val="TAL"/>
              <w:rPr>
                <w:sz w:val="16"/>
              </w:rPr>
            </w:pPr>
            <w:r w:rsidRPr="00BE3C62">
              <w:rPr>
                <w:sz w:val="16"/>
              </w:rPr>
              <w:t>SEPP capability negotation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B30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7C2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63DB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94807" w14:textId="77777777" w:rsidR="004377C2" w:rsidRPr="00BE3C62" w:rsidRDefault="004377C2" w:rsidP="00BE3C62">
            <w:pPr>
              <w:pStyle w:val="TAL"/>
              <w:rPr>
                <w:sz w:val="16"/>
              </w:rPr>
            </w:pPr>
          </w:p>
        </w:tc>
      </w:tr>
      <w:tr w:rsidR="00BE3C62" w:rsidRPr="00BE3C62" w14:paraId="3FA737A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9D372" w14:textId="77777777" w:rsidR="004377C2" w:rsidRPr="00BE3C62" w:rsidRDefault="004377C2" w:rsidP="00BE3C62">
            <w:pPr>
              <w:pStyle w:val="TAL"/>
              <w:rPr>
                <w:sz w:val="16"/>
              </w:rPr>
            </w:pPr>
            <w:r w:rsidRPr="00BE3C62">
              <w:rPr>
                <w:sz w:val="16"/>
              </w:rPr>
              <w:t>C4-214334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C589" w14:textId="77777777" w:rsidR="004377C2" w:rsidRPr="00BE3C62" w:rsidRDefault="004377C2" w:rsidP="00BE3C62">
            <w:pPr>
              <w:pStyle w:val="TAL"/>
              <w:rPr>
                <w:sz w:val="16"/>
              </w:rPr>
            </w:pPr>
            <w:r w:rsidRPr="00BE3C62">
              <w:rPr>
                <w:sz w:val="16"/>
              </w:rPr>
              <w:t>interface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DBD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543A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176B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55ABF" w14:textId="77777777" w:rsidR="004377C2" w:rsidRPr="00BE3C62" w:rsidRDefault="004377C2" w:rsidP="00BE3C62">
            <w:pPr>
              <w:pStyle w:val="TAL"/>
              <w:rPr>
                <w:sz w:val="16"/>
              </w:rPr>
            </w:pPr>
            <w:r w:rsidRPr="00BE3C62">
              <w:rPr>
                <w:sz w:val="16"/>
              </w:rPr>
              <w:t>C4-214864</w:t>
            </w:r>
          </w:p>
        </w:tc>
      </w:tr>
      <w:tr w:rsidR="00BE3C62" w:rsidRPr="00BE3C62" w14:paraId="3C27C06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4C47" w14:textId="77777777" w:rsidR="004377C2" w:rsidRPr="00BE3C62" w:rsidRDefault="004377C2" w:rsidP="00BE3C62">
            <w:pPr>
              <w:pStyle w:val="TAL"/>
              <w:rPr>
                <w:sz w:val="16"/>
              </w:rPr>
            </w:pPr>
            <w:r w:rsidRPr="00BE3C62">
              <w:rPr>
                <w:sz w:val="16"/>
              </w:rPr>
              <w:t>C4-214335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F944" w14:textId="77777777" w:rsidR="004377C2" w:rsidRPr="00BE3C62" w:rsidRDefault="004377C2" w:rsidP="00BE3C62">
            <w:pPr>
              <w:pStyle w:val="TAL"/>
              <w:rPr>
                <w:sz w:val="16"/>
              </w:rPr>
            </w:pPr>
            <w:r w:rsidRPr="00BE3C62">
              <w:rPr>
                <w:sz w:val="16"/>
              </w:rPr>
              <w:t>Support for Area Decision of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656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964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F42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FA8D" w14:textId="77777777" w:rsidR="004377C2" w:rsidRPr="00BE3C62" w:rsidRDefault="004377C2" w:rsidP="00BE3C62">
            <w:pPr>
              <w:pStyle w:val="TAL"/>
              <w:rPr>
                <w:sz w:val="16"/>
              </w:rPr>
            </w:pPr>
            <w:r w:rsidRPr="00BE3C62">
              <w:rPr>
                <w:sz w:val="16"/>
              </w:rPr>
              <w:t>C4-214615</w:t>
            </w:r>
          </w:p>
        </w:tc>
      </w:tr>
      <w:tr w:rsidR="00BE3C62" w:rsidRPr="00BE3C62" w14:paraId="1F6F17F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E657" w14:textId="77777777" w:rsidR="004377C2" w:rsidRPr="00BE3C62" w:rsidRDefault="004377C2" w:rsidP="00BE3C62">
            <w:pPr>
              <w:pStyle w:val="TAL"/>
              <w:rPr>
                <w:sz w:val="16"/>
              </w:rPr>
            </w:pPr>
            <w:r w:rsidRPr="00BE3C62">
              <w:rPr>
                <w:sz w:val="16"/>
              </w:rPr>
              <w:t>C4-214336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D76E9" w14:textId="77777777" w:rsidR="004377C2" w:rsidRPr="00BE3C62" w:rsidRDefault="004377C2" w:rsidP="00BE3C62">
            <w:pPr>
              <w:pStyle w:val="TAL"/>
              <w:rPr>
                <w:sz w:val="16"/>
              </w:rPr>
            </w:pPr>
            <w:r w:rsidRPr="00BE3C62">
              <w:rPr>
                <w:sz w:val="16"/>
              </w:rPr>
              <w:t>LMF Parameters Support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CAA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FB7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D417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69E98" w14:textId="77777777" w:rsidR="004377C2" w:rsidRPr="00BE3C62" w:rsidRDefault="004377C2" w:rsidP="00BE3C62">
            <w:pPr>
              <w:pStyle w:val="TAL"/>
              <w:rPr>
                <w:sz w:val="16"/>
              </w:rPr>
            </w:pPr>
            <w:r w:rsidRPr="00BE3C62">
              <w:rPr>
                <w:sz w:val="16"/>
              </w:rPr>
              <w:t>C4-214616</w:t>
            </w:r>
          </w:p>
        </w:tc>
      </w:tr>
      <w:tr w:rsidR="00BE3C62" w:rsidRPr="00BE3C62" w14:paraId="63900B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83EE6" w14:textId="77777777" w:rsidR="004377C2" w:rsidRPr="00BE3C62" w:rsidRDefault="004377C2" w:rsidP="00BE3C62">
            <w:pPr>
              <w:pStyle w:val="TAL"/>
              <w:rPr>
                <w:sz w:val="16"/>
              </w:rPr>
            </w:pPr>
            <w:r w:rsidRPr="00BE3C62">
              <w:rPr>
                <w:sz w:val="16"/>
              </w:rPr>
              <w:t>C4-214337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A5F0" w14:textId="77777777" w:rsidR="004377C2" w:rsidRPr="00BE3C62" w:rsidRDefault="004377C2" w:rsidP="00BE3C62">
            <w:pPr>
              <w:pStyle w:val="TAL"/>
              <w:rPr>
                <w:sz w:val="16"/>
              </w:rPr>
            </w:pPr>
            <w:r w:rsidRPr="00BE3C62">
              <w:rPr>
                <w:sz w:val="16"/>
              </w:rPr>
              <w:t>EAC mode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7E4B8" w14:textId="77777777" w:rsidR="004377C2" w:rsidRPr="00BE3C62" w:rsidRDefault="004377C2" w:rsidP="00BE3C62">
            <w:pPr>
              <w:pStyle w:val="TAL"/>
              <w:rPr>
                <w:sz w:val="16"/>
              </w:rPr>
            </w:pPr>
            <w:r w:rsidRPr="00BE3C62">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3C5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92C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38B9E" w14:textId="77777777" w:rsidR="004377C2" w:rsidRPr="00BE3C62" w:rsidRDefault="004377C2" w:rsidP="00BE3C62">
            <w:pPr>
              <w:pStyle w:val="TAL"/>
              <w:rPr>
                <w:sz w:val="16"/>
              </w:rPr>
            </w:pPr>
          </w:p>
        </w:tc>
      </w:tr>
      <w:tr w:rsidR="00BE3C62" w:rsidRPr="00BE3C62" w14:paraId="7F47C5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BB2B" w14:textId="77777777" w:rsidR="004377C2" w:rsidRPr="00BE3C62" w:rsidRDefault="004377C2" w:rsidP="00BE3C62">
            <w:pPr>
              <w:pStyle w:val="TAL"/>
              <w:rPr>
                <w:sz w:val="16"/>
              </w:rPr>
            </w:pPr>
            <w:r w:rsidRPr="00BE3C62">
              <w:rPr>
                <w:sz w:val="16"/>
              </w:rPr>
              <w:t>C4-214338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3272" w14:textId="77777777" w:rsidR="004377C2" w:rsidRPr="00BE3C62" w:rsidRDefault="004377C2" w:rsidP="00BE3C62">
            <w:pPr>
              <w:pStyle w:val="TAL"/>
              <w:rPr>
                <w:sz w:val="16"/>
              </w:rPr>
            </w:pPr>
            <w:r w:rsidRPr="00BE3C62">
              <w:rPr>
                <w:sz w:val="16"/>
              </w:rPr>
              <w:t>ScpInfo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D0061" w14:textId="77777777" w:rsidR="004377C2" w:rsidRPr="00BE3C62" w:rsidRDefault="004377C2" w:rsidP="00BE3C62">
            <w:pPr>
              <w:pStyle w:val="TAL"/>
              <w:rPr>
                <w:sz w:val="16"/>
              </w:rPr>
            </w:pPr>
            <w:r w:rsidRPr="00BE3C62">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4F3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00A3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7E8C" w14:textId="77777777" w:rsidR="004377C2" w:rsidRPr="00BE3C62" w:rsidRDefault="004377C2" w:rsidP="00BE3C62">
            <w:pPr>
              <w:pStyle w:val="TAL"/>
              <w:rPr>
                <w:sz w:val="16"/>
              </w:rPr>
            </w:pPr>
            <w:r w:rsidRPr="00BE3C62">
              <w:rPr>
                <w:sz w:val="16"/>
              </w:rPr>
              <w:t>C4-214658</w:t>
            </w:r>
          </w:p>
        </w:tc>
      </w:tr>
      <w:tr w:rsidR="00BE3C62" w:rsidRPr="00BE3C62" w14:paraId="3CF381C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4D50" w14:textId="77777777" w:rsidR="004377C2" w:rsidRPr="00BE3C62" w:rsidRDefault="004377C2" w:rsidP="00BE3C62">
            <w:pPr>
              <w:pStyle w:val="TAL"/>
              <w:rPr>
                <w:sz w:val="16"/>
              </w:rPr>
            </w:pPr>
            <w:r w:rsidRPr="00BE3C62">
              <w:rPr>
                <w:sz w:val="16"/>
              </w:rPr>
              <w:t>C4-214339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FC43" w14:textId="77777777" w:rsidR="004377C2" w:rsidRPr="00BE3C62" w:rsidRDefault="004377C2" w:rsidP="00BE3C62">
            <w:pPr>
              <w:pStyle w:val="TAL"/>
              <w:rPr>
                <w:sz w:val="16"/>
              </w:rPr>
            </w:pPr>
            <w:r w:rsidRPr="00BE3C62">
              <w:rPr>
                <w:sz w:val="16"/>
              </w:rPr>
              <w:t>ScpInfo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561A" w14:textId="77777777" w:rsidR="004377C2" w:rsidRPr="00BE3C62" w:rsidRDefault="004377C2" w:rsidP="00BE3C62">
            <w:pPr>
              <w:pStyle w:val="TAL"/>
              <w:rPr>
                <w:sz w:val="16"/>
              </w:rPr>
            </w:pPr>
            <w:r w:rsidRPr="00BE3C62">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B136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3A50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5603" w14:textId="77777777" w:rsidR="004377C2" w:rsidRPr="00BE3C62" w:rsidRDefault="004377C2" w:rsidP="00BE3C62">
            <w:pPr>
              <w:pStyle w:val="TAL"/>
              <w:rPr>
                <w:sz w:val="16"/>
              </w:rPr>
            </w:pPr>
            <w:r w:rsidRPr="00BE3C62">
              <w:rPr>
                <w:sz w:val="16"/>
              </w:rPr>
              <w:t>C4-214659</w:t>
            </w:r>
          </w:p>
        </w:tc>
      </w:tr>
      <w:tr w:rsidR="00BE3C62" w:rsidRPr="00BE3C62" w14:paraId="51519C6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EDE9" w14:textId="77777777" w:rsidR="004377C2" w:rsidRPr="00BE3C62" w:rsidRDefault="004377C2" w:rsidP="00BE3C62">
            <w:pPr>
              <w:pStyle w:val="TAL"/>
              <w:rPr>
                <w:sz w:val="16"/>
              </w:rPr>
            </w:pPr>
            <w:r w:rsidRPr="00BE3C62">
              <w:rPr>
                <w:sz w:val="16"/>
              </w:rPr>
              <w:t>C4-214340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1E115" w14:textId="77777777" w:rsidR="004377C2" w:rsidRPr="00BE3C62" w:rsidRDefault="004377C2" w:rsidP="00BE3C62">
            <w:pPr>
              <w:pStyle w:val="TAL"/>
              <w:rPr>
                <w:sz w:val="16"/>
              </w:rPr>
            </w:pPr>
            <w:r w:rsidRPr="00BE3C62">
              <w:rPr>
                <w:sz w:val="16"/>
              </w:rPr>
              <w:t>Data Model of TS 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A98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D9F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78C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66A5" w14:textId="77777777" w:rsidR="004377C2" w:rsidRPr="00BE3C62" w:rsidRDefault="004377C2" w:rsidP="00BE3C62">
            <w:pPr>
              <w:pStyle w:val="TAL"/>
              <w:rPr>
                <w:sz w:val="16"/>
              </w:rPr>
            </w:pPr>
          </w:p>
        </w:tc>
      </w:tr>
      <w:tr w:rsidR="00BE3C62" w:rsidRPr="00BE3C62" w14:paraId="746CF26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50A4" w14:textId="77777777" w:rsidR="004377C2" w:rsidRPr="00BE3C62" w:rsidRDefault="004377C2" w:rsidP="00BE3C62">
            <w:pPr>
              <w:pStyle w:val="TAL"/>
              <w:rPr>
                <w:sz w:val="16"/>
              </w:rPr>
            </w:pPr>
            <w:r w:rsidRPr="00BE3C62">
              <w:rPr>
                <w:sz w:val="16"/>
              </w:rPr>
              <w:t>C4-214341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72C8" w14:textId="77777777" w:rsidR="004377C2" w:rsidRPr="00BE3C62" w:rsidRDefault="004377C2" w:rsidP="00BE3C62">
            <w:pPr>
              <w:pStyle w:val="TAL"/>
              <w:rPr>
                <w:sz w:val="16"/>
              </w:rPr>
            </w:pPr>
            <w:r w:rsidRPr="00BE3C62">
              <w:rPr>
                <w:sz w:val="16"/>
              </w:rPr>
              <w:t>OpenAPI of TS 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15E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486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C9F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32987" w14:textId="77777777" w:rsidR="004377C2" w:rsidRPr="00BE3C62" w:rsidRDefault="004377C2" w:rsidP="00BE3C62">
            <w:pPr>
              <w:pStyle w:val="TAL"/>
              <w:rPr>
                <w:sz w:val="16"/>
              </w:rPr>
            </w:pPr>
          </w:p>
        </w:tc>
      </w:tr>
      <w:tr w:rsidR="00BE3C62" w:rsidRPr="00BE3C62" w14:paraId="73B57D2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B1B6" w14:textId="77777777" w:rsidR="004377C2" w:rsidRPr="00BE3C62" w:rsidRDefault="004377C2" w:rsidP="00BE3C62">
            <w:pPr>
              <w:pStyle w:val="TAL"/>
              <w:rPr>
                <w:sz w:val="16"/>
              </w:rPr>
            </w:pPr>
            <w:r w:rsidRPr="00BE3C62">
              <w:rPr>
                <w:sz w:val="16"/>
              </w:rPr>
              <w:t>C4-214342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D3C66" w14:textId="77777777" w:rsidR="004377C2" w:rsidRPr="00BE3C62" w:rsidRDefault="004377C2" w:rsidP="00BE3C62">
            <w:pPr>
              <w:pStyle w:val="TAL"/>
              <w:rPr>
                <w:sz w:val="16"/>
              </w:rPr>
            </w:pPr>
            <w:r w:rsidRPr="00BE3C62">
              <w:rPr>
                <w:sz w:val="16"/>
              </w:rPr>
              <w:t>Clarification of handling of slice "SD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187C" w14:textId="77777777" w:rsidR="004377C2" w:rsidRPr="00BE3C62" w:rsidRDefault="004377C2" w:rsidP="00BE3C62">
            <w:pPr>
              <w:pStyle w:val="TAL"/>
              <w:rPr>
                <w:sz w:val="16"/>
              </w:rPr>
            </w:pPr>
            <w:r w:rsidRPr="00BE3C62">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EF13D"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980B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C9964" w14:textId="77777777" w:rsidR="004377C2" w:rsidRPr="00BE3C62" w:rsidRDefault="004377C2" w:rsidP="00BE3C62">
            <w:pPr>
              <w:pStyle w:val="TAL"/>
              <w:rPr>
                <w:sz w:val="16"/>
              </w:rPr>
            </w:pPr>
          </w:p>
        </w:tc>
      </w:tr>
      <w:tr w:rsidR="00BE3C62" w:rsidRPr="00BE3C62" w14:paraId="3BE2E04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F0342" w14:textId="77777777" w:rsidR="004377C2" w:rsidRPr="00BE3C62" w:rsidRDefault="004377C2" w:rsidP="00BE3C62">
            <w:pPr>
              <w:pStyle w:val="TAL"/>
              <w:rPr>
                <w:sz w:val="16"/>
              </w:rPr>
            </w:pPr>
            <w:r w:rsidRPr="00BE3C62">
              <w:rPr>
                <w:sz w:val="16"/>
              </w:rPr>
              <w:t>C4-214343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B68B" w14:textId="77777777" w:rsidR="004377C2" w:rsidRPr="00BE3C62" w:rsidRDefault="004377C2" w:rsidP="00BE3C62">
            <w:pPr>
              <w:pStyle w:val="TAL"/>
              <w:rPr>
                <w:sz w:val="16"/>
              </w:rPr>
            </w:pPr>
            <w:r w:rsidRPr="00BE3C62">
              <w:rPr>
                <w:sz w:val="16"/>
              </w:rPr>
              <w:t>Evolution of UPU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3DBD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D62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19C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A4341" w14:textId="77777777" w:rsidR="004377C2" w:rsidRPr="00BE3C62" w:rsidRDefault="004377C2" w:rsidP="00BE3C62">
            <w:pPr>
              <w:pStyle w:val="TAL"/>
              <w:rPr>
                <w:sz w:val="16"/>
              </w:rPr>
            </w:pPr>
            <w:r w:rsidRPr="00BE3C62">
              <w:rPr>
                <w:sz w:val="16"/>
              </w:rPr>
              <w:t>C4-214660</w:t>
            </w:r>
          </w:p>
        </w:tc>
      </w:tr>
      <w:tr w:rsidR="00BE3C62" w:rsidRPr="00BE3C62" w14:paraId="2E90DE7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36242" w14:textId="77777777" w:rsidR="004377C2" w:rsidRPr="00BE3C62" w:rsidRDefault="004377C2" w:rsidP="00BE3C62">
            <w:pPr>
              <w:pStyle w:val="TAL"/>
              <w:rPr>
                <w:sz w:val="16"/>
              </w:rPr>
            </w:pPr>
            <w:r w:rsidRPr="00BE3C62">
              <w:rPr>
                <w:sz w:val="16"/>
              </w:rPr>
              <w:t>C4-214344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3C9E"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4D8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A6A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8811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B461" w14:textId="77777777" w:rsidR="004377C2" w:rsidRPr="00BE3C62" w:rsidRDefault="004377C2" w:rsidP="00BE3C62">
            <w:pPr>
              <w:pStyle w:val="TAL"/>
              <w:rPr>
                <w:sz w:val="16"/>
              </w:rPr>
            </w:pPr>
            <w:r w:rsidRPr="00BE3C62">
              <w:rPr>
                <w:sz w:val="16"/>
              </w:rPr>
              <w:t>C4-214853</w:t>
            </w:r>
          </w:p>
        </w:tc>
      </w:tr>
      <w:tr w:rsidR="00BE3C62" w:rsidRPr="00BE3C62" w14:paraId="125A6E2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2F397" w14:textId="77777777" w:rsidR="004377C2" w:rsidRPr="00BE3C62" w:rsidRDefault="004377C2" w:rsidP="00BE3C62">
            <w:pPr>
              <w:pStyle w:val="TAL"/>
              <w:rPr>
                <w:sz w:val="16"/>
              </w:rPr>
            </w:pPr>
            <w:r w:rsidRPr="00BE3C62">
              <w:rPr>
                <w:sz w:val="16"/>
              </w:rPr>
              <w:t>C4-214345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AD77"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7E4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5D2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07D5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E964" w14:textId="77777777" w:rsidR="004377C2" w:rsidRPr="00BE3C62" w:rsidRDefault="004377C2" w:rsidP="00BE3C62">
            <w:pPr>
              <w:pStyle w:val="TAL"/>
              <w:rPr>
                <w:sz w:val="16"/>
              </w:rPr>
            </w:pPr>
            <w:r w:rsidRPr="00BE3C62">
              <w:rPr>
                <w:sz w:val="16"/>
              </w:rPr>
              <w:t>C4-214854</w:t>
            </w:r>
          </w:p>
        </w:tc>
      </w:tr>
      <w:tr w:rsidR="00BE3C62" w:rsidRPr="00BE3C62" w14:paraId="3B37045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C8CC" w14:textId="77777777" w:rsidR="004377C2" w:rsidRPr="00BE3C62" w:rsidRDefault="004377C2" w:rsidP="00BE3C62">
            <w:pPr>
              <w:pStyle w:val="TAL"/>
              <w:rPr>
                <w:sz w:val="16"/>
              </w:rPr>
            </w:pPr>
            <w:r w:rsidRPr="00BE3C62">
              <w:rPr>
                <w:sz w:val="16"/>
              </w:rPr>
              <w:t>C4-214346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07A9"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B82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C79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C161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6492" w14:textId="77777777" w:rsidR="004377C2" w:rsidRPr="00BE3C62" w:rsidRDefault="004377C2" w:rsidP="00BE3C62">
            <w:pPr>
              <w:pStyle w:val="TAL"/>
              <w:rPr>
                <w:sz w:val="16"/>
              </w:rPr>
            </w:pPr>
            <w:r w:rsidRPr="00BE3C62">
              <w:rPr>
                <w:sz w:val="16"/>
              </w:rPr>
              <w:t>C4-214855</w:t>
            </w:r>
          </w:p>
        </w:tc>
      </w:tr>
      <w:tr w:rsidR="00BE3C62" w:rsidRPr="00BE3C62" w14:paraId="57117DE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51A5" w14:textId="77777777" w:rsidR="004377C2" w:rsidRPr="00BE3C62" w:rsidRDefault="004377C2" w:rsidP="00BE3C62">
            <w:pPr>
              <w:pStyle w:val="TAL"/>
              <w:rPr>
                <w:sz w:val="16"/>
              </w:rPr>
            </w:pPr>
            <w:r w:rsidRPr="00BE3C62">
              <w:rPr>
                <w:sz w:val="16"/>
              </w:rPr>
              <w:t>C4-214347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05F3" w14:textId="77777777" w:rsidR="004377C2" w:rsidRPr="00BE3C62" w:rsidRDefault="004377C2" w:rsidP="00BE3C62">
            <w:pPr>
              <w:pStyle w:val="TAL"/>
              <w:rPr>
                <w:sz w:val="16"/>
              </w:rPr>
            </w:pPr>
            <w:r w:rsidRPr="00BE3C62">
              <w:rPr>
                <w:sz w:val="16"/>
              </w:rPr>
              <w:t>SUCI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B216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5C5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D1D7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184D3" w14:textId="77777777" w:rsidR="004377C2" w:rsidRPr="00BE3C62" w:rsidRDefault="004377C2" w:rsidP="00BE3C62">
            <w:pPr>
              <w:pStyle w:val="TAL"/>
              <w:rPr>
                <w:sz w:val="16"/>
              </w:rPr>
            </w:pPr>
          </w:p>
        </w:tc>
      </w:tr>
      <w:tr w:rsidR="00BE3C62" w:rsidRPr="00BE3C62" w14:paraId="4D226C0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D184" w14:textId="77777777" w:rsidR="004377C2" w:rsidRPr="00BE3C62" w:rsidRDefault="004377C2" w:rsidP="00BE3C62">
            <w:pPr>
              <w:pStyle w:val="TAL"/>
              <w:rPr>
                <w:sz w:val="16"/>
              </w:rPr>
            </w:pPr>
            <w:r w:rsidRPr="00BE3C62">
              <w:rPr>
                <w:sz w:val="16"/>
              </w:rPr>
              <w:t>C4-214348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984E" w14:textId="77777777" w:rsidR="004377C2" w:rsidRPr="00BE3C62" w:rsidRDefault="004377C2" w:rsidP="00BE3C62">
            <w:pPr>
              <w:pStyle w:val="TAL"/>
              <w:rPr>
                <w:sz w:val="16"/>
              </w:rPr>
            </w:pPr>
            <w:r w:rsidRPr="00BE3C62">
              <w:rPr>
                <w:sz w:val="16"/>
              </w:rPr>
              <w:t>Correction to AcknowledgeInfo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FE2F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116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B675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674A" w14:textId="77777777" w:rsidR="004377C2" w:rsidRPr="00BE3C62" w:rsidRDefault="004377C2" w:rsidP="00BE3C62">
            <w:pPr>
              <w:pStyle w:val="TAL"/>
              <w:rPr>
                <w:sz w:val="16"/>
              </w:rPr>
            </w:pPr>
          </w:p>
        </w:tc>
      </w:tr>
      <w:tr w:rsidR="00BE3C62" w:rsidRPr="00BE3C62" w14:paraId="2BFDCBF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3DC3" w14:textId="77777777" w:rsidR="004377C2" w:rsidRPr="00BE3C62" w:rsidRDefault="004377C2" w:rsidP="00BE3C62">
            <w:pPr>
              <w:pStyle w:val="TAL"/>
              <w:rPr>
                <w:sz w:val="16"/>
              </w:rPr>
            </w:pPr>
            <w:r w:rsidRPr="00BE3C62">
              <w:rPr>
                <w:sz w:val="16"/>
              </w:rPr>
              <w:t>C4-214349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6322A" w14:textId="77777777" w:rsidR="004377C2" w:rsidRPr="00BE3C62" w:rsidRDefault="004377C2" w:rsidP="00BE3C62">
            <w:pPr>
              <w:pStyle w:val="TAL"/>
              <w:rPr>
                <w:sz w:val="16"/>
              </w:rPr>
            </w:pPr>
            <w:r w:rsidRPr="00BE3C62">
              <w:rPr>
                <w:sz w:val="16"/>
              </w:rPr>
              <w:t>Base64 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444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C566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8C3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31E4" w14:textId="77777777" w:rsidR="004377C2" w:rsidRPr="00BE3C62" w:rsidRDefault="004377C2" w:rsidP="00BE3C62">
            <w:pPr>
              <w:pStyle w:val="TAL"/>
              <w:rPr>
                <w:sz w:val="16"/>
              </w:rPr>
            </w:pPr>
          </w:p>
        </w:tc>
      </w:tr>
      <w:tr w:rsidR="00BE3C62" w:rsidRPr="00BE3C62" w14:paraId="394ECF5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E89F" w14:textId="77777777" w:rsidR="004377C2" w:rsidRPr="00BE3C62" w:rsidRDefault="004377C2" w:rsidP="00BE3C62">
            <w:pPr>
              <w:pStyle w:val="TAL"/>
              <w:rPr>
                <w:sz w:val="16"/>
              </w:rPr>
            </w:pPr>
            <w:r w:rsidRPr="00BE3C62">
              <w:rPr>
                <w:sz w:val="16"/>
              </w:rPr>
              <w:t>C4-214350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6FB72" w14:textId="77777777" w:rsidR="004377C2" w:rsidRPr="00BE3C62" w:rsidRDefault="004377C2" w:rsidP="00BE3C62">
            <w:pPr>
              <w:pStyle w:val="TAL"/>
              <w:rPr>
                <w:sz w:val="16"/>
              </w:rPr>
            </w:pPr>
            <w:r w:rsidRPr="00BE3C62">
              <w:rPr>
                <w:sz w:val="16"/>
              </w:rPr>
              <w:t>Base64 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1C8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8584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C76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56634" w14:textId="77777777" w:rsidR="004377C2" w:rsidRPr="00BE3C62" w:rsidRDefault="004377C2" w:rsidP="00BE3C62">
            <w:pPr>
              <w:pStyle w:val="TAL"/>
              <w:rPr>
                <w:sz w:val="16"/>
              </w:rPr>
            </w:pPr>
          </w:p>
        </w:tc>
      </w:tr>
      <w:tr w:rsidR="00BE3C62" w:rsidRPr="00BE3C62" w14:paraId="1D4F9EA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9035" w14:textId="77777777" w:rsidR="004377C2" w:rsidRPr="00BE3C62" w:rsidRDefault="004377C2" w:rsidP="00BE3C62">
            <w:pPr>
              <w:pStyle w:val="TAL"/>
              <w:rPr>
                <w:sz w:val="16"/>
              </w:rPr>
            </w:pPr>
            <w:r w:rsidRPr="00BE3C62">
              <w:rPr>
                <w:sz w:val="16"/>
              </w:rPr>
              <w:t>C4-214351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F2EE" w14:textId="77777777" w:rsidR="004377C2" w:rsidRPr="00BE3C62" w:rsidRDefault="004377C2" w:rsidP="00BE3C62">
            <w:pPr>
              <w:pStyle w:val="TAL"/>
              <w:rPr>
                <w:sz w:val="16"/>
              </w:rPr>
            </w:pPr>
            <w:r w:rsidRPr="00BE3C62">
              <w:rPr>
                <w:sz w:val="16"/>
              </w:rPr>
              <w:t>Re-authentication Request when S-NSSAI is not in 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7EB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ED57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0563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DB2A" w14:textId="77777777" w:rsidR="004377C2" w:rsidRPr="00BE3C62" w:rsidRDefault="004377C2" w:rsidP="00BE3C62">
            <w:pPr>
              <w:pStyle w:val="TAL"/>
              <w:rPr>
                <w:sz w:val="16"/>
              </w:rPr>
            </w:pPr>
          </w:p>
        </w:tc>
      </w:tr>
      <w:tr w:rsidR="00BE3C62" w:rsidRPr="00BE3C62" w14:paraId="0C0A7A7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D9BF" w14:textId="77777777" w:rsidR="004377C2" w:rsidRPr="00BE3C62" w:rsidRDefault="004377C2" w:rsidP="00BE3C62">
            <w:pPr>
              <w:pStyle w:val="TAL"/>
              <w:rPr>
                <w:sz w:val="16"/>
              </w:rPr>
            </w:pPr>
            <w:r w:rsidRPr="00BE3C62">
              <w:rPr>
                <w:sz w:val="16"/>
              </w:rPr>
              <w:t>C4-214352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1CC6" w14:textId="77777777" w:rsidR="004377C2" w:rsidRPr="00BE3C62" w:rsidRDefault="004377C2" w:rsidP="00BE3C62">
            <w:pPr>
              <w:pStyle w:val="TAL"/>
              <w:rPr>
                <w:sz w:val="16"/>
              </w:rPr>
            </w:pPr>
            <w:r w:rsidRPr="00BE3C62">
              <w:rPr>
                <w:sz w:val="16"/>
              </w:rPr>
              <w:t>Correction of Content-Type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AE1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CA9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74CE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4283" w14:textId="77777777" w:rsidR="004377C2" w:rsidRPr="00BE3C62" w:rsidRDefault="004377C2" w:rsidP="00BE3C62">
            <w:pPr>
              <w:pStyle w:val="TAL"/>
              <w:rPr>
                <w:sz w:val="16"/>
              </w:rPr>
            </w:pPr>
          </w:p>
        </w:tc>
      </w:tr>
      <w:tr w:rsidR="00BE3C62" w:rsidRPr="00BE3C62" w14:paraId="0B23034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65F9" w14:textId="77777777" w:rsidR="004377C2" w:rsidRPr="00BE3C62" w:rsidRDefault="004377C2" w:rsidP="00BE3C62">
            <w:pPr>
              <w:pStyle w:val="TAL"/>
              <w:rPr>
                <w:sz w:val="16"/>
              </w:rPr>
            </w:pPr>
            <w:r w:rsidRPr="00BE3C62">
              <w:rPr>
                <w:sz w:val="16"/>
              </w:rPr>
              <w:t>C4-214353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ACEB" w14:textId="77777777" w:rsidR="004377C2" w:rsidRPr="00BE3C62" w:rsidRDefault="004377C2" w:rsidP="00BE3C62">
            <w:pPr>
              <w:pStyle w:val="TAL"/>
              <w:rPr>
                <w:sz w:val="16"/>
              </w:rPr>
            </w:pPr>
            <w:r w:rsidRPr="00BE3C62">
              <w:rPr>
                <w:sz w:val="16"/>
              </w:rPr>
              <w:t>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2745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5CD3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F69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2A56" w14:textId="77777777" w:rsidR="004377C2" w:rsidRPr="00BE3C62" w:rsidRDefault="004377C2" w:rsidP="00BE3C62">
            <w:pPr>
              <w:pStyle w:val="TAL"/>
              <w:rPr>
                <w:sz w:val="16"/>
              </w:rPr>
            </w:pPr>
          </w:p>
        </w:tc>
      </w:tr>
      <w:tr w:rsidR="00BE3C62" w:rsidRPr="00BE3C62" w14:paraId="637468E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930F" w14:textId="77777777" w:rsidR="004377C2" w:rsidRPr="00BE3C62" w:rsidRDefault="004377C2" w:rsidP="00BE3C62">
            <w:pPr>
              <w:pStyle w:val="TAL"/>
              <w:rPr>
                <w:sz w:val="16"/>
              </w:rPr>
            </w:pPr>
            <w:r w:rsidRPr="00BE3C62">
              <w:rPr>
                <w:sz w:val="16"/>
              </w:rPr>
              <w:t>C4-214354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7F3D" w14:textId="77777777" w:rsidR="004377C2" w:rsidRPr="00BE3C62" w:rsidRDefault="004377C2" w:rsidP="00BE3C62">
            <w:pPr>
              <w:pStyle w:val="TAL"/>
              <w:rPr>
                <w:sz w:val="16"/>
              </w:rPr>
            </w:pPr>
            <w:r w:rsidRPr="00BE3C62">
              <w:rPr>
                <w:sz w:val="16"/>
              </w:rPr>
              <w:t>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52A5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71E8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2A3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09F2" w14:textId="77777777" w:rsidR="004377C2" w:rsidRPr="00BE3C62" w:rsidRDefault="004377C2" w:rsidP="00BE3C62">
            <w:pPr>
              <w:pStyle w:val="TAL"/>
              <w:rPr>
                <w:sz w:val="16"/>
              </w:rPr>
            </w:pPr>
          </w:p>
        </w:tc>
      </w:tr>
      <w:tr w:rsidR="00BE3C62" w:rsidRPr="00BE3C62" w14:paraId="417B39E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0D2F" w14:textId="77777777" w:rsidR="004377C2" w:rsidRPr="00BE3C62" w:rsidRDefault="004377C2" w:rsidP="00BE3C62">
            <w:pPr>
              <w:pStyle w:val="TAL"/>
              <w:rPr>
                <w:sz w:val="16"/>
              </w:rPr>
            </w:pPr>
            <w:r w:rsidRPr="00BE3C62">
              <w:rPr>
                <w:sz w:val="16"/>
              </w:rPr>
              <w:t>C4-214355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7E72" w14:textId="77777777" w:rsidR="004377C2" w:rsidRPr="00BE3C62" w:rsidRDefault="004377C2" w:rsidP="00BE3C62">
            <w:pPr>
              <w:pStyle w:val="TAL"/>
              <w:rPr>
                <w:sz w:val="16"/>
              </w:rPr>
            </w:pPr>
            <w:r w:rsidRPr="00BE3C62">
              <w:rPr>
                <w:sz w:val="16"/>
              </w:rPr>
              <w:t>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EA1F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918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8C0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09C1" w14:textId="77777777" w:rsidR="004377C2" w:rsidRPr="00BE3C62" w:rsidRDefault="004377C2" w:rsidP="00BE3C62">
            <w:pPr>
              <w:pStyle w:val="TAL"/>
              <w:rPr>
                <w:sz w:val="16"/>
              </w:rPr>
            </w:pPr>
          </w:p>
        </w:tc>
      </w:tr>
      <w:tr w:rsidR="00BE3C62" w:rsidRPr="00BE3C62" w14:paraId="0CF7668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5360" w14:textId="77777777" w:rsidR="004377C2" w:rsidRPr="00BE3C62" w:rsidRDefault="004377C2" w:rsidP="00BE3C62">
            <w:pPr>
              <w:pStyle w:val="TAL"/>
              <w:rPr>
                <w:sz w:val="16"/>
              </w:rPr>
            </w:pPr>
            <w:r w:rsidRPr="00BE3C62">
              <w:rPr>
                <w:sz w:val="16"/>
              </w:rPr>
              <w:t>C4-214356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63A4" w14:textId="77777777" w:rsidR="004377C2" w:rsidRPr="00BE3C62" w:rsidRDefault="004377C2" w:rsidP="00BE3C62">
            <w:pPr>
              <w:pStyle w:val="TAL"/>
              <w:rPr>
                <w:sz w:val="16"/>
              </w:rPr>
            </w:pPr>
            <w:r w:rsidRPr="00BE3C62">
              <w:rPr>
                <w:sz w:val="16"/>
              </w:rPr>
              <w:t>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554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888A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D5F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080BC" w14:textId="77777777" w:rsidR="004377C2" w:rsidRPr="00BE3C62" w:rsidRDefault="004377C2" w:rsidP="00BE3C62">
            <w:pPr>
              <w:pStyle w:val="TAL"/>
              <w:rPr>
                <w:sz w:val="16"/>
              </w:rPr>
            </w:pPr>
          </w:p>
        </w:tc>
      </w:tr>
      <w:tr w:rsidR="00BE3C62" w:rsidRPr="00BE3C62" w14:paraId="3D4BED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4B4F7" w14:textId="77777777" w:rsidR="004377C2" w:rsidRPr="00BE3C62" w:rsidRDefault="004377C2" w:rsidP="00BE3C62">
            <w:pPr>
              <w:pStyle w:val="TAL"/>
              <w:rPr>
                <w:sz w:val="16"/>
              </w:rPr>
            </w:pPr>
            <w:r w:rsidRPr="00BE3C62">
              <w:rPr>
                <w:sz w:val="16"/>
              </w:rPr>
              <w:t>C4-214357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277F" w14:textId="77777777" w:rsidR="004377C2" w:rsidRPr="00BE3C62" w:rsidRDefault="004377C2" w:rsidP="00BE3C62">
            <w:pPr>
              <w:pStyle w:val="TAL"/>
              <w:rPr>
                <w:sz w:val="16"/>
              </w:rPr>
            </w:pPr>
            <w:r w:rsidRPr="00BE3C62">
              <w:rPr>
                <w:sz w:val="16"/>
              </w:rPr>
              <w:t>GBA BSF NF Type and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FCB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DE08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C8CE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D07C" w14:textId="77777777" w:rsidR="004377C2" w:rsidRPr="00BE3C62" w:rsidRDefault="004377C2" w:rsidP="00BE3C62">
            <w:pPr>
              <w:pStyle w:val="TAL"/>
              <w:rPr>
                <w:sz w:val="16"/>
              </w:rPr>
            </w:pPr>
          </w:p>
        </w:tc>
      </w:tr>
      <w:tr w:rsidR="00BE3C62" w:rsidRPr="00BE3C62" w14:paraId="7C4E73A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D9C1" w14:textId="77777777" w:rsidR="004377C2" w:rsidRPr="00BE3C62" w:rsidRDefault="004377C2" w:rsidP="00BE3C62">
            <w:pPr>
              <w:pStyle w:val="TAL"/>
              <w:rPr>
                <w:sz w:val="16"/>
              </w:rPr>
            </w:pPr>
            <w:r w:rsidRPr="00BE3C62">
              <w:rPr>
                <w:sz w:val="16"/>
              </w:rPr>
              <w:t>C4-214358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8B25" w14:textId="77777777" w:rsidR="004377C2" w:rsidRPr="00BE3C62" w:rsidRDefault="004377C2" w:rsidP="00BE3C62">
            <w:pPr>
              <w:pStyle w:val="TAL"/>
              <w:rPr>
                <w:sz w:val="16"/>
              </w:rPr>
            </w:pPr>
            <w:r w:rsidRPr="00BE3C62">
              <w:rPr>
                <w:sz w:val="16"/>
              </w:rPr>
              <w:t>ScpDomainCond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CF9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138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C79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6790C" w14:textId="77777777" w:rsidR="004377C2" w:rsidRPr="00BE3C62" w:rsidRDefault="004377C2" w:rsidP="00BE3C62">
            <w:pPr>
              <w:pStyle w:val="TAL"/>
              <w:rPr>
                <w:sz w:val="16"/>
              </w:rPr>
            </w:pPr>
          </w:p>
        </w:tc>
      </w:tr>
      <w:tr w:rsidR="00BE3C62" w:rsidRPr="00BE3C62" w14:paraId="533F840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097B" w14:textId="77777777" w:rsidR="004377C2" w:rsidRPr="00BE3C62" w:rsidRDefault="004377C2" w:rsidP="00BE3C62">
            <w:pPr>
              <w:pStyle w:val="TAL"/>
              <w:rPr>
                <w:sz w:val="16"/>
              </w:rPr>
            </w:pPr>
            <w:r w:rsidRPr="00BE3C62">
              <w:rPr>
                <w:sz w:val="16"/>
              </w:rPr>
              <w:t>C4-214359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A8CC" w14:textId="77777777" w:rsidR="004377C2" w:rsidRPr="00BE3C62" w:rsidRDefault="004377C2" w:rsidP="00BE3C62">
            <w:pPr>
              <w:pStyle w:val="TAL"/>
              <w:rPr>
                <w:sz w:val="16"/>
              </w:rPr>
            </w:pPr>
            <w:r w:rsidRPr="00BE3C62">
              <w:rPr>
                <w:sz w:val="16"/>
              </w:rPr>
              <w:t>ScpDomainCond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F704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294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B90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FD6A" w14:textId="77777777" w:rsidR="004377C2" w:rsidRPr="00BE3C62" w:rsidRDefault="004377C2" w:rsidP="00BE3C62">
            <w:pPr>
              <w:pStyle w:val="TAL"/>
              <w:rPr>
                <w:sz w:val="16"/>
              </w:rPr>
            </w:pPr>
          </w:p>
        </w:tc>
      </w:tr>
      <w:tr w:rsidR="00BE3C62" w:rsidRPr="00BE3C62" w14:paraId="456F9DE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7F28E" w14:textId="77777777" w:rsidR="004377C2" w:rsidRPr="00BE3C62" w:rsidRDefault="004377C2" w:rsidP="00BE3C62">
            <w:pPr>
              <w:pStyle w:val="TAL"/>
              <w:rPr>
                <w:sz w:val="16"/>
              </w:rPr>
            </w:pPr>
            <w:r w:rsidRPr="00BE3C62">
              <w:rPr>
                <w:sz w:val="16"/>
              </w:rPr>
              <w:t>C4-214360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0369" w14:textId="77777777" w:rsidR="004377C2" w:rsidRPr="00BE3C62" w:rsidRDefault="004377C2" w:rsidP="00BE3C62">
            <w:pPr>
              <w:pStyle w:val="TAL"/>
              <w:rPr>
                <w:sz w:val="16"/>
              </w:rPr>
            </w:pPr>
            <w:r w:rsidRPr="00BE3C62">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C941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BC2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1708" w14:textId="77777777" w:rsidR="004377C2" w:rsidRPr="00BE3C62" w:rsidRDefault="004377C2" w:rsidP="00BE3C62">
            <w:pPr>
              <w:pStyle w:val="TAL"/>
              <w:rPr>
                <w:sz w:val="16"/>
              </w:rPr>
            </w:pPr>
            <w:r w:rsidRPr="00BE3C62">
              <w:rPr>
                <w:sz w:val="16"/>
              </w:rPr>
              <w:t>CP-210139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D7934" w14:textId="77777777" w:rsidR="004377C2" w:rsidRPr="00BE3C62" w:rsidRDefault="004377C2" w:rsidP="00BE3C62">
            <w:pPr>
              <w:pStyle w:val="TAL"/>
              <w:rPr>
                <w:sz w:val="16"/>
              </w:rPr>
            </w:pPr>
            <w:r w:rsidRPr="00BE3C62">
              <w:rPr>
                <w:sz w:val="16"/>
              </w:rPr>
              <w:t>C4-214662</w:t>
            </w:r>
          </w:p>
        </w:tc>
      </w:tr>
      <w:tr w:rsidR="00BE3C62" w:rsidRPr="00BE3C62" w14:paraId="3876527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A655C" w14:textId="77777777" w:rsidR="004377C2" w:rsidRPr="00BE3C62" w:rsidRDefault="004377C2" w:rsidP="00BE3C62">
            <w:pPr>
              <w:pStyle w:val="TAL"/>
              <w:rPr>
                <w:sz w:val="16"/>
              </w:rPr>
            </w:pPr>
            <w:r w:rsidRPr="00BE3C62">
              <w:rPr>
                <w:sz w:val="16"/>
              </w:rPr>
              <w:t>C4-214361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7993" w14:textId="77777777" w:rsidR="004377C2" w:rsidRPr="00BE3C62" w:rsidRDefault="004377C2" w:rsidP="00BE3C62">
            <w:pPr>
              <w:pStyle w:val="TAL"/>
              <w:rPr>
                <w:sz w:val="16"/>
              </w:rPr>
            </w:pPr>
            <w:r w:rsidRPr="00BE3C62">
              <w:rPr>
                <w:sz w:val="16"/>
              </w:rPr>
              <w:t>Roaming status report with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DF9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2A0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B3DE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0428" w14:textId="77777777" w:rsidR="004377C2" w:rsidRPr="00BE3C62" w:rsidRDefault="004377C2" w:rsidP="00BE3C62">
            <w:pPr>
              <w:pStyle w:val="TAL"/>
              <w:rPr>
                <w:sz w:val="16"/>
              </w:rPr>
            </w:pPr>
          </w:p>
        </w:tc>
      </w:tr>
      <w:tr w:rsidR="00BE3C62" w:rsidRPr="00BE3C62" w14:paraId="23AB791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7FB6" w14:textId="77777777" w:rsidR="004377C2" w:rsidRPr="00BE3C62" w:rsidRDefault="004377C2" w:rsidP="00BE3C62">
            <w:pPr>
              <w:pStyle w:val="TAL"/>
              <w:rPr>
                <w:sz w:val="16"/>
              </w:rPr>
            </w:pPr>
            <w:r w:rsidRPr="00BE3C62">
              <w:rPr>
                <w:sz w:val="16"/>
              </w:rPr>
              <w:t>C4-214362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1279C" w14:textId="77777777" w:rsidR="004377C2" w:rsidRPr="00BE3C62" w:rsidRDefault="004377C2" w:rsidP="00BE3C62">
            <w:pPr>
              <w:pStyle w:val="TAL"/>
              <w:rPr>
                <w:sz w:val="16"/>
              </w:rPr>
            </w:pPr>
            <w:r w:rsidRPr="00BE3C62">
              <w:rPr>
                <w:sz w:val="16"/>
              </w:rPr>
              <w:t>Re-Registration Required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51E1"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062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985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97A09" w14:textId="77777777" w:rsidR="004377C2" w:rsidRPr="00BE3C62" w:rsidRDefault="004377C2" w:rsidP="00BE3C62">
            <w:pPr>
              <w:pStyle w:val="TAL"/>
              <w:rPr>
                <w:sz w:val="16"/>
              </w:rPr>
            </w:pPr>
            <w:r w:rsidRPr="00BE3C62">
              <w:rPr>
                <w:sz w:val="16"/>
              </w:rPr>
              <w:t>C4-214661</w:t>
            </w:r>
          </w:p>
        </w:tc>
      </w:tr>
      <w:tr w:rsidR="00BE3C62" w:rsidRPr="00BE3C62" w14:paraId="4392F2C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698A" w14:textId="77777777" w:rsidR="004377C2" w:rsidRPr="00BE3C62" w:rsidRDefault="004377C2" w:rsidP="00BE3C62">
            <w:pPr>
              <w:pStyle w:val="TAL"/>
              <w:rPr>
                <w:sz w:val="16"/>
              </w:rPr>
            </w:pPr>
            <w:r w:rsidRPr="00BE3C62">
              <w:rPr>
                <w:sz w:val="16"/>
              </w:rPr>
              <w:t>C4-214363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8D5A" w14:textId="77777777" w:rsidR="004377C2" w:rsidRPr="00BE3C62" w:rsidRDefault="004377C2" w:rsidP="00BE3C62">
            <w:pPr>
              <w:pStyle w:val="TAL"/>
              <w:rPr>
                <w:sz w:val="16"/>
              </w:rPr>
            </w:pPr>
            <w:r w:rsidRPr="00BE3C62">
              <w:rPr>
                <w:sz w:val="16"/>
              </w:rPr>
              <w:t>RequestedNodes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94B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3A38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4EEF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08F37" w14:textId="77777777" w:rsidR="004377C2" w:rsidRPr="00BE3C62" w:rsidRDefault="004377C2" w:rsidP="00BE3C62">
            <w:pPr>
              <w:pStyle w:val="TAL"/>
              <w:rPr>
                <w:sz w:val="16"/>
              </w:rPr>
            </w:pPr>
          </w:p>
        </w:tc>
      </w:tr>
      <w:tr w:rsidR="00BE3C62" w:rsidRPr="00BE3C62" w14:paraId="31AF0A5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3579" w14:textId="77777777" w:rsidR="004377C2" w:rsidRPr="00BE3C62" w:rsidRDefault="004377C2" w:rsidP="00BE3C62">
            <w:pPr>
              <w:pStyle w:val="TAL"/>
              <w:rPr>
                <w:sz w:val="16"/>
              </w:rPr>
            </w:pPr>
            <w:r w:rsidRPr="00BE3C62">
              <w:rPr>
                <w:sz w:val="16"/>
              </w:rPr>
              <w:t>C4-214364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84EDA" w14:textId="77777777" w:rsidR="004377C2" w:rsidRPr="00BE3C62" w:rsidRDefault="004377C2" w:rsidP="00BE3C62">
            <w:pPr>
              <w:pStyle w:val="TAL"/>
              <w:rPr>
                <w:sz w:val="16"/>
              </w:rPr>
            </w:pPr>
            <w:r w:rsidRPr="00BE3C62">
              <w:rPr>
                <w:sz w:val="16"/>
              </w:rPr>
              <w:t>RequestedNodes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F09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94B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14C7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C52C" w14:textId="77777777" w:rsidR="004377C2" w:rsidRPr="00BE3C62" w:rsidRDefault="004377C2" w:rsidP="00BE3C62">
            <w:pPr>
              <w:pStyle w:val="TAL"/>
              <w:rPr>
                <w:sz w:val="16"/>
              </w:rPr>
            </w:pPr>
          </w:p>
        </w:tc>
      </w:tr>
      <w:tr w:rsidR="00BE3C62" w:rsidRPr="00BE3C62" w14:paraId="75CA120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9D65" w14:textId="77777777" w:rsidR="004377C2" w:rsidRPr="00BE3C62" w:rsidRDefault="004377C2" w:rsidP="00BE3C62">
            <w:pPr>
              <w:pStyle w:val="TAL"/>
              <w:rPr>
                <w:sz w:val="16"/>
              </w:rPr>
            </w:pPr>
            <w:r w:rsidRPr="00BE3C62">
              <w:rPr>
                <w:sz w:val="16"/>
              </w:rPr>
              <w:t>C4-214365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E89B" w14:textId="77777777" w:rsidR="004377C2" w:rsidRPr="00BE3C62" w:rsidRDefault="004377C2" w:rsidP="00BE3C62">
            <w:pPr>
              <w:pStyle w:val="TAL"/>
              <w:rPr>
                <w:sz w:val="16"/>
              </w:rPr>
            </w:pPr>
            <w:r w:rsidRPr="00BE3C62">
              <w:rPr>
                <w:sz w:val="16"/>
              </w:rPr>
              <w:t>EC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5760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A2DC"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0A8F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FCE4B" w14:textId="77777777" w:rsidR="004377C2" w:rsidRPr="00BE3C62" w:rsidRDefault="004377C2" w:rsidP="00BE3C62">
            <w:pPr>
              <w:pStyle w:val="TAL"/>
              <w:rPr>
                <w:sz w:val="16"/>
              </w:rPr>
            </w:pPr>
            <w:r w:rsidRPr="00BE3C62">
              <w:rPr>
                <w:sz w:val="16"/>
              </w:rPr>
              <w:t>C4-214663</w:t>
            </w:r>
          </w:p>
        </w:tc>
      </w:tr>
      <w:tr w:rsidR="00BE3C62" w:rsidRPr="00BE3C62" w14:paraId="3A40B03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56E8" w14:textId="77777777" w:rsidR="004377C2" w:rsidRPr="00BE3C62" w:rsidRDefault="004377C2" w:rsidP="00BE3C62">
            <w:pPr>
              <w:pStyle w:val="TAL"/>
              <w:rPr>
                <w:sz w:val="16"/>
              </w:rPr>
            </w:pPr>
            <w:r w:rsidRPr="00BE3C62">
              <w:rPr>
                <w:sz w:val="16"/>
              </w:rPr>
              <w:t>C4-214366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DD52" w14:textId="77777777" w:rsidR="004377C2" w:rsidRPr="00BE3C62" w:rsidRDefault="004377C2" w:rsidP="00BE3C62">
            <w:pPr>
              <w:pStyle w:val="TAL"/>
              <w:rPr>
                <w:sz w:val="16"/>
              </w:rPr>
            </w:pPr>
            <w:r w:rsidRPr="00BE3C62">
              <w:rPr>
                <w:sz w:val="16"/>
              </w:rPr>
              <w:t>EC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360D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E27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C37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1F2E8" w14:textId="77777777" w:rsidR="004377C2" w:rsidRPr="00BE3C62" w:rsidRDefault="004377C2" w:rsidP="00BE3C62">
            <w:pPr>
              <w:pStyle w:val="TAL"/>
              <w:rPr>
                <w:sz w:val="16"/>
              </w:rPr>
            </w:pPr>
            <w:r w:rsidRPr="00BE3C62">
              <w:rPr>
                <w:sz w:val="16"/>
              </w:rPr>
              <w:t>C4-214664</w:t>
            </w:r>
          </w:p>
        </w:tc>
      </w:tr>
      <w:tr w:rsidR="00BE3C62" w:rsidRPr="00BE3C62" w14:paraId="65A8E2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B9E4" w14:textId="77777777" w:rsidR="004377C2" w:rsidRPr="00BE3C62" w:rsidRDefault="004377C2" w:rsidP="00BE3C62">
            <w:pPr>
              <w:pStyle w:val="TAL"/>
              <w:rPr>
                <w:sz w:val="16"/>
              </w:rPr>
            </w:pPr>
            <w:r w:rsidRPr="00BE3C62">
              <w:rPr>
                <w:sz w:val="16"/>
              </w:rPr>
              <w:t>C4-214367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5B75" w14:textId="77777777" w:rsidR="004377C2" w:rsidRPr="00BE3C62" w:rsidRDefault="004377C2" w:rsidP="00BE3C62">
            <w:pPr>
              <w:pStyle w:val="TAL"/>
              <w:rPr>
                <w:sz w:val="16"/>
              </w:rPr>
            </w:pPr>
            <w:r w:rsidRPr="00BE3C62">
              <w:rPr>
                <w:sz w:val="16"/>
              </w:rPr>
              <w:t>Retrieval of odbData as ProvisionedDataSet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D8C7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9FD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A3F6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9BB8" w14:textId="77777777" w:rsidR="004377C2" w:rsidRPr="00BE3C62" w:rsidRDefault="004377C2" w:rsidP="00BE3C62">
            <w:pPr>
              <w:pStyle w:val="TAL"/>
              <w:rPr>
                <w:sz w:val="16"/>
              </w:rPr>
            </w:pPr>
            <w:r w:rsidRPr="00BE3C62">
              <w:rPr>
                <w:sz w:val="16"/>
              </w:rPr>
              <w:t>C4-214665</w:t>
            </w:r>
          </w:p>
        </w:tc>
      </w:tr>
      <w:tr w:rsidR="00BE3C62" w:rsidRPr="00BE3C62" w14:paraId="51C0866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77DA" w14:textId="77777777" w:rsidR="004377C2" w:rsidRPr="00BE3C62" w:rsidRDefault="004377C2" w:rsidP="00BE3C62">
            <w:pPr>
              <w:pStyle w:val="TAL"/>
              <w:rPr>
                <w:sz w:val="16"/>
              </w:rPr>
            </w:pPr>
            <w:r w:rsidRPr="00BE3C62">
              <w:rPr>
                <w:sz w:val="16"/>
              </w:rPr>
              <w:t>C4-214368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497F3" w14:textId="77777777" w:rsidR="004377C2" w:rsidRPr="00BE3C62" w:rsidRDefault="004377C2" w:rsidP="00BE3C62">
            <w:pPr>
              <w:pStyle w:val="TAL"/>
              <w:rPr>
                <w:sz w:val="16"/>
              </w:rPr>
            </w:pPr>
            <w:r w:rsidRPr="00BE3C62">
              <w:rPr>
                <w:sz w:val="16"/>
              </w:rPr>
              <w:t>Authorization of Identifier Translation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102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AD7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B674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9EA3" w14:textId="77777777" w:rsidR="004377C2" w:rsidRPr="00BE3C62" w:rsidRDefault="004377C2" w:rsidP="00BE3C62">
            <w:pPr>
              <w:pStyle w:val="TAL"/>
              <w:rPr>
                <w:sz w:val="16"/>
              </w:rPr>
            </w:pPr>
          </w:p>
        </w:tc>
      </w:tr>
      <w:tr w:rsidR="00BE3C62" w:rsidRPr="00BE3C62" w14:paraId="7D8D30B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0867D" w14:textId="77777777" w:rsidR="004377C2" w:rsidRPr="00BE3C62" w:rsidRDefault="004377C2" w:rsidP="00BE3C62">
            <w:pPr>
              <w:pStyle w:val="TAL"/>
              <w:rPr>
                <w:sz w:val="16"/>
              </w:rPr>
            </w:pPr>
            <w:r w:rsidRPr="00BE3C62">
              <w:rPr>
                <w:sz w:val="16"/>
              </w:rPr>
              <w:t>C4-214369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5348" w14:textId="77777777" w:rsidR="004377C2" w:rsidRPr="00BE3C62" w:rsidRDefault="004377C2" w:rsidP="00BE3C62">
            <w:pPr>
              <w:pStyle w:val="TAL"/>
              <w:rPr>
                <w:sz w:val="16"/>
              </w:rPr>
            </w:pPr>
            <w:r w:rsidRPr="00BE3C62">
              <w:rPr>
                <w:sz w:val="16"/>
              </w:rPr>
              <w:t>Authorization of Identifier Translation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E44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1EB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7973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1FEEA" w14:textId="77777777" w:rsidR="004377C2" w:rsidRPr="00BE3C62" w:rsidRDefault="004377C2" w:rsidP="00BE3C62">
            <w:pPr>
              <w:pStyle w:val="TAL"/>
              <w:rPr>
                <w:sz w:val="16"/>
              </w:rPr>
            </w:pPr>
          </w:p>
        </w:tc>
      </w:tr>
      <w:tr w:rsidR="00BE3C62" w:rsidRPr="00BE3C62" w14:paraId="58B953E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206C4" w14:textId="77777777" w:rsidR="004377C2" w:rsidRPr="00BE3C62" w:rsidRDefault="004377C2" w:rsidP="00BE3C62">
            <w:pPr>
              <w:pStyle w:val="TAL"/>
              <w:rPr>
                <w:sz w:val="16"/>
              </w:rPr>
            </w:pPr>
            <w:r w:rsidRPr="00BE3C62">
              <w:rPr>
                <w:sz w:val="16"/>
              </w:rPr>
              <w:t>C4-214370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A4878" w14:textId="77777777" w:rsidR="004377C2" w:rsidRPr="00BE3C62" w:rsidRDefault="004377C2" w:rsidP="00BE3C62">
            <w:pPr>
              <w:pStyle w:val="TAL"/>
              <w:rPr>
                <w:sz w:val="16"/>
              </w:rPr>
            </w:pPr>
            <w:r w:rsidRPr="00BE3C62">
              <w:rPr>
                <w:sz w:val="16"/>
              </w:rPr>
              <w:t>Authorization of Group Identifier Translation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177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ED04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C3D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7F4B" w14:textId="77777777" w:rsidR="004377C2" w:rsidRPr="00BE3C62" w:rsidRDefault="004377C2" w:rsidP="00BE3C62">
            <w:pPr>
              <w:pStyle w:val="TAL"/>
              <w:rPr>
                <w:sz w:val="16"/>
              </w:rPr>
            </w:pPr>
          </w:p>
        </w:tc>
      </w:tr>
      <w:tr w:rsidR="00BE3C62" w:rsidRPr="00BE3C62" w14:paraId="032EC5A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E30C" w14:textId="77777777" w:rsidR="004377C2" w:rsidRPr="00BE3C62" w:rsidRDefault="004377C2" w:rsidP="00BE3C62">
            <w:pPr>
              <w:pStyle w:val="TAL"/>
              <w:rPr>
                <w:sz w:val="16"/>
              </w:rPr>
            </w:pPr>
            <w:r w:rsidRPr="00BE3C62">
              <w:rPr>
                <w:sz w:val="16"/>
              </w:rPr>
              <w:t>C4-214371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1A6E" w14:textId="77777777" w:rsidR="004377C2" w:rsidRPr="00BE3C62" w:rsidRDefault="004377C2" w:rsidP="00BE3C62">
            <w:pPr>
              <w:pStyle w:val="TAL"/>
              <w:rPr>
                <w:sz w:val="16"/>
              </w:rPr>
            </w:pPr>
            <w:r w:rsidRPr="00BE3C62">
              <w:rPr>
                <w:sz w:val="16"/>
              </w:rPr>
              <w:t>Authorization of Group Identifier Translation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A3F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D2F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0E1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89AE" w14:textId="77777777" w:rsidR="004377C2" w:rsidRPr="00BE3C62" w:rsidRDefault="004377C2" w:rsidP="00BE3C62">
            <w:pPr>
              <w:pStyle w:val="TAL"/>
              <w:rPr>
                <w:sz w:val="16"/>
              </w:rPr>
            </w:pPr>
            <w:r w:rsidRPr="00BE3C62">
              <w:rPr>
                <w:sz w:val="16"/>
              </w:rPr>
              <w:t>C4-214666</w:t>
            </w:r>
          </w:p>
        </w:tc>
      </w:tr>
      <w:tr w:rsidR="00BE3C62" w:rsidRPr="00BE3C62" w14:paraId="66240B9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8C83" w14:textId="77777777" w:rsidR="004377C2" w:rsidRPr="00BE3C62" w:rsidRDefault="004377C2" w:rsidP="00BE3C62">
            <w:pPr>
              <w:pStyle w:val="TAL"/>
              <w:rPr>
                <w:sz w:val="16"/>
              </w:rPr>
            </w:pPr>
            <w:r w:rsidRPr="00BE3C62">
              <w:rPr>
                <w:sz w:val="16"/>
              </w:rPr>
              <w:t>C4-214372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5170" w14:textId="77777777" w:rsidR="004377C2" w:rsidRPr="00BE3C62" w:rsidRDefault="004377C2" w:rsidP="00BE3C62">
            <w:pPr>
              <w:pStyle w:val="TAL"/>
              <w:rPr>
                <w:sz w:val="16"/>
              </w:rPr>
            </w:pPr>
            <w:r w:rsidRPr="00BE3C62">
              <w:rPr>
                <w:sz w:val="16"/>
              </w:rPr>
              <w:t>MTC Provider in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209F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C94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7CCF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D23C" w14:textId="77777777" w:rsidR="004377C2" w:rsidRPr="00BE3C62" w:rsidRDefault="004377C2" w:rsidP="00BE3C62">
            <w:pPr>
              <w:pStyle w:val="TAL"/>
              <w:rPr>
                <w:sz w:val="16"/>
              </w:rPr>
            </w:pPr>
            <w:r w:rsidRPr="00BE3C62">
              <w:rPr>
                <w:sz w:val="16"/>
              </w:rPr>
              <w:t>C4-214667</w:t>
            </w:r>
          </w:p>
        </w:tc>
      </w:tr>
      <w:tr w:rsidR="00BE3C62" w:rsidRPr="00BE3C62" w14:paraId="19C7A56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E21E9" w14:textId="77777777" w:rsidR="004377C2" w:rsidRPr="00BE3C62" w:rsidRDefault="004377C2" w:rsidP="00BE3C62">
            <w:pPr>
              <w:pStyle w:val="TAL"/>
              <w:rPr>
                <w:sz w:val="16"/>
              </w:rPr>
            </w:pPr>
            <w:r w:rsidRPr="00BE3C62">
              <w:rPr>
                <w:sz w:val="16"/>
              </w:rPr>
              <w:t>C4-214373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B100" w14:textId="77777777" w:rsidR="004377C2" w:rsidRPr="00BE3C62" w:rsidRDefault="004377C2" w:rsidP="00BE3C62">
            <w:pPr>
              <w:pStyle w:val="TAL"/>
              <w:rPr>
                <w:sz w:val="16"/>
              </w:rPr>
            </w:pPr>
            <w:r w:rsidRPr="00BE3C62">
              <w:rPr>
                <w:sz w:val="16"/>
              </w:rPr>
              <w:t>MTC Provider and Application ID in NIDD Authorization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202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034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BF66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913C2" w14:textId="77777777" w:rsidR="004377C2" w:rsidRPr="00BE3C62" w:rsidRDefault="004377C2" w:rsidP="00BE3C62">
            <w:pPr>
              <w:pStyle w:val="TAL"/>
              <w:rPr>
                <w:sz w:val="16"/>
              </w:rPr>
            </w:pPr>
            <w:r w:rsidRPr="00BE3C62">
              <w:rPr>
                <w:sz w:val="16"/>
              </w:rPr>
              <w:t>CP-212107</w:t>
            </w:r>
          </w:p>
        </w:tc>
      </w:tr>
      <w:tr w:rsidR="00BE3C62" w:rsidRPr="00BE3C62" w14:paraId="0681703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08B60" w14:textId="77777777" w:rsidR="004377C2" w:rsidRPr="00BE3C62" w:rsidRDefault="004377C2" w:rsidP="00BE3C62">
            <w:pPr>
              <w:pStyle w:val="TAL"/>
              <w:rPr>
                <w:sz w:val="16"/>
              </w:rPr>
            </w:pPr>
            <w:r w:rsidRPr="00BE3C62">
              <w:rPr>
                <w:sz w:val="16"/>
              </w:rPr>
              <w:t>C4-214374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FB57F" w14:textId="77777777" w:rsidR="004377C2" w:rsidRPr="00BE3C62" w:rsidRDefault="004377C2" w:rsidP="00BE3C62">
            <w:pPr>
              <w:pStyle w:val="TAL"/>
              <w:rPr>
                <w:sz w:val="16"/>
              </w:rPr>
            </w:pPr>
            <w:r w:rsidRPr="00BE3C62">
              <w:rPr>
                <w:sz w:val="16"/>
              </w:rPr>
              <w:t>NIDD Authorization based on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97E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B5A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9DD5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D5C7A" w14:textId="77777777" w:rsidR="004377C2" w:rsidRPr="00BE3C62" w:rsidRDefault="004377C2" w:rsidP="00BE3C62">
            <w:pPr>
              <w:pStyle w:val="TAL"/>
              <w:rPr>
                <w:sz w:val="16"/>
              </w:rPr>
            </w:pPr>
          </w:p>
        </w:tc>
      </w:tr>
      <w:tr w:rsidR="00BE3C62" w:rsidRPr="00BE3C62" w14:paraId="3A714C9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C04C" w14:textId="77777777" w:rsidR="004377C2" w:rsidRPr="00BE3C62" w:rsidRDefault="004377C2" w:rsidP="00BE3C62">
            <w:pPr>
              <w:pStyle w:val="TAL"/>
              <w:rPr>
                <w:sz w:val="16"/>
              </w:rPr>
            </w:pPr>
            <w:r w:rsidRPr="00BE3C62">
              <w:rPr>
                <w:sz w:val="16"/>
              </w:rPr>
              <w:t>C4-214375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FBCD" w14:textId="77777777" w:rsidR="004377C2" w:rsidRPr="00BE3C62" w:rsidRDefault="004377C2" w:rsidP="00BE3C62">
            <w:pPr>
              <w:pStyle w:val="TAL"/>
              <w:rPr>
                <w:sz w:val="16"/>
              </w:rPr>
            </w:pPr>
            <w:r w:rsidRPr="00BE3C62">
              <w:rPr>
                <w:sz w:val="16"/>
              </w:rPr>
              <w:t>Allow changing NIDD Authorization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B94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B599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226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BFC77" w14:textId="77777777" w:rsidR="004377C2" w:rsidRPr="00BE3C62" w:rsidRDefault="004377C2" w:rsidP="00BE3C62">
            <w:pPr>
              <w:pStyle w:val="TAL"/>
              <w:rPr>
                <w:sz w:val="16"/>
              </w:rPr>
            </w:pPr>
            <w:r w:rsidRPr="00BE3C62">
              <w:rPr>
                <w:sz w:val="16"/>
              </w:rPr>
              <w:t>C4-214668</w:t>
            </w:r>
          </w:p>
        </w:tc>
      </w:tr>
      <w:tr w:rsidR="00BE3C62" w:rsidRPr="00BE3C62" w14:paraId="0C0F0DC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94F3" w14:textId="77777777" w:rsidR="004377C2" w:rsidRPr="00BE3C62" w:rsidRDefault="004377C2" w:rsidP="00BE3C62">
            <w:pPr>
              <w:pStyle w:val="TAL"/>
              <w:rPr>
                <w:sz w:val="16"/>
              </w:rPr>
            </w:pPr>
            <w:r w:rsidRPr="00BE3C62">
              <w:rPr>
                <w:sz w:val="16"/>
              </w:rPr>
              <w:t>C4-214376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026D" w14:textId="77777777" w:rsidR="004377C2" w:rsidRPr="00BE3C62" w:rsidRDefault="004377C2" w:rsidP="00BE3C62">
            <w:pPr>
              <w:pStyle w:val="TAL"/>
              <w:rPr>
                <w:sz w:val="16"/>
              </w:rPr>
            </w:pPr>
            <w:r w:rsidRPr="00BE3C62">
              <w:rPr>
                <w:sz w:val="16"/>
              </w:rPr>
              <w:t>NIDD Authorization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C26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EA2B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04D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4F104" w14:textId="77777777" w:rsidR="004377C2" w:rsidRPr="00BE3C62" w:rsidRDefault="004377C2" w:rsidP="00BE3C62">
            <w:pPr>
              <w:pStyle w:val="TAL"/>
              <w:rPr>
                <w:sz w:val="16"/>
              </w:rPr>
            </w:pPr>
            <w:r w:rsidRPr="00BE3C62">
              <w:rPr>
                <w:sz w:val="16"/>
              </w:rPr>
              <w:t>C4-214669</w:t>
            </w:r>
          </w:p>
        </w:tc>
      </w:tr>
      <w:tr w:rsidR="00BE3C62" w:rsidRPr="00BE3C62" w14:paraId="67C7EEB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77A4" w14:textId="77777777" w:rsidR="004377C2" w:rsidRPr="00BE3C62" w:rsidRDefault="004377C2" w:rsidP="00BE3C62">
            <w:pPr>
              <w:pStyle w:val="TAL"/>
              <w:rPr>
                <w:sz w:val="16"/>
              </w:rPr>
            </w:pPr>
            <w:r w:rsidRPr="00BE3C62">
              <w:rPr>
                <w:sz w:val="16"/>
              </w:rPr>
              <w:t>C4-214377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A9B15" w14:textId="77777777" w:rsidR="004377C2" w:rsidRPr="00BE3C62" w:rsidRDefault="004377C2" w:rsidP="00BE3C62">
            <w:pPr>
              <w:pStyle w:val="TAL"/>
              <w:rPr>
                <w:sz w:val="16"/>
              </w:rPr>
            </w:pPr>
            <w:r w:rsidRPr="00BE3C62">
              <w:rPr>
                <w:sz w:val="16"/>
              </w:rPr>
              <w:t>Retrieval Of Multiple UE Registration Data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C399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275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7599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51B5E" w14:textId="77777777" w:rsidR="004377C2" w:rsidRPr="00BE3C62" w:rsidRDefault="004377C2" w:rsidP="00BE3C62">
            <w:pPr>
              <w:pStyle w:val="TAL"/>
              <w:rPr>
                <w:sz w:val="16"/>
              </w:rPr>
            </w:pPr>
            <w:r w:rsidRPr="00BE3C62">
              <w:rPr>
                <w:sz w:val="16"/>
              </w:rPr>
              <w:t>C4-214670</w:t>
            </w:r>
          </w:p>
        </w:tc>
      </w:tr>
      <w:tr w:rsidR="00BE3C62" w:rsidRPr="00BE3C62" w14:paraId="5805E1E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CF33" w14:textId="77777777" w:rsidR="004377C2" w:rsidRPr="00BE3C62" w:rsidRDefault="004377C2" w:rsidP="00BE3C62">
            <w:pPr>
              <w:pStyle w:val="TAL"/>
              <w:rPr>
                <w:sz w:val="16"/>
              </w:rPr>
            </w:pPr>
            <w:r w:rsidRPr="00BE3C62">
              <w:rPr>
                <w:sz w:val="16"/>
              </w:rPr>
              <w:t>C4-214378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C6E0" w14:textId="77777777" w:rsidR="004377C2" w:rsidRPr="00BE3C62" w:rsidRDefault="004377C2" w:rsidP="00BE3C62">
            <w:pPr>
              <w:pStyle w:val="TAL"/>
              <w:rPr>
                <w:sz w:val="16"/>
              </w:rPr>
            </w:pPr>
            <w:r w:rsidRPr="00BE3C62">
              <w:rPr>
                <w:sz w:val="16"/>
              </w:rPr>
              <w:t>Solution proposal for UDR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42FD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AC0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0E06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01C0" w14:textId="77777777" w:rsidR="004377C2" w:rsidRPr="00BE3C62" w:rsidRDefault="004377C2" w:rsidP="00BE3C62">
            <w:pPr>
              <w:pStyle w:val="TAL"/>
              <w:rPr>
                <w:sz w:val="16"/>
              </w:rPr>
            </w:pPr>
            <w:r w:rsidRPr="00BE3C62">
              <w:rPr>
                <w:sz w:val="16"/>
              </w:rPr>
              <w:t>C4-214673</w:t>
            </w:r>
          </w:p>
        </w:tc>
      </w:tr>
      <w:tr w:rsidR="00BE3C62" w:rsidRPr="00BE3C62" w14:paraId="0E012DB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8AC90" w14:textId="77777777" w:rsidR="004377C2" w:rsidRPr="00BE3C62" w:rsidRDefault="004377C2" w:rsidP="00BE3C62">
            <w:pPr>
              <w:pStyle w:val="TAL"/>
              <w:rPr>
                <w:sz w:val="16"/>
              </w:rPr>
            </w:pPr>
            <w:r w:rsidRPr="00BE3C62">
              <w:rPr>
                <w:sz w:val="16"/>
              </w:rPr>
              <w:t>C4-214379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1195B" w14:textId="77777777" w:rsidR="004377C2" w:rsidRPr="00BE3C62" w:rsidRDefault="004377C2" w:rsidP="00BE3C62">
            <w:pPr>
              <w:pStyle w:val="TAL"/>
              <w:rPr>
                <w:sz w:val="16"/>
              </w:rPr>
            </w:pPr>
            <w:r w:rsidRPr="00BE3C62">
              <w:rPr>
                <w:sz w:val="16"/>
              </w:rPr>
              <w:t>Evaluation of Solutions for UDR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9A7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A78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EFD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E618" w14:textId="77777777" w:rsidR="004377C2" w:rsidRPr="00BE3C62" w:rsidRDefault="004377C2" w:rsidP="00BE3C62">
            <w:pPr>
              <w:pStyle w:val="TAL"/>
              <w:rPr>
                <w:sz w:val="16"/>
              </w:rPr>
            </w:pPr>
            <w:r w:rsidRPr="00BE3C62">
              <w:rPr>
                <w:sz w:val="16"/>
              </w:rPr>
              <w:t>C4-214850</w:t>
            </w:r>
          </w:p>
        </w:tc>
      </w:tr>
      <w:tr w:rsidR="00BE3C62" w:rsidRPr="00BE3C62" w14:paraId="41C72B1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91C9" w14:textId="77777777" w:rsidR="004377C2" w:rsidRPr="00BE3C62" w:rsidRDefault="004377C2" w:rsidP="00BE3C62">
            <w:pPr>
              <w:pStyle w:val="TAL"/>
              <w:rPr>
                <w:sz w:val="16"/>
              </w:rPr>
            </w:pPr>
            <w:r w:rsidRPr="00BE3C62">
              <w:rPr>
                <w:sz w:val="16"/>
              </w:rPr>
              <w:t>C4-214380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BBF7" w14:textId="77777777" w:rsidR="004377C2" w:rsidRPr="00BE3C62" w:rsidRDefault="004377C2" w:rsidP="00BE3C62">
            <w:pPr>
              <w:pStyle w:val="TAL"/>
              <w:rPr>
                <w:sz w:val="16"/>
              </w:rPr>
            </w:pPr>
            <w:r w:rsidRPr="00BE3C62">
              <w:rPr>
                <w:sz w:val="16"/>
              </w:rPr>
              <w:t>Conclusion of solutions for KI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B47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385A"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5C4B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8692A" w14:textId="77777777" w:rsidR="004377C2" w:rsidRPr="00BE3C62" w:rsidRDefault="004377C2" w:rsidP="00BE3C62">
            <w:pPr>
              <w:pStyle w:val="TAL"/>
              <w:rPr>
                <w:sz w:val="16"/>
              </w:rPr>
            </w:pPr>
          </w:p>
        </w:tc>
      </w:tr>
      <w:tr w:rsidR="00BE3C62" w:rsidRPr="00BE3C62" w14:paraId="694D524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684C" w14:textId="77777777" w:rsidR="004377C2" w:rsidRPr="00BE3C62" w:rsidRDefault="004377C2" w:rsidP="00BE3C62">
            <w:pPr>
              <w:pStyle w:val="TAL"/>
              <w:rPr>
                <w:sz w:val="16"/>
              </w:rPr>
            </w:pPr>
            <w:r w:rsidRPr="00BE3C62">
              <w:rPr>
                <w:sz w:val="16"/>
              </w:rPr>
              <w:t>C4-214381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F0C6" w14:textId="77777777" w:rsidR="004377C2" w:rsidRPr="00BE3C62" w:rsidRDefault="004377C2" w:rsidP="00BE3C62">
            <w:pPr>
              <w:pStyle w:val="TAL"/>
              <w:rPr>
                <w:sz w:val="16"/>
              </w:rPr>
            </w:pPr>
            <w:r w:rsidRPr="00BE3C62">
              <w:rPr>
                <w:sz w:val="16"/>
              </w:rPr>
              <w:t>Conclusion of solutions for KI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822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915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B6E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BD4BD" w14:textId="77777777" w:rsidR="004377C2" w:rsidRPr="00BE3C62" w:rsidRDefault="004377C2" w:rsidP="00BE3C62">
            <w:pPr>
              <w:pStyle w:val="TAL"/>
              <w:rPr>
                <w:sz w:val="16"/>
              </w:rPr>
            </w:pPr>
            <w:r w:rsidRPr="00BE3C62">
              <w:rPr>
                <w:sz w:val="16"/>
              </w:rPr>
              <w:t>C4-214687</w:t>
            </w:r>
          </w:p>
        </w:tc>
      </w:tr>
      <w:tr w:rsidR="00BE3C62" w:rsidRPr="00BE3C62" w14:paraId="3D6D065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D5D8" w14:textId="77777777" w:rsidR="004377C2" w:rsidRPr="00BE3C62" w:rsidRDefault="004377C2" w:rsidP="00BE3C62">
            <w:pPr>
              <w:pStyle w:val="TAL"/>
              <w:rPr>
                <w:sz w:val="16"/>
              </w:rPr>
            </w:pPr>
            <w:r w:rsidRPr="00BE3C62">
              <w:rPr>
                <w:sz w:val="16"/>
              </w:rPr>
              <w:t>C4-214382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AE0F" w14:textId="77777777" w:rsidR="004377C2" w:rsidRPr="00BE3C62" w:rsidRDefault="004377C2" w:rsidP="00BE3C62">
            <w:pPr>
              <w:pStyle w:val="TAL"/>
              <w:rPr>
                <w:sz w:val="16"/>
              </w:rPr>
            </w:pPr>
            <w:r w:rsidRPr="00BE3C62">
              <w:rPr>
                <w:sz w:val="16"/>
              </w:rPr>
              <w:t>Completion of solution#4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798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D2B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A9A4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942B" w14:textId="77777777" w:rsidR="004377C2" w:rsidRPr="00BE3C62" w:rsidRDefault="004377C2" w:rsidP="00BE3C62">
            <w:pPr>
              <w:pStyle w:val="TAL"/>
              <w:rPr>
                <w:sz w:val="16"/>
              </w:rPr>
            </w:pPr>
          </w:p>
        </w:tc>
      </w:tr>
      <w:tr w:rsidR="00BE3C62" w:rsidRPr="00BE3C62" w14:paraId="5575DD5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4352" w14:textId="77777777" w:rsidR="004377C2" w:rsidRPr="00BE3C62" w:rsidRDefault="004377C2" w:rsidP="00BE3C62">
            <w:pPr>
              <w:pStyle w:val="TAL"/>
              <w:rPr>
                <w:sz w:val="16"/>
              </w:rPr>
            </w:pPr>
            <w:r w:rsidRPr="00BE3C62">
              <w:rPr>
                <w:sz w:val="16"/>
              </w:rPr>
              <w:t>C4-214383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57DC" w14:textId="77777777" w:rsidR="004377C2" w:rsidRPr="00BE3C62" w:rsidRDefault="004377C2" w:rsidP="00BE3C62">
            <w:pPr>
              <w:pStyle w:val="TAL"/>
              <w:rPr>
                <w:sz w:val="16"/>
              </w:rPr>
            </w:pPr>
            <w:r w:rsidRPr="00BE3C62">
              <w:rPr>
                <w:sz w:val="16"/>
              </w:rPr>
              <w:t>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802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C504"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0AB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B7CC" w14:textId="77777777" w:rsidR="004377C2" w:rsidRPr="00BE3C62" w:rsidRDefault="004377C2" w:rsidP="00BE3C62">
            <w:pPr>
              <w:pStyle w:val="TAL"/>
              <w:rPr>
                <w:sz w:val="16"/>
              </w:rPr>
            </w:pPr>
          </w:p>
        </w:tc>
      </w:tr>
      <w:tr w:rsidR="00BE3C62" w:rsidRPr="00BE3C62" w14:paraId="1B8AA62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9DA81" w14:textId="77777777" w:rsidR="004377C2" w:rsidRPr="00BE3C62" w:rsidRDefault="004377C2" w:rsidP="00BE3C62">
            <w:pPr>
              <w:pStyle w:val="TAL"/>
              <w:rPr>
                <w:sz w:val="16"/>
              </w:rPr>
            </w:pPr>
            <w:r w:rsidRPr="00BE3C62">
              <w:rPr>
                <w:sz w:val="16"/>
              </w:rPr>
              <w:t>C4-214384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56A9" w14:textId="77777777" w:rsidR="004377C2" w:rsidRPr="00BE3C62" w:rsidRDefault="004377C2" w:rsidP="00BE3C62">
            <w:pPr>
              <w:pStyle w:val="TAL"/>
              <w:rPr>
                <w:sz w:val="16"/>
              </w:rPr>
            </w:pPr>
            <w:r w:rsidRPr="00BE3C62">
              <w:rPr>
                <w:sz w:val="16"/>
              </w:rPr>
              <w:t>Remove LcsServiceType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7C6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5F0DB" w14:textId="77777777" w:rsidR="004377C2" w:rsidRPr="00BE3C62" w:rsidRDefault="004377C2" w:rsidP="00BE3C62">
            <w:pPr>
              <w:pStyle w:val="TAL"/>
              <w:rPr>
                <w:sz w:val="16"/>
              </w:rPr>
            </w:pPr>
            <w:r w:rsidRPr="00BE3C62">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C3F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F234" w14:textId="77777777" w:rsidR="004377C2" w:rsidRPr="00BE3C62" w:rsidRDefault="004377C2" w:rsidP="00BE3C62">
            <w:pPr>
              <w:pStyle w:val="TAL"/>
              <w:rPr>
                <w:sz w:val="16"/>
              </w:rPr>
            </w:pPr>
          </w:p>
        </w:tc>
      </w:tr>
      <w:tr w:rsidR="00BE3C62" w:rsidRPr="00BE3C62" w14:paraId="750404A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2521" w14:textId="77777777" w:rsidR="004377C2" w:rsidRPr="00BE3C62" w:rsidRDefault="004377C2" w:rsidP="00BE3C62">
            <w:pPr>
              <w:pStyle w:val="TAL"/>
              <w:rPr>
                <w:sz w:val="16"/>
              </w:rPr>
            </w:pPr>
            <w:r w:rsidRPr="00BE3C62">
              <w:rPr>
                <w:sz w:val="16"/>
              </w:rPr>
              <w:t>C4-214385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247A" w14:textId="77777777" w:rsidR="004377C2" w:rsidRPr="00BE3C62" w:rsidRDefault="004377C2" w:rsidP="00BE3C62">
            <w:pPr>
              <w:pStyle w:val="TAL"/>
              <w:rPr>
                <w:sz w:val="16"/>
              </w:rPr>
            </w:pPr>
            <w:r w:rsidRPr="00BE3C62">
              <w:rPr>
                <w:sz w:val="16"/>
              </w:rPr>
              <w:t>Remove LcsServiceType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2CB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764DD" w14:textId="77777777" w:rsidR="004377C2" w:rsidRPr="00BE3C62" w:rsidRDefault="004377C2" w:rsidP="00BE3C62">
            <w:pPr>
              <w:pStyle w:val="TAL"/>
              <w:rPr>
                <w:sz w:val="16"/>
              </w:rPr>
            </w:pPr>
            <w:r w:rsidRPr="00BE3C62">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539D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8D8DB" w14:textId="77777777" w:rsidR="004377C2" w:rsidRPr="00BE3C62" w:rsidRDefault="004377C2" w:rsidP="00BE3C62">
            <w:pPr>
              <w:pStyle w:val="TAL"/>
              <w:rPr>
                <w:sz w:val="16"/>
              </w:rPr>
            </w:pPr>
          </w:p>
        </w:tc>
      </w:tr>
      <w:tr w:rsidR="00BE3C62" w:rsidRPr="00BE3C62" w14:paraId="0C189C4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46C0" w14:textId="77777777" w:rsidR="004377C2" w:rsidRPr="00BE3C62" w:rsidRDefault="004377C2" w:rsidP="00BE3C62">
            <w:pPr>
              <w:pStyle w:val="TAL"/>
              <w:rPr>
                <w:sz w:val="16"/>
              </w:rPr>
            </w:pPr>
            <w:r w:rsidRPr="00BE3C62">
              <w:rPr>
                <w:sz w:val="16"/>
              </w:rPr>
              <w:t>C4-214386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B0ECB" w14:textId="77777777" w:rsidR="004377C2" w:rsidRPr="00BE3C62" w:rsidRDefault="004377C2" w:rsidP="00BE3C62">
            <w:pPr>
              <w:pStyle w:val="TAL"/>
              <w:rPr>
                <w:sz w:val="16"/>
              </w:rPr>
            </w:pPr>
            <w:r w:rsidRPr="00BE3C62">
              <w:rPr>
                <w:sz w:val="16"/>
              </w:rPr>
              <w:t>Remove LcsServiceType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297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51AE" w14:textId="77777777" w:rsidR="004377C2" w:rsidRPr="00BE3C62" w:rsidRDefault="004377C2" w:rsidP="00BE3C62">
            <w:pPr>
              <w:pStyle w:val="TAL"/>
              <w:rPr>
                <w:sz w:val="16"/>
              </w:rPr>
            </w:pPr>
            <w:r w:rsidRPr="00BE3C62">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C7AC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9DE2" w14:textId="77777777" w:rsidR="004377C2" w:rsidRPr="00BE3C62" w:rsidRDefault="004377C2" w:rsidP="00BE3C62">
            <w:pPr>
              <w:pStyle w:val="TAL"/>
              <w:rPr>
                <w:sz w:val="16"/>
              </w:rPr>
            </w:pPr>
          </w:p>
        </w:tc>
      </w:tr>
      <w:tr w:rsidR="00BE3C62" w:rsidRPr="00BE3C62" w14:paraId="6D9DD48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0E78" w14:textId="77777777" w:rsidR="004377C2" w:rsidRPr="00BE3C62" w:rsidRDefault="004377C2" w:rsidP="00BE3C62">
            <w:pPr>
              <w:pStyle w:val="TAL"/>
              <w:rPr>
                <w:sz w:val="16"/>
              </w:rPr>
            </w:pPr>
            <w:r w:rsidRPr="00BE3C62">
              <w:rPr>
                <w:sz w:val="16"/>
              </w:rPr>
              <w:t>C4-214387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C98F" w14:textId="77777777" w:rsidR="004377C2" w:rsidRPr="00BE3C62" w:rsidRDefault="004377C2" w:rsidP="00BE3C62">
            <w:pPr>
              <w:pStyle w:val="TAL"/>
              <w:rPr>
                <w:sz w:val="16"/>
              </w:rPr>
            </w:pPr>
            <w:r w:rsidRPr="00BE3C62">
              <w:rPr>
                <w:sz w:val="16"/>
              </w:rPr>
              <w:t>Remove LcsServiceType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5317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F232" w14:textId="77777777" w:rsidR="004377C2" w:rsidRPr="00BE3C62" w:rsidRDefault="004377C2" w:rsidP="00BE3C62">
            <w:pPr>
              <w:pStyle w:val="TAL"/>
              <w:rPr>
                <w:sz w:val="16"/>
              </w:rPr>
            </w:pPr>
            <w:r w:rsidRPr="00BE3C62">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345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C993" w14:textId="77777777" w:rsidR="004377C2" w:rsidRPr="00BE3C62" w:rsidRDefault="004377C2" w:rsidP="00BE3C62">
            <w:pPr>
              <w:pStyle w:val="TAL"/>
              <w:rPr>
                <w:sz w:val="16"/>
              </w:rPr>
            </w:pPr>
          </w:p>
        </w:tc>
      </w:tr>
      <w:tr w:rsidR="00BE3C62" w:rsidRPr="00BE3C62" w14:paraId="6B90B85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48B7" w14:textId="77777777" w:rsidR="004377C2" w:rsidRPr="00BE3C62" w:rsidRDefault="004377C2" w:rsidP="00BE3C62">
            <w:pPr>
              <w:pStyle w:val="TAL"/>
              <w:rPr>
                <w:sz w:val="16"/>
              </w:rPr>
            </w:pPr>
            <w:r w:rsidRPr="00BE3C62">
              <w:rPr>
                <w:sz w:val="16"/>
              </w:rPr>
              <w:t>C4-214388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7B82" w14:textId="77777777" w:rsidR="004377C2" w:rsidRPr="00BE3C62" w:rsidRDefault="004377C2" w:rsidP="00BE3C62">
            <w:pPr>
              <w:pStyle w:val="TAL"/>
              <w:rPr>
                <w:sz w:val="16"/>
              </w:rPr>
            </w:pPr>
            <w:r w:rsidRPr="00BE3C62">
              <w:rPr>
                <w:sz w:val="16"/>
              </w:rPr>
              <w:t>Definition of NetworkSlicePolicyControl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8FAB2"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820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696F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4E75" w14:textId="77777777" w:rsidR="004377C2" w:rsidRPr="00BE3C62" w:rsidRDefault="004377C2" w:rsidP="00BE3C62">
            <w:pPr>
              <w:pStyle w:val="TAL"/>
              <w:rPr>
                <w:sz w:val="16"/>
              </w:rPr>
            </w:pPr>
            <w:r w:rsidRPr="00BE3C62">
              <w:rPr>
                <w:sz w:val="16"/>
              </w:rPr>
              <w:t>C4-214819</w:t>
            </w:r>
          </w:p>
        </w:tc>
      </w:tr>
      <w:tr w:rsidR="00BE3C62" w:rsidRPr="00BE3C62" w14:paraId="2A7EFA7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D9A4" w14:textId="77777777" w:rsidR="004377C2" w:rsidRPr="00BE3C62" w:rsidRDefault="004377C2" w:rsidP="00BE3C62">
            <w:pPr>
              <w:pStyle w:val="TAL"/>
              <w:rPr>
                <w:sz w:val="16"/>
              </w:rPr>
            </w:pPr>
            <w:r w:rsidRPr="00BE3C62">
              <w:rPr>
                <w:sz w:val="16"/>
              </w:rPr>
              <w:t>C4-214389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421E"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551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30A5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DEE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3794" w14:textId="77777777" w:rsidR="004377C2" w:rsidRPr="00BE3C62" w:rsidRDefault="004377C2" w:rsidP="00BE3C62">
            <w:pPr>
              <w:pStyle w:val="TAL"/>
              <w:rPr>
                <w:sz w:val="16"/>
              </w:rPr>
            </w:pPr>
            <w:r w:rsidRPr="00BE3C62">
              <w:rPr>
                <w:sz w:val="16"/>
              </w:rPr>
              <w:t>C4-214824</w:t>
            </w:r>
          </w:p>
        </w:tc>
      </w:tr>
      <w:tr w:rsidR="00BE3C62" w:rsidRPr="00BE3C62" w14:paraId="3648E8B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7413" w14:textId="77777777" w:rsidR="004377C2" w:rsidRPr="00BE3C62" w:rsidRDefault="004377C2" w:rsidP="00BE3C62">
            <w:pPr>
              <w:pStyle w:val="TAL"/>
              <w:rPr>
                <w:sz w:val="16"/>
              </w:rPr>
            </w:pPr>
            <w:r w:rsidRPr="00BE3C62">
              <w:rPr>
                <w:sz w:val="16"/>
              </w:rPr>
              <w:t>C4-214390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3F17D"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3A8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191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959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D26F" w14:textId="77777777" w:rsidR="004377C2" w:rsidRPr="00BE3C62" w:rsidRDefault="004377C2" w:rsidP="00BE3C62">
            <w:pPr>
              <w:pStyle w:val="TAL"/>
              <w:rPr>
                <w:sz w:val="16"/>
              </w:rPr>
            </w:pPr>
            <w:r w:rsidRPr="00BE3C62">
              <w:rPr>
                <w:sz w:val="16"/>
              </w:rPr>
              <w:t>C4-214825</w:t>
            </w:r>
          </w:p>
        </w:tc>
      </w:tr>
      <w:tr w:rsidR="00BE3C62" w:rsidRPr="00BE3C62" w14:paraId="2EDF645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42F50" w14:textId="77777777" w:rsidR="004377C2" w:rsidRPr="00BE3C62" w:rsidRDefault="004377C2" w:rsidP="00BE3C62">
            <w:pPr>
              <w:pStyle w:val="TAL"/>
              <w:rPr>
                <w:sz w:val="16"/>
              </w:rPr>
            </w:pPr>
            <w:r w:rsidRPr="00BE3C62">
              <w:rPr>
                <w:sz w:val="16"/>
              </w:rPr>
              <w:t>C4-214391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D572"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57E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D22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9DB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9D364" w14:textId="77777777" w:rsidR="004377C2" w:rsidRPr="00BE3C62" w:rsidRDefault="004377C2" w:rsidP="00BE3C62">
            <w:pPr>
              <w:pStyle w:val="TAL"/>
              <w:rPr>
                <w:sz w:val="16"/>
              </w:rPr>
            </w:pPr>
            <w:r w:rsidRPr="00BE3C62">
              <w:rPr>
                <w:sz w:val="16"/>
              </w:rPr>
              <w:t>C4-214826</w:t>
            </w:r>
          </w:p>
        </w:tc>
      </w:tr>
      <w:tr w:rsidR="00BE3C62" w:rsidRPr="00BE3C62" w14:paraId="15212CD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3719" w14:textId="77777777" w:rsidR="004377C2" w:rsidRPr="00BE3C62" w:rsidRDefault="004377C2" w:rsidP="00BE3C62">
            <w:pPr>
              <w:pStyle w:val="TAL"/>
              <w:rPr>
                <w:sz w:val="16"/>
              </w:rPr>
            </w:pPr>
            <w:r w:rsidRPr="00BE3C62">
              <w:rPr>
                <w:sz w:val="16"/>
              </w:rPr>
              <w:t>C4-214392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A8D3" w14:textId="77777777" w:rsidR="004377C2" w:rsidRPr="00BE3C62" w:rsidRDefault="004377C2" w:rsidP="00BE3C62">
            <w:pPr>
              <w:pStyle w:val="TAL"/>
              <w:rPr>
                <w:sz w:val="16"/>
              </w:rPr>
            </w:pPr>
            <w:r w:rsidRPr="00BE3C62">
              <w:rPr>
                <w:sz w:val="16"/>
              </w:rPr>
              <w:t>EE subscription for a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925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54A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E7C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BE51" w14:textId="77777777" w:rsidR="004377C2" w:rsidRPr="00BE3C62" w:rsidRDefault="004377C2" w:rsidP="00BE3C62">
            <w:pPr>
              <w:pStyle w:val="TAL"/>
              <w:rPr>
                <w:sz w:val="16"/>
              </w:rPr>
            </w:pPr>
            <w:r w:rsidRPr="00BE3C62">
              <w:rPr>
                <w:sz w:val="16"/>
              </w:rPr>
              <w:t>C4-214827</w:t>
            </w:r>
          </w:p>
        </w:tc>
      </w:tr>
      <w:tr w:rsidR="00BE3C62" w:rsidRPr="00BE3C62" w14:paraId="7CCFB27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271C0" w14:textId="77777777" w:rsidR="004377C2" w:rsidRPr="00BE3C62" w:rsidRDefault="004377C2" w:rsidP="00BE3C62">
            <w:pPr>
              <w:pStyle w:val="TAL"/>
              <w:rPr>
                <w:sz w:val="16"/>
              </w:rPr>
            </w:pPr>
            <w:r w:rsidRPr="00BE3C62">
              <w:rPr>
                <w:sz w:val="16"/>
              </w:rPr>
              <w:t>C4-214393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2A253" w14:textId="77777777" w:rsidR="004377C2" w:rsidRPr="00BE3C62" w:rsidRDefault="004377C2" w:rsidP="00BE3C62">
            <w:pPr>
              <w:pStyle w:val="TAL"/>
              <w:rPr>
                <w:sz w:val="16"/>
              </w:rPr>
            </w:pPr>
            <w:r w:rsidRPr="00BE3C62">
              <w:rPr>
                <w:sz w:val="16"/>
              </w:rPr>
              <w:t>EE profile of the EPC Domain for a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203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DF6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EA6C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B57F" w14:textId="77777777" w:rsidR="004377C2" w:rsidRPr="00BE3C62" w:rsidRDefault="004377C2" w:rsidP="00BE3C62">
            <w:pPr>
              <w:pStyle w:val="TAL"/>
              <w:rPr>
                <w:sz w:val="16"/>
              </w:rPr>
            </w:pPr>
          </w:p>
        </w:tc>
      </w:tr>
      <w:tr w:rsidR="00BE3C62" w:rsidRPr="00BE3C62" w14:paraId="2B56C7E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F27B9" w14:textId="77777777" w:rsidR="004377C2" w:rsidRPr="00BE3C62" w:rsidRDefault="004377C2" w:rsidP="00BE3C62">
            <w:pPr>
              <w:pStyle w:val="TAL"/>
              <w:rPr>
                <w:sz w:val="16"/>
              </w:rPr>
            </w:pPr>
            <w:r w:rsidRPr="00BE3C62">
              <w:rPr>
                <w:sz w:val="16"/>
              </w:rPr>
              <w:t>C4-214394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3B49B" w14:textId="77777777" w:rsidR="004377C2" w:rsidRPr="00BE3C62" w:rsidRDefault="004377C2" w:rsidP="00BE3C62">
            <w:pPr>
              <w:pStyle w:val="TAL"/>
              <w:rPr>
                <w:sz w:val="16"/>
              </w:rPr>
            </w:pPr>
            <w:r w:rsidRPr="00BE3C62">
              <w:rPr>
                <w:sz w:val="16"/>
              </w:rPr>
              <w:t>Corrections on Update A Parameter in the AMF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745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821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DD84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F4A01" w14:textId="77777777" w:rsidR="004377C2" w:rsidRPr="00BE3C62" w:rsidRDefault="004377C2" w:rsidP="00BE3C62">
            <w:pPr>
              <w:pStyle w:val="TAL"/>
              <w:rPr>
                <w:sz w:val="16"/>
              </w:rPr>
            </w:pPr>
          </w:p>
        </w:tc>
      </w:tr>
      <w:tr w:rsidR="00BE3C62" w:rsidRPr="00BE3C62" w14:paraId="0FA7CC2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FC3F5" w14:textId="77777777" w:rsidR="004377C2" w:rsidRPr="00BE3C62" w:rsidRDefault="004377C2" w:rsidP="00BE3C62">
            <w:pPr>
              <w:pStyle w:val="TAL"/>
              <w:rPr>
                <w:sz w:val="16"/>
              </w:rPr>
            </w:pPr>
            <w:r w:rsidRPr="00BE3C62">
              <w:rPr>
                <w:sz w:val="16"/>
              </w:rPr>
              <w:t>C4-214395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6795" w14:textId="77777777" w:rsidR="004377C2" w:rsidRPr="00BE3C62" w:rsidRDefault="004377C2" w:rsidP="00BE3C62">
            <w:pPr>
              <w:pStyle w:val="TAL"/>
              <w:rPr>
                <w:sz w:val="16"/>
              </w:rPr>
            </w:pPr>
            <w:r w:rsidRPr="00BE3C62">
              <w:rPr>
                <w:sz w:val="16"/>
              </w:rPr>
              <w:t>Corrections on SMF registration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8B8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AAE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AB53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7C404" w14:textId="77777777" w:rsidR="004377C2" w:rsidRPr="00BE3C62" w:rsidRDefault="004377C2" w:rsidP="00BE3C62">
            <w:pPr>
              <w:pStyle w:val="TAL"/>
              <w:rPr>
                <w:sz w:val="16"/>
              </w:rPr>
            </w:pPr>
            <w:r w:rsidRPr="00BE3C62">
              <w:rPr>
                <w:sz w:val="16"/>
              </w:rPr>
              <w:t>C4-214828</w:t>
            </w:r>
          </w:p>
        </w:tc>
      </w:tr>
      <w:tr w:rsidR="00BE3C62" w:rsidRPr="00BE3C62" w14:paraId="49F161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FA4A" w14:textId="77777777" w:rsidR="004377C2" w:rsidRPr="00BE3C62" w:rsidRDefault="004377C2" w:rsidP="00BE3C62">
            <w:pPr>
              <w:pStyle w:val="TAL"/>
              <w:rPr>
                <w:sz w:val="16"/>
              </w:rPr>
            </w:pPr>
            <w:r w:rsidRPr="00BE3C62">
              <w:rPr>
                <w:sz w:val="16"/>
              </w:rPr>
              <w:t>C4-214396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C7F8" w14:textId="77777777" w:rsidR="004377C2" w:rsidRPr="00BE3C62" w:rsidRDefault="004377C2" w:rsidP="00BE3C62">
            <w:pPr>
              <w:pStyle w:val="TAL"/>
              <w:rPr>
                <w:sz w:val="16"/>
              </w:rPr>
            </w:pPr>
            <w:r w:rsidRPr="00BE3C62">
              <w:rPr>
                <w:sz w:val="16"/>
              </w:rPr>
              <w:t>Superfluous AVPs in re-used Diameter AVPs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3BD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F97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7F6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9A91" w14:textId="77777777" w:rsidR="004377C2" w:rsidRPr="00BE3C62" w:rsidRDefault="004377C2" w:rsidP="00BE3C62">
            <w:pPr>
              <w:pStyle w:val="TAL"/>
              <w:rPr>
                <w:sz w:val="16"/>
              </w:rPr>
            </w:pPr>
          </w:p>
        </w:tc>
      </w:tr>
      <w:tr w:rsidR="00BE3C62" w:rsidRPr="00BE3C62" w14:paraId="623248F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EE720" w14:textId="77777777" w:rsidR="004377C2" w:rsidRPr="00BE3C62" w:rsidRDefault="004377C2" w:rsidP="00BE3C62">
            <w:pPr>
              <w:pStyle w:val="TAL"/>
              <w:rPr>
                <w:sz w:val="16"/>
              </w:rPr>
            </w:pPr>
            <w:r w:rsidRPr="00BE3C62">
              <w:rPr>
                <w:sz w:val="16"/>
              </w:rPr>
              <w:t>C4-214397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8633" w14:textId="77777777" w:rsidR="004377C2" w:rsidRPr="00BE3C62" w:rsidRDefault="004377C2" w:rsidP="00BE3C62">
            <w:pPr>
              <w:pStyle w:val="TAL"/>
              <w:rPr>
                <w:sz w:val="16"/>
              </w:rPr>
            </w:pPr>
            <w:r w:rsidRPr="00BE3C62">
              <w:rPr>
                <w:sz w:val="16"/>
              </w:rPr>
              <w:t>Description of data type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289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2A4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41A2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DF4D" w14:textId="77777777" w:rsidR="004377C2" w:rsidRPr="00BE3C62" w:rsidRDefault="004377C2" w:rsidP="00BE3C62">
            <w:pPr>
              <w:pStyle w:val="TAL"/>
              <w:rPr>
                <w:sz w:val="16"/>
              </w:rPr>
            </w:pPr>
          </w:p>
        </w:tc>
      </w:tr>
      <w:tr w:rsidR="00BE3C62" w:rsidRPr="00BE3C62" w14:paraId="704CFF8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FEB5" w14:textId="77777777" w:rsidR="004377C2" w:rsidRPr="00BE3C62" w:rsidRDefault="004377C2" w:rsidP="00BE3C62">
            <w:pPr>
              <w:pStyle w:val="TAL"/>
              <w:rPr>
                <w:sz w:val="16"/>
              </w:rPr>
            </w:pPr>
            <w:r w:rsidRPr="00BE3C62">
              <w:rPr>
                <w:sz w:val="16"/>
              </w:rPr>
              <w:t>C4-214398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635B3" w14:textId="77777777" w:rsidR="004377C2" w:rsidRPr="00BE3C62" w:rsidRDefault="004377C2" w:rsidP="00BE3C62">
            <w:pPr>
              <w:pStyle w:val="TAL"/>
              <w:rPr>
                <w:sz w:val="16"/>
              </w:rPr>
            </w:pPr>
            <w:r w:rsidRPr="00BE3C62">
              <w:rPr>
                <w:sz w:val="16"/>
              </w:rPr>
              <w:t>Add missing ContextInfo in re-used Data Types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0CF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919C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F9E9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508BC" w14:textId="77777777" w:rsidR="004377C2" w:rsidRPr="00BE3C62" w:rsidRDefault="004377C2" w:rsidP="00BE3C62">
            <w:pPr>
              <w:pStyle w:val="TAL"/>
              <w:rPr>
                <w:sz w:val="16"/>
              </w:rPr>
            </w:pPr>
          </w:p>
        </w:tc>
      </w:tr>
      <w:tr w:rsidR="00BE3C62" w:rsidRPr="00BE3C62" w14:paraId="113DBF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36862" w14:textId="77777777" w:rsidR="004377C2" w:rsidRPr="00BE3C62" w:rsidRDefault="004377C2" w:rsidP="00BE3C62">
            <w:pPr>
              <w:pStyle w:val="TAL"/>
              <w:rPr>
                <w:sz w:val="16"/>
              </w:rPr>
            </w:pPr>
            <w:r w:rsidRPr="00BE3C62">
              <w:rPr>
                <w:sz w:val="16"/>
              </w:rPr>
              <w:t>C4-214399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85424" w14:textId="77777777" w:rsidR="004377C2" w:rsidRPr="00BE3C62" w:rsidRDefault="004377C2" w:rsidP="00BE3C62">
            <w:pPr>
              <w:pStyle w:val="TAL"/>
              <w:rPr>
                <w:sz w:val="16"/>
              </w:rPr>
            </w:pPr>
            <w:r w:rsidRPr="00BE3C62">
              <w:rPr>
                <w:sz w:val="16"/>
              </w:rPr>
              <w:t>S-CSCF Restoration Information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A912" w14:textId="77777777" w:rsidR="004377C2" w:rsidRPr="00BE3C62" w:rsidRDefault="004377C2" w:rsidP="00BE3C62">
            <w:pPr>
              <w:pStyle w:val="TAL"/>
              <w:rPr>
                <w:sz w:val="16"/>
              </w:rPr>
            </w:pPr>
            <w:r w:rsidRPr="00BE3C62">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CFA9"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621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18C3C" w14:textId="77777777" w:rsidR="004377C2" w:rsidRPr="00BE3C62" w:rsidRDefault="004377C2" w:rsidP="00BE3C62">
            <w:pPr>
              <w:pStyle w:val="TAL"/>
              <w:rPr>
                <w:sz w:val="16"/>
              </w:rPr>
            </w:pPr>
          </w:p>
        </w:tc>
      </w:tr>
      <w:tr w:rsidR="00BE3C62" w:rsidRPr="00BE3C62" w14:paraId="2D6CE9D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D1D8" w14:textId="77777777" w:rsidR="004377C2" w:rsidRPr="00BE3C62" w:rsidRDefault="004377C2" w:rsidP="00BE3C62">
            <w:pPr>
              <w:pStyle w:val="TAL"/>
              <w:rPr>
                <w:sz w:val="16"/>
              </w:rPr>
            </w:pPr>
            <w:r w:rsidRPr="00BE3C62">
              <w:rPr>
                <w:sz w:val="16"/>
              </w:rPr>
              <w:t>C4-214400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0BE8" w14:textId="77777777" w:rsidR="004377C2" w:rsidRPr="00BE3C62" w:rsidRDefault="004377C2" w:rsidP="00BE3C62">
            <w:pPr>
              <w:pStyle w:val="TAL"/>
              <w:rPr>
                <w:sz w:val="16"/>
              </w:rPr>
            </w:pPr>
            <w:r w:rsidRPr="00BE3C62">
              <w:rPr>
                <w:sz w:val="16"/>
              </w:rPr>
              <w:t>New AVP Cancelled-Individual-Members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A53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CF1F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B796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5B1B" w14:textId="77777777" w:rsidR="004377C2" w:rsidRPr="00BE3C62" w:rsidRDefault="004377C2" w:rsidP="00BE3C62">
            <w:pPr>
              <w:pStyle w:val="TAL"/>
              <w:rPr>
                <w:sz w:val="16"/>
              </w:rPr>
            </w:pPr>
            <w:r w:rsidRPr="00BE3C62">
              <w:rPr>
                <w:sz w:val="16"/>
              </w:rPr>
              <w:t>C4-214829</w:t>
            </w:r>
          </w:p>
        </w:tc>
      </w:tr>
      <w:tr w:rsidR="00BE3C62" w:rsidRPr="00BE3C62" w14:paraId="638E341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6899" w14:textId="77777777" w:rsidR="004377C2" w:rsidRPr="00BE3C62" w:rsidRDefault="004377C2" w:rsidP="00BE3C62">
            <w:pPr>
              <w:pStyle w:val="TAL"/>
              <w:rPr>
                <w:sz w:val="16"/>
              </w:rPr>
            </w:pPr>
            <w:r w:rsidRPr="00BE3C62">
              <w:rPr>
                <w:sz w:val="16"/>
              </w:rPr>
              <w:t>C4-214401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DA0F5" w14:textId="77777777" w:rsidR="004377C2" w:rsidRPr="00BE3C62" w:rsidRDefault="004377C2" w:rsidP="00BE3C62">
            <w:pPr>
              <w:pStyle w:val="TAL"/>
              <w:rPr>
                <w:sz w:val="16"/>
              </w:rPr>
            </w:pPr>
            <w:r w:rsidRPr="00BE3C62">
              <w:rPr>
                <w:sz w:val="16"/>
              </w:rPr>
              <w:t>Partial cancellation of group 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95A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DAF16"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B82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B637" w14:textId="77777777" w:rsidR="004377C2" w:rsidRPr="00BE3C62" w:rsidRDefault="004377C2" w:rsidP="00BE3C62">
            <w:pPr>
              <w:pStyle w:val="TAL"/>
              <w:rPr>
                <w:sz w:val="16"/>
              </w:rPr>
            </w:pPr>
          </w:p>
        </w:tc>
      </w:tr>
      <w:tr w:rsidR="00BE3C62" w:rsidRPr="00BE3C62" w14:paraId="33CDDC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6DEF" w14:textId="77777777" w:rsidR="004377C2" w:rsidRPr="00BE3C62" w:rsidRDefault="004377C2" w:rsidP="00BE3C62">
            <w:pPr>
              <w:pStyle w:val="TAL"/>
              <w:rPr>
                <w:sz w:val="16"/>
              </w:rPr>
            </w:pPr>
            <w:r w:rsidRPr="00BE3C62">
              <w:rPr>
                <w:sz w:val="16"/>
              </w:rPr>
              <w:t>C4-214402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5545" w14:textId="77777777" w:rsidR="004377C2" w:rsidRPr="00BE3C62" w:rsidRDefault="004377C2" w:rsidP="00BE3C62">
            <w:pPr>
              <w:pStyle w:val="TAL"/>
              <w:rPr>
                <w:sz w:val="16"/>
              </w:rPr>
            </w:pPr>
            <w:r w:rsidRPr="00BE3C62">
              <w:rPr>
                <w:sz w:val="16"/>
              </w:rPr>
              <w:t>S-CSCF Restoration Information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240A" w14:textId="77777777" w:rsidR="004377C2" w:rsidRPr="00BE3C62" w:rsidRDefault="004377C2" w:rsidP="00BE3C62">
            <w:pPr>
              <w:pStyle w:val="TAL"/>
              <w:rPr>
                <w:sz w:val="16"/>
              </w:rPr>
            </w:pPr>
            <w:r w:rsidRPr="00BE3C62">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63A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FD9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DA634" w14:textId="77777777" w:rsidR="004377C2" w:rsidRPr="00BE3C62" w:rsidRDefault="004377C2" w:rsidP="00BE3C62">
            <w:pPr>
              <w:pStyle w:val="TAL"/>
              <w:rPr>
                <w:sz w:val="16"/>
              </w:rPr>
            </w:pPr>
            <w:r w:rsidRPr="00BE3C62">
              <w:rPr>
                <w:sz w:val="16"/>
              </w:rPr>
              <w:t>C4-214700</w:t>
            </w:r>
          </w:p>
        </w:tc>
      </w:tr>
      <w:tr w:rsidR="00BE3C62" w:rsidRPr="00BE3C62" w14:paraId="21EAA83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D2824" w14:textId="77777777" w:rsidR="004377C2" w:rsidRPr="00BE3C62" w:rsidRDefault="004377C2" w:rsidP="00BE3C62">
            <w:pPr>
              <w:pStyle w:val="TAL"/>
              <w:rPr>
                <w:sz w:val="16"/>
              </w:rPr>
            </w:pPr>
            <w:r w:rsidRPr="00BE3C62">
              <w:rPr>
                <w:sz w:val="16"/>
              </w:rPr>
              <w:t>C4-214403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9ED47" w14:textId="77777777" w:rsidR="004377C2" w:rsidRPr="00BE3C62" w:rsidRDefault="004377C2" w:rsidP="00BE3C62">
            <w:pPr>
              <w:pStyle w:val="TAL"/>
              <w:rPr>
                <w:sz w:val="16"/>
              </w:rPr>
            </w:pPr>
            <w:r w:rsidRPr="00BE3C62">
              <w:rPr>
                <w:sz w:val="16"/>
              </w:rPr>
              <w:t>Correction on NIDD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B4E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E25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67C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B892" w14:textId="77777777" w:rsidR="004377C2" w:rsidRPr="00BE3C62" w:rsidRDefault="004377C2" w:rsidP="00BE3C62">
            <w:pPr>
              <w:pStyle w:val="TAL"/>
              <w:rPr>
                <w:sz w:val="16"/>
              </w:rPr>
            </w:pPr>
          </w:p>
        </w:tc>
      </w:tr>
      <w:tr w:rsidR="00BE3C62" w:rsidRPr="00BE3C62" w14:paraId="0F780BD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CE8D" w14:textId="77777777" w:rsidR="004377C2" w:rsidRPr="00BE3C62" w:rsidRDefault="004377C2" w:rsidP="00BE3C62">
            <w:pPr>
              <w:pStyle w:val="TAL"/>
              <w:rPr>
                <w:sz w:val="16"/>
              </w:rPr>
            </w:pPr>
            <w:r w:rsidRPr="00BE3C62">
              <w:rPr>
                <w:sz w:val="16"/>
              </w:rPr>
              <w:t>C4-214404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DF5F" w14:textId="77777777" w:rsidR="004377C2" w:rsidRPr="00BE3C62" w:rsidRDefault="004377C2" w:rsidP="00BE3C62">
            <w:pPr>
              <w:pStyle w:val="TAL"/>
              <w:rPr>
                <w:sz w:val="16"/>
              </w:rPr>
            </w:pPr>
            <w:r w:rsidRPr="00BE3C62">
              <w:rPr>
                <w:sz w:val="16"/>
              </w:rPr>
              <w:t>Dynamic management of group 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A2BC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838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9A7A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1C51" w14:textId="77777777" w:rsidR="004377C2" w:rsidRPr="00BE3C62" w:rsidRDefault="004377C2" w:rsidP="00BE3C62">
            <w:pPr>
              <w:pStyle w:val="TAL"/>
              <w:rPr>
                <w:sz w:val="16"/>
              </w:rPr>
            </w:pPr>
            <w:r w:rsidRPr="00BE3C62">
              <w:rPr>
                <w:sz w:val="16"/>
              </w:rPr>
              <w:t>C4-214747</w:t>
            </w:r>
          </w:p>
        </w:tc>
      </w:tr>
      <w:tr w:rsidR="00BE3C62" w:rsidRPr="00BE3C62" w14:paraId="7E77153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3A34" w14:textId="77777777" w:rsidR="004377C2" w:rsidRPr="00BE3C62" w:rsidRDefault="004377C2" w:rsidP="00BE3C62">
            <w:pPr>
              <w:pStyle w:val="TAL"/>
              <w:rPr>
                <w:sz w:val="16"/>
              </w:rPr>
            </w:pPr>
            <w:r w:rsidRPr="00BE3C62">
              <w:rPr>
                <w:sz w:val="16"/>
              </w:rPr>
              <w:t>C4-214405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983D" w14:textId="77777777" w:rsidR="004377C2" w:rsidRPr="00BE3C62" w:rsidRDefault="004377C2" w:rsidP="00BE3C62">
            <w:pPr>
              <w:pStyle w:val="TAL"/>
              <w:rPr>
                <w:sz w:val="16"/>
              </w:rPr>
            </w:pPr>
            <w:r w:rsidRPr="00BE3C62">
              <w:rPr>
                <w:sz w:val="16"/>
              </w:rPr>
              <w:t>Correction on 3gpp-Sbi-Callback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80A3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BB3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362B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F532E" w14:textId="77777777" w:rsidR="004377C2" w:rsidRPr="00BE3C62" w:rsidRDefault="004377C2" w:rsidP="00BE3C62">
            <w:pPr>
              <w:pStyle w:val="TAL"/>
              <w:rPr>
                <w:sz w:val="16"/>
              </w:rPr>
            </w:pPr>
          </w:p>
        </w:tc>
      </w:tr>
      <w:tr w:rsidR="00BE3C62" w:rsidRPr="00BE3C62" w14:paraId="0474233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51B8" w14:textId="77777777" w:rsidR="004377C2" w:rsidRPr="00BE3C62" w:rsidRDefault="004377C2" w:rsidP="00BE3C62">
            <w:pPr>
              <w:pStyle w:val="TAL"/>
              <w:rPr>
                <w:sz w:val="16"/>
              </w:rPr>
            </w:pPr>
            <w:r w:rsidRPr="00BE3C62">
              <w:rPr>
                <w:sz w:val="16"/>
              </w:rPr>
              <w:t>C4-214406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CD3FC" w14:textId="77777777" w:rsidR="004377C2" w:rsidRPr="00BE3C62" w:rsidRDefault="004377C2" w:rsidP="00BE3C62">
            <w:pPr>
              <w:pStyle w:val="TAL"/>
              <w:rPr>
                <w:sz w:val="16"/>
              </w:rPr>
            </w:pPr>
            <w:r w:rsidRPr="00BE3C62">
              <w:rPr>
                <w:sz w:val="16"/>
              </w:rPr>
              <w:t>Feature Negotiation for Default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6A1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3A9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649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77F86" w14:textId="77777777" w:rsidR="004377C2" w:rsidRPr="00BE3C62" w:rsidRDefault="004377C2" w:rsidP="00BE3C62">
            <w:pPr>
              <w:pStyle w:val="TAL"/>
              <w:rPr>
                <w:sz w:val="16"/>
              </w:rPr>
            </w:pPr>
          </w:p>
        </w:tc>
      </w:tr>
      <w:tr w:rsidR="00BE3C62" w:rsidRPr="00BE3C62" w14:paraId="5174C96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4E77" w14:textId="77777777" w:rsidR="004377C2" w:rsidRPr="00BE3C62" w:rsidRDefault="004377C2" w:rsidP="00BE3C62">
            <w:pPr>
              <w:pStyle w:val="TAL"/>
              <w:rPr>
                <w:sz w:val="16"/>
              </w:rPr>
            </w:pPr>
            <w:r w:rsidRPr="00BE3C62">
              <w:rPr>
                <w:sz w:val="16"/>
              </w:rPr>
              <w:t>C4-214407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1D7F" w14:textId="77777777" w:rsidR="004377C2" w:rsidRPr="00BE3C62" w:rsidRDefault="004377C2" w:rsidP="00BE3C62">
            <w:pPr>
              <w:pStyle w:val="TAL"/>
              <w:rPr>
                <w:sz w:val="16"/>
              </w:rPr>
            </w:pPr>
            <w:r w:rsidRPr="00BE3C62">
              <w:rPr>
                <w:sz w:val="16"/>
              </w:rPr>
              <w:t>NRF URI for Callbacks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A6B2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8A3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FF0F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42F6" w14:textId="77777777" w:rsidR="004377C2" w:rsidRPr="00BE3C62" w:rsidRDefault="004377C2" w:rsidP="00BE3C62">
            <w:pPr>
              <w:pStyle w:val="TAL"/>
              <w:rPr>
                <w:sz w:val="16"/>
              </w:rPr>
            </w:pPr>
            <w:r w:rsidRPr="00BE3C62">
              <w:rPr>
                <w:sz w:val="16"/>
              </w:rPr>
              <w:t>C4-214703</w:t>
            </w:r>
          </w:p>
        </w:tc>
      </w:tr>
      <w:tr w:rsidR="00BE3C62" w:rsidRPr="00BE3C62" w14:paraId="4DA2C03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F864F" w14:textId="77777777" w:rsidR="004377C2" w:rsidRPr="00BE3C62" w:rsidRDefault="004377C2" w:rsidP="00BE3C62">
            <w:pPr>
              <w:pStyle w:val="TAL"/>
              <w:rPr>
                <w:sz w:val="16"/>
              </w:rPr>
            </w:pPr>
            <w:r w:rsidRPr="00BE3C62">
              <w:rPr>
                <w:sz w:val="16"/>
              </w:rPr>
              <w:t>C4-214408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02AE9" w14:textId="77777777" w:rsidR="004377C2" w:rsidRPr="00BE3C62" w:rsidRDefault="004377C2" w:rsidP="00BE3C62">
            <w:pPr>
              <w:pStyle w:val="TAL"/>
              <w:rPr>
                <w:sz w:val="16"/>
              </w:rPr>
            </w:pPr>
            <w:r w:rsidRPr="00BE3C62">
              <w:rPr>
                <w:sz w:val="16"/>
              </w:rPr>
              <w:t>Correction on remoteError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1EE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AA8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089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75E20" w14:textId="77777777" w:rsidR="004377C2" w:rsidRPr="00BE3C62" w:rsidRDefault="004377C2" w:rsidP="00BE3C62">
            <w:pPr>
              <w:pStyle w:val="TAL"/>
              <w:rPr>
                <w:sz w:val="16"/>
              </w:rPr>
            </w:pPr>
            <w:r w:rsidRPr="00BE3C62">
              <w:rPr>
                <w:sz w:val="16"/>
              </w:rPr>
              <w:t>C4-214704</w:t>
            </w:r>
          </w:p>
        </w:tc>
      </w:tr>
      <w:tr w:rsidR="00BE3C62" w:rsidRPr="00BE3C62" w14:paraId="4E582C0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394C" w14:textId="77777777" w:rsidR="004377C2" w:rsidRPr="00BE3C62" w:rsidRDefault="004377C2" w:rsidP="00BE3C62">
            <w:pPr>
              <w:pStyle w:val="TAL"/>
              <w:rPr>
                <w:sz w:val="16"/>
              </w:rPr>
            </w:pPr>
            <w:r w:rsidRPr="00BE3C62">
              <w:rPr>
                <w:sz w:val="16"/>
              </w:rPr>
              <w:t>C4-214409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41CB4" w14:textId="77777777" w:rsidR="004377C2" w:rsidRPr="00BE3C62" w:rsidRDefault="004377C2" w:rsidP="00BE3C62">
            <w:pPr>
              <w:pStyle w:val="TAL"/>
              <w:rPr>
                <w:sz w:val="16"/>
              </w:rPr>
            </w:pPr>
            <w:r w:rsidRPr="00BE3C62">
              <w:rPr>
                <w:sz w:val="16"/>
              </w:rPr>
              <w:t>S-NSSAI Not Supported in Handover without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2E9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DFA7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DCBF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B9F1" w14:textId="77777777" w:rsidR="004377C2" w:rsidRPr="00BE3C62" w:rsidRDefault="004377C2" w:rsidP="00BE3C62">
            <w:pPr>
              <w:pStyle w:val="TAL"/>
              <w:rPr>
                <w:sz w:val="16"/>
              </w:rPr>
            </w:pPr>
            <w:r w:rsidRPr="00BE3C62">
              <w:rPr>
                <w:sz w:val="16"/>
              </w:rPr>
              <w:t>C4-214705</w:t>
            </w:r>
          </w:p>
        </w:tc>
      </w:tr>
      <w:tr w:rsidR="00BE3C62" w:rsidRPr="00BE3C62" w14:paraId="181D20C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6AA6" w14:textId="77777777" w:rsidR="004377C2" w:rsidRPr="00BE3C62" w:rsidRDefault="004377C2" w:rsidP="00BE3C62">
            <w:pPr>
              <w:pStyle w:val="TAL"/>
              <w:rPr>
                <w:sz w:val="16"/>
              </w:rPr>
            </w:pPr>
            <w:r w:rsidRPr="00BE3C62">
              <w:rPr>
                <w:sz w:val="16"/>
              </w:rPr>
              <w:t>C4-214410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129EF" w14:textId="77777777" w:rsidR="004377C2" w:rsidRPr="00BE3C62" w:rsidRDefault="004377C2" w:rsidP="00BE3C62">
            <w:pPr>
              <w:pStyle w:val="TAL"/>
              <w:rPr>
                <w:sz w:val="16"/>
              </w:rPr>
            </w:pPr>
            <w:r w:rsidRPr="00BE3C62">
              <w:rPr>
                <w:sz w:val="16"/>
              </w:rPr>
              <w:t>S-NSSAI Not Supported in Handover without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A88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8937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F2F3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9CFB" w14:textId="77777777" w:rsidR="004377C2" w:rsidRPr="00BE3C62" w:rsidRDefault="004377C2" w:rsidP="00BE3C62">
            <w:pPr>
              <w:pStyle w:val="TAL"/>
              <w:rPr>
                <w:sz w:val="16"/>
              </w:rPr>
            </w:pPr>
            <w:r w:rsidRPr="00BE3C62">
              <w:rPr>
                <w:sz w:val="16"/>
              </w:rPr>
              <w:t>C4-214706</w:t>
            </w:r>
          </w:p>
        </w:tc>
      </w:tr>
      <w:tr w:rsidR="00BE3C62" w:rsidRPr="00BE3C62" w14:paraId="7F4CA3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32BC" w14:textId="77777777" w:rsidR="004377C2" w:rsidRPr="00BE3C62" w:rsidRDefault="004377C2" w:rsidP="00BE3C62">
            <w:pPr>
              <w:pStyle w:val="TAL"/>
              <w:rPr>
                <w:sz w:val="16"/>
              </w:rPr>
            </w:pPr>
            <w:r w:rsidRPr="00BE3C62">
              <w:rPr>
                <w:sz w:val="16"/>
              </w:rPr>
              <w:t>C4-214411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11DE" w14:textId="77777777" w:rsidR="004377C2" w:rsidRPr="00BE3C62" w:rsidRDefault="004377C2" w:rsidP="00BE3C62">
            <w:pPr>
              <w:pStyle w:val="TAL"/>
              <w:rPr>
                <w:sz w:val="16"/>
              </w:rPr>
            </w:pPr>
            <w:r w:rsidRPr="00BE3C62">
              <w:rPr>
                <w:sz w:val="16"/>
              </w:rPr>
              <w:t>Dynamic management of group 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C34A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138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F25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FCF33" w14:textId="77777777" w:rsidR="004377C2" w:rsidRPr="00BE3C62" w:rsidRDefault="004377C2" w:rsidP="00BE3C62">
            <w:pPr>
              <w:pStyle w:val="TAL"/>
              <w:rPr>
                <w:sz w:val="16"/>
              </w:rPr>
            </w:pPr>
          </w:p>
        </w:tc>
      </w:tr>
      <w:tr w:rsidR="00BE3C62" w:rsidRPr="00BE3C62" w14:paraId="2440446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CD22" w14:textId="77777777" w:rsidR="004377C2" w:rsidRPr="00BE3C62" w:rsidRDefault="004377C2" w:rsidP="00BE3C62">
            <w:pPr>
              <w:pStyle w:val="TAL"/>
              <w:rPr>
                <w:sz w:val="16"/>
              </w:rPr>
            </w:pPr>
            <w:r w:rsidRPr="00BE3C62">
              <w:rPr>
                <w:sz w:val="16"/>
              </w:rPr>
              <w:t>C4-214412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7263"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2FC0E"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98D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0AF0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4C21" w14:textId="77777777" w:rsidR="004377C2" w:rsidRPr="00BE3C62" w:rsidRDefault="004377C2" w:rsidP="00BE3C62">
            <w:pPr>
              <w:pStyle w:val="TAL"/>
              <w:rPr>
                <w:sz w:val="16"/>
              </w:rPr>
            </w:pPr>
            <w:r w:rsidRPr="00BE3C62">
              <w:rPr>
                <w:sz w:val="16"/>
              </w:rPr>
              <w:t>C4-214707</w:t>
            </w:r>
          </w:p>
        </w:tc>
      </w:tr>
      <w:tr w:rsidR="00BE3C62" w:rsidRPr="00BE3C62" w14:paraId="614C9D2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5EDC" w14:textId="77777777" w:rsidR="004377C2" w:rsidRPr="00BE3C62" w:rsidRDefault="004377C2" w:rsidP="00BE3C62">
            <w:pPr>
              <w:pStyle w:val="TAL"/>
              <w:rPr>
                <w:sz w:val="16"/>
              </w:rPr>
            </w:pPr>
            <w:r w:rsidRPr="00BE3C62">
              <w:rPr>
                <w:sz w:val="16"/>
              </w:rPr>
              <w:t>C4-214413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F00B"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B2D5"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1713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2258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62E5" w14:textId="77777777" w:rsidR="004377C2" w:rsidRPr="00BE3C62" w:rsidRDefault="004377C2" w:rsidP="00BE3C62">
            <w:pPr>
              <w:pStyle w:val="TAL"/>
              <w:rPr>
                <w:sz w:val="16"/>
              </w:rPr>
            </w:pPr>
            <w:r w:rsidRPr="00BE3C62">
              <w:rPr>
                <w:sz w:val="16"/>
              </w:rPr>
              <w:t>C4-214708</w:t>
            </w:r>
          </w:p>
        </w:tc>
      </w:tr>
      <w:tr w:rsidR="00BE3C62" w:rsidRPr="00BE3C62" w14:paraId="2818B04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5A62" w14:textId="77777777" w:rsidR="004377C2" w:rsidRPr="00BE3C62" w:rsidRDefault="004377C2" w:rsidP="00BE3C62">
            <w:pPr>
              <w:pStyle w:val="TAL"/>
              <w:rPr>
                <w:sz w:val="16"/>
              </w:rPr>
            </w:pPr>
            <w:r w:rsidRPr="00BE3C62">
              <w:rPr>
                <w:sz w:val="16"/>
              </w:rPr>
              <w:t>C4-214414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63153" w14:textId="77777777" w:rsidR="004377C2" w:rsidRPr="00BE3C62" w:rsidRDefault="004377C2" w:rsidP="00BE3C62">
            <w:pPr>
              <w:pStyle w:val="TAL"/>
              <w:rPr>
                <w:sz w:val="16"/>
              </w:rPr>
            </w:pPr>
            <w:r w:rsidRPr="00BE3C62">
              <w:rPr>
                <w:sz w:val="16"/>
              </w:rPr>
              <w:t>Persistent Data Collection via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F212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CE5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1616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3BA22" w14:textId="77777777" w:rsidR="004377C2" w:rsidRPr="00BE3C62" w:rsidRDefault="004377C2" w:rsidP="00BE3C62">
            <w:pPr>
              <w:pStyle w:val="TAL"/>
              <w:rPr>
                <w:sz w:val="16"/>
              </w:rPr>
            </w:pPr>
          </w:p>
        </w:tc>
      </w:tr>
      <w:tr w:rsidR="00BE3C62" w:rsidRPr="00BE3C62" w14:paraId="0954135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5181" w14:textId="77777777" w:rsidR="004377C2" w:rsidRPr="00BE3C62" w:rsidRDefault="004377C2" w:rsidP="00BE3C62">
            <w:pPr>
              <w:pStyle w:val="TAL"/>
              <w:rPr>
                <w:sz w:val="16"/>
              </w:rPr>
            </w:pPr>
            <w:r w:rsidRPr="00BE3C62">
              <w:rPr>
                <w:sz w:val="16"/>
              </w:rPr>
              <w:t>C4-214415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99BED" w14:textId="77777777" w:rsidR="004377C2" w:rsidRPr="00BE3C62" w:rsidRDefault="004377C2" w:rsidP="00BE3C62">
            <w:pPr>
              <w:pStyle w:val="TAL"/>
              <w:rPr>
                <w:sz w:val="16"/>
              </w:rPr>
            </w:pPr>
            <w:r w:rsidRPr="00BE3C62">
              <w:rPr>
                <w:sz w:val="16"/>
              </w:rPr>
              <w:t>PGW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B9A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EEE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D6B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45EC2" w14:textId="77777777" w:rsidR="004377C2" w:rsidRPr="00BE3C62" w:rsidRDefault="004377C2" w:rsidP="00BE3C62">
            <w:pPr>
              <w:pStyle w:val="TAL"/>
              <w:rPr>
                <w:sz w:val="16"/>
              </w:rPr>
            </w:pPr>
          </w:p>
        </w:tc>
      </w:tr>
      <w:tr w:rsidR="00BE3C62" w:rsidRPr="00BE3C62" w14:paraId="3A94025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BD49" w14:textId="77777777" w:rsidR="004377C2" w:rsidRPr="00BE3C62" w:rsidRDefault="004377C2" w:rsidP="00BE3C62">
            <w:pPr>
              <w:pStyle w:val="TAL"/>
              <w:rPr>
                <w:sz w:val="16"/>
              </w:rPr>
            </w:pPr>
            <w:r w:rsidRPr="00BE3C62">
              <w:rPr>
                <w:sz w:val="16"/>
              </w:rPr>
              <w:t>C4-214416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85F2" w14:textId="77777777" w:rsidR="004377C2" w:rsidRPr="00BE3C62" w:rsidRDefault="004377C2" w:rsidP="00BE3C62">
            <w:pPr>
              <w:pStyle w:val="TAL"/>
              <w:rPr>
                <w:sz w:val="16"/>
              </w:rPr>
            </w:pPr>
            <w:r w:rsidRPr="00BE3C62">
              <w:rPr>
                <w:sz w:val="16"/>
              </w:rPr>
              <w:t>Batch Fetching of Service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421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480D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840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40E3" w14:textId="77777777" w:rsidR="004377C2" w:rsidRPr="00BE3C62" w:rsidRDefault="004377C2" w:rsidP="00BE3C62">
            <w:pPr>
              <w:pStyle w:val="TAL"/>
              <w:rPr>
                <w:sz w:val="16"/>
              </w:rPr>
            </w:pPr>
            <w:r w:rsidRPr="00BE3C62">
              <w:rPr>
                <w:sz w:val="16"/>
              </w:rPr>
              <w:t>C4-214709</w:t>
            </w:r>
          </w:p>
        </w:tc>
      </w:tr>
      <w:tr w:rsidR="00BE3C62" w:rsidRPr="00BE3C62" w14:paraId="2499C77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383F" w14:textId="77777777" w:rsidR="004377C2" w:rsidRPr="00BE3C62" w:rsidRDefault="004377C2" w:rsidP="00BE3C62">
            <w:pPr>
              <w:pStyle w:val="TAL"/>
              <w:rPr>
                <w:sz w:val="16"/>
              </w:rPr>
            </w:pPr>
            <w:r w:rsidRPr="00BE3C62">
              <w:rPr>
                <w:sz w:val="16"/>
              </w:rPr>
              <w:t>C4-214417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A4E7" w14:textId="77777777" w:rsidR="004377C2" w:rsidRPr="00BE3C62" w:rsidRDefault="004377C2" w:rsidP="00BE3C62">
            <w:pPr>
              <w:pStyle w:val="TAL"/>
              <w:rPr>
                <w:sz w:val="16"/>
              </w:rPr>
            </w:pPr>
            <w:r w:rsidRPr="00BE3C62">
              <w:rPr>
                <w:sz w:val="16"/>
              </w:rPr>
              <w:t>PGW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7E77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A1B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1CF1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6440" w14:textId="77777777" w:rsidR="004377C2" w:rsidRPr="00BE3C62" w:rsidRDefault="004377C2" w:rsidP="00BE3C62">
            <w:pPr>
              <w:pStyle w:val="TAL"/>
              <w:rPr>
                <w:sz w:val="16"/>
              </w:rPr>
            </w:pPr>
            <w:r w:rsidRPr="00BE3C62">
              <w:rPr>
                <w:sz w:val="16"/>
              </w:rPr>
              <w:t>C4-214710</w:t>
            </w:r>
          </w:p>
        </w:tc>
      </w:tr>
      <w:tr w:rsidR="00BE3C62" w:rsidRPr="00BE3C62" w14:paraId="6AD50ED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D0E4" w14:textId="77777777" w:rsidR="004377C2" w:rsidRPr="00BE3C62" w:rsidRDefault="004377C2" w:rsidP="00BE3C62">
            <w:pPr>
              <w:pStyle w:val="TAL"/>
              <w:rPr>
                <w:sz w:val="16"/>
              </w:rPr>
            </w:pPr>
            <w:r w:rsidRPr="00BE3C62">
              <w:rPr>
                <w:sz w:val="16"/>
              </w:rPr>
              <w:t>C4-214418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836F" w14:textId="77777777" w:rsidR="004377C2" w:rsidRPr="00BE3C62" w:rsidRDefault="004377C2" w:rsidP="00BE3C62">
            <w:pPr>
              <w:pStyle w:val="TAL"/>
              <w:rPr>
                <w:sz w:val="16"/>
              </w:rPr>
            </w:pPr>
            <w:r w:rsidRPr="00BE3C62">
              <w:rPr>
                <w:sz w:val="16"/>
              </w:rPr>
              <w:t>LCS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7138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634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EAC4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FC6F" w14:textId="77777777" w:rsidR="004377C2" w:rsidRPr="00BE3C62" w:rsidRDefault="004377C2" w:rsidP="00BE3C62">
            <w:pPr>
              <w:pStyle w:val="TAL"/>
              <w:rPr>
                <w:sz w:val="16"/>
              </w:rPr>
            </w:pPr>
            <w:r w:rsidRPr="00BE3C62">
              <w:rPr>
                <w:sz w:val="16"/>
              </w:rPr>
              <w:t>C4-214711</w:t>
            </w:r>
          </w:p>
        </w:tc>
      </w:tr>
      <w:tr w:rsidR="00BE3C62" w:rsidRPr="00BE3C62" w14:paraId="0AC82FE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D96C" w14:textId="77777777" w:rsidR="004377C2" w:rsidRPr="00BE3C62" w:rsidRDefault="004377C2" w:rsidP="00BE3C62">
            <w:pPr>
              <w:pStyle w:val="TAL"/>
              <w:rPr>
                <w:sz w:val="16"/>
              </w:rPr>
            </w:pPr>
            <w:r w:rsidRPr="00BE3C62">
              <w:rPr>
                <w:sz w:val="16"/>
              </w:rPr>
              <w:t>C4-214419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C832" w14:textId="77777777" w:rsidR="004377C2" w:rsidRPr="00BE3C62" w:rsidRDefault="004377C2" w:rsidP="00BE3C62">
            <w:pPr>
              <w:pStyle w:val="TAL"/>
              <w:rPr>
                <w:sz w:val="16"/>
              </w:rPr>
            </w:pPr>
            <w:r w:rsidRPr="00BE3C62">
              <w:rPr>
                <w:sz w:val="16"/>
              </w:rPr>
              <w:t>LCS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F65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28B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EEC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9977" w14:textId="77777777" w:rsidR="004377C2" w:rsidRPr="00BE3C62" w:rsidRDefault="004377C2" w:rsidP="00BE3C62">
            <w:pPr>
              <w:pStyle w:val="TAL"/>
              <w:rPr>
                <w:sz w:val="16"/>
              </w:rPr>
            </w:pPr>
            <w:r w:rsidRPr="00BE3C62">
              <w:rPr>
                <w:sz w:val="16"/>
              </w:rPr>
              <w:t>C4-214712</w:t>
            </w:r>
          </w:p>
        </w:tc>
      </w:tr>
      <w:tr w:rsidR="00BE3C62" w:rsidRPr="00BE3C62" w14:paraId="7173705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FB00" w14:textId="77777777" w:rsidR="004377C2" w:rsidRPr="00BE3C62" w:rsidRDefault="004377C2" w:rsidP="00BE3C62">
            <w:pPr>
              <w:pStyle w:val="TAL"/>
              <w:rPr>
                <w:sz w:val="16"/>
              </w:rPr>
            </w:pPr>
            <w:r w:rsidRPr="00BE3C62">
              <w:rPr>
                <w:sz w:val="16"/>
              </w:rPr>
              <w:t>C4-214420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046A" w14:textId="77777777" w:rsidR="004377C2" w:rsidRPr="00BE3C62" w:rsidRDefault="004377C2" w:rsidP="00BE3C62">
            <w:pPr>
              <w:pStyle w:val="TAL"/>
              <w:rPr>
                <w:sz w:val="16"/>
              </w:rPr>
            </w:pPr>
            <w:r w:rsidRPr="00BE3C62">
              <w:rPr>
                <w:sz w:val="16"/>
              </w:rPr>
              <w:t>Dynamic management of group 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596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D12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7E3F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2432" w14:textId="77777777" w:rsidR="004377C2" w:rsidRPr="00BE3C62" w:rsidRDefault="004377C2" w:rsidP="00BE3C62">
            <w:pPr>
              <w:pStyle w:val="TAL"/>
              <w:rPr>
                <w:sz w:val="16"/>
              </w:rPr>
            </w:pPr>
          </w:p>
        </w:tc>
      </w:tr>
      <w:tr w:rsidR="00BE3C62" w:rsidRPr="00BE3C62" w14:paraId="786A5D6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9EC88" w14:textId="77777777" w:rsidR="004377C2" w:rsidRPr="00BE3C62" w:rsidRDefault="004377C2" w:rsidP="00BE3C62">
            <w:pPr>
              <w:pStyle w:val="TAL"/>
              <w:rPr>
                <w:sz w:val="16"/>
              </w:rPr>
            </w:pPr>
            <w:r w:rsidRPr="00BE3C62">
              <w:rPr>
                <w:sz w:val="16"/>
              </w:rPr>
              <w:t>C4-214421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1452" w14:textId="77777777" w:rsidR="004377C2" w:rsidRPr="00BE3C62" w:rsidRDefault="004377C2" w:rsidP="00BE3C62">
            <w:pPr>
              <w:pStyle w:val="TAL"/>
              <w:rPr>
                <w:sz w:val="16"/>
              </w:rPr>
            </w:pPr>
            <w:r w:rsidRPr="00BE3C62">
              <w:rPr>
                <w:sz w:val="16"/>
              </w:rPr>
              <w:t>UE Transport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4B7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8DC9"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406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E3D81" w14:textId="77777777" w:rsidR="004377C2" w:rsidRPr="00BE3C62" w:rsidRDefault="004377C2" w:rsidP="00BE3C62">
            <w:pPr>
              <w:pStyle w:val="TAL"/>
              <w:rPr>
                <w:sz w:val="16"/>
              </w:rPr>
            </w:pPr>
          </w:p>
        </w:tc>
      </w:tr>
      <w:tr w:rsidR="00BE3C62" w:rsidRPr="00BE3C62" w14:paraId="0174310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DDC3C" w14:textId="77777777" w:rsidR="004377C2" w:rsidRPr="00BE3C62" w:rsidRDefault="004377C2" w:rsidP="00BE3C62">
            <w:pPr>
              <w:pStyle w:val="TAL"/>
              <w:rPr>
                <w:sz w:val="16"/>
              </w:rPr>
            </w:pPr>
            <w:r w:rsidRPr="00BE3C62">
              <w:rPr>
                <w:sz w:val="16"/>
              </w:rPr>
              <w:t>C4-214422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6BD0C" w14:textId="77777777" w:rsidR="004377C2" w:rsidRPr="00BE3C62" w:rsidRDefault="004377C2" w:rsidP="00BE3C62">
            <w:pPr>
              <w:pStyle w:val="TAL"/>
              <w:rPr>
                <w:sz w:val="16"/>
              </w:rPr>
            </w:pPr>
            <w:r w:rsidRPr="00BE3C62">
              <w:rPr>
                <w:sz w:val="16"/>
              </w:rPr>
              <w:t>UE Transport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F214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187A"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3D40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732B" w14:textId="77777777" w:rsidR="004377C2" w:rsidRPr="00BE3C62" w:rsidRDefault="004377C2" w:rsidP="00BE3C62">
            <w:pPr>
              <w:pStyle w:val="TAL"/>
              <w:rPr>
                <w:sz w:val="16"/>
              </w:rPr>
            </w:pPr>
          </w:p>
        </w:tc>
      </w:tr>
      <w:tr w:rsidR="00BE3C62" w:rsidRPr="00BE3C62" w14:paraId="7238359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9D5D9" w14:textId="77777777" w:rsidR="004377C2" w:rsidRPr="00BE3C62" w:rsidRDefault="004377C2" w:rsidP="00BE3C62">
            <w:pPr>
              <w:pStyle w:val="TAL"/>
              <w:rPr>
                <w:sz w:val="16"/>
              </w:rPr>
            </w:pPr>
            <w:r w:rsidRPr="00BE3C62">
              <w:rPr>
                <w:sz w:val="16"/>
              </w:rPr>
              <w:t>C4-214423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CCC8" w14:textId="77777777" w:rsidR="004377C2" w:rsidRPr="00BE3C62" w:rsidRDefault="004377C2" w:rsidP="00BE3C62">
            <w:pPr>
              <w:pStyle w:val="TAL"/>
              <w:rPr>
                <w:sz w:val="16"/>
              </w:rPr>
            </w:pPr>
            <w:r w:rsidRPr="00BE3C62">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60FFC"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0362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A368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ADA60" w14:textId="77777777" w:rsidR="004377C2" w:rsidRPr="00BE3C62" w:rsidRDefault="004377C2" w:rsidP="00BE3C62">
            <w:pPr>
              <w:pStyle w:val="TAL"/>
              <w:rPr>
                <w:sz w:val="16"/>
              </w:rPr>
            </w:pPr>
            <w:r w:rsidRPr="00BE3C62">
              <w:rPr>
                <w:sz w:val="16"/>
              </w:rPr>
              <w:t>C4-214713</w:t>
            </w:r>
          </w:p>
        </w:tc>
      </w:tr>
      <w:tr w:rsidR="00BE3C62" w:rsidRPr="00BE3C62" w14:paraId="6733DB6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DD6B2" w14:textId="77777777" w:rsidR="004377C2" w:rsidRPr="00BE3C62" w:rsidRDefault="004377C2" w:rsidP="00BE3C62">
            <w:pPr>
              <w:pStyle w:val="TAL"/>
              <w:rPr>
                <w:sz w:val="16"/>
              </w:rPr>
            </w:pPr>
            <w:r w:rsidRPr="00BE3C62">
              <w:rPr>
                <w:sz w:val="16"/>
              </w:rPr>
              <w:t>C4-214424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64E0" w14:textId="77777777" w:rsidR="004377C2" w:rsidRPr="00BE3C62" w:rsidRDefault="004377C2" w:rsidP="00BE3C62">
            <w:pPr>
              <w:pStyle w:val="TAL"/>
              <w:rPr>
                <w:sz w:val="16"/>
              </w:rPr>
            </w:pPr>
            <w:r w:rsidRPr="00BE3C62">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4A2BE"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23CC"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1B9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5E2A0" w14:textId="77777777" w:rsidR="004377C2" w:rsidRPr="00BE3C62" w:rsidRDefault="004377C2" w:rsidP="00BE3C62">
            <w:pPr>
              <w:pStyle w:val="TAL"/>
              <w:rPr>
                <w:sz w:val="16"/>
              </w:rPr>
            </w:pPr>
            <w:r w:rsidRPr="00BE3C62">
              <w:rPr>
                <w:sz w:val="16"/>
              </w:rPr>
              <w:t>C4-214714</w:t>
            </w:r>
          </w:p>
        </w:tc>
      </w:tr>
      <w:tr w:rsidR="00BE3C62" w:rsidRPr="00BE3C62" w14:paraId="1938D0A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0E7A" w14:textId="77777777" w:rsidR="004377C2" w:rsidRPr="00BE3C62" w:rsidRDefault="004377C2" w:rsidP="00BE3C62">
            <w:pPr>
              <w:pStyle w:val="TAL"/>
              <w:rPr>
                <w:sz w:val="16"/>
              </w:rPr>
            </w:pPr>
            <w:r w:rsidRPr="00BE3C62">
              <w:rPr>
                <w:sz w:val="16"/>
              </w:rPr>
              <w:t>C4-214425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29EC"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2723"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752D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1D5F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9AEEF" w14:textId="77777777" w:rsidR="004377C2" w:rsidRPr="00BE3C62" w:rsidRDefault="004377C2" w:rsidP="00BE3C62">
            <w:pPr>
              <w:pStyle w:val="TAL"/>
              <w:rPr>
                <w:sz w:val="16"/>
              </w:rPr>
            </w:pPr>
          </w:p>
        </w:tc>
      </w:tr>
      <w:tr w:rsidR="00BE3C62" w:rsidRPr="00BE3C62" w14:paraId="48D483C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871B" w14:textId="77777777" w:rsidR="004377C2" w:rsidRPr="00BE3C62" w:rsidRDefault="004377C2" w:rsidP="00BE3C62">
            <w:pPr>
              <w:pStyle w:val="TAL"/>
              <w:rPr>
                <w:sz w:val="16"/>
              </w:rPr>
            </w:pPr>
            <w:r w:rsidRPr="00BE3C62">
              <w:rPr>
                <w:sz w:val="16"/>
              </w:rPr>
              <w:t>C4-214426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EFBF"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6388"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168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DC6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77CC" w14:textId="77777777" w:rsidR="004377C2" w:rsidRPr="00BE3C62" w:rsidRDefault="004377C2" w:rsidP="00BE3C62">
            <w:pPr>
              <w:pStyle w:val="TAL"/>
              <w:rPr>
                <w:sz w:val="16"/>
              </w:rPr>
            </w:pPr>
          </w:p>
        </w:tc>
      </w:tr>
      <w:tr w:rsidR="00BE3C62" w:rsidRPr="00BE3C62" w14:paraId="53AF0F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1669B" w14:textId="77777777" w:rsidR="004377C2" w:rsidRPr="00BE3C62" w:rsidRDefault="004377C2" w:rsidP="00BE3C62">
            <w:pPr>
              <w:pStyle w:val="TAL"/>
              <w:rPr>
                <w:sz w:val="16"/>
              </w:rPr>
            </w:pPr>
            <w:r w:rsidRPr="00BE3C62">
              <w:rPr>
                <w:sz w:val="16"/>
              </w:rPr>
              <w:t>C4-214427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09F2"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673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D007"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664D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BD88" w14:textId="77777777" w:rsidR="004377C2" w:rsidRPr="00BE3C62" w:rsidRDefault="004377C2" w:rsidP="00BE3C62">
            <w:pPr>
              <w:pStyle w:val="TAL"/>
              <w:rPr>
                <w:sz w:val="16"/>
              </w:rPr>
            </w:pPr>
          </w:p>
        </w:tc>
      </w:tr>
      <w:tr w:rsidR="00BE3C62" w:rsidRPr="00BE3C62" w14:paraId="51D3DA2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CC23" w14:textId="77777777" w:rsidR="004377C2" w:rsidRPr="00BE3C62" w:rsidRDefault="004377C2" w:rsidP="00BE3C62">
            <w:pPr>
              <w:pStyle w:val="TAL"/>
              <w:rPr>
                <w:sz w:val="16"/>
              </w:rPr>
            </w:pPr>
            <w:r w:rsidRPr="00BE3C62">
              <w:rPr>
                <w:sz w:val="16"/>
              </w:rPr>
              <w:t>C4-214428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663B"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C7A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A39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BC9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4BEAD" w14:textId="77777777" w:rsidR="004377C2" w:rsidRPr="00BE3C62" w:rsidRDefault="004377C2" w:rsidP="00BE3C62">
            <w:pPr>
              <w:pStyle w:val="TAL"/>
              <w:rPr>
                <w:sz w:val="16"/>
              </w:rPr>
            </w:pPr>
            <w:r w:rsidRPr="00BE3C62">
              <w:rPr>
                <w:sz w:val="16"/>
              </w:rPr>
              <w:t>C4-214715</w:t>
            </w:r>
          </w:p>
        </w:tc>
      </w:tr>
      <w:tr w:rsidR="00BE3C62" w:rsidRPr="00BE3C62" w14:paraId="36949E2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B668" w14:textId="77777777" w:rsidR="004377C2" w:rsidRPr="00BE3C62" w:rsidRDefault="004377C2" w:rsidP="00BE3C62">
            <w:pPr>
              <w:pStyle w:val="TAL"/>
              <w:rPr>
                <w:sz w:val="16"/>
              </w:rPr>
            </w:pPr>
            <w:r w:rsidRPr="00BE3C62">
              <w:rPr>
                <w:sz w:val="16"/>
              </w:rPr>
              <w:t>C4-214429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38741"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896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F90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9967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6425" w14:textId="77777777" w:rsidR="004377C2" w:rsidRPr="00BE3C62" w:rsidRDefault="004377C2" w:rsidP="00BE3C62">
            <w:pPr>
              <w:pStyle w:val="TAL"/>
              <w:rPr>
                <w:sz w:val="16"/>
              </w:rPr>
            </w:pPr>
            <w:r w:rsidRPr="00BE3C62">
              <w:rPr>
                <w:sz w:val="16"/>
              </w:rPr>
              <w:t>C4-214716</w:t>
            </w:r>
          </w:p>
        </w:tc>
      </w:tr>
      <w:tr w:rsidR="00BE3C62" w:rsidRPr="00BE3C62" w14:paraId="47C6E98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43FA4" w14:textId="77777777" w:rsidR="004377C2" w:rsidRPr="00BE3C62" w:rsidRDefault="004377C2" w:rsidP="00BE3C62">
            <w:pPr>
              <w:pStyle w:val="TAL"/>
              <w:rPr>
                <w:sz w:val="16"/>
              </w:rPr>
            </w:pPr>
            <w:r w:rsidRPr="00BE3C62">
              <w:rPr>
                <w:sz w:val="16"/>
              </w:rPr>
              <w:t>C4-214430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A71FC" w14:textId="77777777" w:rsidR="004377C2" w:rsidRPr="00BE3C62" w:rsidRDefault="004377C2" w:rsidP="00BE3C62">
            <w:pPr>
              <w:pStyle w:val="TAL"/>
              <w:rPr>
                <w:sz w:val="16"/>
              </w:rPr>
            </w:pPr>
            <w:r w:rsidRPr="00BE3C62">
              <w:rPr>
                <w:sz w:val="16"/>
              </w:rPr>
              <w:t>5MBMS Service &amp;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3B0A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DEC6"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2A6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3890" w14:textId="77777777" w:rsidR="004377C2" w:rsidRPr="00BE3C62" w:rsidRDefault="004377C2" w:rsidP="00BE3C62">
            <w:pPr>
              <w:pStyle w:val="TAL"/>
              <w:rPr>
                <w:sz w:val="16"/>
              </w:rPr>
            </w:pPr>
          </w:p>
        </w:tc>
      </w:tr>
      <w:tr w:rsidR="00BE3C62" w:rsidRPr="00BE3C62" w14:paraId="46E2EB5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5AE0" w14:textId="77777777" w:rsidR="004377C2" w:rsidRPr="00BE3C62" w:rsidRDefault="004377C2" w:rsidP="00BE3C62">
            <w:pPr>
              <w:pStyle w:val="TAL"/>
              <w:rPr>
                <w:sz w:val="16"/>
              </w:rPr>
            </w:pPr>
            <w:r w:rsidRPr="00BE3C62">
              <w:rPr>
                <w:sz w:val="16"/>
              </w:rPr>
              <w:t>C4-214431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008C2" w14:textId="77777777" w:rsidR="004377C2" w:rsidRPr="00BE3C62" w:rsidRDefault="004377C2" w:rsidP="00BE3C62">
            <w:pPr>
              <w:pStyle w:val="TAL"/>
              <w:rPr>
                <w:sz w:val="16"/>
              </w:rPr>
            </w:pPr>
            <w:r w:rsidRPr="00BE3C62">
              <w:rPr>
                <w:sz w:val="16"/>
              </w:rPr>
              <w:t>Batch Fetching for PLMN Unrelated Data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DBF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2BE7"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43E5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79DF0" w14:textId="77777777" w:rsidR="004377C2" w:rsidRPr="00BE3C62" w:rsidRDefault="004377C2" w:rsidP="00BE3C62">
            <w:pPr>
              <w:pStyle w:val="TAL"/>
              <w:rPr>
                <w:sz w:val="16"/>
              </w:rPr>
            </w:pPr>
          </w:p>
        </w:tc>
      </w:tr>
      <w:tr w:rsidR="00BE3C62" w:rsidRPr="00BE3C62" w14:paraId="7FA2C2A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127E" w14:textId="77777777" w:rsidR="004377C2" w:rsidRPr="00BE3C62" w:rsidRDefault="004377C2" w:rsidP="00BE3C62">
            <w:pPr>
              <w:pStyle w:val="TAL"/>
              <w:rPr>
                <w:sz w:val="16"/>
              </w:rPr>
            </w:pPr>
            <w:r w:rsidRPr="00BE3C62">
              <w:rPr>
                <w:sz w:val="16"/>
              </w:rPr>
              <w:t>C4-214432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133DB" w14:textId="77777777" w:rsidR="004377C2" w:rsidRPr="00BE3C62" w:rsidRDefault="004377C2" w:rsidP="00BE3C62">
            <w:pPr>
              <w:pStyle w:val="TAL"/>
              <w:rPr>
                <w:sz w:val="16"/>
              </w:rPr>
            </w:pPr>
            <w:r w:rsidRPr="00BE3C62">
              <w:rPr>
                <w:sz w:val="16"/>
              </w:rPr>
              <w:t>Pseudo-CR on Add 3xx4xx5xx Response codes in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285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160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6FF9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8EC6B" w14:textId="77777777" w:rsidR="004377C2" w:rsidRPr="00BE3C62" w:rsidRDefault="004377C2" w:rsidP="00BE3C62">
            <w:pPr>
              <w:pStyle w:val="TAL"/>
              <w:rPr>
                <w:sz w:val="16"/>
              </w:rPr>
            </w:pPr>
            <w:r w:rsidRPr="00BE3C62">
              <w:rPr>
                <w:sz w:val="16"/>
              </w:rPr>
              <w:t>C4-214830</w:t>
            </w:r>
          </w:p>
        </w:tc>
      </w:tr>
      <w:tr w:rsidR="00BE3C62" w:rsidRPr="00BE3C62" w14:paraId="50721D3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3FB7" w14:textId="77777777" w:rsidR="004377C2" w:rsidRPr="00BE3C62" w:rsidRDefault="004377C2" w:rsidP="00BE3C62">
            <w:pPr>
              <w:pStyle w:val="TAL"/>
              <w:rPr>
                <w:sz w:val="16"/>
              </w:rPr>
            </w:pPr>
            <w:r w:rsidRPr="00BE3C62">
              <w:rPr>
                <w:sz w:val="16"/>
              </w:rPr>
              <w:t>C4-214433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1370" w14:textId="77777777" w:rsidR="004377C2" w:rsidRPr="00BE3C62" w:rsidRDefault="004377C2" w:rsidP="00BE3C62">
            <w:pPr>
              <w:pStyle w:val="TAL"/>
              <w:rPr>
                <w:sz w:val="16"/>
              </w:rPr>
            </w:pPr>
            <w:r w:rsidRPr="00BE3C62">
              <w:rPr>
                <w:sz w:val="16"/>
              </w:rPr>
              <w:t>Pseudo-CR on Add the missing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6A63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C02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09EF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060E6" w14:textId="77777777" w:rsidR="004377C2" w:rsidRPr="00BE3C62" w:rsidRDefault="004377C2" w:rsidP="00BE3C62">
            <w:pPr>
              <w:pStyle w:val="TAL"/>
              <w:rPr>
                <w:sz w:val="16"/>
              </w:rPr>
            </w:pPr>
          </w:p>
        </w:tc>
      </w:tr>
      <w:tr w:rsidR="00BE3C62" w:rsidRPr="00BE3C62" w14:paraId="3093B16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88427" w14:textId="77777777" w:rsidR="004377C2" w:rsidRPr="00BE3C62" w:rsidRDefault="004377C2" w:rsidP="00BE3C62">
            <w:pPr>
              <w:pStyle w:val="TAL"/>
              <w:rPr>
                <w:sz w:val="16"/>
              </w:rPr>
            </w:pPr>
            <w:r w:rsidRPr="00BE3C62">
              <w:rPr>
                <w:sz w:val="16"/>
              </w:rPr>
              <w:t>C4-214434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A196" w14:textId="77777777" w:rsidR="004377C2" w:rsidRPr="00BE3C62" w:rsidRDefault="004377C2" w:rsidP="00BE3C62">
            <w:pPr>
              <w:pStyle w:val="TAL"/>
              <w:rPr>
                <w:sz w:val="16"/>
              </w:rPr>
            </w:pPr>
            <w:r w:rsidRPr="00BE3C62">
              <w:rPr>
                <w:sz w:val="16"/>
              </w:rPr>
              <w:t>Pseudo-CR on Announcing PLMN ID in AnnounceAuthReq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D40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F6E6"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B8DA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0190" w14:textId="77777777" w:rsidR="004377C2" w:rsidRPr="00BE3C62" w:rsidRDefault="004377C2" w:rsidP="00BE3C62">
            <w:pPr>
              <w:pStyle w:val="TAL"/>
              <w:rPr>
                <w:sz w:val="16"/>
              </w:rPr>
            </w:pPr>
          </w:p>
        </w:tc>
      </w:tr>
      <w:tr w:rsidR="00BE3C62" w:rsidRPr="00BE3C62" w14:paraId="673642C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9554" w14:textId="77777777" w:rsidR="004377C2" w:rsidRPr="00BE3C62" w:rsidRDefault="004377C2" w:rsidP="00BE3C62">
            <w:pPr>
              <w:pStyle w:val="TAL"/>
              <w:rPr>
                <w:sz w:val="16"/>
              </w:rPr>
            </w:pPr>
            <w:r w:rsidRPr="00BE3C62">
              <w:rPr>
                <w:sz w:val="16"/>
              </w:rPr>
              <w:t>C4-214435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58F1B" w14:textId="77777777" w:rsidR="004377C2" w:rsidRPr="00BE3C62" w:rsidRDefault="004377C2" w:rsidP="00BE3C62">
            <w:pPr>
              <w:pStyle w:val="TAL"/>
              <w:rPr>
                <w:sz w:val="16"/>
              </w:rPr>
            </w:pPr>
            <w:r w:rsidRPr="00BE3C62">
              <w:rPr>
                <w:sz w:val="16"/>
              </w:rPr>
              <w:t>Pseudo-CR on Correct the definition of RestrictedCodeSuffixPool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FE59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8739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7C44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5A12" w14:textId="77777777" w:rsidR="004377C2" w:rsidRPr="00BE3C62" w:rsidRDefault="004377C2" w:rsidP="00BE3C62">
            <w:pPr>
              <w:pStyle w:val="TAL"/>
              <w:rPr>
                <w:sz w:val="16"/>
              </w:rPr>
            </w:pPr>
          </w:p>
        </w:tc>
      </w:tr>
      <w:tr w:rsidR="00BE3C62" w:rsidRPr="00BE3C62" w14:paraId="714CE8C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7948" w14:textId="77777777" w:rsidR="004377C2" w:rsidRPr="00BE3C62" w:rsidRDefault="004377C2" w:rsidP="00BE3C62">
            <w:pPr>
              <w:pStyle w:val="TAL"/>
              <w:rPr>
                <w:sz w:val="16"/>
              </w:rPr>
            </w:pPr>
            <w:r w:rsidRPr="00BE3C62">
              <w:rPr>
                <w:sz w:val="16"/>
              </w:rPr>
              <w:t>C4-214436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8B95" w14:textId="77777777" w:rsidR="004377C2" w:rsidRPr="00BE3C62" w:rsidRDefault="004377C2" w:rsidP="00BE3C62">
            <w:pPr>
              <w:pStyle w:val="TAL"/>
              <w:rPr>
                <w:sz w:val="16"/>
              </w:rPr>
            </w:pPr>
            <w:r w:rsidRPr="00BE3C62">
              <w:rPr>
                <w:sz w:val="16"/>
              </w:rPr>
              <w:t>Pseudo-CR on Corrections on Announce Authorize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B77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E5A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25C6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F892" w14:textId="77777777" w:rsidR="004377C2" w:rsidRPr="00BE3C62" w:rsidRDefault="004377C2" w:rsidP="00BE3C62">
            <w:pPr>
              <w:pStyle w:val="TAL"/>
              <w:rPr>
                <w:sz w:val="16"/>
              </w:rPr>
            </w:pPr>
          </w:p>
        </w:tc>
      </w:tr>
      <w:tr w:rsidR="00BE3C62" w:rsidRPr="00BE3C62" w14:paraId="027EAC3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A2DA6" w14:textId="77777777" w:rsidR="004377C2" w:rsidRPr="00BE3C62" w:rsidRDefault="004377C2" w:rsidP="00BE3C62">
            <w:pPr>
              <w:pStyle w:val="TAL"/>
              <w:rPr>
                <w:sz w:val="16"/>
              </w:rPr>
            </w:pPr>
            <w:r w:rsidRPr="00BE3C62">
              <w:rPr>
                <w:sz w:val="16"/>
              </w:rPr>
              <w:t>C4-214437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04C3" w14:textId="77777777" w:rsidR="004377C2" w:rsidRPr="00BE3C62" w:rsidRDefault="004377C2" w:rsidP="00BE3C62">
            <w:pPr>
              <w:pStyle w:val="TAL"/>
              <w:rPr>
                <w:sz w:val="16"/>
              </w:rPr>
            </w:pPr>
            <w:r w:rsidRPr="00BE3C62">
              <w:rPr>
                <w:sz w:val="16"/>
              </w:rPr>
              <w:t>Pseudo-CR on Corrections on MonitorUpdateData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15CF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7AE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35C6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4C0E" w14:textId="77777777" w:rsidR="004377C2" w:rsidRPr="00BE3C62" w:rsidRDefault="004377C2" w:rsidP="00BE3C62">
            <w:pPr>
              <w:pStyle w:val="TAL"/>
              <w:rPr>
                <w:sz w:val="16"/>
              </w:rPr>
            </w:pPr>
          </w:p>
        </w:tc>
      </w:tr>
      <w:tr w:rsidR="00BE3C62" w:rsidRPr="00BE3C62" w14:paraId="15E9ED6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D95A" w14:textId="77777777" w:rsidR="004377C2" w:rsidRPr="00BE3C62" w:rsidRDefault="004377C2" w:rsidP="00BE3C62">
            <w:pPr>
              <w:pStyle w:val="TAL"/>
              <w:rPr>
                <w:sz w:val="16"/>
              </w:rPr>
            </w:pPr>
            <w:r w:rsidRPr="00BE3C62">
              <w:rPr>
                <w:sz w:val="16"/>
              </w:rPr>
              <w:t>C4-214438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38F2" w14:textId="77777777" w:rsidR="004377C2" w:rsidRPr="00BE3C62" w:rsidRDefault="004377C2" w:rsidP="00BE3C62">
            <w:pPr>
              <w:pStyle w:val="TAL"/>
              <w:rPr>
                <w:sz w:val="16"/>
              </w:rPr>
            </w:pPr>
            <w:r w:rsidRPr="00BE3C62">
              <w:rPr>
                <w:sz w:val="16"/>
              </w:rPr>
              <w:t>Pseudo-CR on MatchInformation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984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632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2E0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BDD8" w14:textId="77777777" w:rsidR="004377C2" w:rsidRPr="00BE3C62" w:rsidRDefault="004377C2" w:rsidP="00BE3C62">
            <w:pPr>
              <w:pStyle w:val="TAL"/>
              <w:rPr>
                <w:sz w:val="16"/>
              </w:rPr>
            </w:pPr>
          </w:p>
        </w:tc>
      </w:tr>
      <w:tr w:rsidR="00BE3C62" w:rsidRPr="00BE3C62" w14:paraId="5602E18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4308D" w14:textId="77777777" w:rsidR="004377C2" w:rsidRPr="00BE3C62" w:rsidRDefault="004377C2" w:rsidP="00BE3C62">
            <w:pPr>
              <w:pStyle w:val="TAL"/>
              <w:rPr>
                <w:sz w:val="16"/>
              </w:rPr>
            </w:pPr>
            <w:r w:rsidRPr="00BE3C62">
              <w:rPr>
                <w:sz w:val="16"/>
              </w:rPr>
              <w:t>C4-214439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5F4D" w14:textId="77777777" w:rsidR="004377C2" w:rsidRPr="00BE3C62" w:rsidRDefault="004377C2" w:rsidP="00BE3C62">
            <w:pPr>
              <w:pStyle w:val="TAL"/>
              <w:rPr>
                <w:sz w:val="16"/>
              </w:rPr>
            </w:pPr>
            <w:r w:rsidRPr="00BE3C62">
              <w:rPr>
                <w:sz w:val="16"/>
              </w:rPr>
              <w:t>Pseudo-CR on Redirect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CAC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37B9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9A31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11D5" w14:textId="77777777" w:rsidR="004377C2" w:rsidRPr="00BE3C62" w:rsidRDefault="004377C2" w:rsidP="00BE3C62">
            <w:pPr>
              <w:pStyle w:val="TAL"/>
              <w:rPr>
                <w:sz w:val="16"/>
              </w:rPr>
            </w:pPr>
          </w:p>
        </w:tc>
      </w:tr>
      <w:tr w:rsidR="00BE3C62" w:rsidRPr="00BE3C62" w14:paraId="0245B24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1CDB" w14:textId="77777777" w:rsidR="004377C2" w:rsidRPr="00BE3C62" w:rsidRDefault="004377C2" w:rsidP="00BE3C62">
            <w:pPr>
              <w:pStyle w:val="TAL"/>
              <w:rPr>
                <w:sz w:val="16"/>
              </w:rPr>
            </w:pPr>
            <w:r w:rsidRPr="00BE3C62">
              <w:rPr>
                <w:sz w:val="16"/>
              </w:rPr>
              <w:t>C4-214440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9D539" w14:textId="77777777" w:rsidR="004377C2" w:rsidRPr="00BE3C62" w:rsidRDefault="004377C2" w:rsidP="00BE3C62">
            <w:pPr>
              <w:pStyle w:val="TAL"/>
              <w:rPr>
                <w:sz w:val="16"/>
              </w:rPr>
            </w:pPr>
            <w:r w:rsidRPr="00BE3C62">
              <w:rPr>
                <w:sz w:val="16"/>
              </w:rPr>
              <w:t>Pseudo-CR on Responses with 204 No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5D97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FB2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30AB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CD45" w14:textId="77777777" w:rsidR="004377C2" w:rsidRPr="00BE3C62" w:rsidRDefault="004377C2" w:rsidP="00BE3C62">
            <w:pPr>
              <w:pStyle w:val="TAL"/>
              <w:rPr>
                <w:sz w:val="16"/>
              </w:rPr>
            </w:pPr>
            <w:r w:rsidRPr="00BE3C62">
              <w:rPr>
                <w:sz w:val="16"/>
              </w:rPr>
              <w:t>C4-214832</w:t>
            </w:r>
          </w:p>
        </w:tc>
      </w:tr>
      <w:tr w:rsidR="00BE3C62" w:rsidRPr="00BE3C62" w14:paraId="6ED3A31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EC78" w14:textId="77777777" w:rsidR="004377C2" w:rsidRPr="00BE3C62" w:rsidRDefault="004377C2" w:rsidP="00BE3C62">
            <w:pPr>
              <w:pStyle w:val="TAL"/>
              <w:rPr>
                <w:sz w:val="16"/>
              </w:rPr>
            </w:pPr>
            <w:r w:rsidRPr="00BE3C62">
              <w:rPr>
                <w:sz w:val="16"/>
              </w:rPr>
              <w:t>C4-214441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8FCA" w14:textId="77777777" w:rsidR="004377C2" w:rsidRPr="00BE3C62" w:rsidRDefault="004377C2" w:rsidP="00BE3C62">
            <w:pPr>
              <w:pStyle w:val="TAL"/>
              <w:rPr>
                <w:sz w:val="16"/>
              </w:rPr>
            </w:pPr>
            <w:r w:rsidRPr="00BE3C62">
              <w:rPr>
                <w:sz w:val="16"/>
              </w:rPr>
              <w:t>Pseudo-CR on Responses with 403 Forbidden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FAD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0EB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EE2B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D5F73" w14:textId="77777777" w:rsidR="004377C2" w:rsidRPr="00BE3C62" w:rsidRDefault="004377C2" w:rsidP="00BE3C62">
            <w:pPr>
              <w:pStyle w:val="TAL"/>
              <w:rPr>
                <w:sz w:val="16"/>
              </w:rPr>
            </w:pPr>
          </w:p>
        </w:tc>
      </w:tr>
      <w:tr w:rsidR="00BE3C62" w:rsidRPr="00BE3C62" w14:paraId="2A721FA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250A" w14:textId="77777777" w:rsidR="004377C2" w:rsidRPr="00BE3C62" w:rsidRDefault="004377C2" w:rsidP="00BE3C62">
            <w:pPr>
              <w:pStyle w:val="TAL"/>
              <w:rPr>
                <w:sz w:val="16"/>
              </w:rPr>
            </w:pPr>
            <w:r w:rsidRPr="00BE3C62">
              <w:rPr>
                <w:sz w:val="16"/>
              </w:rPr>
              <w:t>C4-214442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CF91" w14:textId="77777777" w:rsidR="004377C2" w:rsidRPr="00BE3C62" w:rsidRDefault="004377C2" w:rsidP="00BE3C62">
            <w:pPr>
              <w:pStyle w:val="TAL"/>
              <w:rPr>
                <w:sz w:val="16"/>
              </w:rPr>
            </w:pPr>
            <w:r w:rsidRPr="00BE3C62">
              <w:rPr>
                <w:sz w:val="16"/>
              </w:rPr>
              <w:t>Pseudo-CR on Responses with 404 Not 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9CCD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FB7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05C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7F94" w14:textId="77777777" w:rsidR="004377C2" w:rsidRPr="00BE3C62" w:rsidRDefault="004377C2" w:rsidP="00BE3C62">
            <w:pPr>
              <w:pStyle w:val="TAL"/>
              <w:rPr>
                <w:sz w:val="16"/>
              </w:rPr>
            </w:pPr>
          </w:p>
        </w:tc>
      </w:tr>
      <w:tr w:rsidR="00BE3C62" w:rsidRPr="00BE3C62" w14:paraId="68A3B9B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A0DC" w14:textId="77777777" w:rsidR="004377C2" w:rsidRPr="00BE3C62" w:rsidRDefault="004377C2" w:rsidP="00BE3C62">
            <w:pPr>
              <w:pStyle w:val="TAL"/>
              <w:rPr>
                <w:sz w:val="16"/>
              </w:rPr>
            </w:pPr>
            <w:r w:rsidRPr="00BE3C62">
              <w:rPr>
                <w:sz w:val="16"/>
              </w:rPr>
              <w:t>C4-214443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0B89" w14:textId="77777777" w:rsidR="004377C2" w:rsidRPr="00BE3C62" w:rsidRDefault="004377C2" w:rsidP="00BE3C62">
            <w:pPr>
              <w:pStyle w:val="TAL"/>
              <w:rPr>
                <w:sz w:val="16"/>
              </w:rPr>
            </w:pPr>
            <w:r w:rsidRPr="00BE3C62">
              <w:rPr>
                <w:sz w:val="16"/>
              </w:rPr>
              <w:t>Extends Multiple Data Sets for ProSe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C6B1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5803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57C0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4DB0A" w14:textId="77777777" w:rsidR="004377C2" w:rsidRPr="00BE3C62" w:rsidRDefault="004377C2" w:rsidP="00BE3C62">
            <w:pPr>
              <w:pStyle w:val="TAL"/>
              <w:rPr>
                <w:sz w:val="16"/>
              </w:rPr>
            </w:pPr>
          </w:p>
        </w:tc>
      </w:tr>
      <w:tr w:rsidR="00BE3C62" w:rsidRPr="00BE3C62" w14:paraId="320DCD8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8C53" w14:textId="77777777" w:rsidR="004377C2" w:rsidRPr="00BE3C62" w:rsidRDefault="004377C2" w:rsidP="00BE3C62">
            <w:pPr>
              <w:pStyle w:val="TAL"/>
              <w:rPr>
                <w:sz w:val="16"/>
              </w:rPr>
            </w:pPr>
            <w:r w:rsidRPr="00BE3C62">
              <w:rPr>
                <w:sz w:val="16"/>
              </w:rPr>
              <w:t>C4-214444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4D1C" w14:textId="77777777" w:rsidR="004377C2" w:rsidRPr="00BE3C62" w:rsidRDefault="004377C2" w:rsidP="00BE3C62">
            <w:pPr>
              <w:pStyle w:val="TAL"/>
              <w:rPr>
                <w:sz w:val="16"/>
              </w:rPr>
            </w:pPr>
            <w:r w:rsidRPr="00BE3C62">
              <w:rPr>
                <w:sz w:val="16"/>
              </w:rPr>
              <w:t>ProSe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6CF8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B21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45D4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FBF5" w14:textId="77777777" w:rsidR="004377C2" w:rsidRPr="00BE3C62" w:rsidRDefault="004377C2" w:rsidP="00BE3C62">
            <w:pPr>
              <w:pStyle w:val="TAL"/>
              <w:rPr>
                <w:sz w:val="16"/>
              </w:rPr>
            </w:pPr>
            <w:r w:rsidRPr="00BE3C62">
              <w:rPr>
                <w:sz w:val="16"/>
              </w:rPr>
              <w:t>C4-214834</w:t>
            </w:r>
          </w:p>
        </w:tc>
      </w:tr>
      <w:tr w:rsidR="00BE3C62" w:rsidRPr="00BE3C62" w14:paraId="62C57F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9B79" w14:textId="77777777" w:rsidR="004377C2" w:rsidRPr="00BE3C62" w:rsidRDefault="004377C2" w:rsidP="00BE3C62">
            <w:pPr>
              <w:pStyle w:val="TAL"/>
              <w:rPr>
                <w:sz w:val="16"/>
              </w:rPr>
            </w:pPr>
            <w:r w:rsidRPr="00BE3C62">
              <w:rPr>
                <w:sz w:val="16"/>
              </w:rPr>
              <w:t>C4-214445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5775" w14:textId="77777777" w:rsidR="004377C2" w:rsidRPr="00BE3C62" w:rsidRDefault="004377C2" w:rsidP="00BE3C62">
            <w:pPr>
              <w:pStyle w:val="TAL"/>
              <w:rPr>
                <w:sz w:val="16"/>
              </w:rPr>
            </w:pPr>
            <w:r w:rsidRPr="00BE3C62">
              <w:rPr>
                <w:sz w:val="16"/>
              </w:rPr>
              <w:t>Correct incorrect data type name of 5GDdnmfInfo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80FE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CAA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E3B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0A7E" w14:textId="77777777" w:rsidR="004377C2" w:rsidRPr="00BE3C62" w:rsidRDefault="004377C2" w:rsidP="00BE3C62">
            <w:pPr>
              <w:pStyle w:val="TAL"/>
              <w:rPr>
                <w:sz w:val="16"/>
              </w:rPr>
            </w:pPr>
          </w:p>
        </w:tc>
      </w:tr>
      <w:tr w:rsidR="00BE3C62" w:rsidRPr="00BE3C62" w14:paraId="794EE8F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FC7A4" w14:textId="77777777" w:rsidR="004377C2" w:rsidRPr="00BE3C62" w:rsidRDefault="004377C2" w:rsidP="00BE3C62">
            <w:pPr>
              <w:pStyle w:val="TAL"/>
              <w:rPr>
                <w:sz w:val="16"/>
              </w:rPr>
            </w:pPr>
            <w:r w:rsidRPr="00BE3C62">
              <w:rPr>
                <w:sz w:val="16"/>
              </w:rPr>
              <w:t>C4-214446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AF0C" w14:textId="77777777" w:rsidR="004377C2" w:rsidRPr="00BE3C62" w:rsidRDefault="004377C2" w:rsidP="00BE3C62">
            <w:pPr>
              <w:pStyle w:val="TAL"/>
              <w:rPr>
                <w:sz w:val="16"/>
              </w:rPr>
            </w:pPr>
            <w:r w:rsidRPr="00BE3C62">
              <w:rPr>
                <w:sz w:val="16"/>
              </w:rPr>
              <w:t>ProseServiceAuth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A62B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A3A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243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52BD2" w14:textId="77777777" w:rsidR="004377C2" w:rsidRPr="00BE3C62" w:rsidRDefault="004377C2" w:rsidP="00BE3C62">
            <w:pPr>
              <w:pStyle w:val="TAL"/>
              <w:rPr>
                <w:sz w:val="16"/>
              </w:rPr>
            </w:pPr>
          </w:p>
        </w:tc>
      </w:tr>
      <w:tr w:rsidR="00BE3C62" w:rsidRPr="00BE3C62" w14:paraId="560CC66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FEC1" w14:textId="77777777" w:rsidR="004377C2" w:rsidRPr="00BE3C62" w:rsidRDefault="004377C2" w:rsidP="00BE3C62">
            <w:pPr>
              <w:pStyle w:val="TAL"/>
              <w:rPr>
                <w:sz w:val="16"/>
              </w:rPr>
            </w:pPr>
            <w:r w:rsidRPr="00BE3C62">
              <w:rPr>
                <w:sz w:val="16"/>
              </w:rPr>
              <w:t>C4-214447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26C6" w14:textId="77777777" w:rsidR="004377C2" w:rsidRPr="00BE3C62" w:rsidRDefault="004377C2" w:rsidP="00BE3C62">
            <w:pPr>
              <w:pStyle w:val="TAL"/>
              <w:rPr>
                <w:sz w:val="16"/>
              </w:rPr>
            </w:pPr>
            <w:r w:rsidRPr="00BE3C62">
              <w:rPr>
                <w:sz w:val="16"/>
              </w:rPr>
              <w:t>ContextInfo in SmfSubscriptionInfo and HssSubscriptionInfo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730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6284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53FF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36B00" w14:textId="77777777" w:rsidR="004377C2" w:rsidRPr="00BE3C62" w:rsidRDefault="004377C2" w:rsidP="00BE3C62">
            <w:pPr>
              <w:pStyle w:val="TAL"/>
              <w:rPr>
                <w:sz w:val="16"/>
              </w:rPr>
            </w:pPr>
          </w:p>
        </w:tc>
      </w:tr>
      <w:tr w:rsidR="00BE3C62" w:rsidRPr="00BE3C62" w14:paraId="429AF32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2A5F" w14:textId="77777777" w:rsidR="004377C2" w:rsidRPr="00BE3C62" w:rsidRDefault="004377C2" w:rsidP="00BE3C62">
            <w:pPr>
              <w:pStyle w:val="TAL"/>
              <w:rPr>
                <w:sz w:val="16"/>
              </w:rPr>
            </w:pPr>
            <w:r w:rsidRPr="00BE3C62">
              <w:rPr>
                <w:sz w:val="16"/>
              </w:rPr>
              <w:t>C4-214448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46E4" w14:textId="77777777" w:rsidR="004377C2" w:rsidRPr="00BE3C62" w:rsidRDefault="004377C2" w:rsidP="00BE3C62">
            <w:pPr>
              <w:pStyle w:val="TAL"/>
              <w:rPr>
                <w:sz w:val="16"/>
              </w:rPr>
            </w:pPr>
            <w:r w:rsidRPr="00BE3C62">
              <w:rPr>
                <w:sz w:val="16"/>
              </w:rPr>
              <w:t>Corrections on contextInfo in AmfSubscriptionInfo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E848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FD0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0461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A133" w14:textId="77777777" w:rsidR="004377C2" w:rsidRPr="00BE3C62" w:rsidRDefault="004377C2" w:rsidP="00BE3C62">
            <w:pPr>
              <w:pStyle w:val="TAL"/>
              <w:rPr>
                <w:sz w:val="16"/>
              </w:rPr>
            </w:pPr>
            <w:r w:rsidRPr="00BE3C62">
              <w:rPr>
                <w:sz w:val="16"/>
              </w:rPr>
              <w:t>C4-214845</w:t>
            </w:r>
          </w:p>
        </w:tc>
      </w:tr>
      <w:tr w:rsidR="00BE3C62" w:rsidRPr="00BE3C62" w14:paraId="207C80A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E50C" w14:textId="77777777" w:rsidR="004377C2" w:rsidRPr="00BE3C62" w:rsidRDefault="004377C2" w:rsidP="00BE3C62">
            <w:pPr>
              <w:pStyle w:val="TAL"/>
              <w:rPr>
                <w:sz w:val="16"/>
              </w:rPr>
            </w:pPr>
            <w:r w:rsidRPr="00BE3C62">
              <w:rPr>
                <w:sz w:val="16"/>
              </w:rPr>
              <w:t>C4-214449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8CFB6" w14:textId="77777777" w:rsidR="004377C2" w:rsidRPr="00BE3C62" w:rsidRDefault="004377C2" w:rsidP="00BE3C62">
            <w:pPr>
              <w:pStyle w:val="TAL"/>
              <w:rPr>
                <w:sz w:val="16"/>
              </w:rPr>
            </w:pPr>
            <w:r w:rsidRPr="00BE3C62">
              <w:rPr>
                <w:sz w:val="16"/>
              </w:rPr>
              <w:t>HssSubscriptionInfo creation providing 201 result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1E2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CDD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F35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6370" w14:textId="77777777" w:rsidR="004377C2" w:rsidRPr="00BE3C62" w:rsidRDefault="004377C2" w:rsidP="00BE3C62">
            <w:pPr>
              <w:pStyle w:val="TAL"/>
              <w:rPr>
                <w:sz w:val="16"/>
              </w:rPr>
            </w:pPr>
            <w:r w:rsidRPr="00BE3C62">
              <w:rPr>
                <w:sz w:val="16"/>
              </w:rPr>
              <w:t>C4-214835</w:t>
            </w:r>
          </w:p>
        </w:tc>
      </w:tr>
      <w:tr w:rsidR="00BE3C62" w:rsidRPr="00BE3C62" w14:paraId="3684970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4CA6" w14:textId="77777777" w:rsidR="004377C2" w:rsidRPr="00BE3C62" w:rsidRDefault="004377C2" w:rsidP="00BE3C62">
            <w:pPr>
              <w:pStyle w:val="TAL"/>
              <w:rPr>
                <w:sz w:val="16"/>
              </w:rPr>
            </w:pPr>
            <w:r w:rsidRPr="00BE3C62">
              <w:rPr>
                <w:sz w:val="16"/>
              </w:rPr>
              <w:t>C4-214450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96F2D" w14:textId="77777777" w:rsidR="004377C2" w:rsidRPr="00BE3C62" w:rsidRDefault="004377C2" w:rsidP="00BE3C62">
            <w:pPr>
              <w:pStyle w:val="TAL"/>
              <w:rPr>
                <w:sz w:val="16"/>
              </w:rPr>
            </w:pPr>
            <w:r w:rsidRPr="00BE3C62">
              <w:rPr>
                <w:sz w:val="16"/>
              </w:rPr>
              <w:t>Retrieve individual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AFE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BA868"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846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6A51" w14:textId="77777777" w:rsidR="004377C2" w:rsidRPr="00BE3C62" w:rsidRDefault="004377C2" w:rsidP="00BE3C62">
            <w:pPr>
              <w:pStyle w:val="TAL"/>
              <w:rPr>
                <w:sz w:val="16"/>
              </w:rPr>
            </w:pPr>
          </w:p>
        </w:tc>
      </w:tr>
      <w:tr w:rsidR="00BE3C62" w:rsidRPr="00BE3C62" w14:paraId="2E7DBA9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25C62" w14:textId="77777777" w:rsidR="004377C2" w:rsidRPr="00BE3C62" w:rsidRDefault="004377C2" w:rsidP="00BE3C62">
            <w:pPr>
              <w:pStyle w:val="TAL"/>
              <w:rPr>
                <w:sz w:val="16"/>
              </w:rPr>
            </w:pPr>
            <w:r w:rsidRPr="00BE3C62">
              <w:rPr>
                <w:sz w:val="16"/>
              </w:rPr>
              <w:t>C4-214451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CC9B" w14:textId="77777777" w:rsidR="004377C2" w:rsidRPr="00BE3C62" w:rsidRDefault="004377C2" w:rsidP="00BE3C62">
            <w:pPr>
              <w:pStyle w:val="TAL"/>
              <w:rPr>
                <w:sz w:val="16"/>
              </w:rPr>
            </w:pPr>
            <w:r w:rsidRPr="00BE3C62">
              <w:rPr>
                <w:sz w:val="16"/>
              </w:rPr>
              <w:t>Retrieve individual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283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F4130"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4904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0A6D9" w14:textId="77777777" w:rsidR="004377C2" w:rsidRPr="00BE3C62" w:rsidRDefault="004377C2" w:rsidP="00BE3C62">
            <w:pPr>
              <w:pStyle w:val="TAL"/>
              <w:rPr>
                <w:sz w:val="16"/>
              </w:rPr>
            </w:pPr>
          </w:p>
        </w:tc>
      </w:tr>
      <w:tr w:rsidR="00BE3C62" w:rsidRPr="00BE3C62" w14:paraId="6484C69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BC1A" w14:textId="77777777" w:rsidR="004377C2" w:rsidRPr="00BE3C62" w:rsidRDefault="004377C2" w:rsidP="00BE3C62">
            <w:pPr>
              <w:pStyle w:val="TAL"/>
              <w:rPr>
                <w:sz w:val="16"/>
              </w:rPr>
            </w:pPr>
            <w:r w:rsidRPr="00BE3C62">
              <w:rPr>
                <w:sz w:val="16"/>
              </w:rPr>
              <w:t>C4-214452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90B95" w14:textId="77777777" w:rsidR="004377C2" w:rsidRPr="00BE3C62" w:rsidRDefault="004377C2" w:rsidP="00BE3C62">
            <w:pPr>
              <w:pStyle w:val="TAL"/>
              <w:rPr>
                <w:sz w:val="16"/>
              </w:rPr>
            </w:pPr>
            <w:r w:rsidRPr="00BE3C62">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40A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F5E8"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D7C9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158E" w14:textId="77777777" w:rsidR="004377C2" w:rsidRPr="00BE3C62" w:rsidRDefault="004377C2" w:rsidP="00BE3C62">
            <w:pPr>
              <w:pStyle w:val="TAL"/>
              <w:rPr>
                <w:sz w:val="16"/>
              </w:rPr>
            </w:pPr>
          </w:p>
        </w:tc>
      </w:tr>
      <w:tr w:rsidR="00BE3C62" w:rsidRPr="00BE3C62" w14:paraId="27C1970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49A07" w14:textId="77777777" w:rsidR="004377C2" w:rsidRPr="00BE3C62" w:rsidRDefault="004377C2" w:rsidP="00BE3C62">
            <w:pPr>
              <w:pStyle w:val="TAL"/>
              <w:rPr>
                <w:sz w:val="16"/>
              </w:rPr>
            </w:pPr>
            <w:r w:rsidRPr="00BE3C62">
              <w:rPr>
                <w:sz w:val="16"/>
              </w:rPr>
              <w:t>C4-214453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D756" w14:textId="77777777" w:rsidR="004377C2" w:rsidRPr="00BE3C62" w:rsidRDefault="004377C2" w:rsidP="00BE3C62">
            <w:pPr>
              <w:pStyle w:val="TAL"/>
              <w:rPr>
                <w:sz w:val="16"/>
              </w:rPr>
            </w:pPr>
            <w:r w:rsidRPr="00BE3C62">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2BB1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0159"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0A2A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D9D8B" w14:textId="77777777" w:rsidR="004377C2" w:rsidRPr="00BE3C62" w:rsidRDefault="004377C2" w:rsidP="00BE3C62">
            <w:pPr>
              <w:pStyle w:val="TAL"/>
              <w:rPr>
                <w:sz w:val="16"/>
              </w:rPr>
            </w:pPr>
          </w:p>
        </w:tc>
      </w:tr>
      <w:tr w:rsidR="00BE3C62" w:rsidRPr="00BE3C62" w14:paraId="7603B6A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47A7" w14:textId="77777777" w:rsidR="004377C2" w:rsidRPr="00BE3C62" w:rsidRDefault="004377C2" w:rsidP="00BE3C62">
            <w:pPr>
              <w:pStyle w:val="TAL"/>
              <w:rPr>
                <w:sz w:val="16"/>
              </w:rPr>
            </w:pPr>
            <w:r w:rsidRPr="00BE3C62">
              <w:rPr>
                <w:sz w:val="16"/>
              </w:rPr>
              <w:t>C4-214454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5B685" w14:textId="77777777" w:rsidR="004377C2" w:rsidRPr="00BE3C62" w:rsidRDefault="004377C2" w:rsidP="00BE3C62">
            <w:pPr>
              <w:pStyle w:val="TAL"/>
              <w:rPr>
                <w:sz w:val="16"/>
              </w:rPr>
            </w:pPr>
            <w:r w:rsidRPr="00BE3C62">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7F8E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FDE0"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32F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24D14" w14:textId="77777777" w:rsidR="004377C2" w:rsidRPr="00BE3C62" w:rsidRDefault="004377C2" w:rsidP="00BE3C62">
            <w:pPr>
              <w:pStyle w:val="TAL"/>
              <w:rPr>
                <w:sz w:val="16"/>
              </w:rPr>
            </w:pPr>
          </w:p>
        </w:tc>
      </w:tr>
      <w:tr w:rsidR="00BE3C62" w:rsidRPr="00BE3C62" w14:paraId="67CEA45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16D2" w14:textId="77777777" w:rsidR="004377C2" w:rsidRPr="00BE3C62" w:rsidRDefault="004377C2" w:rsidP="00BE3C62">
            <w:pPr>
              <w:pStyle w:val="TAL"/>
              <w:rPr>
                <w:sz w:val="16"/>
              </w:rPr>
            </w:pPr>
            <w:r w:rsidRPr="00BE3C62">
              <w:rPr>
                <w:sz w:val="16"/>
              </w:rPr>
              <w:t>C4-214455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262A" w14:textId="77777777" w:rsidR="004377C2" w:rsidRPr="00BE3C62" w:rsidRDefault="004377C2" w:rsidP="00BE3C62">
            <w:pPr>
              <w:pStyle w:val="TAL"/>
              <w:rPr>
                <w:sz w:val="16"/>
              </w:rPr>
            </w:pPr>
            <w:r w:rsidRPr="00BE3C62">
              <w:rPr>
                <w:sz w:val="16"/>
              </w:rPr>
              <w:t>Correct V2xSubscriptionData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1C1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F312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DE27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B5C8" w14:textId="77777777" w:rsidR="004377C2" w:rsidRPr="00BE3C62" w:rsidRDefault="004377C2" w:rsidP="00BE3C62">
            <w:pPr>
              <w:pStyle w:val="TAL"/>
              <w:rPr>
                <w:sz w:val="16"/>
              </w:rPr>
            </w:pPr>
          </w:p>
        </w:tc>
      </w:tr>
      <w:tr w:rsidR="00BE3C62" w:rsidRPr="00BE3C62" w14:paraId="39EF224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03B5" w14:textId="77777777" w:rsidR="004377C2" w:rsidRPr="00BE3C62" w:rsidRDefault="004377C2" w:rsidP="00BE3C62">
            <w:pPr>
              <w:pStyle w:val="TAL"/>
              <w:rPr>
                <w:sz w:val="16"/>
              </w:rPr>
            </w:pPr>
            <w:r w:rsidRPr="00BE3C62">
              <w:rPr>
                <w:sz w:val="16"/>
              </w:rPr>
              <w:t>C4-214456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2FFD" w14:textId="77777777" w:rsidR="004377C2" w:rsidRPr="00BE3C62" w:rsidRDefault="004377C2" w:rsidP="00BE3C62">
            <w:pPr>
              <w:pStyle w:val="TAL"/>
              <w:rPr>
                <w:sz w:val="16"/>
              </w:rPr>
            </w:pPr>
            <w:r w:rsidRPr="00BE3C62">
              <w:rPr>
                <w:sz w:val="16"/>
              </w:rPr>
              <w:t>Correct V2xSubscriptionData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D2D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5DC2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675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22CF" w14:textId="77777777" w:rsidR="004377C2" w:rsidRPr="00BE3C62" w:rsidRDefault="004377C2" w:rsidP="00BE3C62">
            <w:pPr>
              <w:pStyle w:val="TAL"/>
              <w:rPr>
                <w:sz w:val="16"/>
              </w:rPr>
            </w:pPr>
          </w:p>
        </w:tc>
      </w:tr>
      <w:tr w:rsidR="00BE3C62" w:rsidRPr="00BE3C62" w14:paraId="57D3027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2D9F" w14:textId="77777777" w:rsidR="004377C2" w:rsidRPr="00BE3C62" w:rsidRDefault="004377C2" w:rsidP="00BE3C62">
            <w:pPr>
              <w:pStyle w:val="TAL"/>
              <w:rPr>
                <w:sz w:val="16"/>
              </w:rPr>
            </w:pPr>
            <w:r w:rsidRPr="00BE3C62">
              <w:rPr>
                <w:sz w:val="16"/>
              </w:rPr>
              <w:t>C4-214457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CF8F7" w14:textId="77777777" w:rsidR="004377C2" w:rsidRPr="00BE3C62" w:rsidRDefault="004377C2" w:rsidP="00BE3C62">
            <w:pPr>
              <w:pStyle w:val="TAL"/>
              <w:rPr>
                <w:sz w:val="16"/>
              </w:rPr>
            </w:pPr>
            <w:r w:rsidRPr="00BE3C62">
              <w:rPr>
                <w:sz w:val="16"/>
              </w:rPr>
              <w:t>EE subscription mapping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7EB2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25A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A7C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6B24" w14:textId="77777777" w:rsidR="004377C2" w:rsidRPr="00BE3C62" w:rsidRDefault="004377C2" w:rsidP="00BE3C62">
            <w:pPr>
              <w:pStyle w:val="TAL"/>
              <w:rPr>
                <w:sz w:val="16"/>
              </w:rPr>
            </w:pPr>
          </w:p>
        </w:tc>
      </w:tr>
      <w:tr w:rsidR="00BE3C62" w:rsidRPr="00BE3C62" w14:paraId="19C2AC7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39861" w14:textId="77777777" w:rsidR="004377C2" w:rsidRPr="00BE3C62" w:rsidRDefault="004377C2" w:rsidP="00BE3C62">
            <w:pPr>
              <w:pStyle w:val="TAL"/>
              <w:rPr>
                <w:sz w:val="16"/>
              </w:rPr>
            </w:pPr>
            <w:r w:rsidRPr="00BE3C62">
              <w:rPr>
                <w:sz w:val="16"/>
              </w:rPr>
              <w:t>C4-214458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9DB3" w14:textId="77777777" w:rsidR="004377C2" w:rsidRPr="00BE3C62" w:rsidRDefault="004377C2" w:rsidP="00BE3C62">
            <w:pPr>
              <w:pStyle w:val="TAL"/>
              <w:rPr>
                <w:sz w:val="16"/>
              </w:rPr>
            </w:pPr>
            <w:r w:rsidRPr="00BE3C62">
              <w:rPr>
                <w:sz w:val="16"/>
              </w:rPr>
              <w:t>MME Control F-TEID in Relocation Context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BB6A" w14:textId="77777777" w:rsidR="004377C2" w:rsidRPr="00BE3C62" w:rsidRDefault="004377C2" w:rsidP="00BE3C62">
            <w:pPr>
              <w:pStyle w:val="TAL"/>
              <w:rPr>
                <w:sz w:val="16"/>
              </w:rPr>
            </w:pPr>
            <w:r w:rsidRPr="00BE3C62">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98DD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2B9F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D1D4" w14:textId="77777777" w:rsidR="004377C2" w:rsidRPr="00BE3C62" w:rsidRDefault="004377C2" w:rsidP="00BE3C62">
            <w:pPr>
              <w:pStyle w:val="TAL"/>
              <w:rPr>
                <w:sz w:val="16"/>
              </w:rPr>
            </w:pPr>
          </w:p>
        </w:tc>
      </w:tr>
      <w:tr w:rsidR="00BE3C62" w:rsidRPr="00BE3C62" w14:paraId="68BDE4B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89F9" w14:textId="77777777" w:rsidR="004377C2" w:rsidRPr="00BE3C62" w:rsidRDefault="004377C2" w:rsidP="00BE3C62">
            <w:pPr>
              <w:pStyle w:val="TAL"/>
              <w:rPr>
                <w:sz w:val="16"/>
              </w:rPr>
            </w:pPr>
            <w:r w:rsidRPr="00BE3C62">
              <w:rPr>
                <w:sz w:val="16"/>
              </w:rPr>
              <w:t>C4-214459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F943"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571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8F0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9F33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E391" w14:textId="77777777" w:rsidR="004377C2" w:rsidRPr="00BE3C62" w:rsidRDefault="004377C2" w:rsidP="00BE3C62">
            <w:pPr>
              <w:pStyle w:val="TAL"/>
              <w:rPr>
                <w:sz w:val="16"/>
              </w:rPr>
            </w:pPr>
            <w:r w:rsidRPr="00BE3C62">
              <w:rPr>
                <w:sz w:val="16"/>
              </w:rPr>
              <w:t>C4-214843</w:t>
            </w:r>
          </w:p>
        </w:tc>
      </w:tr>
      <w:tr w:rsidR="00BE3C62" w:rsidRPr="00BE3C62" w14:paraId="1B5CF51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9B9D" w14:textId="77777777" w:rsidR="004377C2" w:rsidRPr="00BE3C62" w:rsidRDefault="004377C2" w:rsidP="00BE3C62">
            <w:pPr>
              <w:pStyle w:val="TAL"/>
              <w:rPr>
                <w:sz w:val="16"/>
              </w:rPr>
            </w:pPr>
            <w:r w:rsidRPr="00BE3C62">
              <w:rPr>
                <w:sz w:val="16"/>
              </w:rPr>
              <w:t>C4-214460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C826"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4C2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085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E2CA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9820" w14:textId="77777777" w:rsidR="004377C2" w:rsidRPr="00BE3C62" w:rsidRDefault="004377C2" w:rsidP="00BE3C62">
            <w:pPr>
              <w:pStyle w:val="TAL"/>
              <w:rPr>
                <w:sz w:val="16"/>
              </w:rPr>
            </w:pPr>
            <w:r w:rsidRPr="00BE3C62">
              <w:rPr>
                <w:sz w:val="16"/>
              </w:rPr>
              <w:t>C4-214844</w:t>
            </w:r>
          </w:p>
        </w:tc>
      </w:tr>
      <w:tr w:rsidR="00BE3C62" w:rsidRPr="00BE3C62" w14:paraId="5DD958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6750" w14:textId="77777777" w:rsidR="004377C2" w:rsidRPr="00BE3C62" w:rsidRDefault="004377C2" w:rsidP="00BE3C62">
            <w:pPr>
              <w:pStyle w:val="TAL"/>
              <w:rPr>
                <w:sz w:val="16"/>
              </w:rPr>
            </w:pPr>
            <w:r w:rsidRPr="00BE3C62">
              <w:rPr>
                <w:sz w:val="16"/>
              </w:rPr>
              <w:t>C4-214461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559C" w14:textId="77777777" w:rsidR="004377C2" w:rsidRPr="00BE3C62" w:rsidRDefault="004377C2" w:rsidP="00BE3C62">
            <w:pPr>
              <w:pStyle w:val="TAL"/>
              <w:rPr>
                <w:sz w:val="16"/>
              </w:rPr>
            </w:pPr>
            <w:r w:rsidRPr="00BE3C62">
              <w:rPr>
                <w:sz w:val="16"/>
              </w:rPr>
              <w:t>SCEF authorisation of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B0A9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19F7E"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627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D4F56" w14:textId="77777777" w:rsidR="004377C2" w:rsidRPr="00BE3C62" w:rsidRDefault="004377C2" w:rsidP="00BE3C62">
            <w:pPr>
              <w:pStyle w:val="TAL"/>
              <w:rPr>
                <w:sz w:val="16"/>
              </w:rPr>
            </w:pPr>
          </w:p>
        </w:tc>
      </w:tr>
      <w:tr w:rsidR="00BE3C62" w:rsidRPr="00BE3C62" w14:paraId="5704E3F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B906C" w14:textId="77777777" w:rsidR="004377C2" w:rsidRPr="00BE3C62" w:rsidRDefault="004377C2" w:rsidP="00BE3C62">
            <w:pPr>
              <w:pStyle w:val="TAL"/>
              <w:rPr>
                <w:sz w:val="16"/>
              </w:rPr>
            </w:pPr>
            <w:r w:rsidRPr="00BE3C62">
              <w:rPr>
                <w:sz w:val="16"/>
              </w:rPr>
              <w:t>C4-214462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08522" w14:textId="77777777" w:rsidR="004377C2" w:rsidRPr="00BE3C62" w:rsidRDefault="004377C2" w:rsidP="00BE3C62">
            <w:pPr>
              <w:pStyle w:val="TAL"/>
              <w:rPr>
                <w:sz w:val="16"/>
              </w:rPr>
            </w:pPr>
            <w:r w:rsidRPr="00BE3C62">
              <w:rPr>
                <w:sz w:val="16"/>
              </w:rPr>
              <w:t>Corrections on 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0339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9B6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721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A962" w14:textId="77777777" w:rsidR="004377C2" w:rsidRPr="00BE3C62" w:rsidRDefault="004377C2" w:rsidP="00BE3C62">
            <w:pPr>
              <w:pStyle w:val="TAL"/>
              <w:rPr>
                <w:sz w:val="16"/>
              </w:rPr>
            </w:pPr>
            <w:r w:rsidRPr="00BE3C62">
              <w:rPr>
                <w:sz w:val="16"/>
              </w:rPr>
              <w:t>C4-214836</w:t>
            </w:r>
          </w:p>
        </w:tc>
      </w:tr>
      <w:tr w:rsidR="00BE3C62" w:rsidRPr="00BE3C62" w14:paraId="4E7AE1C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C8D3" w14:textId="77777777" w:rsidR="004377C2" w:rsidRPr="00BE3C62" w:rsidRDefault="004377C2" w:rsidP="00BE3C62">
            <w:pPr>
              <w:pStyle w:val="TAL"/>
              <w:rPr>
                <w:sz w:val="16"/>
              </w:rPr>
            </w:pPr>
            <w:r w:rsidRPr="00BE3C62">
              <w:rPr>
                <w:sz w:val="16"/>
              </w:rPr>
              <w:t>C4-214463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A47E8" w14:textId="77777777" w:rsidR="004377C2" w:rsidRPr="00BE3C62" w:rsidRDefault="004377C2" w:rsidP="00BE3C62">
            <w:pPr>
              <w:pStyle w:val="TAL"/>
              <w:rPr>
                <w:sz w:val="16"/>
              </w:rPr>
            </w:pPr>
            <w:r w:rsidRPr="00BE3C62">
              <w:rPr>
                <w:sz w:val="16"/>
              </w:rPr>
              <w:t>Revised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54F7E"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882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829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25BDC" w14:textId="77777777" w:rsidR="004377C2" w:rsidRPr="00BE3C62" w:rsidRDefault="004377C2" w:rsidP="00BE3C62">
            <w:pPr>
              <w:pStyle w:val="TAL"/>
              <w:rPr>
                <w:sz w:val="16"/>
              </w:rPr>
            </w:pPr>
            <w:r w:rsidRPr="00BE3C62">
              <w:rPr>
                <w:sz w:val="16"/>
              </w:rPr>
              <w:t>C4-214558</w:t>
            </w:r>
          </w:p>
        </w:tc>
      </w:tr>
      <w:tr w:rsidR="00BE3C62" w:rsidRPr="00BE3C62" w14:paraId="5B02A93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A8B3" w14:textId="77777777" w:rsidR="004377C2" w:rsidRPr="00BE3C62" w:rsidRDefault="004377C2" w:rsidP="00BE3C62">
            <w:pPr>
              <w:pStyle w:val="TAL"/>
              <w:rPr>
                <w:sz w:val="16"/>
              </w:rPr>
            </w:pPr>
            <w:r w:rsidRPr="00BE3C62">
              <w:rPr>
                <w:sz w:val="16"/>
              </w:rPr>
              <w:t>C4-214464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5C773" w14:textId="77777777" w:rsidR="004377C2" w:rsidRPr="00BE3C62" w:rsidRDefault="004377C2" w:rsidP="00BE3C62">
            <w:pPr>
              <w:pStyle w:val="TAL"/>
              <w:rPr>
                <w:sz w:val="16"/>
              </w:rPr>
            </w:pPr>
            <w:r w:rsidRPr="00BE3C62">
              <w:rPr>
                <w:sz w:val="16"/>
              </w:rPr>
              <w:t>skeleton of new TS on UPF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5A3F"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00A1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E64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5CD53" w14:textId="77777777" w:rsidR="004377C2" w:rsidRPr="00BE3C62" w:rsidRDefault="004377C2" w:rsidP="00BE3C62">
            <w:pPr>
              <w:pStyle w:val="TAL"/>
              <w:rPr>
                <w:sz w:val="16"/>
              </w:rPr>
            </w:pPr>
          </w:p>
        </w:tc>
      </w:tr>
      <w:tr w:rsidR="00BE3C62" w:rsidRPr="00BE3C62" w14:paraId="698C9A9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8870" w14:textId="77777777" w:rsidR="004377C2" w:rsidRPr="00BE3C62" w:rsidRDefault="004377C2" w:rsidP="00BE3C62">
            <w:pPr>
              <w:pStyle w:val="TAL"/>
              <w:rPr>
                <w:sz w:val="16"/>
              </w:rPr>
            </w:pPr>
            <w:r w:rsidRPr="00BE3C62">
              <w:rPr>
                <w:sz w:val="16"/>
              </w:rPr>
              <w:t>C4-214465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E1EB" w14:textId="77777777" w:rsidR="004377C2" w:rsidRPr="00BE3C62" w:rsidRDefault="004377C2" w:rsidP="00BE3C62">
            <w:pPr>
              <w:pStyle w:val="TAL"/>
              <w:rPr>
                <w:sz w:val="16"/>
              </w:rPr>
            </w:pPr>
            <w:r w:rsidRPr="00BE3C62">
              <w:rPr>
                <w:sz w:val="16"/>
              </w:rPr>
              <w:t>scope, references and Abbreviations of new TS on UPF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FB4CE"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4B2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71A6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D1DCA" w14:textId="77777777" w:rsidR="004377C2" w:rsidRPr="00BE3C62" w:rsidRDefault="004377C2" w:rsidP="00BE3C62">
            <w:pPr>
              <w:pStyle w:val="TAL"/>
              <w:rPr>
                <w:sz w:val="16"/>
              </w:rPr>
            </w:pPr>
          </w:p>
        </w:tc>
      </w:tr>
      <w:tr w:rsidR="00BE3C62" w:rsidRPr="00BE3C62" w14:paraId="4ABEA11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33BEA" w14:textId="77777777" w:rsidR="004377C2" w:rsidRPr="00BE3C62" w:rsidRDefault="004377C2" w:rsidP="00BE3C62">
            <w:pPr>
              <w:pStyle w:val="TAL"/>
              <w:rPr>
                <w:sz w:val="16"/>
              </w:rPr>
            </w:pPr>
            <w:r w:rsidRPr="00BE3C62">
              <w:rPr>
                <w:sz w:val="16"/>
              </w:rPr>
              <w:t>C4-214466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E6E87" w14:textId="77777777" w:rsidR="004377C2" w:rsidRPr="00BE3C62" w:rsidRDefault="004377C2" w:rsidP="00BE3C62">
            <w:pPr>
              <w:pStyle w:val="TAL"/>
              <w:rPr>
                <w:sz w:val="16"/>
              </w:rPr>
            </w:pPr>
            <w:r w:rsidRPr="00BE3C62">
              <w:rPr>
                <w:sz w:val="16"/>
              </w:rPr>
              <w:t>overview of new TS on UPF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307CF"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F771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FCC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29B4" w14:textId="77777777" w:rsidR="004377C2" w:rsidRPr="00BE3C62" w:rsidRDefault="004377C2" w:rsidP="00BE3C62">
            <w:pPr>
              <w:pStyle w:val="TAL"/>
              <w:rPr>
                <w:sz w:val="16"/>
              </w:rPr>
            </w:pPr>
            <w:r w:rsidRPr="00BE3C62">
              <w:rPr>
                <w:sz w:val="16"/>
              </w:rPr>
              <w:t>C4-214559</w:t>
            </w:r>
          </w:p>
        </w:tc>
      </w:tr>
      <w:tr w:rsidR="00BE3C62" w:rsidRPr="00BE3C62" w14:paraId="299099F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64912" w14:textId="77777777" w:rsidR="004377C2" w:rsidRPr="00BE3C62" w:rsidRDefault="004377C2" w:rsidP="00BE3C62">
            <w:pPr>
              <w:pStyle w:val="TAL"/>
              <w:rPr>
                <w:sz w:val="16"/>
              </w:rPr>
            </w:pPr>
            <w:r w:rsidRPr="00BE3C62">
              <w:rPr>
                <w:sz w:val="16"/>
              </w:rPr>
              <w:t>C4-214467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DF1FB" w14:textId="77777777" w:rsidR="004377C2" w:rsidRPr="00BE3C62" w:rsidRDefault="004377C2" w:rsidP="00BE3C62">
            <w:pPr>
              <w:pStyle w:val="TAL"/>
              <w:rPr>
                <w:sz w:val="16"/>
              </w:rPr>
            </w:pPr>
            <w:r w:rsidRPr="00BE3C62">
              <w:rPr>
                <w:sz w:val="16"/>
              </w:rPr>
              <w:t>Revised WID on 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1E18"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7ED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15A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C606" w14:textId="77777777" w:rsidR="004377C2" w:rsidRPr="00BE3C62" w:rsidRDefault="004377C2" w:rsidP="00BE3C62">
            <w:pPr>
              <w:pStyle w:val="TAL"/>
              <w:rPr>
                <w:sz w:val="16"/>
              </w:rPr>
            </w:pPr>
            <w:r w:rsidRPr="00BE3C62">
              <w:rPr>
                <w:sz w:val="16"/>
              </w:rPr>
              <w:t>C4-214560</w:t>
            </w:r>
          </w:p>
        </w:tc>
      </w:tr>
      <w:tr w:rsidR="00BE3C62" w:rsidRPr="00BE3C62" w14:paraId="2398F76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6A26" w14:textId="77777777" w:rsidR="004377C2" w:rsidRPr="00BE3C62" w:rsidRDefault="004377C2" w:rsidP="00BE3C62">
            <w:pPr>
              <w:pStyle w:val="TAL"/>
              <w:rPr>
                <w:sz w:val="16"/>
              </w:rPr>
            </w:pPr>
            <w:r w:rsidRPr="00BE3C62">
              <w:rPr>
                <w:sz w:val="16"/>
              </w:rPr>
              <w:t>C4-214468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B051A" w14:textId="77777777" w:rsidR="004377C2" w:rsidRPr="00BE3C62" w:rsidRDefault="004377C2" w:rsidP="00BE3C62">
            <w:pPr>
              <w:pStyle w:val="TAL"/>
              <w:rPr>
                <w:sz w:val="16"/>
              </w:rPr>
            </w:pPr>
            <w:r w:rsidRPr="00BE3C62">
              <w:rPr>
                <w:sz w:val="16"/>
              </w:rPr>
              <w:t>Corrections on ProvisionedParamenterDataEntry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935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4ECE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B0B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7ED57" w14:textId="77777777" w:rsidR="004377C2" w:rsidRPr="00BE3C62" w:rsidRDefault="004377C2" w:rsidP="00BE3C62">
            <w:pPr>
              <w:pStyle w:val="TAL"/>
              <w:rPr>
                <w:sz w:val="16"/>
              </w:rPr>
            </w:pPr>
            <w:r w:rsidRPr="00BE3C62">
              <w:rPr>
                <w:sz w:val="16"/>
              </w:rPr>
              <w:t>C4-214837</w:t>
            </w:r>
          </w:p>
        </w:tc>
      </w:tr>
      <w:tr w:rsidR="00BE3C62" w:rsidRPr="00BE3C62" w14:paraId="54961F1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DBC0" w14:textId="77777777" w:rsidR="004377C2" w:rsidRPr="00BE3C62" w:rsidRDefault="004377C2" w:rsidP="00BE3C62">
            <w:pPr>
              <w:pStyle w:val="TAL"/>
              <w:rPr>
                <w:sz w:val="16"/>
              </w:rPr>
            </w:pPr>
            <w:r w:rsidRPr="00BE3C62">
              <w:rPr>
                <w:sz w:val="16"/>
              </w:rPr>
              <w:t>C4-214469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335B4" w14:textId="77777777" w:rsidR="004377C2" w:rsidRPr="00BE3C62" w:rsidRDefault="004377C2" w:rsidP="00BE3C62">
            <w:pPr>
              <w:pStyle w:val="TAL"/>
              <w:rPr>
                <w:sz w:val="16"/>
              </w:rPr>
            </w:pPr>
            <w:r w:rsidRPr="00BE3C62">
              <w:rPr>
                <w:sz w:val="16"/>
              </w:rPr>
              <w:t>Get the PP data of mutiple Afs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3C3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E81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BFA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6EEC" w14:textId="77777777" w:rsidR="004377C2" w:rsidRPr="00BE3C62" w:rsidRDefault="004377C2" w:rsidP="00BE3C62">
            <w:pPr>
              <w:pStyle w:val="TAL"/>
              <w:rPr>
                <w:sz w:val="16"/>
              </w:rPr>
            </w:pPr>
            <w:r w:rsidRPr="00BE3C62">
              <w:rPr>
                <w:sz w:val="16"/>
              </w:rPr>
              <w:t>C4-214838</w:t>
            </w:r>
          </w:p>
        </w:tc>
      </w:tr>
      <w:tr w:rsidR="00BE3C62" w:rsidRPr="00BE3C62" w14:paraId="6000E94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6B09" w14:textId="77777777" w:rsidR="004377C2" w:rsidRPr="00BE3C62" w:rsidRDefault="004377C2" w:rsidP="00BE3C62">
            <w:pPr>
              <w:pStyle w:val="TAL"/>
              <w:rPr>
                <w:sz w:val="16"/>
              </w:rPr>
            </w:pPr>
            <w:r w:rsidRPr="00BE3C62">
              <w:rPr>
                <w:sz w:val="16"/>
              </w:rPr>
              <w:t>C4-214470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0764" w14:textId="77777777" w:rsidR="004377C2" w:rsidRPr="00BE3C62" w:rsidRDefault="004377C2" w:rsidP="00BE3C62">
            <w:pPr>
              <w:pStyle w:val="TAL"/>
              <w:rPr>
                <w:sz w:val="16"/>
              </w:rPr>
            </w:pPr>
            <w:r w:rsidRPr="00BE3C62">
              <w:rPr>
                <w:sz w:val="16"/>
              </w:rPr>
              <w:t>Get the PP data of mutiple Afs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7805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34A7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A92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F0DCA" w14:textId="77777777" w:rsidR="004377C2" w:rsidRPr="00BE3C62" w:rsidRDefault="004377C2" w:rsidP="00BE3C62">
            <w:pPr>
              <w:pStyle w:val="TAL"/>
              <w:rPr>
                <w:sz w:val="16"/>
              </w:rPr>
            </w:pPr>
            <w:r w:rsidRPr="00BE3C62">
              <w:rPr>
                <w:sz w:val="16"/>
              </w:rPr>
              <w:t>C4-214839</w:t>
            </w:r>
          </w:p>
        </w:tc>
      </w:tr>
      <w:tr w:rsidR="00BE3C62" w:rsidRPr="00BE3C62" w14:paraId="129293E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336F8" w14:textId="77777777" w:rsidR="004377C2" w:rsidRPr="00BE3C62" w:rsidRDefault="004377C2" w:rsidP="00BE3C62">
            <w:pPr>
              <w:pStyle w:val="TAL"/>
              <w:rPr>
                <w:sz w:val="16"/>
              </w:rPr>
            </w:pPr>
            <w:r w:rsidRPr="00BE3C62">
              <w:rPr>
                <w:sz w:val="16"/>
              </w:rPr>
              <w:t>C4-214471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9591" w14:textId="77777777" w:rsidR="004377C2" w:rsidRPr="00BE3C62" w:rsidRDefault="004377C2" w:rsidP="00BE3C62">
            <w:pPr>
              <w:pStyle w:val="TAL"/>
              <w:rPr>
                <w:sz w:val="16"/>
              </w:rPr>
            </w:pPr>
            <w:r w:rsidRPr="00BE3C62">
              <w:rPr>
                <w:sz w:val="16"/>
              </w:rPr>
              <w:t>Get the specific EE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D4D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E4A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34BA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45D3" w14:textId="77777777" w:rsidR="004377C2" w:rsidRPr="00BE3C62" w:rsidRDefault="004377C2" w:rsidP="00BE3C62">
            <w:pPr>
              <w:pStyle w:val="TAL"/>
              <w:rPr>
                <w:sz w:val="16"/>
              </w:rPr>
            </w:pPr>
            <w:r w:rsidRPr="00BE3C62">
              <w:rPr>
                <w:sz w:val="16"/>
              </w:rPr>
              <w:t>C4-214840</w:t>
            </w:r>
          </w:p>
        </w:tc>
      </w:tr>
      <w:tr w:rsidR="00BE3C62" w:rsidRPr="00BE3C62" w14:paraId="46E63B0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0679" w14:textId="77777777" w:rsidR="004377C2" w:rsidRPr="00BE3C62" w:rsidRDefault="004377C2" w:rsidP="00BE3C62">
            <w:pPr>
              <w:pStyle w:val="TAL"/>
              <w:rPr>
                <w:sz w:val="16"/>
              </w:rPr>
            </w:pPr>
            <w:r w:rsidRPr="00BE3C62">
              <w:rPr>
                <w:sz w:val="16"/>
              </w:rPr>
              <w:t>C4-214472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059C" w14:textId="77777777" w:rsidR="004377C2" w:rsidRPr="00BE3C62" w:rsidRDefault="004377C2" w:rsidP="00BE3C62">
            <w:pPr>
              <w:pStyle w:val="TAL"/>
              <w:rPr>
                <w:sz w:val="16"/>
              </w:rPr>
            </w:pPr>
            <w:r w:rsidRPr="00BE3C62">
              <w:rPr>
                <w:sz w:val="16"/>
              </w:rPr>
              <w:t>Workplan for FS_ReP_UDR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E73F" w14:textId="77777777" w:rsidR="004377C2" w:rsidRPr="00BE3C62" w:rsidRDefault="004377C2" w:rsidP="00BE3C62">
            <w:pPr>
              <w:pStyle w:val="TAL"/>
              <w:rPr>
                <w:sz w:val="16"/>
              </w:rPr>
            </w:pPr>
            <w:r w:rsidRPr="00BE3C62">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30DC"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81AA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2B05" w14:textId="77777777" w:rsidR="004377C2" w:rsidRPr="00BE3C62" w:rsidRDefault="004377C2" w:rsidP="00BE3C62">
            <w:pPr>
              <w:pStyle w:val="TAL"/>
              <w:rPr>
                <w:sz w:val="16"/>
              </w:rPr>
            </w:pPr>
          </w:p>
        </w:tc>
      </w:tr>
      <w:tr w:rsidR="00BE3C62" w:rsidRPr="00BE3C62" w14:paraId="544448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5291" w14:textId="77777777" w:rsidR="004377C2" w:rsidRPr="00BE3C62" w:rsidRDefault="004377C2" w:rsidP="00BE3C62">
            <w:pPr>
              <w:pStyle w:val="TAL"/>
              <w:rPr>
                <w:sz w:val="16"/>
              </w:rPr>
            </w:pPr>
            <w:r w:rsidRPr="00BE3C62">
              <w:rPr>
                <w:sz w:val="16"/>
              </w:rPr>
              <w:t>C4-214473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4D48" w14:textId="77777777" w:rsidR="004377C2" w:rsidRPr="00BE3C62" w:rsidRDefault="004377C2" w:rsidP="00BE3C62">
            <w:pPr>
              <w:pStyle w:val="TAL"/>
              <w:rPr>
                <w:sz w:val="16"/>
              </w:rPr>
            </w:pPr>
            <w:r w:rsidRPr="00BE3C62">
              <w:rPr>
                <w:sz w:val="16"/>
              </w:rPr>
              <w:t>Pseudo-CR on Evaluation and Conclusion for FS_ReP_UDR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19D60" w14:textId="77777777" w:rsidR="004377C2" w:rsidRPr="00BE3C62" w:rsidRDefault="004377C2" w:rsidP="00BE3C62">
            <w:pPr>
              <w:pStyle w:val="TAL"/>
              <w:rPr>
                <w:sz w:val="16"/>
              </w:rPr>
            </w:pPr>
            <w:r w:rsidRPr="00BE3C62">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13A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2258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1598" w14:textId="77777777" w:rsidR="004377C2" w:rsidRPr="00BE3C62" w:rsidRDefault="004377C2" w:rsidP="00BE3C62">
            <w:pPr>
              <w:pStyle w:val="TAL"/>
              <w:rPr>
                <w:sz w:val="16"/>
              </w:rPr>
            </w:pPr>
            <w:r w:rsidRPr="00BE3C62">
              <w:rPr>
                <w:sz w:val="16"/>
              </w:rPr>
              <w:t>C4-214726</w:t>
            </w:r>
          </w:p>
        </w:tc>
      </w:tr>
      <w:tr w:rsidR="00BE3C62" w:rsidRPr="00BE3C62" w14:paraId="5ADF57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6DF9C" w14:textId="77777777" w:rsidR="004377C2" w:rsidRPr="00BE3C62" w:rsidRDefault="004377C2" w:rsidP="00BE3C62">
            <w:pPr>
              <w:pStyle w:val="TAL"/>
              <w:rPr>
                <w:sz w:val="16"/>
              </w:rPr>
            </w:pPr>
            <w:r w:rsidRPr="00BE3C62">
              <w:rPr>
                <w:sz w:val="16"/>
              </w:rPr>
              <w:t>C4-214474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4DEB" w14:textId="77777777" w:rsidR="004377C2" w:rsidRPr="00BE3C62" w:rsidRDefault="004377C2" w:rsidP="00BE3C62">
            <w:pPr>
              <w:pStyle w:val="TAL"/>
              <w:rPr>
                <w:sz w:val="16"/>
              </w:rPr>
            </w:pPr>
            <w:r w:rsidRPr="00BE3C62">
              <w:rPr>
                <w:sz w:val="16"/>
              </w:rPr>
              <w:t>Pseudo-CR on Solution Proposal 1 to KI#4 (Usage of N32)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1FF1" w14:textId="77777777" w:rsidR="004377C2" w:rsidRPr="00BE3C62" w:rsidRDefault="004377C2" w:rsidP="00BE3C62">
            <w:pPr>
              <w:pStyle w:val="TAL"/>
              <w:rPr>
                <w:sz w:val="16"/>
              </w:rPr>
            </w:pPr>
            <w:r w:rsidRPr="00BE3C62">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D25C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639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7974" w14:textId="77777777" w:rsidR="004377C2" w:rsidRPr="00BE3C62" w:rsidRDefault="004377C2" w:rsidP="00BE3C62">
            <w:pPr>
              <w:pStyle w:val="TAL"/>
              <w:rPr>
                <w:sz w:val="16"/>
              </w:rPr>
            </w:pPr>
            <w:r w:rsidRPr="00BE3C62">
              <w:rPr>
                <w:sz w:val="16"/>
              </w:rPr>
              <w:t>C4-214538</w:t>
            </w:r>
          </w:p>
        </w:tc>
      </w:tr>
      <w:tr w:rsidR="00BE3C62" w:rsidRPr="00BE3C62" w14:paraId="3BA94D5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7DBF1" w14:textId="77777777" w:rsidR="004377C2" w:rsidRPr="00BE3C62" w:rsidRDefault="004377C2" w:rsidP="00BE3C62">
            <w:pPr>
              <w:pStyle w:val="TAL"/>
              <w:rPr>
                <w:sz w:val="16"/>
              </w:rPr>
            </w:pPr>
            <w:r w:rsidRPr="00BE3C62">
              <w:rPr>
                <w:sz w:val="16"/>
              </w:rPr>
              <w:t>C4-214475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7430" w14:textId="77777777" w:rsidR="004377C2" w:rsidRPr="00BE3C62" w:rsidRDefault="004377C2" w:rsidP="00BE3C62">
            <w:pPr>
              <w:pStyle w:val="TAL"/>
              <w:rPr>
                <w:sz w:val="16"/>
              </w:rPr>
            </w:pPr>
            <w:r w:rsidRPr="00BE3C62">
              <w:rPr>
                <w:sz w:val="16"/>
              </w:rPr>
              <w:t>Pseudo-CR on Solution Proposal 2 to KI#4 (Usage of N32)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EFB6D" w14:textId="77777777" w:rsidR="004377C2" w:rsidRPr="00BE3C62" w:rsidRDefault="004377C2" w:rsidP="00BE3C62">
            <w:pPr>
              <w:pStyle w:val="TAL"/>
              <w:rPr>
                <w:sz w:val="16"/>
              </w:rPr>
            </w:pPr>
            <w:r w:rsidRPr="00BE3C62">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61F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ADA4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4D3AD" w14:textId="77777777" w:rsidR="004377C2" w:rsidRPr="00BE3C62" w:rsidRDefault="004377C2" w:rsidP="00BE3C62">
            <w:pPr>
              <w:pStyle w:val="TAL"/>
              <w:rPr>
                <w:sz w:val="16"/>
              </w:rPr>
            </w:pPr>
            <w:r w:rsidRPr="00BE3C62">
              <w:rPr>
                <w:sz w:val="16"/>
              </w:rPr>
              <w:t>C4-214539</w:t>
            </w:r>
          </w:p>
        </w:tc>
      </w:tr>
      <w:tr w:rsidR="00BE3C62" w:rsidRPr="00BE3C62" w14:paraId="538217F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8027A" w14:textId="77777777" w:rsidR="004377C2" w:rsidRPr="00BE3C62" w:rsidRDefault="004377C2" w:rsidP="00BE3C62">
            <w:pPr>
              <w:pStyle w:val="TAL"/>
              <w:rPr>
                <w:sz w:val="16"/>
              </w:rPr>
            </w:pPr>
            <w:r w:rsidRPr="00BE3C62">
              <w:rPr>
                <w:sz w:val="16"/>
              </w:rPr>
              <w:t>C4-214476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EB4B" w14:textId="77777777" w:rsidR="004377C2" w:rsidRPr="00BE3C62" w:rsidRDefault="004377C2" w:rsidP="00BE3C62">
            <w:pPr>
              <w:pStyle w:val="TAL"/>
              <w:rPr>
                <w:sz w:val="16"/>
              </w:rPr>
            </w:pPr>
            <w:r w:rsidRPr="00BE3C62">
              <w:rPr>
                <w:sz w:val="16"/>
              </w:rPr>
              <w:t>Pseudo-CR on Evaluation Proposal to KI#4 (Usage of N32)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68871" w14:textId="77777777" w:rsidR="004377C2" w:rsidRPr="00BE3C62" w:rsidRDefault="004377C2" w:rsidP="00BE3C62">
            <w:pPr>
              <w:pStyle w:val="TAL"/>
              <w:rPr>
                <w:sz w:val="16"/>
              </w:rPr>
            </w:pPr>
            <w:r w:rsidRPr="00BE3C62">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3BFA"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D97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C5B94" w14:textId="77777777" w:rsidR="004377C2" w:rsidRPr="00BE3C62" w:rsidRDefault="004377C2" w:rsidP="00BE3C62">
            <w:pPr>
              <w:pStyle w:val="TAL"/>
              <w:rPr>
                <w:sz w:val="16"/>
              </w:rPr>
            </w:pPr>
          </w:p>
        </w:tc>
      </w:tr>
      <w:tr w:rsidR="00BE3C62" w:rsidRPr="00BE3C62" w14:paraId="403005B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DC7A7" w14:textId="77777777" w:rsidR="004377C2" w:rsidRPr="00BE3C62" w:rsidRDefault="004377C2" w:rsidP="00BE3C62">
            <w:pPr>
              <w:pStyle w:val="TAL"/>
              <w:rPr>
                <w:sz w:val="16"/>
              </w:rPr>
            </w:pPr>
            <w:r w:rsidRPr="00BE3C62">
              <w:rPr>
                <w:sz w:val="16"/>
              </w:rPr>
              <w:t>C4-214477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2D9C" w14:textId="77777777" w:rsidR="004377C2" w:rsidRPr="00BE3C62" w:rsidRDefault="004377C2" w:rsidP="00BE3C62">
            <w:pPr>
              <w:pStyle w:val="TAL"/>
              <w:rPr>
                <w:sz w:val="16"/>
              </w:rPr>
            </w:pPr>
            <w:r w:rsidRPr="00BE3C62">
              <w:rPr>
                <w:sz w:val="16"/>
              </w:rPr>
              <w:t>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F6847" w14:textId="77777777" w:rsidR="004377C2" w:rsidRPr="00BE3C62" w:rsidRDefault="004377C2" w:rsidP="00BE3C62">
            <w:pPr>
              <w:pStyle w:val="TAL"/>
              <w:rPr>
                <w:sz w:val="16"/>
              </w:rPr>
            </w:pPr>
            <w:r w:rsidRPr="00BE3C62">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44E2"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F6AD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1B029" w14:textId="77777777" w:rsidR="004377C2" w:rsidRPr="00BE3C62" w:rsidRDefault="004377C2" w:rsidP="00BE3C62">
            <w:pPr>
              <w:pStyle w:val="TAL"/>
              <w:rPr>
                <w:sz w:val="16"/>
              </w:rPr>
            </w:pPr>
          </w:p>
        </w:tc>
      </w:tr>
      <w:tr w:rsidR="00BE3C62" w:rsidRPr="00BE3C62" w14:paraId="5C80A68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EC6B" w14:textId="77777777" w:rsidR="004377C2" w:rsidRPr="00BE3C62" w:rsidRDefault="004377C2" w:rsidP="00BE3C62">
            <w:pPr>
              <w:pStyle w:val="TAL"/>
              <w:rPr>
                <w:sz w:val="16"/>
              </w:rPr>
            </w:pPr>
            <w:r w:rsidRPr="00BE3C62">
              <w:rPr>
                <w:sz w:val="16"/>
              </w:rPr>
              <w:t>C4-214478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86A9" w14:textId="77777777" w:rsidR="004377C2" w:rsidRPr="00BE3C62" w:rsidRDefault="004377C2" w:rsidP="00BE3C62">
            <w:pPr>
              <w:pStyle w:val="TAL"/>
              <w:rPr>
                <w:sz w:val="16"/>
              </w:rPr>
            </w:pPr>
            <w:r w:rsidRPr="00BE3C62">
              <w:rPr>
                <w:sz w:val="16"/>
              </w:rPr>
              <w:t>Correct the inconsistency between tables and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4C74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C0D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9F41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50DD6" w14:textId="77777777" w:rsidR="004377C2" w:rsidRPr="00BE3C62" w:rsidRDefault="004377C2" w:rsidP="00BE3C62">
            <w:pPr>
              <w:pStyle w:val="TAL"/>
              <w:rPr>
                <w:sz w:val="16"/>
              </w:rPr>
            </w:pPr>
          </w:p>
        </w:tc>
      </w:tr>
      <w:tr w:rsidR="00BE3C62" w:rsidRPr="00BE3C62" w14:paraId="6A5F38A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7670" w14:textId="77777777" w:rsidR="004377C2" w:rsidRPr="00BE3C62" w:rsidRDefault="004377C2" w:rsidP="00BE3C62">
            <w:pPr>
              <w:pStyle w:val="TAL"/>
              <w:rPr>
                <w:sz w:val="16"/>
              </w:rPr>
            </w:pPr>
            <w:r w:rsidRPr="00BE3C62">
              <w:rPr>
                <w:sz w:val="16"/>
              </w:rPr>
              <w:t>C4-214479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8805" w14:textId="77777777" w:rsidR="004377C2" w:rsidRPr="00BE3C62" w:rsidRDefault="004377C2" w:rsidP="00BE3C62">
            <w:pPr>
              <w:pStyle w:val="TAL"/>
              <w:rPr>
                <w:sz w:val="16"/>
              </w:rPr>
            </w:pPr>
            <w:r w:rsidRPr="00BE3C62">
              <w:rPr>
                <w:sz w:val="16"/>
              </w:rPr>
              <w:t>Correct the inconsistency between tables and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FFC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87EE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8A8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0AECF" w14:textId="77777777" w:rsidR="004377C2" w:rsidRPr="00BE3C62" w:rsidRDefault="004377C2" w:rsidP="00BE3C62">
            <w:pPr>
              <w:pStyle w:val="TAL"/>
              <w:rPr>
                <w:sz w:val="16"/>
              </w:rPr>
            </w:pPr>
          </w:p>
        </w:tc>
      </w:tr>
      <w:tr w:rsidR="00BE3C62" w:rsidRPr="00BE3C62" w14:paraId="467A580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5506" w14:textId="77777777" w:rsidR="004377C2" w:rsidRPr="00BE3C62" w:rsidRDefault="004377C2" w:rsidP="00BE3C62">
            <w:pPr>
              <w:pStyle w:val="TAL"/>
              <w:rPr>
                <w:sz w:val="16"/>
              </w:rPr>
            </w:pPr>
            <w:r w:rsidRPr="00BE3C62">
              <w:rPr>
                <w:sz w:val="16"/>
              </w:rPr>
              <w:t>C4-214480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AD89" w14:textId="77777777" w:rsidR="004377C2" w:rsidRPr="00BE3C62" w:rsidRDefault="004377C2" w:rsidP="00BE3C62">
            <w:pPr>
              <w:pStyle w:val="TAL"/>
              <w:rPr>
                <w:sz w:val="16"/>
              </w:rPr>
            </w:pPr>
            <w:r w:rsidRPr="00BE3C62">
              <w:rPr>
                <w:sz w:val="16"/>
              </w:rPr>
              <w:t>DISC on Partial success of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18E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BE8B"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9A8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34567" w14:textId="77777777" w:rsidR="004377C2" w:rsidRPr="00BE3C62" w:rsidRDefault="004377C2" w:rsidP="00BE3C62">
            <w:pPr>
              <w:pStyle w:val="TAL"/>
              <w:rPr>
                <w:sz w:val="16"/>
              </w:rPr>
            </w:pPr>
          </w:p>
        </w:tc>
      </w:tr>
      <w:tr w:rsidR="00BE3C62" w:rsidRPr="00BE3C62" w14:paraId="4AFDAF2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F2B87" w14:textId="77777777" w:rsidR="004377C2" w:rsidRPr="00BE3C62" w:rsidRDefault="004377C2" w:rsidP="00BE3C62">
            <w:pPr>
              <w:pStyle w:val="TAL"/>
              <w:rPr>
                <w:sz w:val="16"/>
              </w:rPr>
            </w:pPr>
            <w:r w:rsidRPr="00BE3C62">
              <w:rPr>
                <w:sz w:val="16"/>
              </w:rPr>
              <w:t>C4-214481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BBFA" w14:textId="77777777" w:rsidR="004377C2" w:rsidRPr="00BE3C62" w:rsidRDefault="004377C2" w:rsidP="00BE3C62">
            <w:pPr>
              <w:pStyle w:val="TAL"/>
              <w:rPr>
                <w:sz w:val="16"/>
              </w:rPr>
            </w:pPr>
            <w:r w:rsidRPr="00BE3C62">
              <w:rPr>
                <w:sz w:val="16"/>
              </w:rPr>
              <w:t>Partial success on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28C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F4F8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A24E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6F410" w14:textId="77777777" w:rsidR="004377C2" w:rsidRPr="00BE3C62" w:rsidRDefault="004377C2" w:rsidP="00BE3C62">
            <w:pPr>
              <w:pStyle w:val="TAL"/>
              <w:rPr>
                <w:sz w:val="16"/>
              </w:rPr>
            </w:pPr>
            <w:r w:rsidRPr="00BE3C62">
              <w:rPr>
                <w:sz w:val="16"/>
              </w:rPr>
              <w:t>C4-214841</w:t>
            </w:r>
          </w:p>
        </w:tc>
      </w:tr>
      <w:tr w:rsidR="00BE3C62" w:rsidRPr="00BE3C62" w14:paraId="5B33CF0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4A00" w14:textId="77777777" w:rsidR="004377C2" w:rsidRPr="00BE3C62" w:rsidRDefault="004377C2" w:rsidP="00BE3C62">
            <w:pPr>
              <w:pStyle w:val="TAL"/>
              <w:rPr>
                <w:sz w:val="16"/>
              </w:rPr>
            </w:pPr>
            <w:r w:rsidRPr="00BE3C62">
              <w:rPr>
                <w:sz w:val="16"/>
              </w:rPr>
              <w:t>C4-214482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7A0A4" w14:textId="77777777" w:rsidR="004377C2" w:rsidRPr="00BE3C62" w:rsidRDefault="004377C2" w:rsidP="00BE3C62">
            <w:pPr>
              <w:pStyle w:val="TAL"/>
              <w:rPr>
                <w:sz w:val="16"/>
              </w:rPr>
            </w:pPr>
            <w:r w:rsidRPr="00BE3C62">
              <w:rPr>
                <w:sz w:val="16"/>
              </w:rPr>
              <w:t>Partial success on EE subscription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87B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5A8D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AF16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C108E" w14:textId="77777777" w:rsidR="004377C2" w:rsidRPr="00BE3C62" w:rsidRDefault="004377C2" w:rsidP="00BE3C62">
            <w:pPr>
              <w:pStyle w:val="TAL"/>
              <w:rPr>
                <w:sz w:val="16"/>
              </w:rPr>
            </w:pPr>
          </w:p>
        </w:tc>
      </w:tr>
      <w:tr w:rsidR="00BE3C62" w:rsidRPr="00BE3C62" w14:paraId="3ED766B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4FA1" w14:textId="77777777" w:rsidR="004377C2" w:rsidRPr="00BE3C62" w:rsidRDefault="004377C2" w:rsidP="00BE3C62">
            <w:pPr>
              <w:pStyle w:val="TAL"/>
              <w:rPr>
                <w:sz w:val="16"/>
              </w:rPr>
            </w:pPr>
            <w:r w:rsidRPr="00BE3C62">
              <w:rPr>
                <w:sz w:val="16"/>
              </w:rPr>
              <w:t>C4-214483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C41B" w14:textId="77777777" w:rsidR="004377C2" w:rsidRPr="00BE3C62" w:rsidRDefault="004377C2" w:rsidP="00BE3C62">
            <w:pPr>
              <w:pStyle w:val="TAL"/>
              <w:rPr>
                <w:sz w:val="16"/>
              </w:rPr>
            </w:pPr>
            <w:r w:rsidRPr="00BE3C62">
              <w:rPr>
                <w:sz w:val="16"/>
              </w:rPr>
              <w:t>Partial success on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19F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467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E5C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ACA7" w14:textId="77777777" w:rsidR="004377C2" w:rsidRPr="00BE3C62" w:rsidRDefault="004377C2" w:rsidP="00BE3C62">
            <w:pPr>
              <w:pStyle w:val="TAL"/>
              <w:rPr>
                <w:sz w:val="16"/>
              </w:rPr>
            </w:pPr>
            <w:r w:rsidRPr="00BE3C62">
              <w:rPr>
                <w:sz w:val="16"/>
              </w:rPr>
              <w:t>C4-214842</w:t>
            </w:r>
          </w:p>
        </w:tc>
      </w:tr>
      <w:tr w:rsidR="00BE3C62" w:rsidRPr="00BE3C62" w14:paraId="6A7ABF9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A74F" w14:textId="77777777" w:rsidR="004377C2" w:rsidRPr="00BE3C62" w:rsidRDefault="004377C2" w:rsidP="00BE3C62">
            <w:pPr>
              <w:pStyle w:val="TAL"/>
              <w:rPr>
                <w:sz w:val="16"/>
              </w:rPr>
            </w:pPr>
            <w:r w:rsidRPr="00BE3C62">
              <w:rPr>
                <w:sz w:val="16"/>
              </w:rPr>
              <w:t>C4-214484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6A13" w14:textId="77777777" w:rsidR="004377C2" w:rsidRPr="00BE3C62" w:rsidRDefault="004377C2" w:rsidP="00BE3C62">
            <w:pPr>
              <w:pStyle w:val="TAL"/>
              <w:rPr>
                <w:sz w:val="16"/>
              </w:rPr>
            </w:pPr>
            <w:r w:rsidRPr="00BE3C62">
              <w:rPr>
                <w:sz w:val="16"/>
              </w:rPr>
              <w:t>Clarification to SACInfo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35B7" w14:textId="77777777" w:rsidR="004377C2" w:rsidRPr="00BE3C62" w:rsidRDefault="004377C2" w:rsidP="00BE3C62">
            <w:pPr>
              <w:pStyle w:val="TAL"/>
              <w:rPr>
                <w:sz w:val="16"/>
              </w:rPr>
            </w:pPr>
            <w:r w:rsidRPr="00BE3C62">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8D0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9CA3" w14:textId="77777777" w:rsidR="004377C2" w:rsidRPr="00BE3C62" w:rsidRDefault="004377C2" w:rsidP="00BE3C62">
            <w:pPr>
              <w:pStyle w:val="TAL"/>
              <w:rPr>
                <w:sz w:val="16"/>
              </w:rPr>
            </w:pPr>
            <w:r w:rsidRPr="00BE3C62">
              <w:rPr>
                <w:sz w:val="16"/>
              </w:rPr>
              <w:t>C4-214103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C5F2" w14:textId="77777777" w:rsidR="004377C2" w:rsidRPr="00BE3C62" w:rsidRDefault="004377C2" w:rsidP="00BE3C62">
            <w:pPr>
              <w:pStyle w:val="TAL"/>
              <w:rPr>
                <w:sz w:val="16"/>
              </w:rPr>
            </w:pPr>
            <w:r w:rsidRPr="00BE3C62">
              <w:rPr>
                <w:sz w:val="16"/>
              </w:rPr>
              <w:t>C4-214590</w:t>
            </w:r>
          </w:p>
        </w:tc>
      </w:tr>
      <w:tr w:rsidR="00BE3C62" w:rsidRPr="00BE3C62" w14:paraId="28B93C4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B6B1" w14:textId="77777777" w:rsidR="004377C2" w:rsidRPr="00BE3C62" w:rsidRDefault="004377C2" w:rsidP="00BE3C62">
            <w:pPr>
              <w:pStyle w:val="TAL"/>
              <w:rPr>
                <w:sz w:val="16"/>
              </w:rPr>
            </w:pPr>
            <w:r w:rsidRPr="00BE3C62">
              <w:rPr>
                <w:sz w:val="16"/>
              </w:rPr>
              <w:t>C4-214485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50D0" w14:textId="77777777" w:rsidR="004377C2" w:rsidRPr="00BE3C62" w:rsidRDefault="004377C2" w:rsidP="00BE3C62">
            <w:pPr>
              <w:pStyle w:val="TAL"/>
              <w:rPr>
                <w:sz w:val="16"/>
              </w:rPr>
            </w:pPr>
            <w:r w:rsidRPr="00BE3C62">
              <w:rPr>
                <w:sz w:val="16"/>
              </w:rPr>
              <w:t>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EEAF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A024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BFEC" w14:textId="77777777" w:rsidR="004377C2" w:rsidRPr="00BE3C62" w:rsidRDefault="004377C2" w:rsidP="00BE3C62">
            <w:pPr>
              <w:pStyle w:val="TAL"/>
              <w:rPr>
                <w:sz w:val="16"/>
              </w:rPr>
            </w:pPr>
            <w:r w:rsidRPr="00BE3C62">
              <w:rPr>
                <w:sz w:val="16"/>
              </w:rPr>
              <w:t>CP-211195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C848" w14:textId="77777777" w:rsidR="004377C2" w:rsidRPr="00BE3C62" w:rsidRDefault="004377C2" w:rsidP="00BE3C62">
            <w:pPr>
              <w:pStyle w:val="TAL"/>
              <w:rPr>
                <w:sz w:val="16"/>
              </w:rPr>
            </w:pPr>
            <w:r w:rsidRPr="00BE3C62">
              <w:rPr>
                <w:sz w:val="16"/>
              </w:rPr>
              <w:t>C4-214671</w:t>
            </w:r>
          </w:p>
        </w:tc>
      </w:tr>
      <w:tr w:rsidR="00BE3C62" w:rsidRPr="00BE3C62" w14:paraId="233B407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A277" w14:textId="77777777" w:rsidR="004377C2" w:rsidRPr="00BE3C62" w:rsidRDefault="004377C2" w:rsidP="00BE3C62">
            <w:pPr>
              <w:pStyle w:val="TAL"/>
              <w:rPr>
                <w:sz w:val="16"/>
              </w:rPr>
            </w:pPr>
            <w:r w:rsidRPr="00BE3C62">
              <w:rPr>
                <w:sz w:val="16"/>
              </w:rPr>
              <w:t>C4-214486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A9E0C" w14:textId="77777777" w:rsidR="004377C2" w:rsidRPr="00BE3C62" w:rsidRDefault="004377C2" w:rsidP="00BE3C62">
            <w:pPr>
              <w:pStyle w:val="TAL"/>
              <w:rPr>
                <w:sz w:val="16"/>
              </w:rPr>
            </w:pPr>
            <w:r w:rsidRPr="00BE3C62">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2500" w14:textId="77777777" w:rsidR="004377C2" w:rsidRPr="00BE3C62" w:rsidRDefault="004377C2" w:rsidP="00BE3C62">
            <w:pPr>
              <w:pStyle w:val="TAL"/>
              <w:rPr>
                <w:sz w:val="16"/>
              </w:rPr>
            </w:pPr>
            <w:r w:rsidRPr="00BE3C62">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4764"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B1B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03B6" w14:textId="77777777" w:rsidR="004377C2" w:rsidRPr="00BE3C62" w:rsidRDefault="004377C2" w:rsidP="00BE3C62">
            <w:pPr>
              <w:pStyle w:val="TAL"/>
              <w:rPr>
                <w:sz w:val="16"/>
              </w:rPr>
            </w:pPr>
          </w:p>
        </w:tc>
      </w:tr>
      <w:tr w:rsidR="00BE3C62" w:rsidRPr="00BE3C62" w14:paraId="6E3194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53667" w14:textId="77777777" w:rsidR="004377C2" w:rsidRPr="00BE3C62" w:rsidRDefault="004377C2" w:rsidP="00BE3C62">
            <w:pPr>
              <w:pStyle w:val="TAL"/>
              <w:rPr>
                <w:sz w:val="16"/>
              </w:rPr>
            </w:pPr>
            <w:r w:rsidRPr="00BE3C62">
              <w:rPr>
                <w:sz w:val="16"/>
              </w:rPr>
              <w:t>C4-214487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DC18" w14:textId="77777777" w:rsidR="004377C2" w:rsidRPr="00BE3C62" w:rsidRDefault="004377C2" w:rsidP="00BE3C62">
            <w:pPr>
              <w:pStyle w:val="TAL"/>
              <w:rPr>
                <w:sz w:val="16"/>
              </w:rPr>
            </w:pPr>
            <w:r w:rsidRPr="00BE3C62">
              <w:rPr>
                <w:sz w:val="16"/>
              </w:rPr>
              <w:t>Update on evaluation and conclusion related to solution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53EC" w14:textId="77777777" w:rsidR="004377C2" w:rsidRPr="00BE3C62" w:rsidRDefault="004377C2" w:rsidP="00BE3C62">
            <w:pPr>
              <w:pStyle w:val="TAL"/>
              <w:rPr>
                <w:sz w:val="16"/>
              </w:rPr>
            </w:pPr>
            <w:r w:rsidRPr="00BE3C62">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37FC"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CA1A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4F9A" w14:textId="77777777" w:rsidR="004377C2" w:rsidRPr="00BE3C62" w:rsidRDefault="004377C2" w:rsidP="00BE3C62">
            <w:pPr>
              <w:pStyle w:val="TAL"/>
              <w:rPr>
                <w:sz w:val="16"/>
              </w:rPr>
            </w:pPr>
          </w:p>
        </w:tc>
      </w:tr>
      <w:tr w:rsidR="00BE3C62" w:rsidRPr="00BE3C62" w14:paraId="4FEB623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266A" w14:textId="77777777" w:rsidR="004377C2" w:rsidRPr="00BE3C62" w:rsidRDefault="004377C2" w:rsidP="00BE3C62">
            <w:pPr>
              <w:pStyle w:val="TAL"/>
              <w:rPr>
                <w:sz w:val="16"/>
              </w:rPr>
            </w:pPr>
            <w:r w:rsidRPr="00BE3C62">
              <w:rPr>
                <w:sz w:val="16"/>
              </w:rPr>
              <w:t>C4-214488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1B236" w14:textId="77777777" w:rsidR="004377C2" w:rsidRPr="00BE3C62" w:rsidRDefault="004377C2" w:rsidP="00BE3C62">
            <w:pPr>
              <w:pStyle w:val="TAL"/>
              <w:rPr>
                <w:sz w:val="16"/>
              </w:rPr>
            </w:pPr>
            <w:r w:rsidRPr="00BE3C62">
              <w:rPr>
                <w:sz w:val="16"/>
              </w:rPr>
              <w:t>Introduction of TSCTSF and other stage2 and 3 alignments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8548" w14:textId="77777777" w:rsidR="004377C2" w:rsidRPr="00BE3C62" w:rsidRDefault="004377C2" w:rsidP="00BE3C62">
            <w:pPr>
              <w:pStyle w:val="TAL"/>
              <w:rPr>
                <w:sz w:val="16"/>
              </w:rPr>
            </w:pPr>
            <w:r w:rsidRPr="00BE3C62">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CF7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A41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E0D27" w14:textId="77777777" w:rsidR="004377C2" w:rsidRPr="00BE3C62" w:rsidRDefault="004377C2" w:rsidP="00BE3C62">
            <w:pPr>
              <w:pStyle w:val="TAL"/>
              <w:rPr>
                <w:sz w:val="16"/>
              </w:rPr>
            </w:pPr>
            <w:r w:rsidRPr="00BE3C62">
              <w:rPr>
                <w:sz w:val="16"/>
              </w:rPr>
              <w:t>C4-214535</w:t>
            </w:r>
          </w:p>
        </w:tc>
      </w:tr>
      <w:tr w:rsidR="00BE3C62" w:rsidRPr="00BE3C62" w14:paraId="131B8A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AC88" w14:textId="77777777" w:rsidR="004377C2" w:rsidRPr="00BE3C62" w:rsidRDefault="004377C2" w:rsidP="00BE3C62">
            <w:pPr>
              <w:pStyle w:val="TAL"/>
              <w:rPr>
                <w:sz w:val="16"/>
              </w:rPr>
            </w:pPr>
            <w:r w:rsidRPr="00BE3C62">
              <w:rPr>
                <w:sz w:val="16"/>
              </w:rPr>
              <w:t>C4-214489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A63C" w14:textId="77777777" w:rsidR="004377C2" w:rsidRPr="00BE3C62" w:rsidRDefault="004377C2" w:rsidP="00BE3C62">
            <w:pPr>
              <w:pStyle w:val="TAL"/>
              <w:rPr>
                <w:sz w:val="16"/>
              </w:rPr>
            </w:pPr>
            <w:r w:rsidRPr="00BE3C62">
              <w:rPr>
                <w:sz w:val="16"/>
              </w:rPr>
              <w:t>Corrections in definitions, descriptions and references of the Nnrf Service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3AEB" w14:textId="77777777" w:rsidR="004377C2" w:rsidRPr="00BE3C62" w:rsidRDefault="004377C2" w:rsidP="00BE3C62">
            <w:pPr>
              <w:pStyle w:val="TAL"/>
              <w:rPr>
                <w:sz w:val="16"/>
              </w:rPr>
            </w:pPr>
            <w:r w:rsidRPr="00BE3C62">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0B29"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2E9C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495F" w14:textId="77777777" w:rsidR="004377C2" w:rsidRPr="00BE3C62" w:rsidRDefault="004377C2" w:rsidP="00BE3C62">
            <w:pPr>
              <w:pStyle w:val="TAL"/>
              <w:rPr>
                <w:sz w:val="16"/>
              </w:rPr>
            </w:pPr>
          </w:p>
        </w:tc>
      </w:tr>
      <w:tr w:rsidR="00BE3C62" w:rsidRPr="00BE3C62" w14:paraId="596D631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BA57" w14:textId="77777777" w:rsidR="004377C2" w:rsidRPr="00BE3C62" w:rsidRDefault="004377C2" w:rsidP="00BE3C62">
            <w:pPr>
              <w:pStyle w:val="TAL"/>
              <w:rPr>
                <w:sz w:val="16"/>
              </w:rPr>
            </w:pPr>
            <w:r w:rsidRPr="00BE3C62">
              <w:rPr>
                <w:sz w:val="16"/>
              </w:rPr>
              <w:t>C4-214490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C5107" w14:textId="77777777" w:rsidR="004377C2" w:rsidRPr="00BE3C62" w:rsidRDefault="004377C2" w:rsidP="00BE3C62">
            <w:pPr>
              <w:pStyle w:val="TAL"/>
              <w:rPr>
                <w:sz w:val="16"/>
              </w:rPr>
            </w:pPr>
            <w:r w:rsidRPr="00BE3C62">
              <w:rPr>
                <w:sz w:val="16"/>
              </w:rPr>
              <w:t>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D66F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2E68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5448" w14:textId="77777777" w:rsidR="004377C2" w:rsidRPr="00BE3C62" w:rsidRDefault="004377C2" w:rsidP="00BE3C62">
            <w:pPr>
              <w:pStyle w:val="TAL"/>
              <w:rPr>
                <w:sz w:val="16"/>
              </w:rPr>
            </w:pPr>
            <w:r w:rsidRPr="00BE3C62">
              <w:rPr>
                <w:sz w:val="16"/>
              </w:rPr>
              <w:t>C4-214217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83170" w14:textId="77777777" w:rsidR="004377C2" w:rsidRPr="00BE3C62" w:rsidRDefault="004377C2" w:rsidP="00BE3C62">
            <w:pPr>
              <w:pStyle w:val="TAL"/>
              <w:rPr>
                <w:sz w:val="16"/>
              </w:rPr>
            </w:pPr>
            <w:r w:rsidRPr="00BE3C62">
              <w:rPr>
                <w:sz w:val="16"/>
              </w:rPr>
              <w:t>C4-214656</w:t>
            </w:r>
          </w:p>
        </w:tc>
      </w:tr>
      <w:tr w:rsidR="00BE3C62" w:rsidRPr="00BE3C62" w14:paraId="2BAADB3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F352F" w14:textId="77777777" w:rsidR="004377C2" w:rsidRPr="00BE3C62" w:rsidRDefault="004377C2" w:rsidP="00BE3C62">
            <w:pPr>
              <w:pStyle w:val="TAL"/>
              <w:rPr>
                <w:sz w:val="16"/>
              </w:rPr>
            </w:pPr>
            <w:r w:rsidRPr="00BE3C62">
              <w:rPr>
                <w:sz w:val="16"/>
              </w:rPr>
              <w:t>C4-214491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1F05" w14:textId="77777777" w:rsidR="004377C2" w:rsidRPr="00BE3C62" w:rsidRDefault="004377C2" w:rsidP="00BE3C62">
            <w:pPr>
              <w:pStyle w:val="TAL"/>
              <w:rPr>
                <w:sz w:val="16"/>
              </w:rPr>
            </w:pPr>
            <w:r w:rsidRPr="00BE3C62">
              <w:rPr>
                <w:sz w:val="16"/>
              </w:rPr>
              <w:t>making vcnTunnelInfo optional on N16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ADF94" w14:textId="77777777" w:rsidR="004377C2" w:rsidRPr="00BE3C62" w:rsidRDefault="004377C2" w:rsidP="00BE3C62">
            <w:pPr>
              <w:pStyle w:val="TAL"/>
              <w:rPr>
                <w:sz w:val="16"/>
              </w:rPr>
            </w:pPr>
            <w:r w:rsidRPr="00BE3C62">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05A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5F68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F02CB" w14:textId="77777777" w:rsidR="004377C2" w:rsidRPr="00BE3C62" w:rsidRDefault="004377C2" w:rsidP="00BE3C62">
            <w:pPr>
              <w:pStyle w:val="TAL"/>
              <w:rPr>
                <w:sz w:val="16"/>
              </w:rPr>
            </w:pPr>
            <w:r w:rsidRPr="00BE3C62">
              <w:rPr>
                <w:sz w:val="16"/>
              </w:rPr>
              <w:t>C4-214614</w:t>
            </w:r>
          </w:p>
        </w:tc>
      </w:tr>
      <w:tr w:rsidR="00BE3C62" w:rsidRPr="00BE3C62" w14:paraId="5023D30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CDE3" w14:textId="77777777" w:rsidR="004377C2" w:rsidRPr="00BE3C62" w:rsidRDefault="004377C2" w:rsidP="00BE3C62">
            <w:pPr>
              <w:pStyle w:val="TAL"/>
              <w:rPr>
                <w:sz w:val="16"/>
              </w:rPr>
            </w:pPr>
            <w:r w:rsidRPr="00BE3C62">
              <w:rPr>
                <w:sz w:val="16"/>
              </w:rPr>
              <w:t>C4-214492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5AAE" w14:textId="77777777" w:rsidR="004377C2" w:rsidRPr="00BE3C62" w:rsidRDefault="004377C2" w:rsidP="00BE3C62">
            <w:pPr>
              <w:pStyle w:val="TAL"/>
              <w:rPr>
                <w:sz w:val="16"/>
              </w:rPr>
            </w:pPr>
            <w:r w:rsidRPr="00BE3C62">
              <w:rPr>
                <w:sz w:val="16"/>
              </w:rPr>
              <w:t>IEEE Std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7730" w14:textId="77777777" w:rsidR="004377C2" w:rsidRPr="00BE3C62" w:rsidRDefault="004377C2" w:rsidP="00BE3C62">
            <w:pPr>
              <w:pStyle w:val="TAL"/>
              <w:rPr>
                <w:sz w:val="16"/>
              </w:rPr>
            </w:pPr>
            <w:r w:rsidRPr="00BE3C62">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4C32"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F94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DD2FD" w14:textId="77777777" w:rsidR="004377C2" w:rsidRPr="00BE3C62" w:rsidRDefault="004377C2" w:rsidP="00BE3C62">
            <w:pPr>
              <w:pStyle w:val="TAL"/>
              <w:rPr>
                <w:sz w:val="16"/>
              </w:rPr>
            </w:pPr>
            <w:r w:rsidRPr="00BE3C62">
              <w:rPr>
                <w:sz w:val="16"/>
              </w:rPr>
              <w:t>C4-214601</w:t>
            </w:r>
          </w:p>
        </w:tc>
      </w:tr>
      <w:tr w:rsidR="00BE3C62" w:rsidRPr="00BE3C62" w14:paraId="41BFF17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2CCD1" w14:textId="77777777" w:rsidR="004377C2" w:rsidRPr="00BE3C62" w:rsidRDefault="004377C2" w:rsidP="00BE3C62">
            <w:pPr>
              <w:pStyle w:val="TAL"/>
              <w:rPr>
                <w:sz w:val="16"/>
              </w:rPr>
            </w:pPr>
            <w:r w:rsidRPr="00BE3C62">
              <w:rPr>
                <w:sz w:val="16"/>
              </w:rPr>
              <w:t>C4-214493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818A3" w14:textId="77777777" w:rsidR="004377C2" w:rsidRPr="00BE3C62" w:rsidRDefault="004377C2" w:rsidP="00BE3C62">
            <w:pPr>
              <w:pStyle w:val="TAL"/>
              <w:rPr>
                <w:sz w:val="16"/>
              </w:rPr>
            </w:pPr>
            <w:r w:rsidRPr="00BE3C62">
              <w:rPr>
                <w:sz w:val="16"/>
              </w:rPr>
              <w:t>IEEE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ED3A" w14:textId="77777777" w:rsidR="004377C2" w:rsidRPr="00BE3C62" w:rsidRDefault="004377C2" w:rsidP="00BE3C62">
            <w:pPr>
              <w:pStyle w:val="TAL"/>
              <w:rPr>
                <w:sz w:val="16"/>
              </w:rPr>
            </w:pPr>
            <w:r w:rsidRPr="00BE3C62">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6C8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B2E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969D" w14:textId="77777777" w:rsidR="004377C2" w:rsidRPr="00BE3C62" w:rsidRDefault="004377C2" w:rsidP="00BE3C62">
            <w:pPr>
              <w:pStyle w:val="TAL"/>
              <w:rPr>
                <w:sz w:val="16"/>
              </w:rPr>
            </w:pPr>
            <w:r w:rsidRPr="00BE3C62">
              <w:rPr>
                <w:sz w:val="16"/>
              </w:rPr>
              <w:t>C4-214603</w:t>
            </w:r>
          </w:p>
        </w:tc>
      </w:tr>
      <w:tr w:rsidR="00BE3C62" w:rsidRPr="00BE3C62" w14:paraId="03FA899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E90C" w14:textId="77777777" w:rsidR="004377C2" w:rsidRPr="00BE3C62" w:rsidRDefault="004377C2" w:rsidP="00BE3C62">
            <w:pPr>
              <w:pStyle w:val="TAL"/>
              <w:rPr>
                <w:sz w:val="16"/>
              </w:rPr>
            </w:pPr>
            <w:r w:rsidRPr="00BE3C62">
              <w:rPr>
                <w:sz w:val="16"/>
              </w:rPr>
              <w:t>C4-214494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F5F82" w14:textId="77777777" w:rsidR="004377C2" w:rsidRPr="00BE3C62" w:rsidRDefault="004377C2" w:rsidP="00BE3C62">
            <w:pPr>
              <w:pStyle w:val="TAL"/>
              <w:rPr>
                <w:sz w:val="16"/>
              </w:rPr>
            </w:pPr>
            <w:r w:rsidRPr="00BE3C62">
              <w:rPr>
                <w:sz w:val="16"/>
              </w:rPr>
              <w:t>Clarification to API name guidance in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FB24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8170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465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ED5BD" w14:textId="77777777" w:rsidR="004377C2" w:rsidRPr="00BE3C62" w:rsidRDefault="004377C2" w:rsidP="00BE3C62">
            <w:pPr>
              <w:pStyle w:val="TAL"/>
              <w:rPr>
                <w:sz w:val="16"/>
              </w:rPr>
            </w:pPr>
            <w:r w:rsidRPr="00BE3C62">
              <w:rPr>
                <w:sz w:val="16"/>
              </w:rPr>
              <w:t>C4-214524</w:t>
            </w:r>
          </w:p>
        </w:tc>
      </w:tr>
      <w:tr w:rsidR="00BE3C62" w:rsidRPr="00BE3C62" w14:paraId="7FF928E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DBFE6" w14:textId="77777777" w:rsidR="004377C2" w:rsidRPr="00BE3C62" w:rsidRDefault="004377C2" w:rsidP="00BE3C62">
            <w:pPr>
              <w:pStyle w:val="TAL"/>
              <w:rPr>
                <w:sz w:val="16"/>
              </w:rPr>
            </w:pPr>
            <w:r w:rsidRPr="00BE3C62">
              <w:rPr>
                <w:sz w:val="16"/>
              </w:rPr>
              <w:t>C4-214495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A410" w14:textId="77777777" w:rsidR="004377C2" w:rsidRPr="00BE3C62" w:rsidRDefault="004377C2" w:rsidP="00BE3C62">
            <w:pPr>
              <w:pStyle w:val="TAL"/>
              <w:rPr>
                <w:sz w:val="16"/>
              </w:rPr>
            </w:pPr>
            <w:r w:rsidRPr="00BE3C62">
              <w:rPr>
                <w:sz w:val="16"/>
              </w:rPr>
              <w:t>NSSAIAvailability 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DB48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950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5D6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D1B7" w14:textId="77777777" w:rsidR="004377C2" w:rsidRPr="00BE3C62" w:rsidRDefault="004377C2" w:rsidP="00BE3C62">
            <w:pPr>
              <w:pStyle w:val="TAL"/>
              <w:rPr>
                <w:sz w:val="16"/>
              </w:rPr>
            </w:pPr>
            <w:r w:rsidRPr="00BE3C62">
              <w:rPr>
                <w:sz w:val="16"/>
              </w:rPr>
              <w:t>C4-214650</w:t>
            </w:r>
          </w:p>
        </w:tc>
      </w:tr>
      <w:tr w:rsidR="00BE3C62" w:rsidRPr="00BE3C62" w14:paraId="121B0FB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31471" w14:textId="77777777" w:rsidR="004377C2" w:rsidRPr="00BE3C62" w:rsidRDefault="004377C2" w:rsidP="00BE3C62">
            <w:pPr>
              <w:pStyle w:val="TAL"/>
              <w:rPr>
                <w:sz w:val="16"/>
              </w:rPr>
            </w:pPr>
            <w:r w:rsidRPr="00BE3C62">
              <w:rPr>
                <w:sz w:val="16"/>
              </w:rPr>
              <w:t>C4-214496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E387" w14:textId="77777777" w:rsidR="004377C2" w:rsidRPr="00BE3C62" w:rsidRDefault="004377C2" w:rsidP="00BE3C62">
            <w:pPr>
              <w:pStyle w:val="TAL"/>
              <w:rPr>
                <w:sz w:val="16"/>
              </w:rPr>
            </w:pPr>
            <w:r w:rsidRPr="00BE3C62">
              <w:rPr>
                <w:sz w:val="16"/>
              </w:rPr>
              <w:t>NfInstanceId of CBCF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9FE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EAC3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2AC2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22D27" w14:textId="77777777" w:rsidR="004377C2" w:rsidRPr="00BE3C62" w:rsidRDefault="004377C2" w:rsidP="00BE3C62">
            <w:pPr>
              <w:pStyle w:val="TAL"/>
              <w:rPr>
                <w:sz w:val="16"/>
              </w:rPr>
            </w:pPr>
            <w:r w:rsidRPr="00BE3C62">
              <w:rPr>
                <w:sz w:val="16"/>
              </w:rPr>
              <w:t>C4-214651</w:t>
            </w:r>
          </w:p>
        </w:tc>
      </w:tr>
      <w:tr w:rsidR="00BE3C62" w:rsidRPr="00BE3C62" w14:paraId="7A6C209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73541" w14:textId="77777777" w:rsidR="004377C2" w:rsidRPr="00BE3C62" w:rsidRDefault="004377C2" w:rsidP="00BE3C62">
            <w:pPr>
              <w:pStyle w:val="TAL"/>
              <w:rPr>
                <w:sz w:val="16"/>
              </w:rPr>
            </w:pPr>
            <w:r w:rsidRPr="00BE3C62">
              <w:rPr>
                <w:sz w:val="16"/>
              </w:rPr>
              <w:t>C4-214497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BA8E" w14:textId="77777777" w:rsidR="004377C2" w:rsidRPr="00BE3C62" w:rsidRDefault="004377C2" w:rsidP="00BE3C62">
            <w:pPr>
              <w:pStyle w:val="TAL"/>
              <w:rPr>
                <w:sz w:val="16"/>
              </w:rPr>
            </w:pPr>
            <w:r w:rsidRPr="00BE3C62">
              <w:rPr>
                <w:sz w:val="16"/>
              </w:rPr>
              <w:t>backupAmfInfo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BBF6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B199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114F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0540" w14:textId="77777777" w:rsidR="004377C2" w:rsidRPr="00BE3C62" w:rsidRDefault="004377C2" w:rsidP="00BE3C62">
            <w:pPr>
              <w:pStyle w:val="TAL"/>
              <w:rPr>
                <w:sz w:val="16"/>
              </w:rPr>
            </w:pPr>
            <w:r w:rsidRPr="00BE3C62">
              <w:rPr>
                <w:sz w:val="16"/>
              </w:rPr>
              <w:t>C4-214744</w:t>
            </w:r>
          </w:p>
        </w:tc>
      </w:tr>
      <w:tr w:rsidR="00BE3C62" w:rsidRPr="00BE3C62" w14:paraId="3FBE04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57D7" w14:textId="77777777" w:rsidR="004377C2" w:rsidRPr="00BE3C62" w:rsidRDefault="004377C2" w:rsidP="00BE3C62">
            <w:pPr>
              <w:pStyle w:val="TAL"/>
              <w:rPr>
                <w:sz w:val="16"/>
              </w:rPr>
            </w:pPr>
            <w:r w:rsidRPr="00BE3C62">
              <w:rPr>
                <w:sz w:val="16"/>
              </w:rPr>
              <w:t>C4-214498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86E2" w14:textId="77777777" w:rsidR="004377C2" w:rsidRPr="00BE3C62" w:rsidRDefault="004377C2" w:rsidP="00BE3C62">
            <w:pPr>
              <w:pStyle w:val="TAL"/>
              <w:rPr>
                <w:sz w:val="16"/>
              </w:rPr>
            </w:pPr>
            <w:r w:rsidRPr="00BE3C62">
              <w:rPr>
                <w:sz w:val="16"/>
              </w:rPr>
              <w:t>Correction to shared IMPU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5349" w14:textId="77777777" w:rsidR="004377C2" w:rsidRPr="00BE3C62" w:rsidRDefault="004377C2" w:rsidP="00BE3C62">
            <w:pPr>
              <w:pStyle w:val="TAL"/>
              <w:rPr>
                <w:sz w:val="16"/>
              </w:rPr>
            </w:pPr>
            <w:r w:rsidRPr="00BE3C62">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BE06C"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D855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07ED1" w14:textId="77777777" w:rsidR="004377C2" w:rsidRPr="00BE3C62" w:rsidRDefault="004377C2" w:rsidP="00BE3C62">
            <w:pPr>
              <w:pStyle w:val="TAL"/>
              <w:rPr>
                <w:sz w:val="16"/>
              </w:rPr>
            </w:pPr>
          </w:p>
        </w:tc>
      </w:tr>
      <w:tr w:rsidR="00BE3C62" w:rsidRPr="00BE3C62" w14:paraId="13CB5A7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23D69" w14:textId="77777777" w:rsidR="004377C2" w:rsidRPr="00BE3C62" w:rsidRDefault="004377C2" w:rsidP="00BE3C62">
            <w:pPr>
              <w:pStyle w:val="TAL"/>
              <w:rPr>
                <w:sz w:val="16"/>
              </w:rPr>
            </w:pPr>
            <w:r w:rsidRPr="00BE3C62">
              <w:rPr>
                <w:sz w:val="16"/>
              </w:rPr>
              <w:t>C4-214499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AE651" w14:textId="77777777" w:rsidR="004377C2" w:rsidRPr="00BE3C62" w:rsidRDefault="004377C2" w:rsidP="00BE3C62">
            <w:pPr>
              <w:pStyle w:val="TAL"/>
              <w:rPr>
                <w:sz w:val="16"/>
              </w:rPr>
            </w:pPr>
            <w:r w:rsidRPr="00BE3C62">
              <w:rPr>
                <w:sz w:val="16"/>
              </w:rPr>
              <w:t>Discussion on the progress status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2B753" w14:textId="77777777" w:rsidR="004377C2" w:rsidRPr="00BE3C62" w:rsidRDefault="004377C2" w:rsidP="00BE3C62">
            <w:pPr>
              <w:pStyle w:val="TAL"/>
              <w:rPr>
                <w:sz w:val="16"/>
              </w:rPr>
            </w:pPr>
            <w:r w:rsidRPr="00BE3C62">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B569"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30D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1B50C" w14:textId="77777777" w:rsidR="004377C2" w:rsidRPr="00BE3C62" w:rsidRDefault="004377C2" w:rsidP="00BE3C62">
            <w:pPr>
              <w:pStyle w:val="TAL"/>
              <w:rPr>
                <w:sz w:val="16"/>
              </w:rPr>
            </w:pPr>
          </w:p>
        </w:tc>
      </w:tr>
      <w:tr w:rsidR="00BE3C62" w:rsidRPr="00BE3C62" w14:paraId="31306F8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A372E" w14:textId="77777777" w:rsidR="004377C2" w:rsidRPr="00BE3C62" w:rsidRDefault="004377C2" w:rsidP="00BE3C62">
            <w:pPr>
              <w:pStyle w:val="TAL"/>
              <w:rPr>
                <w:sz w:val="16"/>
              </w:rPr>
            </w:pPr>
            <w:r w:rsidRPr="00BE3C62">
              <w:rPr>
                <w:sz w:val="16"/>
              </w:rPr>
              <w:t>C4-214500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E981" w14:textId="77777777" w:rsidR="004377C2" w:rsidRPr="00BE3C62" w:rsidRDefault="004377C2" w:rsidP="00BE3C62">
            <w:pPr>
              <w:pStyle w:val="TAL"/>
              <w:rPr>
                <w:sz w:val="16"/>
              </w:rPr>
            </w:pPr>
            <w:r w:rsidRPr="00BE3C62">
              <w:rPr>
                <w:sz w:val="16"/>
              </w:rPr>
              <w:t>Update to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D533" w14:textId="77777777" w:rsidR="004377C2" w:rsidRPr="00BE3C62" w:rsidRDefault="004377C2" w:rsidP="00BE3C62">
            <w:pPr>
              <w:pStyle w:val="TAL"/>
              <w:rPr>
                <w:sz w:val="16"/>
              </w:rPr>
            </w:pPr>
            <w:r w:rsidRPr="00BE3C62">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EF7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EF0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D422C" w14:textId="77777777" w:rsidR="004377C2" w:rsidRPr="00BE3C62" w:rsidRDefault="004377C2" w:rsidP="00BE3C62">
            <w:pPr>
              <w:pStyle w:val="TAL"/>
              <w:rPr>
                <w:sz w:val="16"/>
              </w:rPr>
            </w:pPr>
          </w:p>
        </w:tc>
      </w:tr>
      <w:tr w:rsidR="00BE3C62" w:rsidRPr="00BE3C62" w14:paraId="6FDF031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381F5" w14:textId="77777777" w:rsidR="004377C2" w:rsidRPr="00BE3C62" w:rsidRDefault="004377C2" w:rsidP="00BE3C62">
            <w:pPr>
              <w:pStyle w:val="TAL"/>
              <w:rPr>
                <w:sz w:val="16"/>
              </w:rPr>
            </w:pPr>
            <w:r w:rsidRPr="00BE3C62">
              <w:rPr>
                <w:sz w:val="16"/>
              </w:rPr>
              <w:t>C4-214501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6DC5" w14:textId="77777777" w:rsidR="004377C2" w:rsidRPr="00BE3C62" w:rsidRDefault="004377C2" w:rsidP="00BE3C62">
            <w:pPr>
              <w:pStyle w:val="TAL"/>
              <w:rPr>
                <w:sz w:val="16"/>
              </w:rPr>
            </w:pPr>
            <w:r w:rsidRPr="00BE3C62">
              <w:rPr>
                <w:sz w:val="16"/>
              </w:rPr>
              <w:t>Evaluation and conclusion to solution #2 and solution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E945" w14:textId="77777777" w:rsidR="004377C2" w:rsidRPr="00BE3C62" w:rsidRDefault="004377C2" w:rsidP="00BE3C62">
            <w:pPr>
              <w:pStyle w:val="TAL"/>
              <w:rPr>
                <w:sz w:val="16"/>
              </w:rPr>
            </w:pPr>
            <w:r w:rsidRPr="00BE3C62">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D995"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D09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0CAD" w14:textId="77777777" w:rsidR="004377C2" w:rsidRPr="00BE3C62" w:rsidRDefault="004377C2" w:rsidP="00BE3C62">
            <w:pPr>
              <w:pStyle w:val="TAL"/>
              <w:rPr>
                <w:sz w:val="16"/>
              </w:rPr>
            </w:pPr>
          </w:p>
        </w:tc>
      </w:tr>
      <w:tr w:rsidR="00BE3C62" w:rsidRPr="00BE3C62" w14:paraId="35B9A87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822F" w14:textId="77777777" w:rsidR="004377C2" w:rsidRPr="00BE3C62" w:rsidRDefault="004377C2" w:rsidP="00BE3C62">
            <w:pPr>
              <w:pStyle w:val="TAL"/>
              <w:rPr>
                <w:sz w:val="16"/>
              </w:rPr>
            </w:pPr>
            <w:r w:rsidRPr="00BE3C62">
              <w:rPr>
                <w:sz w:val="16"/>
              </w:rPr>
              <w:t>C4-214502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2B33" w14:textId="77777777" w:rsidR="004377C2" w:rsidRPr="00BE3C62" w:rsidRDefault="004377C2" w:rsidP="00BE3C62">
            <w:pPr>
              <w:pStyle w:val="TAL"/>
              <w:rPr>
                <w:sz w:val="16"/>
              </w:rPr>
            </w:pPr>
            <w:r w:rsidRPr="00BE3C62">
              <w:rPr>
                <w:sz w:val="16"/>
              </w:rPr>
              <w:t>making vcnTunnelInfo optional on N16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3378" w14:textId="77777777" w:rsidR="004377C2" w:rsidRPr="00BE3C62" w:rsidRDefault="004377C2" w:rsidP="00BE3C62">
            <w:pPr>
              <w:pStyle w:val="TAL"/>
              <w:rPr>
                <w:sz w:val="16"/>
              </w:rPr>
            </w:pPr>
            <w:r w:rsidRPr="00BE3C62">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6AD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BC72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7E2F" w14:textId="77777777" w:rsidR="004377C2" w:rsidRPr="00BE3C62" w:rsidRDefault="004377C2" w:rsidP="00BE3C62">
            <w:pPr>
              <w:pStyle w:val="TAL"/>
              <w:rPr>
                <w:sz w:val="16"/>
              </w:rPr>
            </w:pPr>
            <w:r w:rsidRPr="00BE3C62">
              <w:rPr>
                <w:sz w:val="16"/>
              </w:rPr>
              <w:t>C4-214613</w:t>
            </w:r>
          </w:p>
        </w:tc>
      </w:tr>
      <w:tr w:rsidR="00BE3C62" w:rsidRPr="00BE3C62" w14:paraId="53306E5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C8F3" w14:textId="77777777" w:rsidR="004377C2" w:rsidRPr="00BE3C62" w:rsidRDefault="004377C2" w:rsidP="00BE3C62">
            <w:pPr>
              <w:pStyle w:val="TAL"/>
              <w:rPr>
                <w:sz w:val="16"/>
              </w:rPr>
            </w:pPr>
            <w:r w:rsidRPr="00BE3C62">
              <w:rPr>
                <w:sz w:val="16"/>
              </w:rPr>
              <w:t>C4-214503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DA35" w14:textId="77777777" w:rsidR="004377C2" w:rsidRPr="00BE3C62" w:rsidRDefault="004377C2" w:rsidP="00BE3C62">
            <w:pPr>
              <w:pStyle w:val="TAL"/>
              <w:rPr>
                <w:sz w:val="16"/>
              </w:rPr>
            </w:pPr>
            <w:r w:rsidRPr="00BE3C62">
              <w:rPr>
                <w:sz w:val="16"/>
              </w:rPr>
              <w:t>Selecting the same PCF for AMF and SMF in pure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0B7A"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3AA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3479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7DE5" w14:textId="77777777" w:rsidR="004377C2" w:rsidRPr="00BE3C62" w:rsidRDefault="004377C2" w:rsidP="00BE3C62">
            <w:pPr>
              <w:pStyle w:val="TAL"/>
              <w:rPr>
                <w:sz w:val="16"/>
              </w:rPr>
            </w:pPr>
            <w:r w:rsidRPr="00BE3C62">
              <w:rPr>
                <w:sz w:val="16"/>
              </w:rPr>
              <w:t>C4-214701</w:t>
            </w:r>
          </w:p>
        </w:tc>
      </w:tr>
      <w:tr w:rsidR="00BE3C62" w:rsidRPr="00BE3C62" w14:paraId="7E1A560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E9A2" w14:textId="77777777" w:rsidR="004377C2" w:rsidRPr="00BE3C62" w:rsidRDefault="004377C2" w:rsidP="00BE3C62">
            <w:pPr>
              <w:pStyle w:val="TAL"/>
              <w:rPr>
                <w:sz w:val="16"/>
              </w:rPr>
            </w:pPr>
            <w:r w:rsidRPr="00BE3C62">
              <w:rPr>
                <w:sz w:val="16"/>
              </w:rPr>
              <w:t>C4-214504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A026" w14:textId="77777777" w:rsidR="004377C2" w:rsidRPr="00BE3C62" w:rsidRDefault="004377C2" w:rsidP="00BE3C62">
            <w:pPr>
              <w:pStyle w:val="TAL"/>
              <w:rPr>
                <w:sz w:val="16"/>
              </w:rPr>
            </w:pPr>
            <w:r w:rsidRPr="00BE3C62">
              <w:rPr>
                <w:sz w:val="16"/>
              </w:rPr>
              <w:t>Selecting the same PCF for AMF and SMF in the EPS to 5GS mobility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C9C4"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36B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04A5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D93A" w14:textId="77777777" w:rsidR="004377C2" w:rsidRPr="00BE3C62" w:rsidRDefault="004377C2" w:rsidP="00BE3C62">
            <w:pPr>
              <w:pStyle w:val="TAL"/>
              <w:rPr>
                <w:sz w:val="16"/>
              </w:rPr>
            </w:pPr>
            <w:r w:rsidRPr="00BE3C62">
              <w:rPr>
                <w:sz w:val="16"/>
              </w:rPr>
              <w:t>C4-214702</w:t>
            </w:r>
          </w:p>
        </w:tc>
      </w:tr>
      <w:tr w:rsidR="00BE3C62" w:rsidRPr="00BE3C62" w14:paraId="77EA4E7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D063" w14:textId="77777777" w:rsidR="004377C2" w:rsidRPr="00BE3C62" w:rsidRDefault="004377C2" w:rsidP="00BE3C62">
            <w:pPr>
              <w:pStyle w:val="TAL"/>
              <w:rPr>
                <w:sz w:val="16"/>
              </w:rPr>
            </w:pPr>
            <w:r w:rsidRPr="00BE3C62">
              <w:rPr>
                <w:sz w:val="16"/>
              </w:rPr>
              <w:t>C4-214505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14667" w14:textId="77777777" w:rsidR="004377C2" w:rsidRPr="00BE3C62" w:rsidRDefault="004377C2" w:rsidP="00BE3C62">
            <w:pPr>
              <w:pStyle w:val="TAL"/>
              <w:rPr>
                <w:sz w:val="16"/>
              </w:rPr>
            </w:pPr>
            <w:r w:rsidRPr="00BE3C62">
              <w:rPr>
                <w:sz w:val="16"/>
              </w:rPr>
              <w:t>ID_UAS CT4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68821" w14:textId="77777777" w:rsidR="004377C2" w:rsidRPr="00BE3C62" w:rsidRDefault="004377C2" w:rsidP="00BE3C62">
            <w:pPr>
              <w:pStyle w:val="TAL"/>
              <w:rPr>
                <w:sz w:val="16"/>
              </w:rPr>
            </w:pPr>
            <w:r w:rsidRPr="00BE3C62">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21FE"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1FC7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505A" w14:textId="77777777" w:rsidR="004377C2" w:rsidRPr="00BE3C62" w:rsidRDefault="004377C2" w:rsidP="00BE3C62">
            <w:pPr>
              <w:pStyle w:val="TAL"/>
              <w:rPr>
                <w:sz w:val="16"/>
              </w:rPr>
            </w:pPr>
          </w:p>
        </w:tc>
      </w:tr>
      <w:tr w:rsidR="00BE3C62" w:rsidRPr="00BE3C62" w14:paraId="7C7EB36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B0F4" w14:textId="77777777" w:rsidR="004377C2" w:rsidRPr="00BE3C62" w:rsidRDefault="004377C2" w:rsidP="00BE3C62">
            <w:pPr>
              <w:pStyle w:val="TAL"/>
              <w:rPr>
                <w:sz w:val="16"/>
              </w:rPr>
            </w:pPr>
            <w:r w:rsidRPr="00BE3C62">
              <w:rPr>
                <w:sz w:val="16"/>
              </w:rPr>
              <w:t>C4-214506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7826" w14:textId="77777777" w:rsidR="004377C2" w:rsidRPr="00BE3C62" w:rsidRDefault="004377C2" w:rsidP="00BE3C62">
            <w:pPr>
              <w:pStyle w:val="TAL"/>
              <w:rPr>
                <w:sz w:val="16"/>
              </w:rPr>
            </w:pPr>
            <w:r w:rsidRPr="00BE3C62">
              <w:rPr>
                <w:sz w:val="16"/>
              </w:rPr>
              <w:t>Pseudo-CR on UAS-NF Authentication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3F38" w14:textId="77777777" w:rsidR="004377C2" w:rsidRPr="00BE3C62" w:rsidRDefault="004377C2" w:rsidP="00BE3C62">
            <w:pPr>
              <w:pStyle w:val="TAL"/>
              <w:rPr>
                <w:sz w:val="16"/>
              </w:rPr>
            </w:pPr>
            <w:r w:rsidRPr="00BE3C62">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131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B721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8A54" w14:textId="77777777" w:rsidR="004377C2" w:rsidRPr="00BE3C62" w:rsidRDefault="004377C2" w:rsidP="00BE3C62">
            <w:pPr>
              <w:pStyle w:val="TAL"/>
              <w:rPr>
                <w:sz w:val="16"/>
              </w:rPr>
            </w:pPr>
            <w:r w:rsidRPr="00BE3C62">
              <w:rPr>
                <w:sz w:val="16"/>
              </w:rPr>
              <w:t>C4-214738</w:t>
            </w:r>
          </w:p>
        </w:tc>
      </w:tr>
      <w:tr w:rsidR="00BE3C62" w:rsidRPr="00BE3C62" w14:paraId="7CFC0A4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25B3" w14:textId="77777777" w:rsidR="004377C2" w:rsidRPr="00BE3C62" w:rsidRDefault="004377C2" w:rsidP="00BE3C62">
            <w:pPr>
              <w:pStyle w:val="TAL"/>
              <w:rPr>
                <w:sz w:val="16"/>
              </w:rPr>
            </w:pPr>
            <w:r w:rsidRPr="00BE3C62">
              <w:rPr>
                <w:sz w:val="16"/>
              </w:rPr>
              <w:t>C4-214507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0F2D" w14:textId="77777777" w:rsidR="004377C2" w:rsidRPr="00BE3C62" w:rsidRDefault="004377C2" w:rsidP="00BE3C62">
            <w:pPr>
              <w:pStyle w:val="TAL"/>
              <w:rPr>
                <w:sz w:val="16"/>
              </w:rPr>
            </w:pPr>
            <w:r w:rsidRPr="00BE3C62">
              <w:rPr>
                <w:sz w:val="16"/>
              </w:rPr>
              <w:t>Pseudo-CR on alignment of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38AB" w14:textId="77777777" w:rsidR="004377C2" w:rsidRPr="00BE3C62" w:rsidRDefault="004377C2" w:rsidP="00BE3C62">
            <w:pPr>
              <w:pStyle w:val="TAL"/>
              <w:rPr>
                <w:sz w:val="16"/>
              </w:rPr>
            </w:pPr>
            <w:r w:rsidRPr="00BE3C62">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D3C3"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998E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CF266" w14:textId="77777777" w:rsidR="004377C2" w:rsidRPr="00BE3C62" w:rsidRDefault="004377C2" w:rsidP="00BE3C62">
            <w:pPr>
              <w:pStyle w:val="TAL"/>
              <w:rPr>
                <w:sz w:val="16"/>
              </w:rPr>
            </w:pPr>
          </w:p>
        </w:tc>
      </w:tr>
      <w:tr w:rsidR="00BE3C62" w:rsidRPr="00BE3C62" w14:paraId="0DFA5D2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E363" w14:textId="77777777" w:rsidR="004377C2" w:rsidRPr="00BE3C62" w:rsidRDefault="004377C2" w:rsidP="00BE3C62">
            <w:pPr>
              <w:pStyle w:val="TAL"/>
              <w:rPr>
                <w:sz w:val="16"/>
              </w:rPr>
            </w:pPr>
            <w:r w:rsidRPr="00BE3C62">
              <w:rPr>
                <w:sz w:val="16"/>
              </w:rPr>
              <w:t>C4-214508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4394" w14:textId="77777777" w:rsidR="004377C2" w:rsidRPr="00BE3C62" w:rsidRDefault="004377C2" w:rsidP="00BE3C62">
            <w:pPr>
              <w:pStyle w:val="TAL"/>
              <w:rPr>
                <w:sz w:val="16"/>
              </w:rPr>
            </w:pPr>
            <w:r w:rsidRPr="00BE3C62">
              <w:rPr>
                <w:sz w:val="16"/>
              </w:rPr>
              <w:t>FQDN for 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4CED" w14:textId="77777777" w:rsidR="004377C2" w:rsidRPr="00BE3C62" w:rsidRDefault="004377C2" w:rsidP="00BE3C62">
            <w:pPr>
              <w:pStyle w:val="TAL"/>
              <w:rPr>
                <w:sz w:val="16"/>
              </w:rPr>
            </w:pPr>
            <w:r w:rsidRPr="00BE3C62">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D08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A56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3CC7" w14:textId="77777777" w:rsidR="004377C2" w:rsidRPr="00BE3C62" w:rsidRDefault="004377C2" w:rsidP="00BE3C62">
            <w:pPr>
              <w:pStyle w:val="TAL"/>
              <w:rPr>
                <w:sz w:val="16"/>
              </w:rPr>
            </w:pPr>
            <w:r w:rsidRPr="00BE3C62">
              <w:rPr>
                <w:sz w:val="16"/>
              </w:rPr>
              <w:t>C4-214737</w:t>
            </w:r>
          </w:p>
        </w:tc>
      </w:tr>
      <w:tr w:rsidR="00BE3C62" w:rsidRPr="00BE3C62" w14:paraId="3F8359E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B094" w14:textId="77777777" w:rsidR="004377C2" w:rsidRPr="00BE3C62" w:rsidRDefault="004377C2" w:rsidP="00BE3C62">
            <w:pPr>
              <w:pStyle w:val="TAL"/>
              <w:rPr>
                <w:sz w:val="16"/>
              </w:rPr>
            </w:pPr>
            <w:r w:rsidRPr="00BE3C62">
              <w:rPr>
                <w:sz w:val="16"/>
              </w:rPr>
              <w:t>C4-214509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710ED" w14:textId="77777777" w:rsidR="004377C2" w:rsidRPr="00BE3C62" w:rsidRDefault="004377C2" w:rsidP="00BE3C62">
            <w:pPr>
              <w:pStyle w:val="TAL"/>
              <w:rPr>
                <w:sz w:val="16"/>
              </w:rPr>
            </w:pPr>
            <w:r w:rsidRPr="00BE3C62">
              <w:rPr>
                <w:sz w:val="16"/>
              </w:rPr>
              <w:t>Restoration of SM contexts affected by a partial or complete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15B45"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339E"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0E2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02BF5" w14:textId="77777777" w:rsidR="004377C2" w:rsidRPr="00BE3C62" w:rsidRDefault="004377C2" w:rsidP="00BE3C62">
            <w:pPr>
              <w:pStyle w:val="TAL"/>
              <w:rPr>
                <w:sz w:val="16"/>
              </w:rPr>
            </w:pPr>
          </w:p>
        </w:tc>
      </w:tr>
      <w:tr w:rsidR="00BE3C62" w:rsidRPr="00BE3C62" w14:paraId="0CD393D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DA97" w14:textId="77777777" w:rsidR="004377C2" w:rsidRPr="00BE3C62" w:rsidRDefault="004377C2" w:rsidP="00BE3C62">
            <w:pPr>
              <w:pStyle w:val="TAL"/>
              <w:rPr>
                <w:sz w:val="16"/>
              </w:rPr>
            </w:pPr>
            <w:r w:rsidRPr="00BE3C62">
              <w:rPr>
                <w:sz w:val="16"/>
              </w:rPr>
              <w:t>C4-214510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DA222" w14:textId="77777777" w:rsidR="004377C2" w:rsidRPr="00BE3C62" w:rsidRDefault="004377C2" w:rsidP="00BE3C62">
            <w:pPr>
              <w:pStyle w:val="TAL"/>
              <w:rPr>
                <w:sz w:val="16"/>
              </w:rPr>
            </w:pPr>
            <w:r w:rsidRPr="00BE3C62">
              <w:rPr>
                <w:sz w:val="16"/>
              </w:rPr>
              <w:t>Restoration of PFCP sessions with corresponding SM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AC92"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3C0C"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7E7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4B11" w14:textId="77777777" w:rsidR="004377C2" w:rsidRPr="00BE3C62" w:rsidRDefault="004377C2" w:rsidP="00BE3C62">
            <w:pPr>
              <w:pStyle w:val="TAL"/>
              <w:rPr>
                <w:sz w:val="16"/>
              </w:rPr>
            </w:pPr>
          </w:p>
        </w:tc>
      </w:tr>
      <w:tr w:rsidR="00BE3C62" w:rsidRPr="00BE3C62" w14:paraId="3833435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19BE" w14:textId="77777777" w:rsidR="004377C2" w:rsidRPr="00BE3C62" w:rsidRDefault="004377C2" w:rsidP="00BE3C62">
            <w:pPr>
              <w:pStyle w:val="TAL"/>
              <w:rPr>
                <w:sz w:val="16"/>
              </w:rPr>
            </w:pPr>
            <w:r w:rsidRPr="00BE3C62">
              <w:rPr>
                <w:sz w:val="16"/>
              </w:rPr>
              <w:t>C4-214511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580E" w14:textId="77777777" w:rsidR="004377C2" w:rsidRPr="00BE3C62" w:rsidRDefault="004377C2" w:rsidP="00BE3C62">
            <w:pPr>
              <w:pStyle w:val="TAL"/>
              <w:rPr>
                <w:sz w:val="16"/>
              </w:rPr>
            </w:pPr>
            <w:r w:rsidRPr="00BE3C62">
              <w:rPr>
                <w:sz w:val="16"/>
              </w:rPr>
              <w:t>Update SM context with Group ID of PFCP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D63F"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FB76"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8D02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8244" w14:textId="77777777" w:rsidR="004377C2" w:rsidRPr="00BE3C62" w:rsidRDefault="004377C2" w:rsidP="00BE3C62">
            <w:pPr>
              <w:pStyle w:val="TAL"/>
              <w:rPr>
                <w:sz w:val="16"/>
              </w:rPr>
            </w:pPr>
          </w:p>
        </w:tc>
      </w:tr>
      <w:tr w:rsidR="00BE3C62" w:rsidRPr="00BE3C62" w14:paraId="1FD0E30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5C3D" w14:textId="77777777" w:rsidR="004377C2" w:rsidRPr="00BE3C62" w:rsidRDefault="004377C2" w:rsidP="00BE3C62">
            <w:pPr>
              <w:pStyle w:val="TAL"/>
              <w:rPr>
                <w:sz w:val="16"/>
              </w:rPr>
            </w:pPr>
            <w:r w:rsidRPr="00BE3C62">
              <w:rPr>
                <w:sz w:val="16"/>
              </w:rPr>
              <w:t>C4-214512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5EC3" w14:textId="77777777" w:rsidR="004377C2" w:rsidRPr="00BE3C62" w:rsidRDefault="004377C2" w:rsidP="00BE3C62">
            <w:pPr>
              <w:pStyle w:val="TAL"/>
              <w:rPr>
                <w:sz w:val="16"/>
              </w:rPr>
            </w:pPr>
            <w:r w:rsidRPr="00BE3C62">
              <w:rPr>
                <w:sz w:val="16"/>
              </w:rPr>
              <w:t>Miscellaneous 5G ProSe related corrections and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271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BB4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E4F2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0A758" w14:textId="77777777" w:rsidR="004377C2" w:rsidRPr="00BE3C62" w:rsidRDefault="004377C2" w:rsidP="00BE3C62">
            <w:pPr>
              <w:pStyle w:val="TAL"/>
              <w:rPr>
                <w:sz w:val="16"/>
              </w:rPr>
            </w:pPr>
          </w:p>
        </w:tc>
      </w:tr>
      <w:tr w:rsidR="00BE3C62" w:rsidRPr="00BE3C62" w14:paraId="552588D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CB14" w14:textId="77777777" w:rsidR="004377C2" w:rsidRPr="00BE3C62" w:rsidRDefault="004377C2" w:rsidP="00BE3C62">
            <w:pPr>
              <w:pStyle w:val="TAL"/>
              <w:rPr>
                <w:sz w:val="16"/>
              </w:rPr>
            </w:pPr>
            <w:r w:rsidRPr="00BE3C62">
              <w:rPr>
                <w:sz w:val="16"/>
              </w:rPr>
              <w:t>C4-214513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8CF1" w14:textId="77777777" w:rsidR="004377C2" w:rsidRPr="00BE3C62" w:rsidRDefault="004377C2" w:rsidP="00BE3C62">
            <w:pPr>
              <w:pStyle w:val="TAL"/>
              <w:rPr>
                <w:sz w:val="16"/>
              </w:rPr>
            </w:pPr>
            <w:r w:rsidRPr="00BE3C62">
              <w:rPr>
                <w:sz w:val="16"/>
              </w:rPr>
              <w:t>Corrections to the Nudm_SDM re-used Data Types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C8C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475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49DE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AFFD5" w14:textId="77777777" w:rsidR="004377C2" w:rsidRPr="00BE3C62" w:rsidRDefault="004377C2" w:rsidP="00BE3C62">
            <w:pPr>
              <w:pStyle w:val="TAL"/>
              <w:rPr>
                <w:sz w:val="16"/>
              </w:rPr>
            </w:pPr>
          </w:p>
        </w:tc>
      </w:tr>
      <w:tr w:rsidR="00BE3C62" w:rsidRPr="00BE3C62" w14:paraId="00CDD78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65C3" w14:textId="77777777" w:rsidR="004377C2" w:rsidRPr="00BE3C62" w:rsidRDefault="004377C2" w:rsidP="00BE3C62">
            <w:pPr>
              <w:pStyle w:val="TAL"/>
              <w:rPr>
                <w:sz w:val="16"/>
              </w:rPr>
            </w:pPr>
            <w:r w:rsidRPr="00BE3C62">
              <w:rPr>
                <w:sz w:val="16"/>
              </w:rPr>
              <w:t>C4-214514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A749" w14:textId="77777777" w:rsidR="004377C2" w:rsidRPr="00BE3C62" w:rsidRDefault="004377C2" w:rsidP="00BE3C62">
            <w:pPr>
              <w:pStyle w:val="TAL"/>
              <w:rPr>
                <w:sz w:val="16"/>
              </w:rPr>
            </w:pPr>
            <w:r w:rsidRPr="00BE3C62">
              <w:rPr>
                <w:sz w:val="16"/>
              </w:rPr>
              <w:t>DISC on the API URI and the relative URI below root concepts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84CE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E1EE"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412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238E7" w14:textId="77777777" w:rsidR="004377C2" w:rsidRPr="00BE3C62" w:rsidRDefault="004377C2" w:rsidP="00BE3C62">
            <w:pPr>
              <w:pStyle w:val="TAL"/>
              <w:rPr>
                <w:sz w:val="16"/>
              </w:rPr>
            </w:pPr>
          </w:p>
        </w:tc>
      </w:tr>
      <w:tr w:rsidR="00BE3C62" w:rsidRPr="00BE3C62" w14:paraId="2120B8F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09B2" w14:textId="77777777" w:rsidR="004377C2" w:rsidRPr="00BE3C62" w:rsidRDefault="004377C2" w:rsidP="00BE3C62">
            <w:pPr>
              <w:pStyle w:val="TAL"/>
              <w:rPr>
                <w:sz w:val="16"/>
              </w:rPr>
            </w:pPr>
            <w:r w:rsidRPr="00BE3C62">
              <w:rPr>
                <w:sz w:val="16"/>
              </w:rPr>
              <w:t>C4-214515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7EAD4" w14:textId="77777777" w:rsidR="004377C2" w:rsidRPr="00BE3C62" w:rsidRDefault="004377C2" w:rsidP="00BE3C62">
            <w:pPr>
              <w:pStyle w:val="TAL"/>
              <w:rPr>
                <w:sz w:val="16"/>
              </w:rPr>
            </w:pPr>
            <w:r w:rsidRPr="00BE3C62">
              <w:rPr>
                <w:sz w:val="16"/>
              </w:rPr>
              <w:t>Corrections to the API URI and relative URI below root concepts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7B1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046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25E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909FC" w14:textId="77777777" w:rsidR="004377C2" w:rsidRPr="00BE3C62" w:rsidRDefault="004377C2" w:rsidP="00BE3C62">
            <w:pPr>
              <w:pStyle w:val="TAL"/>
              <w:rPr>
                <w:sz w:val="16"/>
              </w:rPr>
            </w:pPr>
            <w:r w:rsidRPr="00BE3C62">
              <w:rPr>
                <w:sz w:val="16"/>
              </w:rPr>
              <w:t>C4-214527</w:t>
            </w:r>
          </w:p>
        </w:tc>
      </w:tr>
      <w:tr w:rsidR="00BE3C62" w:rsidRPr="00BE3C62" w14:paraId="1F22C20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2926" w14:textId="77777777" w:rsidR="004377C2" w:rsidRPr="00BE3C62" w:rsidRDefault="004377C2" w:rsidP="00BE3C62">
            <w:pPr>
              <w:pStyle w:val="TAL"/>
              <w:rPr>
                <w:sz w:val="16"/>
              </w:rPr>
            </w:pPr>
            <w:r w:rsidRPr="00BE3C62">
              <w:rPr>
                <w:sz w:val="16"/>
              </w:rPr>
              <w:t>C4-214516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A611" w14:textId="77777777" w:rsidR="004377C2" w:rsidRPr="00BE3C62" w:rsidRDefault="004377C2" w:rsidP="00BE3C62">
            <w:pPr>
              <w:pStyle w:val="TAL"/>
              <w:rPr>
                <w:sz w:val="16"/>
              </w:rPr>
            </w:pPr>
            <w:r w:rsidRPr="00BE3C62">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EBF6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BB7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B76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57E80" w14:textId="77777777" w:rsidR="004377C2" w:rsidRPr="00BE3C62" w:rsidRDefault="004377C2" w:rsidP="00BE3C62">
            <w:pPr>
              <w:pStyle w:val="TAL"/>
              <w:rPr>
                <w:sz w:val="16"/>
              </w:rPr>
            </w:pPr>
            <w:r w:rsidRPr="00BE3C62">
              <w:rPr>
                <w:sz w:val="16"/>
              </w:rPr>
              <w:t>C4-214691</w:t>
            </w:r>
          </w:p>
        </w:tc>
      </w:tr>
      <w:tr w:rsidR="00BE3C62" w:rsidRPr="00BE3C62" w14:paraId="29F2EBE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467D" w14:textId="77777777" w:rsidR="004377C2" w:rsidRPr="00BE3C62" w:rsidRDefault="004377C2" w:rsidP="00BE3C62">
            <w:pPr>
              <w:pStyle w:val="TAL"/>
              <w:rPr>
                <w:sz w:val="16"/>
              </w:rPr>
            </w:pPr>
            <w:r w:rsidRPr="00BE3C62">
              <w:rPr>
                <w:sz w:val="16"/>
              </w:rPr>
              <w:t>C4-214517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F41C" w14:textId="77777777" w:rsidR="004377C2" w:rsidRPr="00BE3C62" w:rsidRDefault="004377C2" w:rsidP="00BE3C62">
            <w:pPr>
              <w:pStyle w:val="TAL"/>
              <w:rPr>
                <w:sz w:val="16"/>
              </w:rPr>
            </w:pPr>
            <w:r w:rsidRPr="00BE3C62">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0DA0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CC3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C02E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C590" w14:textId="77777777" w:rsidR="004377C2" w:rsidRPr="00BE3C62" w:rsidRDefault="004377C2" w:rsidP="00BE3C62">
            <w:pPr>
              <w:pStyle w:val="TAL"/>
              <w:rPr>
                <w:sz w:val="16"/>
              </w:rPr>
            </w:pPr>
            <w:r w:rsidRPr="00BE3C62">
              <w:rPr>
                <w:sz w:val="16"/>
              </w:rPr>
              <w:t>C4-214692</w:t>
            </w:r>
          </w:p>
        </w:tc>
      </w:tr>
      <w:tr w:rsidR="00BE3C62" w:rsidRPr="00BE3C62" w14:paraId="3F5F8B5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8E13" w14:textId="77777777" w:rsidR="004377C2" w:rsidRPr="00BE3C62" w:rsidRDefault="004377C2" w:rsidP="00BE3C62">
            <w:pPr>
              <w:pStyle w:val="TAL"/>
              <w:rPr>
                <w:sz w:val="16"/>
              </w:rPr>
            </w:pPr>
            <w:r w:rsidRPr="00BE3C62">
              <w:rPr>
                <w:sz w:val="16"/>
              </w:rPr>
              <w:t>C4-214518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5F99" w14:textId="77777777" w:rsidR="004377C2" w:rsidRPr="00BE3C62" w:rsidRDefault="004377C2" w:rsidP="00BE3C62">
            <w:pPr>
              <w:pStyle w:val="TAL"/>
              <w:rPr>
                <w:sz w:val="16"/>
              </w:rPr>
            </w:pPr>
            <w:r w:rsidRPr="00BE3C62">
              <w:rPr>
                <w:sz w:val="16"/>
              </w:rPr>
              <w:t>Removal of enum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2B40"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18B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BA52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BB5C" w14:textId="77777777" w:rsidR="004377C2" w:rsidRPr="00BE3C62" w:rsidRDefault="004377C2" w:rsidP="00BE3C62">
            <w:pPr>
              <w:pStyle w:val="TAL"/>
              <w:rPr>
                <w:sz w:val="16"/>
              </w:rPr>
            </w:pPr>
          </w:p>
        </w:tc>
      </w:tr>
      <w:tr w:rsidR="00BE3C62" w:rsidRPr="00BE3C62" w14:paraId="6DC7B4F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271E9" w14:textId="77777777" w:rsidR="004377C2" w:rsidRPr="00BE3C62" w:rsidRDefault="004377C2" w:rsidP="00BE3C62">
            <w:pPr>
              <w:pStyle w:val="TAL"/>
              <w:rPr>
                <w:sz w:val="16"/>
              </w:rPr>
            </w:pPr>
            <w:r w:rsidRPr="00BE3C62">
              <w:rPr>
                <w:sz w:val="16"/>
              </w:rPr>
              <w:t>C4-214519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8CC89" w14:textId="77777777" w:rsidR="004377C2" w:rsidRPr="00BE3C62" w:rsidRDefault="004377C2" w:rsidP="00BE3C62">
            <w:pPr>
              <w:pStyle w:val="TAL"/>
              <w:rPr>
                <w:sz w:val="16"/>
              </w:rPr>
            </w:pPr>
            <w:r w:rsidRPr="00BE3C62">
              <w:rPr>
                <w:sz w:val="16"/>
              </w:rPr>
              <w:t>Removal of enum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9C41"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467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85A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8B295" w14:textId="77777777" w:rsidR="004377C2" w:rsidRPr="00BE3C62" w:rsidRDefault="004377C2" w:rsidP="00BE3C62">
            <w:pPr>
              <w:pStyle w:val="TAL"/>
              <w:rPr>
                <w:sz w:val="16"/>
              </w:rPr>
            </w:pPr>
          </w:p>
        </w:tc>
      </w:tr>
      <w:tr w:rsidR="00BE3C62" w:rsidRPr="00BE3C62" w14:paraId="15C83CA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B32A" w14:textId="77777777" w:rsidR="004377C2" w:rsidRPr="00BE3C62" w:rsidRDefault="004377C2" w:rsidP="00BE3C62">
            <w:pPr>
              <w:pStyle w:val="TAL"/>
              <w:rPr>
                <w:sz w:val="16"/>
              </w:rPr>
            </w:pPr>
            <w:r w:rsidRPr="00BE3C62">
              <w:rPr>
                <w:sz w:val="16"/>
              </w:rPr>
              <w:t>C4-214520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40BBA" w14:textId="77777777" w:rsidR="004377C2" w:rsidRPr="00BE3C62" w:rsidRDefault="004377C2" w:rsidP="00BE3C62">
            <w:pPr>
              <w:pStyle w:val="TAL"/>
              <w:rPr>
                <w:sz w:val="16"/>
              </w:rPr>
            </w:pPr>
            <w:r w:rsidRPr="00BE3C62">
              <w:rPr>
                <w:sz w:val="16"/>
              </w:rPr>
              <w:t>UeReachableInd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C4A0"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F0B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9487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EEEB4" w14:textId="77777777" w:rsidR="004377C2" w:rsidRPr="00BE3C62" w:rsidRDefault="004377C2" w:rsidP="00BE3C62">
            <w:pPr>
              <w:pStyle w:val="TAL"/>
              <w:rPr>
                <w:sz w:val="16"/>
              </w:rPr>
            </w:pPr>
            <w:r w:rsidRPr="00BE3C62">
              <w:rPr>
                <w:sz w:val="16"/>
              </w:rPr>
              <w:t>C4-214689</w:t>
            </w:r>
          </w:p>
        </w:tc>
      </w:tr>
      <w:tr w:rsidR="00BE3C62" w:rsidRPr="00BE3C62" w14:paraId="4033A8E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B43D5" w14:textId="77777777" w:rsidR="004377C2" w:rsidRPr="00BE3C62" w:rsidRDefault="004377C2" w:rsidP="00BE3C62">
            <w:pPr>
              <w:pStyle w:val="TAL"/>
              <w:rPr>
                <w:sz w:val="16"/>
              </w:rPr>
            </w:pPr>
            <w:r w:rsidRPr="00BE3C62">
              <w:rPr>
                <w:sz w:val="16"/>
              </w:rPr>
              <w:t>C4-214521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61D91" w14:textId="77777777" w:rsidR="004377C2" w:rsidRPr="00BE3C62" w:rsidRDefault="004377C2" w:rsidP="00BE3C62">
            <w:pPr>
              <w:pStyle w:val="TAL"/>
              <w:rPr>
                <w:sz w:val="16"/>
              </w:rPr>
            </w:pPr>
            <w:r w:rsidRPr="00BE3C62">
              <w:rPr>
                <w:sz w:val="16"/>
              </w:rPr>
              <w:t>SDM Shared Data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1FB0"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17EDF"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2C5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0535" w14:textId="77777777" w:rsidR="004377C2" w:rsidRPr="00BE3C62" w:rsidRDefault="004377C2" w:rsidP="00BE3C62">
            <w:pPr>
              <w:pStyle w:val="TAL"/>
              <w:rPr>
                <w:sz w:val="16"/>
              </w:rPr>
            </w:pPr>
          </w:p>
        </w:tc>
      </w:tr>
      <w:tr w:rsidR="00BE3C62" w:rsidRPr="00BE3C62" w14:paraId="161C356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3A047" w14:textId="77777777" w:rsidR="004377C2" w:rsidRPr="00BE3C62" w:rsidRDefault="004377C2" w:rsidP="00BE3C62">
            <w:pPr>
              <w:pStyle w:val="TAL"/>
              <w:rPr>
                <w:sz w:val="16"/>
              </w:rPr>
            </w:pPr>
            <w:r w:rsidRPr="00BE3C62">
              <w:rPr>
                <w:sz w:val="16"/>
              </w:rPr>
              <w:t>C4-214522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8F05" w14:textId="77777777" w:rsidR="004377C2" w:rsidRPr="00BE3C62" w:rsidRDefault="004377C2" w:rsidP="00BE3C62">
            <w:pPr>
              <w:pStyle w:val="TAL"/>
              <w:rPr>
                <w:sz w:val="16"/>
              </w:rPr>
            </w:pPr>
            <w:r w:rsidRPr="00BE3C62">
              <w:rPr>
                <w:sz w:val="16"/>
              </w:rPr>
              <w:t>SDM Shared Data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9ABD"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4278" w14:textId="77777777" w:rsidR="004377C2" w:rsidRPr="00BE3C62" w:rsidRDefault="004377C2" w:rsidP="00BE3C62">
            <w:pPr>
              <w:pStyle w:val="TAL"/>
              <w:rPr>
                <w:sz w:val="16"/>
              </w:rPr>
            </w:pPr>
            <w:r w:rsidRPr="00BE3C62">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A81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B8AE5" w14:textId="77777777" w:rsidR="004377C2" w:rsidRPr="00BE3C62" w:rsidRDefault="004377C2" w:rsidP="00BE3C62">
            <w:pPr>
              <w:pStyle w:val="TAL"/>
              <w:rPr>
                <w:sz w:val="16"/>
              </w:rPr>
            </w:pPr>
          </w:p>
        </w:tc>
      </w:tr>
      <w:tr w:rsidR="00BE3C62" w:rsidRPr="00BE3C62" w14:paraId="55BE306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8651" w14:textId="77777777" w:rsidR="004377C2" w:rsidRPr="00BE3C62" w:rsidRDefault="004377C2" w:rsidP="00BE3C62">
            <w:pPr>
              <w:pStyle w:val="TAL"/>
              <w:rPr>
                <w:sz w:val="16"/>
              </w:rPr>
            </w:pPr>
            <w:r w:rsidRPr="00BE3C62">
              <w:rPr>
                <w:sz w:val="16"/>
              </w:rPr>
              <w:t>C4-214523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FA49A" w14:textId="77777777" w:rsidR="004377C2" w:rsidRPr="00BE3C62" w:rsidRDefault="004377C2" w:rsidP="00BE3C62">
            <w:pPr>
              <w:pStyle w:val="TAL"/>
              <w:rPr>
                <w:sz w:val="16"/>
              </w:rPr>
            </w:pPr>
            <w:r w:rsidRPr="00BE3C62">
              <w:rPr>
                <w:sz w:val="16"/>
              </w:rPr>
              <w:t>Work Plan of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4CE3" w14:textId="77777777" w:rsidR="004377C2" w:rsidRPr="00BE3C62" w:rsidRDefault="004377C2" w:rsidP="00BE3C62">
            <w:pPr>
              <w:pStyle w:val="TAL"/>
              <w:rPr>
                <w:sz w:val="16"/>
              </w:rPr>
            </w:pPr>
            <w:r w:rsidRPr="00BE3C62">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68FF"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CD1E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9D5F" w14:textId="77777777" w:rsidR="004377C2" w:rsidRPr="00BE3C62" w:rsidRDefault="004377C2" w:rsidP="00BE3C62">
            <w:pPr>
              <w:pStyle w:val="TAL"/>
              <w:rPr>
                <w:sz w:val="16"/>
              </w:rPr>
            </w:pPr>
          </w:p>
        </w:tc>
      </w:tr>
      <w:tr w:rsidR="00BE3C62" w:rsidRPr="00BE3C62" w14:paraId="05CC5FC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F3E1" w14:textId="77777777" w:rsidR="004377C2" w:rsidRPr="00BE3C62" w:rsidRDefault="004377C2" w:rsidP="00BE3C62">
            <w:pPr>
              <w:pStyle w:val="TAL"/>
              <w:rPr>
                <w:sz w:val="16"/>
              </w:rPr>
            </w:pPr>
            <w:r w:rsidRPr="00BE3C62">
              <w:rPr>
                <w:sz w:val="16"/>
              </w:rPr>
              <w:t>C4-214524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EB9B" w14:textId="77777777" w:rsidR="004377C2" w:rsidRPr="00BE3C62" w:rsidRDefault="004377C2" w:rsidP="00BE3C62">
            <w:pPr>
              <w:pStyle w:val="TAL"/>
              <w:rPr>
                <w:sz w:val="16"/>
              </w:rPr>
            </w:pPr>
            <w:r w:rsidRPr="00BE3C62">
              <w:rPr>
                <w:sz w:val="16"/>
              </w:rPr>
              <w:t>Clarification to API name guidance in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796A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CD2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13E2" w14:textId="77777777" w:rsidR="004377C2" w:rsidRPr="00BE3C62" w:rsidRDefault="004377C2" w:rsidP="00BE3C62">
            <w:pPr>
              <w:pStyle w:val="TAL"/>
              <w:rPr>
                <w:sz w:val="16"/>
              </w:rPr>
            </w:pPr>
            <w:r w:rsidRPr="00BE3C62">
              <w:rPr>
                <w:sz w:val="16"/>
              </w:rPr>
              <w:t>C4-214494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AB75" w14:textId="77777777" w:rsidR="004377C2" w:rsidRPr="00BE3C62" w:rsidRDefault="004377C2" w:rsidP="00BE3C62">
            <w:pPr>
              <w:pStyle w:val="TAL"/>
              <w:rPr>
                <w:sz w:val="16"/>
              </w:rPr>
            </w:pPr>
            <w:r w:rsidRPr="00BE3C62">
              <w:rPr>
                <w:sz w:val="16"/>
              </w:rPr>
              <w:t>C4-214545</w:t>
            </w:r>
          </w:p>
        </w:tc>
      </w:tr>
      <w:tr w:rsidR="00BE3C62" w:rsidRPr="00BE3C62" w14:paraId="5832542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31895" w14:textId="77777777" w:rsidR="004377C2" w:rsidRPr="00BE3C62" w:rsidRDefault="004377C2" w:rsidP="00BE3C62">
            <w:pPr>
              <w:pStyle w:val="TAL"/>
              <w:rPr>
                <w:sz w:val="16"/>
              </w:rPr>
            </w:pPr>
            <w:r w:rsidRPr="00BE3C62">
              <w:rPr>
                <w:sz w:val="16"/>
              </w:rPr>
              <w:t>C4-214525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2C3F4" w14:textId="77777777" w:rsidR="004377C2" w:rsidRPr="00BE3C62" w:rsidRDefault="004377C2" w:rsidP="00BE3C62">
            <w:pPr>
              <w:pStyle w:val="TAL"/>
              <w:rPr>
                <w:sz w:val="16"/>
              </w:rPr>
            </w:pPr>
            <w:r w:rsidRPr="00BE3C62">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4277B" w14:textId="77777777" w:rsidR="004377C2" w:rsidRPr="00BE3C62" w:rsidRDefault="004377C2" w:rsidP="00BE3C62">
            <w:pPr>
              <w:pStyle w:val="TAL"/>
              <w:rPr>
                <w:sz w:val="16"/>
              </w:rPr>
            </w:pPr>
            <w:r w:rsidRPr="00BE3C62">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6A3C"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3D6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E4A4" w14:textId="77777777" w:rsidR="004377C2" w:rsidRPr="00BE3C62" w:rsidRDefault="004377C2" w:rsidP="00BE3C62">
            <w:pPr>
              <w:pStyle w:val="TAL"/>
              <w:rPr>
                <w:sz w:val="16"/>
              </w:rPr>
            </w:pPr>
            <w:r w:rsidRPr="00BE3C62">
              <w:rPr>
                <w:sz w:val="16"/>
              </w:rPr>
              <w:t>C4-214569</w:t>
            </w:r>
          </w:p>
        </w:tc>
      </w:tr>
      <w:tr w:rsidR="00BE3C62" w:rsidRPr="00BE3C62" w14:paraId="2C54D8D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1737" w14:textId="77777777" w:rsidR="004377C2" w:rsidRPr="00BE3C62" w:rsidRDefault="004377C2" w:rsidP="00BE3C62">
            <w:pPr>
              <w:pStyle w:val="TAL"/>
              <w:rPr>
                <w:sz w:val="16"/>
              </w:rPr>
            </w:pPr>
            <w:r w:rsidRPr="00BE3C62">
              <w:rPr>
                <w:sz w:val="16"/>
              </w:rPr>
              <w:t>C4-214526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518D" w14:textId="77777777" w:rsidR="004377C2" w:rsidRPr="00BE3C62" w:rsidRDefault="004377C2" w:rsidP="00BE3C62">
            <w:pPr>
              <w:pStyle w:val="TAL"/>
              <w:rPr>
                <w:sz w:val="16"/>
              </w:rPr>
            </w:pPr>
            <w:r w:rsidRPr="00BE3C62">
              <w:rPr>
                <w:sz w:val="16"/>
              </w:rPr>
              <w:t>New WID on CT aspects of NPN support of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6D61" w14:textId="77777777" w:rsidR="004377C2" w:rsidRPr="00BE3C62" w:rsidRDefault="004377C2" w:rsidP="00BE3C62">
            <w:pPr>
              <w:pStyle w:val="TAL"/>
              <w:rPr>
                <w:sz w:val="16"/>
              </w:rPr>
            </w:pPr>
            <w:r w:rsidRPr="00BE3C62">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164D"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46FC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FE22F" w14:textId="77777777" w:rsidR="004377C2" w:rsidRPr="00BE3C62" w:rsidRDefault="004377C2" w:rsidP="00BE3C62">
            <w:pPr>
              <w:pStyle w:val="TAL"/>
              <w:rPr>
                <w:sz w:val="16"/>
              </w:rPr>
            </w:pPr>
          </w:p>
        </w:tc>
      </w:tr>
      <w:tr w:rsidR="00BE3C62" w:rsidRPr="00BE3C62" w14:paraId="337827A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EA60" w14:textId="77777777" w:rsidR="004377C2" w:rsidRPr="00BE3C62" w:rsidRDefault="004377C2" w:rsidP="00BE3C62">
            <w:pPr>
              <w:pStyle w:val="TAL"/>
              <w:rPr>
                <w:sz w:val="16"/>
              </w:rPr>
            </w:pPr>
            <w:r w:rsidRPr="00BE3C62">
              <w:rPr>
                <w:sz w:val="16"/>
              </w:rPr>
              <w:t>C4-214527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5425" w14:textId="77777777" w:rsidR="004377C2" w:rsidRPr="00BE3C62" w:rsidRDefault="004377C2" w:rsidP="00BE3C62">
            <w:pPr>
              <w:pStyle w:val="TAL"/>
              <w:rPr>
                <w:sz w:val="16"/>
              </w:rPr>
            </w:pPr>
            <w:r w:rsidRPr="00BE3C62">
              <w:rPr>
                <w:sz w:val="16"/>
              </w:rPr>
              <w:t>Corrections to the API URI and relative URI below root concepts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DF2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D324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072A" w14:textId="77777777" w:rsidR="004377C2" w:rsidRPr="00BE3C62" w:rsidRDefault="004377C2" w:rsidP="00BE3C62">
            <w:pPr>
              <w:pStyle w:val="TAL"/>
              <w:rPr>
                <w:sz w:val="16"/>
              </w:rPr>
            </w:pPr>
            <w:r w:rsidRPr="00BE3C62">
              <w:rPr>
                <w:sz w:val="16"/>
              </w:rPr>
              <w:t>C4-214515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BEA2" w14:textId="77777777" w:rsidR="004377C2" w:rsidRPr="00BE3C62" w:rsidRDefault="004377C2" w:rsidP="00BE3C62">
            <w:pPr>
              <w:pStyle w:val="TAL"/>
              <w:rPr>
                <w:sz w:val="16"/>
              </w:rPr>
            </w:pPr>
            <w:r w:rsidRPr="00BE3C62">
              <w:rPr>
                <w:sz w:val="16"/>
              </w:rPr>
              <w:t>C4-214690</w:t>
            </w:r>
          </w:p>
        </w:tc>
      </w:tr>
      <w:tr w:rsidR="00BE3C62" w:rsidRPr="00BE3C62" w14:paraId="2807C0E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844B" w14:textId="77777777" w:rsidR="004377C2" w:rsidRPr="00BE3C62" w:rsidRDefault="004377C2" w:rsidP="00BE3C62">
            <w:pPr>
              <w:pStyle w:val="TAL"/>
              <w:rPr>
                <w:sz w:val="16"/>
              </w:rPr>
            </w:pPr>
            <w:r w:rsidRPr="00BE3C62">
              <w:rPr>
                <w:sz w:val="16"/>
              </w:rPr>
              <w:t>C4-214528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FB6C" w14:textId="77777777" w:rsidR="004377C2" w:rsidRPr="00BE3C62" w:rsidRDefault="004377C2" w:rsidP="00BE3C62">
            <w:pPr>
              <w:pStyle w:val="TAL"/>
              <w:rPr>
                <w:sz w:val="16"/>
              </w:rPr>
            </w:pPr>
            <w:r w:rsidRPr="00BE3C62">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357B2" w14:textId="77777777" w:rsidR="004377C2" w:rsidRPr="00BE3C62" w:rsidRDefault="004377C2" w:rsidP="00BE3C62">
            <w:pPr>
              <w:pStyle w:val="TAL"/>
              <w:rPr>
                <w:sz w:val="16"/>
              </w:rPr>
            </w:pPr>
            <w:r w:rsidRPr="00BE3C62">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80C0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128A7" w14:textId="77777777" w:rsidR="004377C2" w:rsidRPr="00BE3C62" w:rsidRDefault="004377C2" w:rsidP="00BE3C62">
            <w:pPr>
              <w:pStyle w:val="TAL"/>
              <w:rPr>
                <w:sz w:val="16"/>
              </w:rPr>
            </w:pPr>
            <w:r w:rsidRPr="00BE3C62">
              <w:rPr>
                <w:sz w:val="16"/>
              </w:rPr>
              <w:t>C4-214194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618A" w14:textId="77777777" w:rsidR="004377C2" w:rsidRPr="00BE3C62" w:rsidRDefault="004377C2" w:rsidP="00BE3C62">
            <w:pPr>
              <w:pStyle w:val="TAL"/>
              <w:rPr>
                <w:sz w:val="16"/>
              </w:rPr>
            </w:pPr>
            <w:r w:rsidRPr="00BE3C62">
              <w:rPr>
                <w:sz w:val="16"/>
              </w:rPr>
              <w:t>C4-214697</w:t>
            </w:r>
          </w:p>
        </w:tc>
      </w:tr>
      <w:tr w:rsidR="00BE3C62" w:rsidRPr="00BE3C62" w14:paraId="108DB31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1D1D" w14:textId="77777777" w:rsidR="004377C2" w:rsidRPr="00BE3C62" w:rsidRDefault="004377C2" w:rsidP="00BE3C62">
            <w:pPr>
              <w:pStyle w:val="TAL"/>
              <w:rPr>
                <w:sz w:val="16"/>
              </w:rPr>
            </w:pPr>
            <w:r w:rsidRPr="00BE3C62">
              <w:rPr>
                <w:sz w:val="16"/>
              </w:rPr>
              <w:t>C4-214529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B349" w14:textId="77777777" w:rsidR="004377C2" w:rsidRPr="00BE3C62" w:rsidRDefault="004377C2" w:rsidP="00BE3C62">
            <w:pPr>
              <w:pStyle w:val="TAL"/>
              <w:rPr>
                <w:sz w:val="16"/>
              </w:rPr>
            </w:pPr>
            <w:r w:rsidRPr="00BE3C62">
              <w:rPr>
                <w:sz w:val="16"/>
              </w:rPr>
              <w:t>29.550_Redirect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B185"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DF0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0E93" w14:textId="77777777" w:rsidR="004377C2" w:rsidRPr="00BE3C62" w:rsidRDefault="004377C2" w:rsidP="00BE3C62">
            <w:pPr>
              <w:pStyle w:val="TAL"/>
              <w:rPr>
                <w:sz w:val="16"/>
              </w:rPr>
            </w:pPr>
            <w:r w:rsidRPr="00BE3C62">
              <w:rPr>
                <w:sz w:val="16"/>
              </w:rPr>
              <w:t>C4-214049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0C39" w14:textId="77777777" w:rsidR="004377C2" w:rsidRPr="00BE3C62" w:rsidRDefault="004377C2" w:rsidP="00BE3C62">
            <w:pPr>
              <w:pStyle w:val="TAL"/>
              <w:rPr>
                <w:sz w:val="16"/>
              </w:rPr>
            </w:pPr>
          </w:p>
        </w:tc>
      </w:tr>
      <w:tr w:rsidR="00BE3C62" w:rsidRPr="00BE3C62" w14:paraId="5EFC567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23D0" w14:textId="77777777" w:rsidR="004377C2" w:rsidRPr="00BE3C62" w:rsidRDefault="004377C2" w:rsidP="00BE3C62">
            <w:pPr>
              <w:pStyle w:val="TAL"/>
              <w:rPr>
                <w:sz w:val="16"/>
              </w:rPr>
            </w:pPr>
            <w:r w:rsidRPr="00BE3C62">
              <w:rPr>
                <w:sz w:val="16"/>
              </w:rPr>
              <w:t>C4-214530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A27A" w14:textId="77777777" w:rsidR="004377C2" w:rsidRPr="00BE3C62" w:rsidRDefault="004377C2" w:rsidP="00BE3C62">
            <w:pPr>
              <w:pStyle w:val="TAL"/>
              <w:rPr>
                <w:sz w:val="16"/>
              </w:rPr>
            </w:pPr>
            <w:r w:rsidRPr="00BE3C62">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F9D6" w14:textId="77777777" w:rsidR="004377C2" w:rsidRPr="00BE3C62" w:rsidRDefault="004377C2" w:rsidP="00BE3C62">
            <w:pPr>
              <w:pStyle w:val="TAL"/>
              <w:rPr>
                <w:sz w:val="16"/>
              </w:rPr>
            </w:pPr>
            <w:r w:rsidRPr="00BE3C62">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669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FB74" w14:textId="77777777" w:rsidR="004377C2" w:rsidRPr="00BE3C62" w:rsidRDefault="004377C2" w:rsidP="00BE3C62">
            <w:pPr>
              <w:pStyle w:val="TAL"/>
              <w:rPr>
                <w:sz w:val="16"/>
              </w:rPr>
            </w:pPr>
            <w:r w:rsidRPr="00BE3C62">
              <w:rPr>
                <w:sz w:val="16"/>
              </w:rPr>
              <w:t>C4-214048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7A45" w14:textId="77777777" w:rsidR="004377C2" w:rsidRPr="00BE3C62" w:rsidRDefault="004377C2" w:rsidP="00BE3C62">
            <w:pPr>
              <w:pStyle w:val="TAL"/>
              <w:rPr>
                <w:sz w:val="16"/>
              </w:rPr>
            </w:pPr>
          </w:p>
        </w:tc>
      </w:tr>
      <w:tr w:rsidR="00BE3C62" w:rsidRPr="00BE3C62" w14:paraId="4DBFD2E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3CA6" w14:textId="77777777" w:rsidR="004377C2" w:rsidRPr="00BE3C62" w:rsidRDefault="004377C2" w:rsidP="00BE3C62">
            <w:pPr>
              <w:pStyle w:val="TAL"/>
              <w:rPr>
                <w:sz w:val="16"/>
              </w:rPr>
            </w:pPr>
            <w:r w:rsidRPr="00BE3C62">
              <w:rPr>
                <w:sz w:val="16"/>
              </w:rPr>
              <w:t>C4-214531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53DF" w14:textId="77777777" w:rsidR="004377C2" w:rsidRPr="00BE3C62" w:rsidRDefault="004377C2" w:rsidP="00BE3C62">
            <w:pPr>
              <w:pStyle w:val="TAL"/>
              <w:rPr>
                <w:sz w:val="16"/>
              </w:rPr>
            </w:pPr>
            <w:r w:rsidRPr="00BE3C62">
              <w:rPr>
                <w:sz w:val="16"/>
              </w:rPr>
              <w:t>Reply LS on Header Enrichment for HTTPS in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341E5" w14:textId="77777777" w:rsidR="004377C2" w:rsidRPr="00BE3C62" w:rsidRDefault="004377C2" w:rsidP="00BE3C62">
            <w:pPr>
              <w:pStyle w:val="TAL"/>
              <w:rPr>
                <w:sz w:val="16"/>
              </w:rPr>
            </w:pPr>
            <w:r w:rsidRPr="00BE3C62">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A449" w14:textId="77777777" w:rsidR="004377C2" w:rsidRPr="00BE3C62" w:rsidRDefault="004377C2" w:rsidP="00BE3C62">
            <w:pPr>
              <w:pStyle w:val="TAL"/>
              <w:rPr>
                <w:sz w:val="16"/>
              </w:rPr>
            </w:pPr>
            <w:r w:rsidRPr="00BE3C62">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8A44" w14:textId="77777777" w:rsidR="004377C2" w:rsidRPr="00BE3C62" w:rsidRDefault="004377C2" w:rsidP="00BE3C62">
            <w:pPr>
              <w:pStyle w:val="TAL"/>
              <w:rPr>
                <w:sz w:val="16"/>
              </w:rPr>
            </w:pPr>
            <w:r w:rsidRPr="00BE3C62">
              <w:rPr>
                <w:sz w:val="16"/>
              </w:rPr>
              <w:t>C4-214137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3562" w14:textId="77777777" w:rsidR="004377C2" w:rsidRPr="00BE3C62" w:rsidRDefault="004377C2" w:rsidP="00BE3C62">
            <w:pPr>
              <w:pStyle w:val="TAL"/>
              <w:rPr>
                <w:sz w:val="16"/>
              </w:rPr>
            </w:pPr>
          </w:p>
        </w:tc>
      </w:tr>
      <w:tr w:rsidR="00BE3C62" w:rsidRPr="00BE3C62" w14:paraId="5D8FFC2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F41C" w14:textId="77777777" w:rsidR="004377C2" w:rsidRPr="00BE3C62" w:rsidRDefault="004377C2" w:rsidP="00BE3C62">
            <w:pPr>
              <w:pStyle w:val="TAL"/>
              <w:rPr>
                <w:sz w:val="16"/>
              </w:rPr>
            </w:pPr>
            <w:r w:rsidRPr="00BE3C62">
              <w:rPr>
                <w:sz w:val="16"/>
              </w:rPr>
              <w:t>C4-214532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AA3D" w14:textId="77777777" w:rsidR="004377C2" w:rsidRPr="00BE3C62" w:rsidRDefault="004377C2" w:rsidP="00BE3C62">
            <w:pPr>
              <w:pStyle w:val="TAL"/>
              <w:rPr>
                <w:sz w:val="16"/>
              </w:rPr>
            </w:pPr>
            <w:r w:rsidRPr="00BE3C62">
              <w:rPr>
                <w:sz w:val="16"/>
              </w:rPr>
              <w:t>Corrections to NGAP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6DEB8" w14:textId="77777777" w:rsidR="004377C2" w:rsidRPr="00BE3C62" w:rsidRDefault="004377C2" w:rsidP="00BE3C62">
            <w:pPr>
              <w:pStyle w:val="TAL"/>
              <w:rPr>
                <w:sz w:val="16"/>
              </w:rPr>
            </w:pPr>
            <w:r w:rsidRPr="00BE3C62">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B1CA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E40B" w14:textId="77777777" w:rsidR="004377C2" w:rsidRPr="00BE3C62" w:rsidRDefault="004377C2" w:rsidP="00BE3C62">
            <w:pPr>
              <w:pStyle w:val="TAL"/>
              <w:rPr>
                <w:sz w:val="16"/>
              </w:rPr>
            </w:pPr>
            <w:r w:rsidRPr="00BE3C62">
              <w:rPr>
                <w:sz w:val="16"/>
              </w:rPr>
              <w:t>C4-214073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6EBD" w14:textId="77777777" w:rsidR="004377C2" w:rsidRPr="00BE3C62" w:rsidRDefault="004377C2" w:rsidP="00BE3C62">
            <w:pPr>
              <w:pStyle w:val="TAL"/>
              <w:rPr>
                <w:sz w:val="16"/>
              </w:rPr>
            </w:pPr>
          </w:p>
        </w:tc>
      </w:tr>
      <w:tr w:rsidR="00BE3C62" w:rsidRPr="00BE3C62" w14:paraId="28AF80A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9C62" w14:textId="77777777" w:rsidR="004377C2" w:rsidRPr="00BE3C62" w:rsidRDefault="004377C2" w:rsidP="00BE3C62">
            <w:pPr>
              <w:pStyle w:val="TAL"/>
              <w:rPr>
                <w:sz w:val="16"/>
              </w:rPr>
            </w:pPr>
            <w:r w:rsidRPr="00BE3C62">
              <w:rPr>
                <w:sz w:val="16"/>
              </w:rPr>
              <w:t>C4-214533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5B5A" w14:textId="77777777" w:rsidR="004377C2" w:rsidRPr="00BE3C62" w:rsidRDefault="004377C2" w:rsidP="00BE3C62">
            <w:pPr>
              <w:pStyle w:val="TAL"/>
              <w:rPr>
                <w:sz w:val="16"/>
              </w:rPr>
            </w:pPr>
            <w:r w:rsidRPr="00BE3C62">
              <w:rPr>
                <w:sz w:val="16"/>
              </w:rPr>
              <w:t>Using N32 interconnecion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1805C" w14:textId="77777777" w:rsidR="004377C2" w:rsidRPr="00BE3C62" w:rsidRDefault="004377C2" w:rsidP="00BE3C62">
            <w:pPr>
              <w:pStyle w:val="TAL"/>
              <w:rPr>
                <w:sz w:val="16"/>
              </w:rPr>
            </w:pPr>
            <w:r w:rsidRPr="00BE3C62">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1C24" w14:textId="77777777" w:rsidR="004377C2" w:rsidRPr="00BE3C62" w:rsidRDefault="004377C2" w:rsidP="00BE3C62">
            <w:pPr>
              <w:pStyle w:val="TAL"/>
              <w:rPr>
                <w:sz w:val="16"/>
              </w:rPr>
            </w:pPr>
            <w:r w:rsidRPr="00BE3C62">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27F4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67DE" w14:textId="77777777" w:rsidR="004377C2" w:rsidRPr="00BE3C62" w:rsidRDefault="004377C2" w:rsidP="00BE3C62">
            <w:pPr>
              <w:pStyle w:val="TAL"/>
              <w:rPr>
                <w:sz w:val="16"/>
              </w:rPr>
            </w:pPr>
          </w:p>
        </w:tc>
      </w:tr>
      <w:tr w:rsidR="00BE3C62" w:rsidRPr="00BE3C62" w14:paraId="6937FDE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72157" w14:textId="77777777" w:rsidR="004377C2" w:rsidRPr="00BE3C62" w:rsidRDefault="004377C2" w:rsidP="00BE3C62">
            <w:pPr>
              <w:pStyle w:val="TAL"/>
              <w:rPr>
                <w:sz w:val="16"/>
              </w:rPr>
            </w:pPr>
            <w:r w:rsidRPr="00BE3C62">
              <w:rPr>
                <w:sz w:val="16"/>
              </w:rPr>
              <w:t>C4-214534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F9EC" w14:textId="77777777" w:rsidR="004377C2" w:rsidRPr="00BE3C62" w:rsidRDefault="004377C2" w:rsidP="00BE3C62">
            <w:pPr>
              <w:pStyle w:val="TAL"/>
              <w:rPr>
                <w:sz w:val="16"/>
              </w:rPr>
            </w:pPr>
            <w:r w:rsidRPr="00BE3C62">
              <w:rPr>
                <w:sz w:val="16"/>
              </w:rPr>
              <w:t>Clarification on Nnsacf_SliceStatus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9B30" w14:textId="77777777" w:rsidR="004377C2" w:rsidRPr="00BE3C62" w:rsidRDefault="004377C2" w:rsidP="00BE3C62">
            <w:pPr>
              <w:pStyle w:val="TAL"/>
              <w:rPr>
                <w:sz w:val="16"/>
              </w:rPr>
            </w:pPr>
            <w:r w:rsidRPr="00BE3C62">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47315" w14:textId="77777777" w:rsidR="004377C2" w:rsidRPr="00BE3C62" w:rsidRDefault="004377C2" w:rsidP="00BE3C62">
            <w:pPr>
              <w:pStyle w:val="TAL"/>
              <w:rPr>
                <w:sz w:val="16"/>
              </w:rPr>
            </w:pPr>
            <w:r w:rsidRPr="00BE3C62">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9CC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832C" w14:textId="77777777" w:rsidR="004377C2" w:rsidRPr="00BE3C62" w:rsidRDefault="004377C2" w:rsidP="00BE3C62">
            <w:pPr>
              <w:pStyle w:val="TAL"/>
              <w:rPr>
                <w:sz w:val="16"/>
              </w:rPr>
            </w:pPr>
          </w:p>
        </w:tc>
      </w:tr>
      <w:tr w:rsidR="00BE3C62" w:rsidRPr="00BE3C62" w14:paraId="1A17CED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3AB35" w14:textId="77777777" w:rsidR="004377C2" w:rsidRPr="00BE3C62" w:rsidRDefault="004377C2" w:rsidP="00BE3C62">
            <w:pPr>
              <w:pStyle w:val="TAL"/>
              <w:rPr>
                <w:sz w:val="16"/>
              </w:rPr>
            </w:pPr>
            <w:r w:rsidRPr="00BE3C62">
              <w:rPr>
                <w:sz w:val="16"/>
              </w:rPr>
              <w:t>C4-214535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DD82" w14:textId="77777777" w:rsidR="004377C2" w:rsidRPr="00BE3C62" w:rsidRDefault="004377C2" w:rsidP="00BE3C62">
            <w:pPr>
              <w:pStyle w:val="TAL"/>
              <w:rPr>
                <w:sz w:val="16"/>
              </w:rPr>
            </w:pPr>
            <w:r w:rsidRPr="00BE3C62">
              <w:rPr>
                <w:sz w:val="16"/>
              </w:rPr>
              <w:t>Introduction of TSCTSF and other stage2 and 3 alignments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D821D" w14:textId="77777777" w:rsidR="004377C2" w:rsidRPr="00BE3C62" w:rsidRDefault="004377C2" w:rsidP="00BE3C62">
            <w:pPr>
              <w:pStyle w:val="TAL"/>
              <w:rPr>
                <w:sz w:val="16"/>
              </w:rPr>
            </w:pPr>
            <w:r w:rsidRPr="00BE3C62">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5941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EC14" w14:textId="77777777" w:rsidR="004377C2" w:rsidRPr="00BE3C62" w:rsidRDefault="004377C2" w:rsidP="00BE3C62">
            <w:pPr>
              <w:pStyle w:val="TAL"/>
              <w:rPr>
                <w:sz w:val="16"/>
              </w:rPr>
            </w:pPr>
            <w:r w:rsidRPr="00BE3C62">
              <w:rPr>
                <w:sz w:val="16"/>
              </w:rPr>
              <w:t>C4-214488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39E2D" w14:textId="77777777" w:rsidR="004377C2" w:rsidRPr="00BE3C62" w:rsidRDefault="004377C2" w:rsidP="00BE3C62">
            <w:pPr>
              <w:pStyle w:val="TAL"/>
              <w:rPr>
                <w:sz w:val="16"/>
              </w:rPr>
            </w:pPr>
          </w:p>
        </w:tc>
      </w:tr>
      <w:tr w:rsidR="00BE3C62" w:rsidRPr="00BE3C62" w14:paraId="0650E5F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9AD9" w14:textId="77777777" w:rsidR="004377C2" w:rsidRPr="00BE3C62" w:rsidRDefault="004377C2" w:rsidP="00BE3C62">
            <w:pPr>
              <w:pStyle w:val="TAL"/>
              <w:rPr>
                <w:sz w:val="16"/>
              </w:rPr>
            </w:pPr>
            <w:r w:rsidRPr="00BE3C62">
              <w:rPr>
                <w:sz w:val="16"/>
              </w:rPr>
              <w:t>C4-214536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F3129" w14:textId="77777777" w:rsidR="004377C2" w:rsidRPr="00BE3C62" w:rsidRDefault="004377C2" w:rsidP="00BE3C62">
            <w:pPr>
              <w:pStyle w:val="TAL"/>
              <w:rPr>
                <w:sz w:val="16"/>
              </w:rPr>
            </w:pPr>
            <w:r w:rsidRPr="00BE3C62">
              <w:rPr>
                <w:sz w:val="16"/>
              </w:rPr>
              <w:t>SNSSAI Update after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EE8A"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F0D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01C4" w14:textId="77777777" w:rsidR="004377C2" w:rsidRPr="00BE3C62" w:rsidRDefault="004377C2" w:rsidP="00BE3C62">
            <w:pPr>
              <w:pStyle w:val="TAL"/>
              <w:rPr>
                <w:sz w:val="16"/>
              </w:rPr>
            </w:pPr>
            <w:r w:rsidRPr="00BE3C62">
              <w:rPr>
                <w:sz w:val="16"/>
              </w:rPr>
              <w:t>C4-214253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6782" w14:textId="77777777" w:rsidR="004377C2" w:rsidRPr="00BE3C62" w:rsidRDefault="004377C2" w:rsidP="00BE3C62">
            <w:pPr>
              <w:pStyle w:val="TAL"/>
              <w:rPr>
                <w:sz w:val="16"/>
              </w:rPr>
            </w:pPr>
          </w:p>
        </w:tc>
      </w:tr>
      <w:tr w:rsidR="00BE3C62" w:rsidRPr="00BE3C62" w14:paraId="21D6B57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9C7B" w14:textId="77777777" w:rsidR="004377C2" w:rsidRPr="00BE3C62" w:rsidRDefault="004377C2" w:rsidP="00BE3C62">
            <w:pPr>
              <w:pStyle w:val="TAL"/>
              <w:rPr>
                <w:sz w:val="16"/>
              </w:rPr>
            </w:pPr>
            <w:r w:rsidRPr="00BE3C62">
              <w:rPr>
                <w:sz w:val="16"/>
              </w:rPr>
              <w:t>C4-214537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13C6" w14:textId="77777777" w:rsidR="004377C2" w:rsidRPr="00BE3C62" w:rsidRDefault="004377C2" w:rsidP="00BE3C62">
            <w:pPr>
              <w:pStyle w:val="TAL"/>
              <w:rPr>
                <w:sz w:val="16"/>
              </w:rPr>
            </w:pPr>
            <w:r w:rsidRPr="00BE3C62">
              <w:rPr>
                <w:sz w:val="16"/>
              </w:rPr>
              <w:t>LS OUT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346D" w14:textId="77777777" w:rsidR="004377C2" w:rsidRPr="00BE3C62" w:rsidRDefault="004377C2" w:rsidP="00BE3C62">
            <w:pPr>
              <w:pStyle w:val="TAL"/>
              <w:rPr>
                <w:sz w:val="16"/>
              </w:rPr>
            </w:pPr>
            <w:r w:rsidRPr="00BE3C62">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F47F" w14:textId="77777777" w:rsidR="004377C2" w:rsidRPr="00BE3C62" w:rsidRDefault="004377C2" w:rsidP="00BE3C62">
            <w:pPr>
              <w:pStyle w:val="TAL"/>
              <w:rPr>
                <w:sz w:val="16"/>
              </w:rPr>
            </w:pPr>
            <w:r w:rsidRPr="00BE3C62">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6DC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2344" w14:textId="77777777" w:rsidR="004377C2" w:rsidRPr="00BE3C62" w:rsidRDefault="004377C2" w:rsidP="00BE3C62">
            <w:pPr>
              <w:pStyle w:val="TAL"/>
              <w:rPr>
                <w:sz w:val="16"/>
              </w:rPr>
            </w:pPr>
          </w:p>
        </w:tc>
      </w:tr>
      <w:tr w:rsidR="00BE3C62" w:rsidRPr="00BE3C62" w14:paraId="4958C99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0374" w14:textId="77777777" w:rsidR="004377C2" w:rsidRPr="00BE3C62" w:rsidRDefault="004377C2" w:rsidP="00BE3C62">
            <w:pPr>
              <w:pStyle w:val="TAL"/>
              <w:rPr>
                <w:sz w:val="16"/>
              </w:rPr>
            </w:pPr>
            <w:r w:rsidRPr="00BE3C62">
              <w:rPr>
                <w:sz w:val="16"/>
              </w:rPr>
              <w:t>C4-214538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A55D4" w14:textId="77777777" w:rsidR="004377C2" w:rsidRPr="00BE3C62" w:rsidRDefault="004377C2" w:rsidP="00BE3C62">
            <w:pPr>
              <w:pStyle w:val="TAL"/>
              <w:rPr>
                <w:sz w:val="16"/>
              </w:rPr>
            </w:pPr>
            <w:r w:rsidRPr="00BE3C62">
              <w:rPr>
                <w:sz w:val="16"/>
              </w:rPr>
              <w:t>Pseudo-CR on Solution Proposal 1 to KI#4 (Usage of N32)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73F1" w14:textId="77777777" w:rsidR="004377C2" w:rsidRPr="00BE3C62" w:rsidRDefault="004377C2" w:rsidP="00BE3C62">
            <w:pPr>
              <w:pStyle w:val="TAL"/>
              <w:rPr>
                <w:sz w:val="16"/>
              </w:rPr>
            </w:pPr>
            <w:r w:rsidRPr="00BE3C62">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BBAC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9DA36" w14:textId="77777777" w:rsidR="004377C2" w:rsidRPr="00BE3C62" w:rsidRDefault="004377C2" w:rsidP="00BE3C62">
            <w:pPr>
              <w:pStyle w:val="TAL"/>
              <w:rPr>
                <w:sz w:val="16"/>
              </w:rPr>
            </w:pPr>
            <w:r w:rsidRPr="00BE3C62">
              <w:rPr>
                <w:sz w:val="16"/>
              </w:rPr>
              <w:t>C4-214474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502CA" w14:textId="77777777" w:rsidR="004377C2" w:rsidRPr="00BE3C62" w:rsidRDefault="004377C2" w:rsidP="00BE3C62">
            <w:pPr>
              <w:pStyle w:val="TAL"/>
              <w:rPr>
                <w:sz w:val="16"/>
              </w:rPr>
            </w:pPr>
          </w:p>
        </w:tc>
      </w:tr>
      <w:tr w:rsidR="00BE3C62" w:rsidRPr="00BE3C62" w14:paraId="3EF9490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96C68" w14:textId="77777777" w:rsidR="004377C2" w:rsidRPr="00BE3C62" w:rsidRDefault="004377C2" w:rsidP="00BE3C62">
            <w:pPr>
              <w:pStyle w:val="TAL"/>
              <w:rPr>
                <w:sz w:val="16"/>
              </w:rPr>
            </w:pPr>
            <w:r w:rsidRPr="00BE3C62">
              <w:rPr>
                <w:sz w:val="16"/>
              </w:rPr>
              <w:t>C4-214539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0BC7B" w14:textId="77777777" w:rsidR="004377C2" w:rsidRPr="00BE3C62" w:rsidRDefault="004377C2" w:rsidP="00BE3C62">
            <w:pPr>
              <w:pStyle w:val="TAL"/>
              <w:rPr>
                <w:sz w:val="16"/>
              </w:rPr>
            </w:pPr>
            <w:r w:rsidRPr="00BE3C62">
              <w:rPr>
                <w:sz w:val="16"/>
              </w:rPr>
              <w:t>Pseudo-CR on Solution Proposal 2 to KI#4 (Usage of N32)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8756" w14:textId="77777777" w:rsidR="004377C2" w:rsidRPr="00BE3C62" w:rsidRDefault="004377C2" w:rsidP="00BE3C62">
            <w:pPr>
              <w:pStyle w:val="TAL"/>
              <w:rPr>
                <w:sz w:val="16"/>
              </w:rPr>
            </w:pPr>
            <w:r w:rsidRPr="00BE3C62">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3C11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4B55" w14:textId="77777777" w:rsidR="004377C2" w:rsidRPr="00BE3C62" w:rsidRDefault="004377C2" w:rsidP="00BE3C62">
            <w:pPr>
              <w:pStyle w:val="TAL"/>
              <w:rPr>
                <w:sz w:val="16"/>
              </w:rPr>
            </w:pPr>
            <w:r w:rsidRPr="00BE3C62">
              <w:rPr>
                <w:sz w:val="16"/>
              </w:rPr>
              <w:t>C4-214475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AE9B" w14:textId="77777777" w:rsidR="004377C2" w:rsidRPr="00BE3C62" w:rsidRDefault="004377C2" w:rsidP="00BE3C62">
            <w:pPr>
              <w:pStyle w:val="TAL"/>
              <w:rPr>
                <w:sz w:val="16"/>
              </w:rPr>
            </w:pPr>
          </w:p>
        </w:tc>
      </w:tr>
      <w:tr w:rsidR="00BE3C62" w:rsidRPr="00BE3C62" w14:paraId="45E7D99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3476A" w14:textId="77777777" w:rsidR="004377C2" w:rsidRPr="00BE3C62" w:rsidRDefault="004377C2" w:rsidP="00BE3C62">
            <w:pPr>
              <w:pStyle w:val="TAL"/>
              <w:rPr>
                <w:sz w:val="16"/>
              </w:rPr>
            </w:pPr>
            <w:r w:rsidRPr="00BE3C62">
              <w:rPr>
                <w:sz w:val="16"/>
              </w:rPr>
              <w:t>C4-214540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79E59" w14:textId="77777777" w:rsidR="004377C2" w:rsidRPr="00BE3C62" w:rsidRDefault="004377C2" w:rsidP="00BE3C62">
            <w:pPr>
              <w:pStyle w:val="TAL"/>
              <w:rPr>
                <w:sz w:val="16"/>
              </w:rPr>
            </w:pPr>
            <w:r w:rsidRPr="00BE3C62">
              <w:rPr>
                <w:sz w:val="16"/>
              </w:rPr>
              <w:t>LS on crating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AB74" w14:textId="77777777" w:rsidR="004377C2" w:rsidRPr="00BE3C62" w:rsidRDefault="004377C2" w:rsidP="00BE3C62">
            <w:pPr>
              <w:pStyle w:val="TAL"/>
              <w:rPr>
                <w:sz w:val="16"/>
              </w:rPr>
            </w:pPr>
            <w:r w:rsidRPr="00BE3C62">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84300" w14:textId="77777777" w:rsidR="004377C2" w:rsidRPr="00BE3C62" w:rsidRDefault="004377C2" w:rsidP="00BE3C62">
            <w:pPr>
              <w:pStyle w:val="TAL"/>
              <w:rPr>
                <w:sz w:val="16"/>
              </w:rPr>
            </w:pPr>
            <w:r w:rsidRPr="00BE3C62">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F4A3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EDEF" w14:textId="77777777" w:rsidR="004377C2" w:rsidRPr="00BE3C62" w:rsidRDefault="004377C2" w:rsidP="00BE3C62">
            <w:pPr>
              <w:pStyle w:val="TAL"/>
              <w:rPr>
                <w:sz w:val="16"/>
              </w:rPr>
            </w:pPr>
            <w:r w:rsidRPr="00BE3C62">
              <w:rPr>
                <w:sz w:val="16"/>
              </w:rPr>
              <w:t>C4-214696</w:t>
            </w:r>
          </w:p>
        </w:tc>
      </w:tr>
      <w:tr w:rsidR="00BE3C62" w:rsidRPr="00BE3C62" w14:paraId="13459AD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5C89" w14:textId="77777777" w:rsidR="004377C2" w:rsidRPr="00BE3C62" w:rsidRDefault="004377C2" w:rsidP="00BE3C62">
            <w:pPr>
              <w:pStyle w:val="TAL"/>
              <w:rPr>
                <w:sz w:val="16"/>
              </w:rPr>
            </w:pPr>
            <w:r w:rsidRPr="00BE3C62">
              <w:rPr>
                <w:sz w:val="16"/>
              </w:rPr>
              <w:t>C4-214541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E150" w14:textId="77777777" w:rsidR="004377C2" w:rsidRPr="00BE3C62" w:rsidRDefault="004377C2" w:rsidP="00BE3C62">
            <w:pPr>
              <w:pStyle w:val="TAL"/>
              <w:rPr>
                <w:sz w:val="16"/>
              </w:rPr>
            </w:pPr>
            <w:r w:rsidRPr="00BE3C62">
              <w:rPr>
                <w:sz w:val="16"/>
              </w:rPr>
              <w:t>PortAl – Solution#1-8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6A95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F19A"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84F9" w14:textId="77777777" w:rsidR="004377C2" w:rsidRPr="00BE3C62" w:rsidRDefault="004377C2" w:rsidP="00BE3C62">
            <w:pPr>
              <w:pStyle w:val="TAL"/>
              <w:rPr>
                <w:sz w:val="16"/>
              </w:rPr>
            </w:pPr>
            <w:r w:rsidRPr="00BE3C62">
              <w:rPr>
                <w:sz w:val="16"/>
              </w:rPr>
              <w:t>C4-214041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311A" w14:textId="77777777" w:rsidR="004377C2" w:rsidRPr="00BE3C62" w:rsidRDefault="004377C2" w:rsidP="00BE3C62">
            <w:pPr>
              <w:pStyle w:val="TAL"/>
              <w:rPr>
                <w:sz w:val="16"/>
              </w:rPr>
            </w:pPr>
            <w:r w:rsidRPr="00BE3C62">
              <w:rPr>
                <w:sz w:val="16"/>
              </w:rPr>
              <w:t>C4-214745</w:t>
            </w:r>
          </w:p>
        </w:tc>
      </w:tr>
      <w:tr w:rsidR="00BE3C62" w:rsidRPr="00BE3C62" w14:paraId="263D692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4519" w14:textId="77777777" w:rsidR="004377C2" w:rsidRPr="00BE3C62" w:rsidRDefault="004377C2" w:rsidP="00BE3C62">
            <w:pPr>
              <w:pStyle w:val="TAL"/>
              <w:rPr>
                <w:sz w:val="16"/>
              </w:rPr>
            </w:pPr>
            <w:r w:rsidRPr="00BE3C62">
              <w:rPr>
                <w:sz w:val="16"/>
              </w:rPr>
              <w:t>C4-214542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D5FA" w14:textId="77777777" w:rsidR="004377C2" w:rsidRPr="00BE3C62" w:rsidRDefault="004377C2" w:rsidP="00BE3C62">
            <w:pPr>
              <w:pStyle w:val="TAL"/>
              <w:rPr>
                <w:sz w:val="16"/>
              </w:rPr>
            </w:pPr>
            <w:r w:rsidRPr="00BE3C62">
              <w:rPr>
                <w:sz w:val="16"/>
              </w:rPr>
              <w:t>PortAl –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C87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4AD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A6E32" w14:textId="77777777" w:rsidR="004377C2" w:rsidRPr="00BE3C62" w:rsidRDefault="004377C2" w:rsidP="00BE3C62">
            <w:pPr>
              <w:pStyle w:val="TAL"/>
              <w:rPr>
                <w:sz w:val="16"/>
              </w:rPr>
            </w:pPr>
            <w:r w:rsidRPr="00BE3C62">
              <w:rPr>
                <w:sz w:val="16"/>
              </w:rPr>
              <w:t>C4-214039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2636E" w14:textId="77777777" w:rsidR="004377C2" w:rsidRPr="00BE3C62" w:rsidRDefault="004377C2" w:rsidP="00BE3C62">
            <w:pPr>
              <w:pStyle w:val="TAL"/>
              <w:rPr>
                <w:sz w:val="16"/>
              </w:rPr>
            </w:pPr>
          </w:p>
        </w:tc>
      </w:tr>
      <w:tr w:rsidR="00BE3C62" w:rsidRPr="00BE3C62" w14:paraId="7850123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B543" w14:textId="77777777" w:rsidR="004377C2" w:rsidRPr="00BE3C62" w:rsidRDefault="004377C2" w:rsidP="00BE3C62">
            <w:pPr>
              <w:pStyle w:val="TAL"/>
              <w:rPr>
                <w:sz w:val="16"/>
              </w:rPr>
            </w:pPr>
            <w:r w:rsidRPr="00BE3C62">
              <w:rPr>
                <w:sz w:val="16"/>
              </w:rPr>
              <w:t>C4-214543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48D80" w14:textId="77777777" w:rsidR="004377C2" w:rsidRPr="00BE3C62" w:rsidRDefault="004377C2" w:rsidP="00BE3C62">
            <w:pPr>
              <w:pStyle w:val="TAL"/>
              <w:rPr>
                <w:sz w:val="16"/>
              </w:rPr>
            </w:pPr>
            <w:r w:rsidRPr="00BE3C62">
              <w:rPr>
                <w:sz w:val="16"/>
              </w:rPr>
              <w:t>PortAl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504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7E8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656C" w14:textId="77777777" w:rsidR="004377C2" w:rsidRPr="00BE3C62" w:rsidRDefault="004377C2" w:rsidP="00BE3C62">
            <w:pPr>
              <w:pStyle w:val="TAL"/>
              <w:rPr>
                <w:sz w:val="16"/>
              </w:rPr>
            </w:pPr>
            <w:r w:rsidRPr="00BE3C62">
              <w:rPr>
                <w:sz w:val="16"/>
              </w:rPr>
              <w:t>C4-214057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AD2A7" w14:textId="77777777" w:rsidR="004377C2" w:rsidRPr="00BE3C62" w:rsidRDefault="004377C2" w:rsidP="00BE3C62">
            <w:pPr>
              <w:pStyle w:val="TAL"/>
              <w:rPr>
                <w:sz w:val="16"/>
              </w:rPr>
            </w:pPr>
          </w:p>
        </w:tc>
      </w:tr>
      <w:tr w:rsidR="00BE3C62" w:rsidRPr="00BE3C62" w14:paraId="199772C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38CD" w14:textId="77777777" w:rsidR="004377C2" w:rsidRPr="00BE3C62" w:rsidRDefault="004377C2" w:rsidP="00BE3C62">
            <w:pPr>
              <w:pStyle w:val="TAL"/>
              <w:rPr>
                <w:sz w:val="16"/>
              </w:rPr>
            </w:pPr>
            <w:r w:rsidRPr="00BE3C62">
              <w:rPr>
                <w:sz w:val="16"/>
              </w:rPr>
              <w:t>C4-214544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E285" w14:textId="77777777" w:rsidR="004377C2" w:rsidRPr="00BE3C62" w:rsidRDefault="004377C2" w:rsidP="00BE3C62">
            <w:pPr>
              <w:pStyle w:val="TAL"/>
              <w:rPr>
                <w:sz w:val="16"/>
              </w:rPr>
            </w:pPr>
            <w:r w:rsidRPr="00BE3C62">
              <w:rPr>
                <w:sz w:val="16"/>
              </w:rPr>
              <w:t>PortAl Table 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9DE2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910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BA13" w14:textId="77777777" w:rsidR="004377C2" w:rsidRPr="00BE3C62" w:rsidRDefault="004377C2" w:rsidP="00BE3C62">
            <w:pPr>
              <w:pStyle w:val="TAL"/>
              <w:rPr>
                <w:sz w:val="16"/>
              </w:rPr>
            </w:pPr>
            <w:r w:rsidRPr="00BE3C62">
              <w:rPr>
                <w:sz w:val="16"/>
              </w:rPr>
              <w:t>C4-214036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94BA4" w14:textId="77777777" w:rsidR="004377C2" w:rsidRPr="00BE3C62" w:rsidRDefault="004377C2" w:rsidP="00BE3C62">
            <w:pPr>
              <w:pStyle w:val="TAL"/>
              <w:rPr>
                <w:sz w:val="16"/>
              </w:rPr>
            </w:pPr>
          </w:p>
        </w:tc>
      </w:tr>
      <w:tr w:rsidR="00BE3C62" w:rsidRPr="00BE3C62" w14:paraId="72A2219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D9FF" w14:textId="77777777" w:rsidR="004377C2" w:rsidRPr="00BE3C62" w:rsidRDefault="004377C2" w:rsidP="00BE3C62">
            <w:pPr>
              <w:pStyle w:val="TAL"/>
              <w:rPr>
                <w:sz w:val="16"/>
              </w:rPr>
            </w:pPr>
            <w:r w:rsidRPr="00BE3C62">
              <w:rPr>
                <w:sz w:val="16"/>
              </w:rPr>
              <w:t>C4-214545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6ECF8" w14:textId="77777777" w:rsidR="004377C2" w:rsidRPr="00BE3C62" w:rsidRDefault="004377C2" w:rsidP="00BE3C62">
            <w:pPr>
              <w:pStyle w:val="TAL"/>
              <w:rPr>
                <w:sz w:val="16"/>
              </w:rPr>
            </w:pPr>
            <w:r w:rsidRPr="00BE3C62">
              <w:rPr>
                <w:sz w:val="16"/>
              </w:rPr>
              <w:t>Clarification to API name guidance in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BE1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28B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5B42" w14:textId="77777777" w:rsidR="004377C2" w:rsidRPr="00BE3C62" w:rsidRDefault="004377C2" w:rsidP="00BE3C62">
            <w:pPr>
              <w:pStyle w:val="TAL"/>
              <w:rPr>
                <w:sz w:val="16"/>
              </w:rPr>
            </w:pPr>
            <w:r w:rsidRPr="00BE3C62">
              <w:rPr>
                <w:sz w:val="16"/>
              </w:rPr>
              <w:t>C4-214524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E32" w14:textId="77777777" w:rsidR="004377C2" w:rsidRPr="00BE3C62" w:rsidRDefault="004377C2" w:rsidP="00BE3C62">
            <w:pPr>
              <w:pStyle w:val="TAL"/>
              <w:rPr>
                <w:sz w:val="16"/>
              </w:rPr>
            </w:pPr>
          </w:p>
        </w:tc>
      </w:tr>
      <w:tr w:rsidR="00BE3C62" w:rsidRPr="00BE3C62" w14:paraId="6CC1F02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FA0C1" w14:textId="77777777" w:rsidR="004377C2" w:rsidRPr="00BE3C62" w:rsidRDefault="004377C2" w:rsidP="00BE3C62">
            <w:pPr>
              <w:pStyle w:val="TAL"/>
              <w:rPr>
                <w:sz w:val="16"/>
              </w:rPr>
            </w:pPr>
            <w:r w:rsidRPr="00BE3C62">
              <w:rPr>
                <w:sz w:val="16"/>
              </w:rPr>
              <w:t>C4-214546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6F28B" w14:textId="77777777" w:rsidR="004377C2" w:rsidRPr="00BE3C62" w:rsidRDefault="004377C2" w:rsidP="00BE3C62">
            <w:pPr>
              <w:pStyle w:val="TAL"/>
              <w:rPr>
                <w:sz w:val="16"/>
              </w:rPr>
            </w:pPr>
            <w:r w:rsidRPr="00BE3C62">
              <w:rPr>
                <w:sz w:val="16"/>
              </w:rPr>
              <w:t>5MBS – Services offered by the MB-SMF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7D97"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BB1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FB6E" w14:textId="77777777" w:rsidR="004377C2" w:rsidRPr="00BE3C62" w:rsidRDefault="004377C2" w:rsidP="00BE3C62">
            <w:pPr>
              <w:pStyle w:val="TAL"/>
              <w:rPr>
                <w:sz w:val="16"/>
              </w:rPr>
            </w:pPr>
            <w:r w:rsidRPr="00BE3C62">
              <w:rPr>
                <w:sz w:val="16"/>
              </w:rPr>
              <w:t>C4-214193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8CE5" w14:textId="77777777" w:rsidR="004377C2" w:rsidRPr="00BE3C62" w:rsidRDefault="004377C2" w:rsidP="00BE3C62">
            <w:pPr>
              <w:pStyle w:val="TAL"/>
              <w:rPr>
                <w:sz w:val="16"/>
              </w:rPr>
            </w:pPr>
            <w:r w:rsidRPr="00BE3C62">
              <w:rPr>
                <w:sz w:val="16"/>
              </w:rPr>
              <w:t>C4-214554</w:t>
            </w:r>
          </w:p>
        </w:tc>
      </w:tr>
      <w:tr w:rsidR="00BE3C62" w:rsidRPr="00BE3C62" w14:paraId="4CBF766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7D705" w14:textId="77777777" w:rsidR="004377C2" w:rsidRPr="00BE3C62" w:rsidRDefault="004377C2" w:rsidP="00BE3C62">
            <w:pPr>
              <w:pStyle w:val="TAL"/>
              <w:rPr>
                <w:sz w:val="16"/>
              </w:rPr>
            </w:pPr>
            <w:r w:rsidRPr="00BE3C62">
              <w:rPr>
                <w:sz w:val="16"/>
              </w:rPr>
              <w:t>C4-214547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0D193" w14:textId="77777777" w:rsidR="004377C2" w:rsidRPr="00BE3C62" w:rsidRDefault="004377C2" w:rsidP="00BE3C62">
            <w:pPr>
              <w:pStyle w:val="TAL"/>
              <w:rPr>
                <w:sz w:val="16"/>
              </w:rPr>
            </w:pPr>
            <w:r w:rsidRPr="00BE3C62">
              <w:rPr>
                <w:sz w:val="16"/>
              </w:rPr>
              <w:t>5MBS – TMGI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F0C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169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F127" w14:textId="77777777" w:rsidR="004377C2" w:rsidRPr="00BE3C62" w:rsidRDefault="004377C2" w:rsidP="00BE3C62">
            <w:pPr>
              <w:pStyle w:val="TAL"/>
              <w:rPr>
                <w:sz w:val="16"/>
              </w:rPr>
            </w:pPr>
            <w:r w:rsidRPr="00BE3C62">
              <w:rPr>
                <w:sz w:val="16"/>
              </w:rPr>
              <w:t>C4-214021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2049" w14:textId="77777777" w:rsidR="004377C2" w:rsidRPr="00BE3C62" w:rsidRDefault="004377C2" w:rsidP="00BE3C62">
            <w:pPr>
              <w:pStyle w:val="TAL"/>
              <w:rPr>
                <w:sz w:val="16"/>
              </w:rPr>
            </w:pPr>
          </w:p>
        </w:tc>
      </w:tr>
      <w:tr w:rsidR="00BE3C62" w:rsidRPr="00BE3C62" w14:paraId="56520B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EE845" w14:textId="77777777" w:rsidR="004377C2" w:rsidRPr="00BE3C62" w:rsidRDefault="004377C2" w:rsidP="00BE3C62">
            <w:pPr>
              <w:pStyle w:val="TAL"/>
              <w:rPr>
                <w:sz w:val="16"/>
              </w:rPr>
            </w:pPr>
            <w:r w:rsidRPr="00BE3C62">
              <w:rPr>
                <w:sz w:val="16"/>
              </w:rPr>
              <w:t>C4-214548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9381" w14:textId="77777777" w:rsidR="004377C2" w:rsidRPr="00BE3C62" w:rsidRDefault="004377C2" w:rsidP="00BE3C62">
            <w:pPr>
              <w:pStyle w:val="TAL"/>
              <w:rPr>
                <w:sz w:val="16"/>
              </w:rPr>
            </w:pPr>
            <w:r w:rsidRPr="00BE3C62">
              <w:rPr>
                <w:sz w:val="16"/>
              </w:rPr>
              <w:t>5MBS – Annex 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A00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9A3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101D" w14:textId="77777777" w:rsidR="004377C2" w:rsidRPr="00BE3C62" w:rsidRDefault="004377C2" w:rsidP="00BE3C62">
            <w:pPr>
              <w:pStyle w:val="TAL"/>
              <w:rPr>
                <w:sz w:val="16"/>
              </w:rPr>
            </w:pPr>
            <w:r w:rsidRPr="00BE3C62">
              <w:rPr>
                <w:sz w:val="16"/>
              </w:rPr>
              <w:t>C4-214033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0419" w14:textId="77777777" w:rsidR="004377C2" w:rsidRPr="00BE3C62" w:rsidRDefault="004377C2" w:rsidP="00BE3C62">
            <w:pPr>
              <w:pStyle w:val="TAL"/>
              <w:rPr>
                <w:sz w:val="16"/>
              </w:rPr>
            </w:pPr>
            <w:r w:rsidRPr="00BE3C62">
              <w:rPr>
                <w:sz w:val="16"/>
              </w:rPr>
              <w:t>C4-214685</w:t>
            </w:r>
          </w:p>
        </w:tc>
      </w:tr>
      <w:tr w:rsidR="00BE3C62" w:rsidRPr="00BE3C62" w14:paraId="3B8DE82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2CDBC" w14:textId="77777777" w:rsidR="004377C2" w:rsidRPr="00BE3C62" w:rsidRDefault="004377C2" w:rsidP="00BE3C62">
            <w:pPr>
              <w:pStyle w:val="TAL"/>
              <w:rPr>
                <w:sz w:val="16"/>
              </w:rPr>
            </w:pPr>
            <w:r w:rsidRPr="00BE3C62">
              <w:rPr>
                <w:sz w:val="16"/>
              </w:rPr>
              <w:t>C4-214549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7C24" w14:textId="77777777" w:rsidR="004377C2" w:rsidRPr="00BE3C62" w:rsidRDefault="004377C2" w:rsidP="00BE3C62">
            <w:pPr>
              <w:pStyle w:val="TAL"/>
              <w:rPr>
                <w:sz w:val="16"/>
              </w:rPr>
            </w:pPr>
            <w:r w:rsidRPr="00BE3C62">
              <w:rPr>
                <w:sz w:val="16"/>
              </w:rPr>
              <w:t>5MBS – Annex 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389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4AAB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6872D" w14:textId="77777777" w:rsidR="004377C2" w:rsidRPr="00BE3C62" w:rsidRDefault="004377C2" w:rsidP="00BE3C62">
            <w:pPr>
              <w:pStyle w:val="TAL"/>
              <w:rPr>
                <w:sz w:val="16"/>
              </w:rPr>
            </w:pPr>
            <w:r w:rsidRPr="00BE3C62">
              <w:rPr>
                <w:sz w:val="16"/>
              </w:rPr>
              <w:t>C4-214034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8883" w14:textId="77777777" w:rsidR="004377C2" w:rsidRPr="00BE3C62" w:rsidRDefault="004377C2" w:rsidP="00BE3C62">
            <w:pPr>
              <w:pStyle w:val="TAL"/>
              <w:rPr>
                <w:sz w:val="16"/>
              </w:rPr>
            </w:pPr>
          </w:p>
        </w:tc>
      </w:tr>
      <w:tr w:rsidR="00BE3C62" w:rsidRPr="00BE3C62" w14:paraId="53A1357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DC7C" w14:textId="77777777" w:rsidR="004377C2" w:rsidRPr="00BE3C62" w:rsidRDefault="004377C2" w:rsidP="00BE3C62">
            <w:pPr>
              <w:pStyle w:val="TAL"/>
              <w:rPr>
                <w:sz w:val="16"/>
              </w:rPr>
            </w:pPr>
            <w:r w:rsidRPr="00BE3C62">
              <w:rPr>
                <w:sz w:val="16"/>
              </w:rPr>
              <w:t>C4-214550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635A" w14:textId="77777777" w:rsidR="004377C2" w:rsidRPr="00BE3C62" w:rsidRDefault="004377C2" w:rsidP="00BE3C62">
            <w:pPr>
              <w:pStyle w:val="TAL"/>
              <w:rPr>
                <w:sz w:val="16"/>
              </w:rPr>
            </w:pPr>
            <w:r w:rsidRPr="00BE3C62">
              <w:rPr>
                <w:sz w:val="16"/>
              </w:rPr>
              <w:t>5MBS – Annex 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598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13DBF"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AC0F3" w14:textId="77777777" w:rsidR="004377C2" w:rsidRPr="00BE3C62" w:rsidRDefault="004377C2" w:rsidP="00BE3C62">
            <w:pPr>
              <w:pStyle w:val="TAL"/>
              <w:rPr>
                <w:sz w:val="16"/>
              </w:rPr>
            </w:pPr>
            <w:r w:rsidRPr="00BE3C62">
              <w:rPr>
                <w:sz w:val="16"/>
              </w:rPr>
              <w:t>C4-214064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8E7CB" w14:textId="77777777" w:rsidR="004377C2" w:rsidRPr="00BE3C62" w:rsidRDefault="004377C2" w:rsidP="00BE3C62">
            <w:pPr>
              <w:pStyle w:val="TAL"/>
              <w:rPr>
                <w:sz w:val="16"/>
              </w:rPr>
            </w:pPr>
            <w:r w:rsidRPr="00BE3C62">
              <w:rPr>
                <w:sz w:val="16"/>
              </w:rPr>
              <w:t>C4-214686</w:t>
            </w:r>
          </w:p>
        </w:tc>
      </w:tr>
      <w:tr w:rsidR="00BE3C62" w:rsidRPr="00BE3C62" w14:paraId="54225BB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93C1" w14:textId="77777777" w:rsidR="004377C2" w:rsidRPr="00BE3C62" w:rsidRDefault="004377C2" w:rsidP="00BE3C62">
            <w:pPr>
              <w:pStyle w:val="TAL"/>
              <w:rPr>
                <w:sz w:val="16"/>
              </w:rPr>
            </w:pPr>
            <w:r w:rsidRPr="00BE3C62">
              <w:rPr>
                <w:sz w:val="16"/>
              </w:rPr>
              <w:t>C4-214551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D538B" w14:textId="77777777" w:rsidR="004377C2" w:rsidRPr="00BE3C62" w:rsidRDefault="004377C2" w:rsidP="00BE3C62">
            <w:pPr>
              <w:pStyle w:val="TAL"/>
              <w:rPr>
                <w:sz w:val="16"/>
              </w:rPr>
            </w:pPr>
            <w:r w:rsidRPr="00BE3C62">
              <w:rPr>
                <w:sz w:val="16"/>
              </w:rPr>
              <w:t>5MBS – Clause 5.4.1 (Reception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ABBB5"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0022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14CB" w14:textId="77777777" w:rsidR="004377C2" w:rsidRPr="00BE3C62" w:rsidRDefault="004377C2" w:rsidP="00BE3C62">
            <w:pPr>
              <w:pStyle w:val="TAL"/>
              <w:rPr>
                <w:sz w:val="16"/>
              </w:rPr>
            </w:pPr>
            <w:r w:rsidRPr="00BE3C62">
              <w:rPr>
                <w:sz w:val="16"/>
              </w:rPr>
              <w:t>C4-214189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70EF" w14:textId="77777777" w:rsidR="004377C2" w:rsidRPr="00BE3C62" w:rsidRDefault="004377C2" w:rsidP="00BE3C62">
            <w:pPr>
              <w:pStyle w:val="TAL"/>
              <w:rPr>
                <w:sz w:val="16"/>
              </w:rPr>
            </w:pPr>
          </w:p>
        </w:tc>
      </w:tr>
      <w:tr w:rsidR="00BE3C62" w:rsidRPr="00BE3C62" w14:paraId="049788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3B9E" w14:textId="77777777" w:rsidR="004377C2" w:rsidRPr="00BE3C62" w:rsidRDefault="004377C2" w:rsidP="00BE3C62">
            <w:pPr>
              <w:pStyle w:val="TAL"/>
              <w:rPr>
                <w:sz w:val="16"/>
              </w:rPr>
            </w:pPr>
            <w:r w:rsidRPr="00BE3C62">
              <w:rPr>
                <w:sz w:val="16"/>
              </w:rPr>
              <w:t>C4-214552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08D2"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33C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680A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6514" w14:textId="77777777" w:rsidR="004377C2" w:rsidRPr="00BE3C62" w:rsidRDefault="004377C2" w:rsidP="00BE3C62">
            <w:pPr>
              <w:pStyle w:val="TAL"/>
              <w:rPr>
                <w:sz w:val="16"/>
              </w:rPr>
            </w:pPr>
            <w:r w:rsidRPr="00BE3C62">
              <w:rPr>
                <w:sz w:val="16"/>
              </w:rPr>
              <w:t>C4-214184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C8503" w14:textId="77777777" w:rsidR="004377C2" w:rsidRPr="00BE3C62" w:rsidRDefault="004377C2" w:rsidP="00BE3C62">
            <w:pPr>
              <w:pStyle w:val="TAL"/>
              <w:rPr>
                <w:sz w:val="16"/>
              </w:rPr>
            </w:pPr>
            <w:r w:rsidRPr="00BE3C62">
              <w:rPr>
                <w:sz w:val="16"/>
              </w:rPr>
              <w:t>C4-214809</w:t>
            </w:r>
          </w:p>
        </w:tc>
      </w:tr>
      <w:tr w:rsidR="00BE3C62" w:rsidRPr="00BE3C62" w14:paraId="38F730F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CA82" w14:textId="77777777" w:rsidR="004377C2" w:rsidRPr="00BE3C62" w:rsidRDefault="004377C2" w:rsidP="00BE3C62">
            <w:pPr>
              <w:pStyle w:val="TAL"/>
              <w:rPr>
                <w:sz w:val="16"/>
              </w:rPr>
            </w:pPr>
            <w:r w:rsidRPr="00BE3C62">
              <w:rPr>
                <w:sz w:val="16"/>
              </w:rPr>
              <w:t>C4-214553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B856"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8B6A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DE5C"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6A89" w14:textId="77777777" w:rsidR="004377C2" w:rsidRPr="00BE3C62" w:rsidRDefault="004377C2" w:rsidP="00BE3C62">
            <w:pPr>
              <w:pStyle w:val="TAL"/>
              <w:rPr>
                <w:sz w:val="16"/>
              </w:rPr>
            </w:pPr>
            <w:r w:rsidRPr="00BE3C62">
              <w:rPr>
                <w:sz w:val="16"/>
              </w:rPr>
              <w:t>C4-214185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1A798" w14:textId="77777777" w:rsidR="004377C2" w:rsidRPr="00BE3C62" w:rsidRDefault="004377C2" w:rsidP="00BE3C62">
            <w:pPr>
              <w:pStyle w:val="TAL"/>
              <w:rPr>
                <w:sz w:val="16"/>
              </w:rPr>
            </w:pPr>
            <w:r w:rsidRPr="00BE3C62">
              <w:rPr>
                <w:sz w:val="16"/>
              </w:rPr>
              <w:t>C4-214810</w:t>
            </w:r>
          </w:p>
        </w:tc>
      </w:tr>
      <w:tr w:rsidR="00BE3C62" w:rsidRPr="00BE3C62" w14:paraId="6E73C0E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D2997" w14:textId="77777777" w:rsidR="004377C2" w:rsidRPr="00BE3C62" w:rsidRDefault="004377C2" w:rsidP="00BE3C62">
            <w:pPr>
              <w:pStyle w:val="TAL"/>
              <w:rPr>
                <w:sz w:val="16"/>
              </w:rPr>
            </w:pPr>
            <w:r w:rsidRPr="00BE3C62">
              <w:rPr>
                <w:sz w:val="16"/>
              </w:rPr>
              <w:t>C4-214554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7BA5" w14:textId="77777777" w:rsidR="004377C2" w:rsidRPr="00BE3C62" w:rsidRDefault="004377C2" w:rsidP="00BE3C62">
            <w:pPr>
              <w:pStyle w:val="TAL"/>
              <w:rPr>
                <w:sz w:val="16"/>
              </w:rPr>
            </w:pPr>
            <w:r w:rsidRPr="00BE3C62">
              <w:rPr>
                <w:sz w:val="16"/>
              </w:rPr>
              <w:t>5MBS – Services offered by the MB-SMF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3118"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562D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05B6" w14:textId="77777777" w:rsidR="004377C2" w:rsidRPr="00BE3C62" w:rsidRDefault="004377C2" w:rsidP="00BE3C62">
            <w:pPr>
              <w:pStyle w:val="TAL"/>
              <w:rPr>
                <w:sz w:val="16"/>
              </w:rPr>
            </w:pPr>
            <w:r w:rsidRPr="00BE3C62">
              <w:rPr>
                <w:sz w:val="16"/>
              </w:rPr>
              <w:t>C4-214546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D9A8" w14:textId="77777777" w:rsidR="004377C2" w:rsidRPr="00BE3C62" w:rsidRDefault="004377C2" w:rsidP="00BE3C62">
            <w:pPr>
              <w:pStyle w:val="TAL"/>
              <w:rPr>
                <w:sz w:val="16"/>
              </w:rPr>
            </w:pPr>
          </w:p>
        </w:tc>
      </w:tr>
      <w:tr w:rsidR="00BE3C62" w:rsidRPr="00BE3C62" w14:paraId="5A2501A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FA3D" w14:textId="77777777" w:rsidR="004377C2" w:rsidRPr="00BE3C62" w:rsidRDefault="004377C2" w:rsidP="00BE3C62">
            <w:pPr>
              <w:pStyle w:val="TAL"/>
              <w:rPr>
                <w:sz w:val="16"/>
              </w:rPr>
            </w:pPr>
            <w:r w:rsidRPr="00BE3C62">
              <w:rPr>
                <w:sz w:val="16"/>
              </w:rPr>
              <w:t>C4-214555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BE979" w14:textId="77777777" w:rsidR="004377C2" w:rsidRPr="00BE3C62" w:rsidRDefault="004377C2" w:rsidP="00BE3C62">
            <w:pPr>
              <w:pStyle w:val="TAL"/>
              <w:rPr>
                <w:sz w:val="16"/>
              </w:rPr>
            </w:pPr>
            <w:r w:rsidRPr="00BE3C62">
              <w:rPr>
                <w:sz w:val="16"/>
              </w:rPr>
              <w:t>Reply LS on work split for MBSF and MBSTF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B5B4" w14:textId="77777777" w:rsidR="004377C2" w:rsidRPr="00BE3C62" w:rsidRDefault="004377C2" w:rsidP="00BE3C62">
            <w:pPr>
              <w:pStyle w:val="TAL"/>
              <w:rPr>
                <w:sz w:val="16"/>
              </w:rPr>
            </w:pPr>
            <w:r w:rsidRPr="00BE3C62">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7FD9"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904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FBF0" w14:textId="77777777" w:rsidR="004377C2" w:rsidRPr="00BE3C62" w:rsidRDefault="004377C2" w:rsidP="00BE3C62">
            <w:pPr>
              <w:pStyle w:val="TAL"/>
              <w:rPr>
                <w:sz w:val="16"/>
              </w:rPr>
            </w:pPr>
          </w:p>
        </w:tc>
      </w:tr>
      <w:tr w:rsidR="00BE3C62" w:rsidRPr="00BE3C62" w14:paraId="3FD4334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1B5E" w14:textId="77777777" w:rsidR="004377C2" w:rsidRPr="00BE3C62" w:rsidRDefault="004377C2" w:rsidP="00BE3C62">
            <w:pPr>
              <w:pStyle w:val="TAL"/>
              <w:rPr>
                <w:sz w:val="16"/>
              </w:rPr>
            </w:pPr>
            <w:r w:rsidRPr="00BE3C62">
              <w:rPr>
                <w:sz w:val="16"/>
              </w:rPr>
              <w:t>C4-214556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D6F8" w14:textId="77777777" w:rsidR="004377C2" w:rsidRPr="00BE3C62" w:rsidRDefault="004377C2" w:rsidP="00BE3C62">
            <w:pPr>
              <w:pStyle w:val="TAL"/>
              <w:rPr>
                <w:sz w:val="16"/>
              </w:rPr>
            </w:pPr>
            <w:r w:rsidRPr="00BE3C62">
              <w:rPr>
                <w:sz w:val="16"/>
              </w:rPr>
              <w:t>Adding missing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F983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EA78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DF6E" w14:textId="77777777" w:rsidR="004377C2" w:rsidRPr="00BE3C62" w:rsidRDefault="004377C2" w:rsidP="00BE3C62">
            <w:pPr>
              <w:pStyle w:val="TAL"/>
              <w:rPr>
                <w:sz w:val="16"/>
              </w:rPr>
            </w:pPr>
            <w:r w:rsidRPr="00BE3C62">
              <w:rPr>
                <w:sz w:val="16"/>
              </w:rPr>
              <w:t>C4-214052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13C54" w14:textId="77777777" w:rsidR="004377C2" w:rsidRPr="00BE3C62" w:rsidRDefault="004377C2" w:rsidP="00BE3C62">
            <w:pPr>
              <w:pStyle w:val="TAL"/>
              <w:rPr>
                <w:sz w:val="16"/>
              </w:rPr>
            </w:pPr>
          </w:p>
        </w:tc>
      </w:tr>
      <w:tr w:rsidR="00BE3C62" w:rsidRPr="00BE3C62" w14:paraId="74F2E99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8762" w14:textId="77777777" w:rsidR="004377C2" w:rsidRPr="00BE3C62" w:rsidRDefault="004377C2" w:rsidP="00BE3C62">
            <w:pPr>
              <w:pStyle w:val="TAL"/>
              <w:rPr>
                <w:sz w:val="16"/>
              </w:rPr>
            </w:pPr>
            <w:r w:rsidRPr="00BE3C62">
              <w:rPr>
                <w:sz w:val="16"/>
              </w:rPr>
              <w:t>C4-214557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8AD9" w14:textId="77777777" w:rsidR="004377C2" w:rsidRPr="00BE3C62" w:rsidRDefault="004377C2" w:rsidP="00BE3C62">
            <w:pPr>
              <w:pStyle w:val="TAL"/>
              <w:rPr>
                <w:sz w:val="16"/>
              </w:rPr>
            </w:pPr>
            <w:r w:rsidRPr="00BE3C62">
              <w:rPr>
                <w:sz w:val="16"/>
              </w:rPr>
              <w:t>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954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0949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4FD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46B8" w14:textId="77777777" w:rsidR="004377C2" w:rsidRPr="00BE3C62" w:rsidRDefault="004377C2" w:rsidP="00BE3C62">
            <w:pPr>
              <w:pStyle w:val="TAL"/>
              <w:rPr>
                <w:sz w:val="16"/>
              </w:rPr>
            </w:pPr>
            <w:r w:rsidRPr="00BE3C62">
              <w:rPr>
                <w:sz w:val="16"/>
              </w:rPr>
              <w:t>C4-214807</w:t>
            </w:r>
          </w:p>
        </w:tc>
      </w:tr>
      <w:tr w:rsidR="00BE3C62" w:rsidRPr="00BE3C62" w14:paraId="63738D1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4383" w14:textId="77777777" w:rsidR="004377C2" w:rsidRPr="00BE3C62" w:rsidRDefault="004377C2" w:rsidP="00BE3C62">
            <w:pPr>
              <w:pStyle w:val="TAL"/>
              <w:rPr>
                <w:sz w:val="16"/>
              </w:rPr>
            </w:pPr>
            <w:r w:rsidRPr="00BE3C62">
              <w:rPr>
                <w:sz w:val="16"/>
              </w:rPr>
              <w:t>C4-214558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C398" w14:textId="77777777" w:rsidR="004377C2" w:rsidRPr="00BE3C62" w:rsidRDefault="004377C2" w:rsidP="00BE3C62">
            <w:pPr>
              <w:pStyle w:val="TAL"/>
              <w:rPr>
                <w:sz w:val="16"/>
              </w:rPr>
            </w:pPr>
            <w:r w:rsidRPr="00BE3C62">
              <w:rPr>
                <w:sz w:val="16"/>
              </w:rPr>
              <w:t>Revised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713D"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314E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3F9A" w14:textId="77777777" w:rsidR="004377C2" w:rsidRPr="00BE3C62" w:rsidRDefault="004377C2" w:rsidP="00BE3C62">
            <w:pPr>
              <w:pStyle w:val="TAL"/>
              <w:rPr>
                <w:sz w:val="16"/>
              </w:rPr>
            </w:pPr>
            <w:r w:rsidRPr="00BE3C62">
              <w:rPr>
                <w:sz w:val="16"/>
              </w:rPr>
              <w:t>C4-214463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C998" w14:textId="77777777" w:rsidR="004377C2" w:rsidRPr="00BE3C62" w:rsidRDefault="004377C2" w:rsidP="00BE3C62">
            <w:pPr>
              <w:pStyle w:val="TAL"/>
              <w:rPr>
                <w:sz w:val="16"/>
              </w:rPr>
            </w:pPr>
          </w:p>
        </w:tc>
      </w:tr>
      <w:tr w:rsidR="00BE3C62" w:rsidRPr="00BE3C62" w14:paraId="7DCA5E1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2A2F" w14:textId="77777777" w:rsidR="004377C2" w:rsidRPr="00BE3C62" w:rsidRDefault="004377C2" w:rsidP="00BE3C62">
            <w:pPr>
              <w:pStyle w:val="TAL"/>
              <w:rPr>
                <w:sz w:val="16"/>
              </w:rPr>
            </w:pPr>
            <w:r w:rsidRPr="00BE3C62">
              <w:rPr>
                <w:sz w:val="16"/>
              </w:rPr>
              <w:t>C4-214559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44410" w14:textId="77777777" w:rsidR="004377C2" w:rsidRPr="00BE3C62" w:rsidRDefault="004377C2" w:rsidP="00BE3C62">
            <w:pPr>
              <w:pStyle w:val="TAL"/>
              <w:rPr>
                <w:sz w:val="16"/>
              </w:rPr>
            </w:pPr>
            <w:r w:rsidRPr="00BE3C62">
              <w:rPr>
                <w:sz w:val="16"/>
              </w:rPr>
              <w:t>overview of new TS on UPF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3DE5F"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C41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AD0C" w14:textId="77777777" w:rsidR="004377C2" w:rsidRPr="00BE3C62" w:rsidRDefault="004377C2" w:rsidP="00BE3C62">
            <w:pPr>
              <w:pStyle w:val="TAL"/>
              <w:rPr>
                <w:sz w:val="16"/>
              </w:rPr>
            </w:pPr>
            <w:r w:rsidRPr="00BE3C62">
              <w:rPr>
                <w:sz w:val="16"/>
              </w:rPr>
              <w:t>C4-214466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77C59" w14:textId="77777777" w:rsidR="004377C2" w:rsidRPr="00BE3C62" w:rsidRDefault="004377C2" w:rsidP="00BE3C62">
            <w:pPr>
              <w:pStyle w:val="TAL"/>
              <w:rPr>
                <w:sz w:val="16"/>
              </w:rPr>
            </w:pPr>
          </w:p>
        </w:tc>
      </w:tr>
      <w:tr w:rsidR="00BE3C62" w:rsidRPr="00BE3C62" w14:paraId="513BF21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5B12" w14:textId="77777777" w:rsidR="004377C2" w:rsidRPr="00BE3C62" w:rsidRDefault="004377C2" w:rsidP="00BE3C62">
            <w:pPr>
              <w:pStyle w:val="TAL"/>
              <w:rPr>
                <w:sz w:val="16"/>
              </w:rPr>
            </w:pPr>
            <w:r w:rsidRPr="00BE3C62">
              <w:rPr>
                <w:sz w:val="16"/>
              </w:rPr>
              <w:t>C4-214560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A7F7" w14:textId="77777777" w:rsidR="004377C2" w:rsidRPr="00BE3C62" w:rsidRDefault="004377C2" w:rsidP="00BE3C62">
            <w:pPr>
              <w:pStyle w:val="TAL"/>
              <w:rPr>
                <w:sz w:val="16"/>
              </w:rPr>
            </w:pPr>
            <w:r w:rsidRPr="00BE3C62">
              <w:rPr>
                <w:sz w:val="16"/>
              </w:rPr>
              <w:t>Revised WID on 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942F"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A6A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AE90" w14:textId="77777777" w:rsidR="004377C2" w:rsidRPr="00BE3C62" w:rsidRDefault="004377C2" w:rsidP="00BE3C62">
            <w:pPr>
              <w:pStyle w:val="TAL"/>
              <w:rPr>
                <w:sz w:val="16"/>
              </w:rPr>
            </w:pPr>
            <w:r w:rsidRPr="00BE3C62">
              <w:rPr>
                <w:sz w:val="16"/>
              </w:rPr>
              <w:t>C4-214467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85E1" w14:textId="77777777" w:rsidR="004377C2" w:rsidRPr="00BE3C62" w:rsidRDefault="004377C2" w:rsidP="00BE3C62">
            <w:pPr>
              <w:pStyle w:val="TAL"/>
              <w:rPr>
                <w:sz w:val="16"/>
              </w:rPr>
            </w:pPr>
            <w:r w:rsidRPr="00BE3C62">
              <w:rPr>
                <w:sz w:val="16"/>
              </w:rPr>
              <w:t>C4-214865</w:t>
            </w:r>
          </w:p>
        </w:tc>
      </w:tr>
      <w:tr w:rsidR="00BE3C62" w:rsidRPr="00BE3C62" w14:paraId="31BE92D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1EAC" w14:textId="77777777" w:rsidR="004377C2" w:rsidRPr="00BE3C62" w:rsidRDefault="004377C2" w:rsidP="00BE3C62">
            <w:pPr>
              <w:pStyle w:val="TAL"/>
              <w:rPr>
                <w:sz w:val="16"/>
              </w:rPr>
            </w:pPr>
            <w:r w:rsidRPr="00BE3C62">
              <w:rPr>
                <w:sz w:val="16"/>
              </w:rPr>
              <w:t>C4-214561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C5671" w14:textId="77777777" w:rsidR="004377C2" w:rsidRPr="00BE3C62" w:rsidRDefault="004377C2" w:rsidP="00BE3C62">
            <w:pPr>
              <w:pStyle w:val="TAL"/>
              <w:rPr>
                <w:sz w:val="16"/>
              </w:rPr>
            </w:pPr>
            <w:r w:rsidRPr="00BE3C62">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227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FAFB" w14:textId="77777777" w:rsidR="004377C2" w:rsidRPr="00BE3C62" w:rsidRDefault="004377C2" w:rsidP="00BE3C62">
            <w:pPr>
              <w:pStyle w:val="TAL"/>
              <w:rPr>
                <w:sz w:val="16"/>
              </w:rPr>
            </w:pPr>
            <w:r w:rsidRPr="00BE3C62">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6187" w14:textId="77777777" w:rsidR="004377C2" w:rsidRPr="00BE3C62" w:rsidRDefault="004377C2" w:rsidP="00BE3C62">
            <w:pPr>
              <w:pStyle w:val="TAL"/>
              <w:rPr>
                <w:sz w:val="16"/>
              </w:rPr>
            </w:pPr>
            <w:r w:rsidRPr="00BE3C62">
              <w:rPr>
                <w:sz w:val="16"/>
              </w:rPr>
              <w:t>C4-214220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328F" w14:textId="77777777" w:rsidR="004377C2" w:rsidRPr="00BE3C62" w:rsidRDefault="004377C2" w:rsidP="00BE3C62">
            <w:pPr>
              <w:pStyle w:val="TAL"/>
              <w:rPr>
                <w:sz w:val="16"/>
              </w:rPr>
            </w:pPr>
          </w:p>
        </w:tc>
      </w:tr>
      <w:tr w:rsidR="00BE3C62" w:rsidRPr="00BE3C62" w14:paraId="4DEF6AC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3CB05" w14:textId="77777777" w:rsidR="004377C2" w:rsidRPr="00BE3C62" w:rsidRDefault="004377C2" w:rsidP="00BE3C62">
            <w:pPr>
              <w:pStyle w:val="TAL"/>
              <w:rPr>
                <w:sz w:val="16"/>
              </w:rPr>
            </w:pPr>
            <w:r w:rsidRPr="00BE3C62">
              <w:rPr>
                <w:sz w:val="16"/>
              </w:rPr>
              <w:t>C4-214562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7042" w14:textId="77777777" w:rsidR="004377C2" w:rsidRPr="00BE3C62" w:rsidRDefault="004377C2" w:rsidP="00BE3C62">
            <w:pPr>
              <w:pStyle w:val="TAL"/>
              <w:rPr>
                <w:sz w:val="16"/>
              </w:rPr>
            </w:pPr>
            <w:r w:rsidRPr="00BE3C62">
              <w:rPr>
                <w:sz w:val="16"/>
              </w:rPr>
              <w:t>Add UE Positioning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6E1E"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3C1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BA88" w14:textId="77777777" w:rsidR="004377C2" w:rsidRPr="00BE3C62" w:rsidRDefault="004377C2" w:rsidP="00BE3C62">
            <w:pPr>
              <w:pStyle w:val="TAL"/>
              <w:rPr>
                <w:sz w:val="16"/>
              </w:rPr>
            </w:pPr>
            <w:r w:rsidRPr="00BE3C62">
              <w:rPr>
                <w:sz w:val="16"/>
              </w:rPr>
              <w:t>C4-214260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E97E" w14:textId="77777777" w:rsidR="004377C2" w:rsidRPr="00BE3C62" w:rsidRDefault="004377C2" w:rsidP="00BE3C62">
            <w:pPr>
              <w:pStyle w:val="TAL"/>
              <w:rPr>
                <w:sz w:val="16"/>
              </w:rPr>
            </w:pPr>
          </w:p>
        </w:tc>
      </w:tr>
      <w:tr w:rsidR="00BE3C62" w:rsidRPr="00BE3C62" w14:paraId="7B24926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271E" w14:textId="77777777" w:rsidR="004377C2" w:rsidRPr="00BE3C62" w:rsidRDefault="004377C2" w:rsidP="00BE3C62">
            <w:pPr>
              <w:pStyle w:val="TAL"/>
              <w:rPr>
                <w:sz w:val="16"/>
              </w:rPr>
            </w:pPr>
            <w:r w:rsidRPr="00BE3C62">
              <w:rPr>
                <w:sz w:val="16"/>
              </w:rPr>
              <w:t>C4-214563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9245" w14:textId="77777777" w:rsidR="004377C2" w:rsidRPr="00BE3C62" w:rsidRDefault="004377C2" w:rsidP="00BE3C62">
            <w:pPr>
              <w:pStyle w:val="TAL"/>
              <w:rPr>
                <w:sz w:val="16"/>
              </w:rPr>
            </w:pPr>
            <w:r w:rsidRPr="00BE3C62">
              <w:rPr>
                <w:sz w:val="16"/>
              </w:rPr>
              <w:t>Add UE Positioning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6252"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6A40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E8764" w14:textId="77777777" w:rsidR="004377C2" w:rsidRPr="00BE3C62" w:rsidRDefault="004377C2" w:rsidP="00BE3C62">
            <w:pPr>
              <w:pStyle w:val="TAL"/>
              <w:rPr>
                <w:sz w:val="16"/>
              </w:rPr>
            </w:pPr>
            <w:r w:rsidRPr="00BE3C62">
              <w:rPr>
                <w:sz w:val="16"/>
              </w:rPr>
              <w:t>C4-214261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CD6AD" w14:textId="77777777" w:rsidR="004377C2" w:rsidRPr="00BE3C62" w:rsidRDefault="004377C2" w:rsidP="00BE3C62">
            <w:pPr>
              <w:pStyle w:val="TAL"/>
              <w:rPr>
                <w:sz w:val="16"/>
              </w:rPr>
            </w:pPr>
          </w:p>
        </w:tc>
      </w:tr>
      <w:tr w:rsidR="00BE3C62" w:rsidRPr="00BE3C62" w14:paraId="3181FF6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12DF1" w14:textId="77777777" w:rsidR="004377C2" w:rsidRPr="00BE3C62" w:rsidRDefault="004377C2" w:rsidP="00BE3C62">
            <w:pPr>
              <w:pStyle w:val="TAL"/>
              <w:rPr>
                <w:sz w:val="16"/>
              </w:rPr>
            </w:pPr>
            <w:r w:rsidRPr="00BE3C62">
              <w:rPr>
                <w:sz w:val="16"/>
              </w:rPr>
              <w:t>C4-214564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5D21" w14:textId="77777777" w:rsidR="004377C2" w:rsidRPr="00BE3C62" w:rsidRDefault="004377C2" w:rsidP="00BE3C62">
            <w:pPr>
              <w:pStyle w:val="TAL"/>
              <w:rPr>
                <w:sz w:val="16"/>
              </w:rPr>
            </w:pPr>
            <w:r w:rsidRPr="00BE3C62">
              <w:rPr>
                <w:sz w:val="16"/>
              </w:rPr>
              <w:t>Add failure response for AnnouceUpdate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8804"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D0C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3006" w14:textId="77777777" w:rsidR="004377C2" w:rsidRPr="00BE3C62" w:rsidRDefault="004377C2" w:rsidP="00BE3C62">
            <w:pPr>
              <w:pStyle w:val="TAL"/>
              <w:rPr>
                <w:sz w:val="16"/>
              </w:rPr>
            </w:pPr>
            <w:r w:rsidRPr="00BE3C62">
              <w:rPr>
                <w:sz w:val="16"/>
              </w:rPr>
              <w:t>C4-214264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3139" w14:textId="77777777" w:rsidR="004377C2" w:rsidRPr="00BE3C62" w:rsidRDefault="004377C2" w:rsidP="00BE3C62">
            <w:pPr>
              <w:pStyle w:val="TAL"/>
              <w:rPr>
                <w:sz w:val="16"/>
              </w:rPr>
            </w:pPr>
            <w:r w:rsidRPr="00BE3C62">
              <w:rPr>
                <w:sz w:val="16"/>
              </w:rPr>
              <w:t>C4-214604</w:t>
            </w:r>
          </w:p>
        </w:tc>
      </w:tr>
      <w:tr w:rsidR="00BE3C62" w:rsidRPr="00BE3C62" w14:paraId="20F18C5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900C" w14:textId="77777777" w:rsidR="004377C2" w:rsidRPr="00BE3C62" w:rsidRDefault="004377C2" w:rsidP="00BE3C62">
            <w:pPr>
              <w:pStyle w:val="TAL"/>
              <w:rPr>
                <w:sz w:val="16"/>
              </w:rPr>
            </w:pPr>
            <w:r w:rsidRPr="00BE3C62">
              <w:rPr>
                <w:sz w:val="16"/>
              </w:rPr>
              <w:t>C4-214565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316F1" w14:textId="77777777" w:rsidR="004377C2" w:rsidRPr="00BE3C62" w:rsidRDefault="004377C2" w:rsidP="00BE3C62">
            <w:pPr>
              <w:pStyle w:val="TAL"/>
              <w:rPr>
                <w:sz w:val="16"/>
              </w:rPr>
            </w:pPr>
            <w:r w:rsidRPr="00BE3C62">
              <w:rPr>
                <w:sz w:val="16"/>
              </w:rPr>
              <w:t>Add failure response for MonitorUpdate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3FBAF"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442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B34" w14:textId="77777777" w:rsidR="004377C2" w:rsidRPr="00BE3C62" w:rsidRDefault="004377C2" w:rsidP="00BE3C62">
            <w:pPr>
              <w:pStyle w:val="TAL"/>
              <w:rPr>
                <w:sz w:val="16"/>
              </w:rPr>
            </w:pPr>
            <w:r w:rsidRPr="00BE3C62">
              <w:rPr>
                <w:sz w:val="16"/>
              </w:rPr>
              <w:t>C4-214265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7795" w14:textId="77777777" w:rsidR="004377C2" w:rsidRPr="00BE3C62" w:rsidRDefault="004377C2" w:rsidP="00BE3C62">
            <w:pPr>
              <w:pStyle w:val="TAL"/>
              <w:rPr>
                <w:sz w:val="16"/>
              </w:rPr>
            </w:pPr>
            <w:r w:rsidRPr="00BE3C62">
              <w:rPr>
                <w:sz w:val="16"/>
              </w:rPr>
              <w:t>C4-214605</w:t>
            </w:r>
          </w:p>
        </w:tc>
      </w:tr>
      <w:tr w:rsidR="00BE3C62" w:rsidRPr="00BE3C62" w14:paraId="2E5F945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86CC" w14:textId="77777777" w:rsidR="004377C2" w:rsidRPr="00BE3C62" w:rsidRDefault="004377C2" w:rsidP="00BE3C62">
            <w:pPr>
              <w:pStyle w:val="TAL"/>
              <w:rPr>
                <w:sz w:val="16"/>
              </w:rPr>
            </w:pPr>
            <w:r w:rsidRPr="00BE3C62">
              <w:rPr>
                <w:sz w:val="16"/>
              </w:rPr>
              <w:t>C4-214566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D2BDB" w14:textId="77777777" w:rsidR="004377C2" w:rsidRPr="00BE3C62" w:rsidRDefault="004377C2" w:rsidP="00BE3C62">
            <w:pPr>
              <w:pStyle w:val="TAL"/>
              <w:rPr>
                <w:sz w:val="16"/>
              </w:rPr>
            </w:pPr>
            <w:r w:rsidRPr="00BE3C62">
              <w:rPr>
                <w:sz w:val="16"/>
              </w:rPr>
              <w:t>Clarification on primaryChfInstance and secondaryChfInstance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5231"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EF4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4996" w14:textId="77777777" w:rsidR="004377C2" w:rsidRPr="00BE3C62" w:rsidRDefault="004377C2" w:rsidP="00BE3C62">
            <w:pPr>
              <w:pStyle w:val="TAL"/>
              <w:rPr>
                <w:sz w:val="16"/>
              </w:rPr>
            </w:pPr>
            <w:r w:rsidRPr="00BE3C62">
              <w:rPr>
                <w:sz w:val="16"/>
              </w:rPr>
              <w:t>C4-214272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F4AD" w14:textId="77777777" w:rsidR="004377C2" w:rsidRPr="00BE3C62" w:rsidRDefault="004377C2" w:rsidP="00BE3C62">
            <w:pPr>
              <w:pStyle w:val="TAL"/>
              <w:rPr>
                <w:sz w:val="16"/>
              </w:rPr>
            </w:pPr>
          </w:p>
        </w:tc>
      </w:tr>
      <w:tr w:rsidR="00BE3C62" w:rsidRPr="00BE3C62" w14:paraId="22D36F1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AEBC8" w14:textId="77777777" w:rsidR="004377C2" w:rsidRPr="00BE3C62" w:rsidRDefault="004377C2" w:rsidP="00BE3C62">
            <w:pPr>
              <w:pStyle w:val="TAL"/>
              <w:rPr>
                <w:sz w:val="16"/>
              </w:rPr>
            </w:pPr>
            <w:r w:rsidRPr="00BE3C62">
              <w:rPr>
                <w:sz w:val="16"/>
              </w:rPr>
              <w:t>C4-214567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1C24" w14:textId="77777777" w:rsidR="004377C2" w:rsidRPr="00BE3C62" w:rsidRDefault="004377C2" w:rsidP="00BE3C62">
            <w:pPr>
              <w:pStyle w:val="TAL"/>
              <w:rPr>
                <w:sz w:val="16"/>
              </w:rPr>
            </w:pPr>
            <w:r w:rsidRPr="00BE3C62">
              <w:rPr>
                <w:sz w:val="16"/>
              </w:rPr>
              <w:t>NWDAF register into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6BAB"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749B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214B" w14:textId="77777777" w:rsidR="004377C2" w:rsidRPr="00BE3C62" w:rsidRDefault="004377C2" w:rsidP="00BE3C62">
            <w:pPr>
              <w:pStyle w:val="TAL"/>
              <w:rPr>
                <w:sz w:val="16"/>
              </w:rPr>
            </w:pPr>
            <w:r w:rsidRPr="00BE3C62">
              <w:rPr>
                <w:sz w:val="16"/>
              </w:rPr>
              <w:t>C4-214273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B0C4C" w14:textId="77777777" w:rsidR="004377C2" w:rsidRPr="00BE3C62" w:rsidRDefault="004377C2" w:rsidP="00BE3C62">
            <w:pPr>
              <w:pStyle w:val="TAL"/>
              <w:rPr>
                <w:sz w:val="16"/>
              </w:rPr>
            </w:pPr>
          </w:p>
        </w:tc>
      </w:tr>
      <w:tr w:rsidR="00BE3C62" w:rsidRPr="00BE3C62" w14:paraId="2784E1A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8B85" w14:textId="77777777" w:rsidR="004377C2" w:rsidRPr="00BE3C62" w:rsidRDefault="004377C2" w:rsidP="00BE3C62">
            <w:pPr>
              <w:pStyle w:val="TAL"/>
              <w:rPr>
                <w:sz w:val="16"/>
              </w:rPr>
            </w:pPr>
            <w:r w:rsidRPr="00BE3C62">
              <w:rPr>
                <w:sz w:val="16"/>
              </w:rPr>
              <w:t>C4-214568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4672" w14:textId="77777777" w:rsidR="004377C2" w:rsidRPr="00BE3C62" w:rsidRDefault="004377C2" w:rsidP="00BE3C62">
            <w:pPr>
              <w:pStyle w:val="TAL"/>
              <w:rPr>
                <w:sz w:val="16"/>
              </w:rPr>
            </w:pPr>
            <w:r w:rsidRPr="00BE3C62">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4C6E"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F055B" w14:textId="77777777" w:rsidR="004377C2" w:rsidRPr="00BE3C62" w:rsidRDefault="004377C2" w:rsidP="00BE3C62">
            <w:pPr>
              <w:pStyle w:val="TAL"/>
              <w:rPr>
                <w:sz w:val="16"/>
              </w:rPr>
            </w:pPr>
            <w:r w:rsidRPr="00BE3C62">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5563" w14:textId="77777777" w:rsidR="004377C2" w:rsidRPr="00BE3C62" w:rsidRDefault="004377C2" w:rsidP="00BE3C62">
            <w:pPr>
              <w:pStyle w:val="TAL"/>
              <w:rPr>
                <w:sz w:val="16"/>
              </w:rPr>
            </w:pPr>
            <w:r w:rsidRPr="00BE3C62">
              <w:rPr>
                <w:sz w:val="16"/>
              </w:rPr>
              <w:t>C4-214274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B54B" w14:textId="77777777" w:rsidR="004377C2" w:rsidRPr="00BE3C62" w:rsidRDefault="004377C2" w:rsidP="00BE3C62">
            <w:pPr>
              <w:pStyle w:val="TAL"/>
              <w:rPr>
                <w:sz w:val="16"/>
              </w:rPr>
            </w:pPr>
          </w:p>
        </w:tc>
      </w:tr>
      <w:tr w:rsidR="00BE3C62" w:rsidRPr="00BE3C62" w14:paraId="2F5B275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851D" w14:textId="77777777" w:rsidR="004377C2" w:rsidRPr="00BE3C62" w:rsidRDefault="004377C2" w:rsidP="00BE3C62">
            <w:pPr>
              <w:pStyle w:val="TAL"/>
              <w:rPr>
                <w:sz w:val="16"/>
              </w:rPr>
            </w:pPr>
            <w:r w:rsidRPr="00BE3C62">
              <w:rPr>
                <w:sz w:val="16"/>
              </w:rPr>
              <w:t>C4-214569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96627" w14:textId="77777777" w:rsidR="004377C2" w:rsidRPr="00BE3C62" w:rsidRDefault="004377C2" w:rsidP="00BE3C62">
            <w:pPr>
              <w:pStyle w:val="TAL"/>
              <w:rPr>
                <w:sz w:val="16"/>
              </w:rPr>
            </w:pPr>
            <w:r w:rsidRPr="00BE3C62">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BDFC" w14:textId="77777777" w:rsidR="004377C2" w:rsidRPr="00BE3C62" w:rsidRDefault="004377C2" w:rsidP="00BE3C62">
            <w:pPr>
              <w:pStyle w:val="TAL"/>
              <w:rPr>
                <w:sz w:val="16"/>
              </w:rPr>
            </w:pPr>
            <w:r w:rsidRPr="00BE3C62">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41E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D9D66" w14:textId="77777777" w:rsidR="004377C2" w:rsidRPr="00BE3C62" w:rsidRDefault="004377C2" w:rsidP="00BE3C62">
            <w:pPr>
              <w:pStyle w:val="TAL"/>
              <w:rPr>
                <w:sz w:val="16"/>
              </w:rPr>
            </w:pPr>
            <w:r w:rsidRPr="00BE3C62">
              <w:rPr>
                <w:sz w:val="16"/>
              </w:rPr>
              <w:t>C4-214525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162A" w14:textId="77777777" w:rsidR="004377C2" w:rsidRPr="00BE3C62" w:rsidRDefault="004377C2" w:rsidP="00BE3C62">
            <w:pPr>
              <w:pStyle w:val="TAL"/>
              <w:rPr>
                <w:sz w:val="16"/>
              </w:rPr>
            </w:pPr>
            <w:r w:rsidRPr="00BE3C62">
              <w:rPr>
                <w:sz w:val="16"/>
              </w:rPr>
              <w:t>C4-214693</w:t>
            </w:r>
          </w:p>
        </w:tc>
      </w:tr>
      <w:tr w:rsidR="00BE3C62" w:rsidRPr="00BE3C62" w14:paraId="203C463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2062" w14:textId="77777777" w:rsidR="004377C2" w:rsidRPr="00BE3C62" w:rsidRDefault="004377C2" w:rsidP="00BE3C62">
            <w:pPr>
              <w:pStyle w:val="TAL"/>
              <w:rPr>
                <w:sz w:val="16"/>
              </w:rPr>
            </w:pPr>
            <w:r w:rsidRPr="00BE3C62">
              <w:rPr>
                <w:sz w:val="16"/>
              </w:rPr>
              <w:t>C4-214570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2446" w14:textId="77777777" w:rsidR="004377C2" w:rsidRPr="00BE3C62" w:rsidRDefault="004377C2" w:rsidP="00BE3C62">
            <w:pPr>
              <w:pStyle w:val="TAL"/>
              <w:rPr>
                <w:sz w:val="16"/>
              </w:rPr>
            </w:pPr>
            <w:r w:rsidRPr="00BE3C62">
              <w:rPr>
                <w:sz w:val="16"/>
              </w:rPr>
              <w:t>Clarification to SACInfo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94EA5"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AF924"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B4D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98E7D" w14:textId="77777777" w:rsidR="004377C2" w:rsidRPr="00BE3C62" w:rsidRDefault="004377C2" w:rsidP="00BE3C62">
            <w:pPr>
              <w:pStyle w:val="TAL"/>
              <w:rPr>
                <w:sz w:val="16"/>
              </w:rPr>
            </w:pPr>
          </w:p>
        </w:tc>
      </w:tr>
      <w:tr w:rsidR="00BE3C62" w:rsidRPr="00BE3C62" w14:paraId="7E43B16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D95D" w14:textId="77777777" w:rsidR="004377C2" w:rsidRPr="00BE3C62" w:rsidRDefault="004377C2" w:rsidP="00BE3C62">
            <w:pPr>
              <w:pStyle w:val="TAL"/>
              <w:rPr>
                <w:sz w:val="16"/>
              </w:rPr>
            </w:pPr>
            <w:r w:rsidRPr="00BE3C62">
              <w:rPr>
                <w:sz w:val="16"/>
              </w:rPr>
              <w:t>C4-214571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AAC4" w14:textId="77777777" w:rsidR="004377C2" w:rsidRPr="00BE3C62" w:rsidRDefault="004377C2" w:rsidP="00BE3C62">
            <w:pPr>
              <w:pStyle w:val="TAL"/>
              <w:rPr>
                <w:sz w:val="16"/>
              </w:rPr>
            </w:pPr>
            <w:r w:rsidRPr="00BE3C62">
              <w:rPr>
                <w:sz w:val="16"/>
              </w:rPr>
              <w:t>NSACF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DCD9"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3ACA"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159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5791A" w14:textId="77777777" w:rsidR="004377C2" w:rsidRPr="00BE3C62" w:rsidRDefault="004377C2" w:rsidP="00BE3C62">
            <w:pPr>
              <w:pStyle w:val="TAL"/>
              <w:rPr>
                <w:sz w:val="16"/>
              </w:rPr>
            </w:pPr>
          </w:p>
        </w:tc>
      </w:tr>
      <w:tr w:rsidR="00BE3C62" w:rsidRPr="00BE3C62" w14:paraId="4B4CD35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EB1C" w14:textId="77777777" w:rsidR="004377C2" w:rsidRPr="00BE3C62" w:rsidRDefault="004377C2" w:rsidP="00BE3C62">
            <w:pPr>
              <w:pStyle w:val="TAL"/>
              <w:rPr>
                <w:sz w:val="16"/>
              </w:rPr>
            </w:pPr>
            <w:r w:rsidRPr="00BE3C62">
              <w:rPr>
                <w:sz w:val="16"/>
              </w:rPr>
              <w:t>C4-214572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A4759" w14:textId="77777777" w:rsidR="004377C2" w:rsidRPr="00BE3C62" w:rsidRDefault="004377C2" w:rsidP="00BE3C62">
            <w:pPr>
              <w:pStyle w:val="TAL"/>
              <w:rPr>
                <w:sz w:val="16"/>
              </w:rPr>
            </w:pPr>
            <w:r w:rsidRPr="00BE3C62">
              <w:rPr>
                <w:sz w:val="16"/>
              </w:rPr>
              <w:t>NumOfUEsPerSlice – Data Structure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E152"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E545"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F8A2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36D82" w14:textId="77777777" w:rsidR="004377C2" w:rsidRPr="00BE3C62" w:rsidRDefault="004377C2" w:rsidP="00BE3C62">
            <w:pPr>
              <w:pStyle w:val="TAL"/>
              <w:rPr>
                <w:sz w:val="16"/>
              </w:rPr>
            </w:pPr>
          </w:p>
        </w:tc>
      </w:tr>
      <w:tr w:rsidR="00BE3C62" w:rsidRPr="00BE3C62" w14:paraId="5CA71E7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3A204" w14:textId="77777777" w:rsidR="004377C2" w:rsidRPr="00BE3C62" w:rsidRDefault="004377C2" w:rsidP="00BE3C62">
            <w:pPr>
              <w:pStyle w:val="TAL"/>
              <w:rPr>
                <w:sz w:val="16"/>
              </w:rPr>
            </w:pPr>
            <w:r w:rsidRPr="00BE3C62">
              <w:rPr>
                <w:sz w:val="16"/>
              </w:rPr>
              <w:t>C4-214573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5A41" w14:textId="77777777" w:rsidR="004377C2" w:rsidRPr="00BE3C62" w:rsidRDefault="004377C2" w:rsidP="00BE3C62">
            <w:pPr>
              <w:pStyle w:val="TAL"/>
              <w:rPr>
                <w:sz w:val="16"/>
              </w:rPr>
            </w:pPr>
            <w:r w:rsidRPr="00BE3C62">
              <w:rPr>
                <w:sz w:val="16"/>
              </w:rPr>
              <w:t>NumOfUEsPerSlice – OpenAPI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2518B"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2AEC"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690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8AA9" w14:textId="77777777" w:rsidR="004377C2" w:rsidRPr="00BE3C62" w:rsidRDefault="004377C2" w:rsidP="00BE3C62">
            <w:pPr>
              <w:pStyle w:val="TAL"/>
              <w:rPr>
                <w:sz w:val="16"/>
              </w:rPr>
            </w:pPr>
          </w:p>
        </w:tc>
      </w:tr>
      <w:tr w:rsidR="00BE3C62" w:rsidRPr="00BE3C62" w14:paraId="718CC4A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36AA" w14:textId="77777777" w:rsidR="004377C2" w:rsidRPr="00BE3C62" w:rsidRDefault="004377C2" w:rsidP="00BE3C62">
            <w:pPr>
              <w:pStyle w:val="TAL"/>
              <w:rPr>
                <w:sz w:val="16"/>
              </w:rPr>
            </w:pPr>
            <w:r w:rsidRPr="00BE3C62">
              <w:rPr>
                <w:sz w:val="16"/>
              </w:rPr>
              <w:t>C4-214574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C829" w14:textId="77777777" w:rsidR="004377C2" w:rsidRPr="00BE3C62" w:rsidRDefault="004377C2" w:rsidP="00BE3C62">
            <w:pPr>
              <w:pStyle w:val="TAL"/>
              <w:rPr>
                <w:sz w:val="16"/>
              </w:rPr>
            </w:pPr>
            <w:r w:rsidRPr="00BE3C62">
              <w:rPr>
                <w:sz w:val="16"/>
              </w:rPr>
              <w:t>NumOfPDUsPerSlice – Data Structure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B3C6"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9758A"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1B5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84A72" w14:textId="77777777" w:rsidR="004377C2" w:rsidRPr="00BE3C62" w:rsidRDefault="004377C2" w:rsidP="00BE3C62">
            <w:pPr>
              <w:pStyle w:val="TAL"/>
              <w:rPr>
                <w:sz w:val="16"/>
              </w:rPr>
            </w:pPr>
          </w:p>
        </w:tc>
      </w:tr>
      <w:tr w:rsidR="00BE3C62" w:rsidRPr="00BE3C62" w14:paraId="6BF27BC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9203" w14:textId="77777777" w:rsidR="004377C2" w:rsidRPr="00BE3C62" w:rsidRDefault="004377C2" w:rsidP="00BE3C62">
            <w:pPr>
              <w:pStyle w:val="TAL"/>
              <w:rPr>
                <w:sz w:val="16"/>
              </w:rPr>
            </w:pPr>
            <w:r w:rsidRPr="00BE3C62">
              <w:rPr>
                <w:sz w:val="16"/>
              </w:rPr>
              <w:t>C4-214575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586D" w14:textId="77777777" w:rsidR="004377C2" w:rsidRPr="00BE3C62" w:rsidRDefault="004377C2" w:rsidP="00BE3C62">
            <w:pPr>
              <w:pStyle w:val="TAL"/>
              <w:rPr>
                <w:sz w:val="16"/>
              </w:rPr>
            </w:pPr>
            <w:r w:rsidRPr="00BE3C62">
              <w:rPr>
                <w:sz w:val="16"/>
              </w:rPr>
              <w:t>NumOfPDUsPerSlice – OpenAPI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378B"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C9B4"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5E21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9009" w14:textId="77777777" w:rsidR="004377C2" w:rsidRPr="00BE3C62" w:rsidRDefault="004377C2" w:rsidP="00BE3C62">
            <w:pPr>
              <w:pStyle w:val="TAL"/>
              <w:rPr>
                <w:sz w:val="16"/>
              </w:rPr>
            </w:pPr>
          </w:p>
        </w:tc>
      </w:tr>
      <w:tr w:rsidR="00BE3C62" w:rsidRPr="00BE3C62" w14:paraId="594A603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E784" w14:textId="77777777" w:rsidR="004377C2" w:rsidRPr="00BE3C62" w:rsidRDefault="004377C2" w:rsidP="00BE3C62">
            <w:pPr>
              <w:pStyle w:val="TAL"/>
              <w:rPr>
                <w:sz w:val="16"/>
              </w:rPr>
            </w:pPr>
            <w:r w:rsidRPr="00BE3C62">
              <w:rPr>
                <w:sz w:val="16"/>
              </w:rPr>
              <w:t>C4-214576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8A093"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F748"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2A65"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491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306D9" w14:textId="77777777" w:rsidR="004377C2" w:rsidRPr="00BE3C62" w:rsidRDefault="004377C2" w:rsidP="00BE3C62">
            <w:pPr>
              <w:pStyle w:val="TAL"/>
              <w:rPr>
                <w:sz w:val="16"/>
              </w:rPr>
            </w:pPr>
          </w:p>
        </w:tc>
      </w:tr>
      <w:tr w:rsidR="00BE3C62" w:rsidRPr="00BE3C62" w14:paraId="31273C1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AE0D9" w14:textId="77777777" w:rsidR="004377C2" w:rsidRPr="00BE3C62" w:rsidRDefault="004377C2" w:rsidP="00BE3C62">
            <w:pPr>
              <w:pStyle w:val="TAL"/>
              <w:rPr>
                <w:sz w:val="16"/>
              </w:rPr>
            </w:pPr>
            <w:r w:rsidRPr="00BE3C62">
              <w:rPr>
                <w:sz w:val="16"/>
              </w:rPr>
              <w:t>C4-214577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0B2C2"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92B8"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794E"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84B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6974" w14:textId="77777777" w:rsidR="004377C2" w:rsidRPr="00BE3C62" w:rsidRDefault="004377C2" w:rsidP="00BE3C62">
            <w:pPr>
              <w:pStyle w:val="TAL"/>
              <w:rPr>
                <w:sz w:val="16"/>
              </w:rPr>
            </w:pPr>
          </w:p>
        </w:tc>
      </w:tr>
      <w:tr w:rsidR="00BE3C62" w:rsidRPr="00BE3C62" w14:paraId="5260348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0E7C" w14:textId="77777777" w:rsidR="004377C2" w:rsidRPr="00BE3C62" w:rsidRDefault="004377C2" w:rsidP="00BE3C62">
            <w:pPr>
              <w:pStyle w:val="TAL"/>
              <w:rPr>
                <w:sz w:val="16"/>
              </w:rPr>
            </w:pPr>
            <w:r w:rsidRPr="00BE3C62">
              <w:rPr>
                <w:sz w:val="16"/>
              </w:rPr>
              <w:t>C4-214578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A8A3E" w14:textId="77777777" w:rsidR="004377C2" w:rsidRPr="00BE3C62" w:rsidRDefault="004377C2" w:rsidP="00BE3C62">
            <w:pPr>
              <w:pStyle w:val="TAL"/>
              <w:rPr>
                <w:sz w:val="16"/>
              </w:rPr>
            </w:pPr>
            <w:r w:rsidRPr="00BE3C62">
              <w:rPr>
                <w:sz w:val="16"/>
              </w:rPr>
              <w:t>Handling of PMF Message with UE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650ED"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B7D39"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C78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74FE1" w14:textId="77777777" w:rsidR="004377C2" w:rsidRPr="00BE3C62" w:rsidRDefault="004377C2" w:rsidP="00BE3C62">
            <w:pPr>
              <w:pStyle w:val="TAL"/>
              <w:rPr>
                <w:sz w:val="16"/>
              </w:rPr>
            </w:pPr>
          </w:p>
        </w:tc>
      </w:tr>
      <w:tr w:rsidR="00BE3C62" w:rsidRPr="00BE3C62" w14:paraId="167D8C7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C8F1D" w14:textId="77777777" w:rsidR="004377C2" w:rsidRPr="00BE3C62" w:rsidRDefault="004377C2" w:rsidP="00BE3C62">
            <w:pPr>
              <w:pStyle w:val="TAL"/>
              <w:rPr>
                <w:sz w:val="16"/>
              </w:rPr>
            </w:pPr>
            <w:r w:rsidRPr="00BE3C62">
              <w:rPr>
                <w:sz w:val="16"/>
              </w:rPr>
              <w:t>C4-214579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2479" w14:textId="77777777" w:rsidR="004377C2" w:rsidRPr="00BE3C62" w:rsidRDefault="004377C2" w:rsidP="00BE3C62">
            <w:pPr>
              <w:pStyle w:val="TAL"/>
              <w:rPr>
                <w:sz w:val="16"/>
              </w:rPr>
            </w:pPr>
            <w:r w:rsidRPr="00BE3C62">
              <w:rPr>
                <w:sz w:val="16"/>
              </w:rPr>
              <w:t>PortAl – Port number repository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271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CEB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F3C8" w14:textId="77777777" w:rsidR="004377C2" w:rsidRPr="00BE3C62" w:rsidRDefault="004377C2" w:rsidP="00BE3C62">
            <w:pPr>
              <w:pStyle w:val="TAL"/>
              <w:rPr>
                <w:sz w:val="16"/>
              </w:rPr>
            </w:pPr>
            <w:r w:rsidRPr="00BE3C62">
              <w:rPr>
                <w:sz w:val="16"/>
              </w:rPr>
              <w:t>C4-214040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A2D6C" w14:textId="77777777" w:rsidR="004377C2" w:rsidRPr="00BE3C62" w:rsidRDefault="004377C2" w:rsidP="00BE3C62">
            <w:pPr>
              <w:pStyle w:val="TAL"/>
              <w:rPr>
                <w:sz w:val="16"/>
              </w:rPr>
            </w:pPr>
          </w:p>
        </w:tc>
      </w:tr>
      <w:tr w:rsidR="00BE3C62" w:rsidRPr="00BE3C62" w14:paraId="67BA289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3B73" w14:textId="77777777" w:rsidR="004377C2" w:rsidRPr="00BE3C62" w:rsidRDefault="004377C2" w:rsidP="00BE3C62">
            <w:pPr>
              <w:pStyle w:val="TAL"/>
              <w:rPr>
                <w:sz w:val="16"/>
              </w:rPr>
            </w:pPr>
            <w:r w:rsidRPr="00BE3C62">
              <w:rPr>
                <w:sz w:val="16"/>
              </w:rPr>
              <w:t>C4-214580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92C7" w14:textId="77777777" w:rsidR="004377C2" w:rsidRPr="00BE3C62" w:rsidRDefault="004377C2" w:rsidP="00BE3C62">
            <w:pPr>
              <w:pStyle w:val="TAL"/>
              <w:rPr>
                <w:sz w:val="16"/>
              </w:rPr>
            </w:pPr>
            <w:r w:rsidRPr="00BE3C62">
              <w:rPr>
                <w:sz w:val="16"/>
              </w:rPr>
              <w:t>APN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BAA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804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7902" w14:textId="77777777" w:rsidR="004377C2" w:rsidRPr="00BE3C62" w:rsidRDefault="004377C2" w:rsidP="00BE3C62">
            <w:pPr>
              <w:pStyle w:val="TAL"/>
              <w:rPr>
                <w:sz w:val="16"/>
              </w:rPr>
            </w:pPr>
            <w:r w:rsidRPr="00BE3C62">
              <w:rPr>
                <w:sz w:val="16"/>
              </w:rPr>
              <w:t>C4-214160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266E" w14:textId="77777777" w:rsidR="004377C2" w:rsidRPr="00BE3C62" w:rsidRDefault="004377C2" w:rsidP="00BE3C62">
            <w:pPr>
              <w:pStyle w:val="TAL"/>
              <w:rPr>
                <w:sz w:val="16"/>
              </w:rPr>
            </w:pPr>
          </w:p>
        </w:tc>
      </w:tr>
      <w:tr w:rsidR="00BE3C62" w:rsidRPr="00BE3C62" w14:paraId="5699C2D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438DE" w14:textId="77777777" w:rsidR="004377C2" w:rsidRPr="00BE3C62" w:rsidRDefault="004377C2" w:rsidP="00BE3C62">
            <w:pPr>
              <w:pStyle w:val="TAL"/>
              <w:rPr>
                <w:sz w:val="16"/>
              </w:rPr>
            </w:pPr>
            <w:r w:rsidRPr="00BE3C62">
              <w:rPr>
                <w:sz w:val="16"/>
              </w:rPr>
              <w:t>C4-214581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7AD4" w14:textId="77777777" w:rsidR="004377C2" w:rsidRPr="00BE3C62" w:rsidRDefault="004377C2" w:rsidP="00BE3C62">
            <w:pPr>
              <w:pStyle w:val="TAL"/>
              <w:rPr>
                <w:sz w:val="16"/>
              </w:rPr>
            </w:pPr>
            <w:r w:rsidRPr="00BE3C62">
              <w:rPr>
                <w:sz w:val="16"/>
              </w:rPr>
              <w:t>APN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323A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BBB9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A991" w14:textId="77777777" w:rsidR="004377C2" w:rsidRPr="00BE3C62" w:rsidRDefault="004377C2" w:rsidP="00BE3C62">
            <w:pPr>
              <w:pStyle w:val="TAL"/>
              <w:rPr>
                <w:sz w:val="16"/>
              </w:rPr>
            </w:pPr>
            <w:r w:rsidRPr="00BE3C62">
              <w:rPr>
                <w:sz w:val="16"/>
              </w:rPr>
              <w:t>C4-214161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DB3F" w14:textId="77777777" w:rsidR="004377C2" w:rsidRPr="00BE3C62" w:rsidRDefault="004377C2" w:rsidP="00BE3C62">
            <w:pPr>
              <w:pStyle w:val="TAL"/>
              <w:rPr>
                <w:sz w:val="16"/>
              </w:rPr>
            </w:pPr>
          </w:p>
        </w:tc>
      </w:tr>
      <w:tr w:rsidR="00BE3C62" w:rsidRPr="00BE3C62" w14:paraId="377941D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D926" w14:textId="77777777" w:rsidR="004377C2" w:rsidRPr="00BE3C62" w:rsidRDefault="004377C2" w:rsidP="00BE3C62">
            <w:pPr>
              <w:pStyle w:val="TAL"/>
              <w:rPr>
                <w:sz w:val="16"/>
              </w:rPr>
            </w:pPr>
            <w:r w:rsidRPr="00BE3C62">
              <w:rPr>
                <w:sz w:val="16"/>
              </w:rPr>
              <w:t>C4-214582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757A" w14:textId="77777777" w:rsidR="004377C2" w:rsidRPr="00BE3C62" w:rsidRDefault="004377C2" w:rsidP="00BE3C62">
            <w:pPr>
              <w:pStyle w:val="TAL"/>
              <w:rPr>
                <w:sz w:val="16"/>
              </w:rPr>
            </w:pPr>
            <w:r w:rsidRPr="00BE3C62">
              <w:rPr>
                <w:sz w:val="16"/>
              </w:rPr>
              <w:t>Clarification on the number of Subscribed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87A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3D0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61F30" w14:textId="77777777" w:rsidR="004377C2" w:rsidRPr="00BE3C62" w:rsidRDefault="004377C2" w:rsidP="00BE3C62">
            <w:pPr>
              <w:pStyle w:val="TAL"/>
              <w:rPr>
                <w:sz w:val="16"/>
              </w:rPr>
            </w:pPr>
            <w:r w:rsidRPr="00BE3C62">
              <w:rPr>
                <w:sz w:val="16"/>
              </w:rPr>
              <w:t>C4-214164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778FD" w14:textId="77777777" w:rsidR="004377C2" w:rsidRPr="00BE3C62" w:rsidRDefault="004377C2" w:rsidP="00BE3C62">
            <w:pPr>
              <w:pStyle w:val="TAL"/>
              <w:rPr>
                <w:sz w:val="16"/>
              </w:rPr>
            </w:pPr>
          </w:p>
        </w:tc>
      </w:tr>
      <w:tr w:rsidR="00BE3C62" w:rsidRPr="00BE3C62" w14:paraId="07053CC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132B" w14:textId="77777777" w:rsidR="004377C2" w:rsidRPr="00BE3C62" w:rsidRDefault="004377C2" w:rsidP="00BE3C62">
            <w:pPr>
              <w:pStyle w:val="TAL"/>
              <w:rPr>
                <w:sz w:val="16"/>
              </w:rPr>
            </w:pPr>
            <w:r w:rsidRPr="00BE3C62">
              <w:rPr>
                <w:sz w:val="16"/>
              </w:rPr>
              <w:t>C4-214583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3875" w14:textId="77777777" w:rsidR="004377C2" w:rsidRPr="00BE3C62" w:rsidRDefault="004377C2" w:rsidP="00BE3C62">
            <w:pPr>
              <w:pStyle w:val="TAL"/>
              <w:rPr>
                <w:sz w:val="16"/>
              </w:rPr>
            </w:pPr>
            <w:r w:rsidRPr="00BE3C62">
              <w:rPr>
                <w:sz w:val="16"/>
              </w:rPr>
              <w:t>Compatibility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A03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F60C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7821" w14:textId="77777777" w:rsidR="004377C2" w:rsidRPr="00BE3C62" w:rsidRDefault="004377C2" w:rsidP="00BE3C62">
            <w:pPr>
              <w:pStyle w:val="TAL"/>
              <w:rPr>
                <w:sz w:val="16"/>
              </w:rPr>
            </w:pPr>
            <w:r w:rsidRPr="00BE3C62">
              <w:rPr>
                <w:sz w:val="16"/>
              </w:rPr>
              <w:t>C4-214166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488F" w14:textId="77777777" w:rsidR="004377C2" w:rsidRPr="00BE3C62" w:rsidRDefault="004377C2" w:rsidP="00BE3C62">
            <w:pPr>
              <w:pStyle w:val="TAL"/>
              <w:rPr>
                <w:sz w:val="16"/>
              </w:rPr>
            </w:pPr>
          </w:p>
        </w:tc>
      </w:tr>
      <w:tr w:rsidR="00BE3C62" w:rsidRPr="00BE3C62" w14:paraId="3AE8A8D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E220" w14:textId="77777777" w:rsidR="004377C2" w:rsidRPr="00BE3C62" w:rsidRDefault="004377C2" w:rsidP="00BE3C62">
            <w:pPr>
              <w:pStyle w:val="TAL"/>
              <w:rPr>
                <w:sz w:val="16"/>
              </w:rPr>
            </w:pPr>
            <w:r w:rsidRPr="00BE3C62">
              <w:rPr>
                <w:sz w:val="16"/>
              </w:rPr>
              <w:t>C4-214584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DBED" w14:textId="77777777" w:rsidR="004377C2" w:rsidRPr="00BE3C62" w:rsidRDefault="004377C2" w:rsidP="00BE3C62">
            <w:pPr>
              <w:pStyle w:val="TAL"/>
              <w:rPr>
                <w:sz w:val="16"/>
              </w:rPr>
            </w:pPr>
            <w:r w:rsidRPr="00BE3C62">
              <w:rPr>
                <w:sz w:val="16"/>
              </w:rPr>
              <w:t>PGW-C+SMF registration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CFCD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BE97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7621" w14:textId="77777777" w:rsidR="004377C2" w:rsidRPr="00BE3C62" w:rsidRDefault="004377C2" w:rsidP="00BE3C62">
            <w:pPr>
              <w:pStyle w:val="TAL"/>
              <w:rPr>
                <w:sz w:val="16"/>
              </w:rPr>
            </w:pPr>
            <w:r w:rsidRPr="00BE3C62">
              <w:rPr>
                <w:sz w:val="16"/>
              </w:rPr>
              <w:t>C4-214167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BC747" w14:textId="77777777" w:rsidR="004377C2" w:rsidRPr="00BE3C62" w:rsidRDefault="004377C2" w:rsidP="00BE3C62">
            <w:pPr>
              <w:pStyle w:val="TAL"/>
              <w:rPr>
                <w:sz w:val="16"/>
              </w:rPr>
            </w:pPr>
          </w:p>
        </w:tc>
      </w:tr>
      <w:tr w:rsidR="00BE3C62" w:rsidRPr="00BE3C62" w14:paraId="7601F91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F75C" w14:textId="77777777" w:rsidR="004377C2" w:rsidRPr="00BE3C62" w:rsidRDefault="004377C2" w:rsidP="00BE3C62">
            <w:pPr>
              <w:pStyle w:val="TAL"/>
              <w:rPr>
                <w:sz w:val="16"/>
              </w:rPr>
            </w:pPr>
            <w:r w:rsidRPr="00BE3C62">
              <w:rPr>
                <w:sz w:val="16"/>
              </w:rPr>
              <w:t>C4-214585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4C6E" w14:textId="77777777" w:rsidR="004377C2" w:rsidRPr="00BE3C62" w:rsidRDefault="004377C2" w:rsidP="00BE3C62">
            <w:pPr>
              <w:pStyle w:val="TAL"/>
              <w:rPr>
                <w:sz w:val="16"/>
              </w:rPr>
            </w:pPr>
            <w:r w:rsidRPr="00BE3C62">
              <w:rPr>
                <w:sz w:val="16"/>
              </w:rPr>
              <w:t>Application Port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E0C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4948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DAA6" w14:textId="77777777" w:rsidR="004377C2" w:rsidRPr="00BE3C62" w:rsidRDefault="004377C2" w:rsidP="00BE3C62">
            <w:pPr>
              <w:pStyle w:val="TAL"/>
              <w:rPr>
                <w:sz w:val="16"/>
              </w:rPr>
            </w:pPr>
            <w:r w:rsidRPr="00BE3C62">
              <w:rPr>
                <w:sz w:val="16"/>
              </w:rPr>
              <w:t>C4-214169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DFEBB" w14:textId="77777777" w:rsidR="004377C2" w:rsidRPr="00BE3C62" w:rsidRDefault="004377C2" w:rsidP="00BE3C62">
            <w:pPr>
              <w:pStyle w:val="TAL"/>
              <w:rPr>
                <w:sz w:val="16"/>
              </w:rPr>
            </w:pPr>
          </w:p>
        </w:tc>
      </w:tr>
      <w:tr w:rsidR="00BE3C62" w:rsidRPr="00BE3C62" w14:paraId="1B13504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BBAE" w14:textId="77777777" w:rsidR="004377C2" w:rsidRPr="00BE3C62" w:rsidRDefault="004377C2" w:rsidP="00BE3C62">
            <w:pPr>
              <w:pStyle w:val="TAL"/>
              <w:rPr>
                <w:sz w:val="16"/>
              </w:rPr>
            </w:pPr>
            <w:r w:rsidRPr="00BE3C62">
              <w:rPr>
                <w:sz w:val="16"/>
              </w:rPr>
              <w:t>C4-214586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DCA6" w14:textId="77777777" w:rsidR="004377C2" w:rsidRPr="00BE3C62" w:rsidRDefault="004377C2" w:rsidP="00BE3C62">
            <w:pPr>
              <w:pStyle w:val="TAL"/>
              <w:rPr>
                <w:sz w:val="16"/>
              </w:rPr>
            </w:pPr>
            <w:r w:rsidRPr="00BE3C62">
              <w:rPr>
                <w:sz w:val="16"/>
              </w:rPr>
              <w:t>Patch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7AF5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F3B3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F317B" w14:textId="77777777" w:rsidR="004377C2" w:rsidRPr="00BE3C62" w:rsidRDefault="004377C2" w:rsidP="00BE3C62">
            <w:pPr>
              <w:pStyle w:val="TAL"/>
              <w:rPr>
                <w:sz w:val="16"/>
              </w:rPr>
            </w:pPr>
            <w:r w:rsidRPr="00BE3C62">
              <w:rPr>
                <w:sz w:val="16"/>
              </w:rPr>
              <w:t>C4-214201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EB43" w14:textId="77777777" w:rsidR="004377C2" w:rsidRPr="00BE3C62" w:rsidRDefault="004377C2" w:rsidP="00BE3C62">
            <w:pPr>
              <w:pStyle w:val="TAL"/>
              <w:rPr>
                <w:sz w:val="16"/>
              </w:rPr>
            </w:pPr>
          </w:p>
        </w:tc>
      </w:tr>
      <w:tr w:rsidR="00BE3C62" w:rsidRPr="00BE3C62" w14:paraId="48F717B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16C0" w14:textId="77777777" w:rsidR="004377C2" w:rsidRPr="00BE3C62" w:rsidRDefault="004377C2" w:rsidP="00BE3C62">
            <w:pPr>
              <w:pStyle w:val="TAL"/>
              <w:rPr>
                <w:sz w:val="16"/>
              </w:rPr>
            </w:pPr>
            <w:r w:rsidRPr="00BE3C62">
              <w:rPr>
                <w:sz w:val="16"/>
              </w:rPr>
              <w:t>C4-214587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A4DC" w14:textId="77777777" w:rsidR="004377C2" w:rsidRPr="00BE3C62" w:rsidRDefault="004377C2" w:rsidP="00BE3C62">
            <w:pPr>
              <w:pStyle w:val="TAL"/>
              <w:rPr>
                <w:sz w:val="16"/>
              </w:rPr>
            </w:pPr>
            <w:r w:rsidRPr="00BE3C62">
              <w:rPr>
                <w:sz w:val="16"/>
              </w:rPr>
              <w:t>Retrieval of multiple Repository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4EF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8E2D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AB37" w14:textId="77777777" w:rsidR="004377C2" w:rsidRPr="00BE3C62" w:rsidRDefault="004377C2" w:rsidP="00BE3C62">
            <w:pPr>
              <w:pStyle w:val="TAL"/>
              <w:rPr>
                <w:sz w:val="16"/>
              </w:rPr>
            </w:pPr>
            <w:r w:rsidRPr="00BE3C62">
              <w:rPr>
                <w:sz w:val="16"/>
              </w:rPr>
              <w:t>C4-214202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F52C5" w14:textId="77777777" w:rsidR="004377C2" w:rsidRPr="00BE3C62" w:rsidRDefault="004377C2" w:rsidP="00BE3C62">
            <w:pPr>
              <w:pStyle w:val="TAL"/>
              <w:rPr>
                <w:sz w:val="16"/>
              </w:rPr>
            </w:pPr>
          </w:p>
        </w:tc>
      </w:tr>
      <w:tr w:rsidR="00BE3C62" w:rsidRPr="00BE3C62" w14:paraId="458A411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EAF9" w14:textId="77777777" w:rsidR="004377C2" w:rsidRPr="00BE3C62" w:rsidRDefault="004377C2" w:rsidP="00BE3C62">
            <w:pPr>
              <w:pStyle w:val="TAL"/>
              <w:rPr>
                <w:sz w:val="16"/>
              </w:rPr>
            </w:pPr>
            <w:r w:rsidRPr="00BE3C62">
              <w:rPr>
                <w:sz w:val="16"/>
              </w:rPr>
              <w:t>C4-214588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3955" w14:textId="77777777" w:rsidR="004377C2" w:rsidRPr="00BE3C62" w:rsidRDefault="004377C2" w:rsidP="00BE3C62">
            <w:pPr>
              <w:pStyle w:val="TAL"/>
              <w:rPr>
                <w:sz w:val="16"/>
              </w:rPr>
            </w:pPr>
            <w:r w:rsidRPr="00BE3C62">
              <w:rPr>
                <w:sz w:val="16"/>
              </w:rPr>
              <w:t>Query parameter name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5AC7" w14:textId="77777777" w:rsidR="004377C2" w:rsidRPr="00BE3C62" w:rsidRDefault="004377C2" w:rsidP="00BE3C62">
            <w:pPr>
              <w:pStyle w:val="TAL"/>
              <w:rPr>
                <w:sz w:val="16"/>
              </w:rPr>
            </w:pPr>
            <w:r w:rsidRPr="00BE3C62">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698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FFC5E" w14:textId="77777777" w:rsidR="004377C2" w:rsidRPr="00BE3C62" w:rsidRDefault="004377C2" w:rsidP="00BE3C62">
            <w:pPr>
              <w:pStyle w:val="TAL"/>
              <w:rPr>
                <w:sz w:val="16"/>
              </w:rPr>
            </w:pPr>
            <w:r w:rsidRPr="00BE3C62">
              <w:rPr>
                <w:sz w:val="16"/>
              </w:rPr>
              <w:t>C4-214215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6EF4" w14:textId="77777777" w:rsidR="004377C2" w:rsidRPr="00BE3C62" w:rsidRDefault="004377C2" w:rsidP="00BE3C62">
            <w:pPr>
              <w:pStyle w:val="TAL"/>
              <w:rPr>
                <w:sz w:val="16"/>
              </w:rPr>
            </w:pPr>
          </w:p>
        </w:tc>
      </w:tr>
      <w:tr w:rsidR="00BE3C62" w:rsidRPr="00BE3C62" w14:paraId="5B3455E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FB68B" w14:textId="77777777" w:rsidR="004377C2" w:rsidRPr="00BE3C62" w:rsidRDefault="004377C2" w:rsidP="00BE3C62">
            <w:pPr>
              <w:pStyle w:val="TAL"/>
              <w:rPr>
                <w:sz w:val="16"/>
              </w:rPr>
            </w:pPr>
            <w:r w:rsidRPr="00BE3C62">
              <w:rPr>
                <w:sz w:val="16"/>
              </w:rPr>
              <w:t>C4-214589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CC42" w14:textId="77777777" w:rsidR="004377C2" w:rsidRPr="00BE3C62" w:rsidRDefault="004377C2" w:rsidP="00BE3C62">
            <w:pPr>
              <w:pStyle w:val="TAL"/>
              <w:rPr>
                <w:sz w:val="16"/>
              </w:rPr>
            </w:pPr>
            <w:r w:rsidRPr="00BE3C62">
              <w:rPr>
                <w:sz w:val="16"/>
              </w:rPr>
              <w:t>Shared Session Management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AF10B"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109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F8F3" w14:textId="77777777" w:rsidR="004377C2" w:rsidRPr="00BE3C62" w:rsidRDefault="004377C2" w:rsidP="00BE3C62">
            <w:pPr>
              <w:pStyle w:val="TAL"/>
              <w:rPr>
                <w:sz w:val="16"/>
              </w:rPr>
            </w:pPr>
            <w:r w:rsidRPr="00BE3C62">
              <w:rPr>
                <w:sz w:val="16"/>
              </w:rPr>
              <w:t>C4-214279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14D6F" w14:textId="77777777" w:rsidR="004377C2" w:rsidRPr="00BE3C62" w:rsidRDefault="004377C2" w:rsidP="00BE3C62">
            <w:pPr>
              <w:pStyle w:val="TAL"/>
              <w:rPr>
                <w:sz w:val="16"/>
              </w:rPr>
            </w:pPr>
          </w:p>
        </w:tc>
      </w:tr>
      <w:tr w:rsidR="00BE3C62" w:rsidRPr="00BE3C62" w14:paraId="0461412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F3DD" w14:textId="77777777" w:rsidR="004377C2" w:rsidRPr="00BE3C62" w:rsidRDefault="004377C2" w:rsidP="00BE3C62">
            <w:pPr>
              <w:pStyle w:val="TAL"/>
              <w:rPr>
                <w:sz w:val="16"/>
              </w:rPr>
            </w:pPr>
            <w:r w:rsidRPr="00BE3C62">
              <w:rPr>
                <w:sz w:val="16"/>
              </w:rPr>
              <w:t>C4-214590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1072" w14:textId="77777777" w:rsidR="004377C2" w:rsidRPr="00BE3C62" w:rsidRDefault="004377C2" w:rsidP="00BE3C62">
            <w:pPr>
              <w:pStyle w:val="TAL"/>
              <w:rPr>
                <w:sz w:val="16"/>
              </w:rPr>
            </w:pPr>
            <w:r w:rsidRPr="00BE3C62">
              <w:rPr>
                <w:sz w:val="16"/>
              </w:rPr>
              <w:t>Clarification to SACInfo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B0DF"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221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C133" w14:textId="77777777" w:rsidR="004377C2" w:rsidRPr="00BE3C62" w:rsidRDefault="004377C2" w:rsidP="00BE3C62">
            <w:pPr>
              <w:pStyle w:val="TAL"/>
              <w:rPr>
                <w:sz w:val="16"/>
              </w:rPr>
            </w:pPr>
            <w:r w:rsidRPr="00BE3C62">
              <w:rPr>
                <w:sz w:val="16"/>
              </w:rPr>
              <w:t>C4-214484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955F" w14:textId="77777777" w:rsidR="004377C2" w:rsidRPr="00BE3C62" w:rsidRDefault="004377C2" w:rsidP="00BE3C62">
            <w:pPr>
              <w:pStyle w:val="TAL"/>
              <w:rPr>
                <w:sz w:val="16"/>
              </w:rPr>
            </w:pPr>
          </w:p>
        </w:tc>
      </w:tr>
      <w:tr w:rsidR="00BE3C62" w:rsidRPr="00BE3C62" w14:paraId="3603FAB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DD86D" w14:textId="77777777" w:rsidR="004377C2" w:rsidRPr="00BE3C62" w:rsidRDefault="004377C2" w:rsidP="00BE3C62">
            <w:pPr>
              <w:pStyle w:val="TAL"/>
              <w:rPr>
                <w:sz w:val="16"/>
              </w:rPr>
            </w:pPr>
            <w:r w:rsidRPr="00BE3C62">
              <w:rPr>
                <w:sz w:val="16"/>
              </w:rPr>
              <w:t>C4-214591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4A438" w14:textId="77777777" w:rsidR="004377C2" w:rsidRPr="00BE3C62" w:rsidRDefault="004377C2" w:rsidP="00BE3C62">
            <w:pPr>
              <w:pStyle w:val="TAL"/>
              <w:rPr>
                <w:sz w:val="16"/>
              </w:rPr>
            </w:pPr>
            <w:r w:rsidRPr="00BE3C62">
              <w:rPr>
                <w:sz w:val="16"/>
              </w:rPr>
              <w:t>NSACF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AAEB"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EA8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8811" w14:textId="77777777" w:rsidR="004377C2" w:rsidRPr="00BE3C62" w:rsidRDefault="004377C2" w:rsidP="00BE3C62">
            <w:pPr>
              <w:pStyle w:val="TAL"/>
              <w:rPr>
                <w:sz w:val="16"/>
              </w:rPr>
            </w:pPr>
            <w:r w:rsidRPr="00BE3C62">
              <w:rPr>
                <w:sz w:val="16"/>
              </w:rPr>
              <w:t>C4-214104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AE446" w14:textId="77777777" w:rsidR="004377C2" w:rsidRPr="00BE3C62" w:rsidRDefault="004377C2" w:rsidP="00BE3C62">
            <w:pPr>
              <w:pStyle w:val="TAL"/>
              <w:rPr>
                <w:sz w:val="16"/>
              </w:rPr>
            </w:pPr>
          </w:p>
        </w:tc>
      </w:tr>
      <w:tr w:rsidR="00BE3C62" w:rsidRPr="00BE3C62" w14:paraId="41744EE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1B8A" w14:textId="77777777" w:rsidR="004377C2" w:rsidRPr="00BE3C62" w:rsidRDefault="004377C2" w:rsidP="00BE3C62">
            <w:pPr>
              <w:pStyle w:val="TAL"/>
              <w:rPr>
                <w:sz w:val="16"/>
              </w:rPr>
            </w:pPr>
            <w:r w:rsidRPr="00BE3C62">
              <w:rPr>
                <w:sz w:val="16"/>
              </w:rPr>
              <w:t>C4-214592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B6DE6" w14:textId="77777777" w:rsidR="004377C2" w:rsidRPr="00BE3C62" w:rsidRDefault="004377C2" w:rsidP="00BE3C62">
            <w:pPr>
              <w:pStyle w:val="TAL"/>
              <w:rPr>
                <w:sz w:val="16"/>
              </w:rPr>
            </w:pPr>
            <w:r w:rsidRPr="00BE3C62">
              <w:rPr>
                <w:sz w:val="16"/>
              </w:rPr>
              <w:t>NumOfUEsPerSlice – Data Structure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3F88E"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33DE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5483" w14:textId="77777777" w:rsidR="004377C2" w:rsidRPr="00BE3C62" w:rsidRDefault="004377C2" w:rsidP="00BE3C62">
            <w:pPr>
              <w:pStyle w:val="TAL"/>
              <w:rPr>
                <w:sz w:val="16"/>
              </w:rPr>
            </w:pPr>
            <w:r w:rsidRPr="00BE3C62">
              <w:rPr>
                <w:sz w:val="16"/>
              </w:rPr>
              <w:t>C4-214108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EDE5" w14:textId="77777777" w:rsidR="004377C2" w:rsidRPr="00BE3C62" w:rsidRDefault="004377C2" w:rsidP="00BE3C62">
            <w:pPr>
              <w:pStyle w:val="TAL"/>
              <w:rPr>
                <w:sz w:val="16"/>
              </w:rPr>
            </w:pPr>
          </w:p>
        </w:tc>
      </w:tr>
      <w:tr w:rsidR="00BE3C62" w:rsidRPr="00BE3C62" w14:paraId="6CA57C1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385D4" w14:textId="77777777" w:rsidR="004377C2" w:rsidRPr="00BE3C62" w:rsidRDefault="004377C2" w:rsidP="00BE3C62">
            <w:pPr>
              <w:pStyle w:val="TAL"/>
              <w:rPr>
                <w:sz w:val="16"/>
              </w:rPr>
            </w:pPr>
            <w:r w:rsidRPr="00BE3C62">
              <w:rPr>
                <w:sz w:val="16"/>
              </w:rPr>
              <w:t>C4-214593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D94C" w14:textId="77777777" w:rsidR="004377C2" w:rsidRPr="00BE3C62" w:rsidRDefault="004377C2" w:rsidP="00BE3C62">
            <w:pPr>
              <w:pStyle w:val="TAL"/>
              <w:rPr>
                <w:sz w:val="16"/>
              </w:rPr>
            </w:pPr>
            <w:r w:rsidRPr="00BE3C62">
              <w:rPr>
                <w:sz w:val="16"/>
              </w:rPr>
              <w:t>NumOfUEsPerSlice – OpenAPI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A3D28"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0DC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95B8" w14:textId="77777777" w:rsidR="004377C2" w:rsidRPr="00BE3C62" w:rsidRDefault="004377C2" w:rsidP="00BE3C62">
            <w:pPr>
              <w:pStyle w:val="TAL"/>
              <w:rPr>
                <w:sz w:val="16"/>
              </w:rPr>
            </w:pPr>
            <w:r w:rsidRPr="00BE3C62">
              <w:rPr>
                <w:sz w:val="16"/>
              </w:rPr>
              <w:t>C4-214109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36D50" w14:textId="77777777" w:rsidR="004377C2" w:rsidRPr="00BE3C62" w:rsidRDefault="004377C2" w:rsidP="00BE3C62">
            <w:pPr>
              <w:pStyle w:val="TAL"/>
              <w:rPr>
                <w:sz w:val="16"/>
              </w:rPr>
            </w:pPr>
          </w:p>
        </w:tc>
      </w:tr>
      <w:tr w:rsidR="00BE3C62" w:rsidRPr="00BE3C62" w14:paraId="56EC01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4D83" w14:textId="77777777" w:rsidR="004377C2" w:rsidRPr="00BE3C62" w:rsidRDefault="004377C2" w:rsidP="00BE3C62">
            <w:pPr>
              <w:pStyle w:val="TAL"/>
              <w:rPr>
                <w:sz w:val="16"/>
              </w:rPr>
            </w:pPr>
            <w:r w:rsidRPr="00BE3C62">
              <w:rPr>
                <w:sz w:val="16"/>
              </w:rPr>
              <w:t>C4-214594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607F" w14:textId="77777777" w:rsidR="004377C2" w:rsidRPr="00BE3C62" w:rsidRDefault="004377C2" w:rsidP="00BE3C62">
            <w:pPr>
              <w:pStyle w:val="TAL"/>
              <w:rPr>
                <w:sz w:val="16"/>
              </w:rPr>
            </w:pPr>
            <w:r w:rsidRPr="00BE3C62">
              <w:rPr>
                <w:sz w:val="16"/>
              </w:rPr>
              <w:t>NumOfPDUsPerSlice – Data Structure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D408"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A265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D1BD0" w14:textId="77777777" w:rsidR="004377C2" w:rsidRPr="00BE3C62" w:rsidRDefault="004377C2" w:rsidP="00BE3C62">
            <w:pPr>
              <w:pStyle w:val="TAL"/>
              <w:rPr>
                <w:sz w:val="16"/>
              </w:rPr>
            </w:pPr>
            <w:r w:rsidRPr="00BE3C62">
              <w:rPr>
                <w:sz w:val="16"/>
              </w:rPr>
              <w:t>C4-214110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0D659" w14:textId="77777777" w:rsidR="004377C2" w:rsidRPr="00BE3C62" w:rsidRDefault="004377C2" w:rsidP="00BE3C62">
            <w:pPr>
              <w:pStyle w:val="TAL"/>
              <w:rPr>
                <w:sz w:val="16"/>
              </w:rPr>
            </w:pPr>
          </w:p>
        </w:tc>
      </w:tr>
      <w:tr w:rsidR="00BE3C62" w:rsidRPr="00BE3C62" w14:paraId="72C5981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1DE7" w14:textId="77777777" w:rsidR="004377C2" w:rsidRPr="00BE3C62" w:rsidRDefault="004377C2" w:rsidP="00BE3C62">
            <w:pPr>
              <w:pStyle w:val="TAL"/>
              <w:rPr>
                <w:sz w:val="16"/>
              </w:rPr>
            </w:pPr>
            <w:r w:rsidRPr="00BE3C62">
              <w:rPr>
                <w:sz w:val="16"/>
              </w:rPr>
              <w:t>C4-214595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FEE2" w14:textId="77777777" w:rsidR="004377C2" w:rsidRPr="00BE3C62" w:rsidRDefault="004377C2" w:rsidP="00BE3C62">
            <w:pPr>
              <w:pStyle w:val="TAL"/>
              <w:rPr>
                <w:sz w:val="16"/>
              </w:rPr>
            </w:pPr>
            <w:r w:rsidRPr="00BE3C62">
              <w:rPr>
                <w:sz w:val="16"/>
              </w:rPr>
              <w:t>NumOfPDUsPerSlice – OpenAPI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0762"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107E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9FA51" w14:textId="77777777" w:rsidR="004377C2" w:rsidRPr="00BE3C62" w:rsidRDefault="004377C2" w:rsidP="00BE3C62">
            <w:pPr>
              <w:pStyle w:val="TAL"/>
              <w:rPr>
                <w:sz w:val="16"/>
              </w:rPr>
            </w:pPr>
            <w:r w:rsidRPr="00BE3C62">
              <w:rPr>
                <w:sz w:val="16"/>
              </w:rPr>
              <w:t>C4-214111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4F2DC" w14:textId="77777777" w:rsidR="004377C2" w:rsidRPr="00BE3C62" w:rsidRDefault="004377C2" w:rsidP="00BE3C62">
            <w:pPr>
              <w:pStyle w:val="TAL"/>
              <w:rPr>
                <w:sz w:val="16"/>
              </w:rPr>
            </w:pPr>
          </w:p>
        </w:tc>
      </w:tr>
      <w:tr w:rsidR="00BE3C62" w:rsidRPr="00BE3C62" w14:paraId="6540BFD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B713" w14:textId="77777777" w:rsidR="004377C2" w:rsidRPr="00BE3C62" w:rsidRDefault="004377C2" w:rsidP="00BE3C62">
            <w:pPr>
              <w:pStyle w:val="TAL"/>
              <w:rPr>
                <w:sz w:val="16"/>
              </w:rPr>
            </w:pPr>
            <w:r w:rsidRPr="00BE3C62">
              <w:rPr>
                <w:sz w:val="16"/>
              </w:rPr>
              <w:t>C4-214596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0C2C"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DDA2"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6E0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3578" w14:textId="77777777" w:rsidR="004377C2" w:rsidRPr="00BE3C62" w:rsidRDefault="004377C2" w:rsidP="00BE3C62">
            <w:pPr>
              <w:pStyle w:val="TAL"/>
              <w:rPr>
                <w:sz w:val="16"/>
              </w:rPr>
            </w:pPr>
            <w:r w:rsidRPr="00BE3C62">
              <w:rPr>
                <w:sz w:val="16"/>
              </w:rPr>
              <w:t>C4-214207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3382" w14:textId="77777777" w:rsidR="004377C2" w:rsidRPr="00BE3C62" w:rsidRDefault="004377C2" w:rsidP="00BE3C62">
            <w:pPr>
              <w:pStyle w:val="TAL"/>
              <w:rPr>
                <w:sz w:val="16"/>
              </w:rPr>
            </w:pPr>
          </w:p>
        </w:tc>
      </w:tr>
      <w:tr w:rsidR="00BE3C62" w:rsidRPr="00BE3C62" w14:paraId="3BD6D6B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B9A9C" w14:textId="77777777" w:rsidR="004377C2" w:rsidRPr="00BE3C62" w:rsidRDefault="004377C2" w:rsidP="00BE3C62">
            <w:pPr>
              <w:pStyle w:val="TAL"/>
              <w:rPr>
                <w:sz w:val="16"/>
              </w:rPr>
            </w:pPr>
            <w:r w:rsidRPr="00BE3C62">
              <w:rPr>
                <w:sz w:val="16"/>
              </w:rPr>
              <w:t>C4-214597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6F271"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B37D"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B31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CD7B" w14:textId="77777777" w:rsidR="004377C2" w:rsidRPr="00BE3C62" w:rsidRDefault="004377C2" w:rsidP="00BE3C62">
            <w:pPr>
              <w:pStyle w:val="TAL"/>
              <w:rPr>
                <w:sz w:val="16"/>
              </w:rPr>
            </w:pPr>
            <w:r w:rsidRPr="00BE3C62">
              <w:rPr>
                <w:sz w:val="16"/>
              </w:rPr>
              <w:t>C4-214208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A3C7" w14:textId="77777777" w:rsidR="004377C2" w:rsidRPr="00BE3C62" w:rsidRDefault="004377C2" w:rsidP="00BE3C62">
            <w:pPr>
              <w:pStyle w:val="TAL"/>
              <w:rPr>
                <w:sz w:val="16"/>
              </w:rPr>
            </w:pPr>
          </w:p>
        </w:tc>
      </w:tr>
      <w:tr w:rsidR="00BE3C62" w:rsidRPr="00BE3C62" w14:paraId="697E2BF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7367E" w14:textId="77777777" w:rsidR="004377C2" w:rsidRPr="00BE3C62" w:rsidRDefault="004377C2" w:rsidP="00BE3C62">
            <w:pPr>
              <w:pStyle w:val="TAL"/>
              <w:rPr>
                <w:sz w:val="16"/>
              </w:rPr>
            </w:pPr>
            <w:r w:rsidRPr="00BE3C62">
              <w:rPr>
                <w:sz w:val="16"/>
              </w:rPr>
              <w:t>C4-214598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52B9" w14:textId="77777777" w:rsidR="004377C2" w:rsidRPr="00BE3C62" w:rsidRDefault="004377C2" w:rsidP="00BE3C62">
            <w:pPr>
              <w:pStyle w:val="TAL"/>
              <w:rPr>
                <w:sz w:val="16"/>
              </w:rPr>
            </w:pPr>
            <w:r w:rsidRPr="00BE3C62">
              <w:rPr>
                <w:sz w:val="16"/>
              </w:rPr>
              <w:t>Handling of PMF Message with UE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C399C"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C43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D104" w14:textId="77777777" w:rsidR="004377C2" w:rsidRPr="00BE3C62" w:rsidRDefault="004377C2" w:rsidP="00BE3C62">
            <w:pPr>
              <w:pStyle w:val="TAL"/>
              <w:rPr>
                <w:sz w:val="16"/>
              </w:rPr>
            </w:pPr>
            <w:r w:rsidRPr="00BE3C62">
              <w:rPr>
                <w:sz w:val="16"/>
              </w:rPr>
              <w:t>C4-214209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03CED" w14:textId="77777777" w:rsidR="004377C2" w:rsidRPr="00BE3C62" w:rsidRDefault="004377C2" w:rsidP="00BE3C62">
            <w:pPr>
              <w:pStyle w:val="TAL"/>
              <w:rPr>
                <w:sz w:val="16"/>
              </w:rPr>
            </w:pPr>
            <w:r w:rsidRPr="00BE3C62">
              <w:rPr>
                <w:sz w:val="16"/>
              </w:rPr>
              <w:t>C4-214736</w:t>
            </w:r>
          </w:p>
        </w:tc>
      </w:tr>
      <w:tr w:rsidR="00BE3C62" w:rsidRPr="00BE3C62" w14:paraId="42E4CAE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4A5F" w14:textId="77777777" w:rsidR="004377C2" w:rsidRPr="00BE3C62" w:rsidRDefault="004377C2" w:rsidP="00BE3C62">
            <w:pPr>
              <w:pStyle w:val="TAL"/>
              <w:rPr>
                <w:sz w:val="16"/>
              </w:rPr>
            </w:pPr>
            <w:r w:rsidRPr="00BE3C62">
              <w:rPr>
                <w:sz w:val="16"/>
              </w:rPr>
              <w:t>C4-214599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6D55B" w14:textId="77777777" w:rsidR="004377C2" w:rsidRPr="00BE3C62" w:rsidRDefault="004377C2" w:rsidP="00BE3C62">
            <w:pPr>
              <w:pStyle w:val="TAL"/>
              <w:rPr>
                <w:sz w:val="16"/>
              </w:rPr>
            </w:pPr>
            <w:r w:rsidRPr="00BE3C62">
              <w:rPr>
                <w:sz w:val="16"/>
              </w:rPr>
              <w:t>NSSAA procedure from two different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402C4" w14:textId="77777777" w:rsidR="004377C2" w:rsidRPr="00BE3C62" w:rsidRDefault="004377C2" w:rsidP="00BE3C62">
            <w:pPr>
              <w:pStyle w:val="TAL"/>
              <w:rPr>
                <w:sz w:val="16"/>
              </w:rPr>
            </w:pPr>
            <w:r w:rsidRPr="00BE3C62">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AD29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16AB" w14:textId="77777777" w:rsidR="004377C2" w:rsidRPr="00BE3C62" w:rsidRDefault="004377C2" w:rsidP="00BE3C62">
            <w:pPr>
              <w:pStyle w:val="TAL"/>
              <w:rPr>
                <w:sz w:val="16"/>
              </w:rPr>
            </w:pPr>
            <w:r w:rsidRPr="00BE3C62">
              <w:rPr>
                <w:sz w:val="16"/>
              </w:rPr>
              <w:t>C4-214205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64EF" w14:textId="77777777" w:rsidR="004377C2" w:rsidRPr="00BE3C62" w:rsidRDefault="004377C2" w:rsidP="00BE3C62">
            <w:pPr>
              <w:pStyle w:val="TAL"/>
              <w:rPr>
                <w:sz w:val="16"/>
              </w:rPr>
            </w:pPr>
          </w:p>
        </w:tc>
      </w:tr>
      <w:tr w:rsidR="00BE3C62" w:rsidRPr="00BE3C62" w14:paraId="6DB6365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4ACB" w14:textId="77777777" w:rsidR="004377C2" w:rsidRPr="00BE3C62" w:rsidRDefault="004377C2" w:rsidP="00BE3C62">
            <w:pPr>
              <w:pStyle w:val="TAL"/>
              <w:rPr>
                <w:sz w:val="16"/>
              </w:rPr>
            </w:pPr>
            <w:r w:rsidRPr="00BE3C62">
              <w:rPr>
                <w:sz w:val="16"/>
              </w:rPr>
              <w:t>C4-214600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3D8B" w14:textId="77777777" w:rsidR="004377C2" w:rsidRPr="00BE3C62" w:rsidRDefault="004377C2" w:rsidP="00BE3C62">
            <w:pPr>
              <w:pStyle w:val="TAL"/>
              <w:rPr>
                <w:sz w:val="16"/>
              </w:rPr>
            </w:pPr>
            <w:r w:rsidRPr="00BE3C62">
              <w:rPr>
                <w:sz w:val="16"/>
              </w:rPr>
              <w:t>NSSAA procedure from two different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B147" w14:textId="77777777" w:rsidR="004377C2" w:rsidRPr="00BE3C62" w:rsidRDefault="004377C2" w:rsidP="00BE3C62">
            <w:pPr>
              <w:pStyle w:val="TAL"/>
              <w:rPr>
                <w:sz w:val="16"/>
              </w:rPr>
            </w:pPr>
            <w:r w:rsidRPr="00BE3C62">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8919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FCF1" w14:textId="77777777" w:rsidR="004377C2" w:rsidRPr="00BE3C62" w:rsidRDefault="004377C2" w:rsidP="00BE3C62">
            <w:pPr>
              <w:pStyle w:val="TAL"/>
              <w:rPr>
                <w:sz w:val="16"/>
              </w:rPr>
            </w:pPr>
            <w:r w:rsidRPr="00BE3C62">
              <w:rPr>
                <w:sz w:val="16"/>
              </w:rPr>
              <w:t>C4-214206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2795A" w14:textId="77777777" w:rsidR="004377C2" w:rsidRPr="00BE3C62" w:rsidRDefault="004377C2" w:rsidP="00BE3C62">
            <w:pPr>
              <w:pStyle w:val="TAL"/>
              <w:rPr>
                <w:sz w:val="16"/>
              </w:rPr>
            </w:pPr>
          </w:p>
        </w:tc>
      </w:tr>
      <w:tr w:rsidR="00BE3C62" w:rsidRPr="00BE3C62" w14:paraId="1349EEB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1D0B" w14:textId="77777777" w:rsidR="004377C2" w:rsidRPr="00BE3C62" w:rsidRDefault="004377C2" w:rsidP="00BE3C62">
            <w:pPr>
              <w:pStyle w:val="TAL"/>
              <w:rPr>
                <w:sz w:val="16"/>
              </w:rPr>
            </w:pPr>
            <w:r w:rsidRPr="00BE3C62">
              <w:rPr>
                <w:sz w:val="16"/>
              </w:rPr>
              <w:t>C4-214601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F175" w14:textId="77777777" w:rsidR="004377C2" w:rsidRPr="00BE3C62" w:rsidRDefault="004377C2" w:rsidP="00BE3C62">
            <w:pPr>
              <w:pStyle w:val="TAL"/>
              <w:rPr>
                <w:sz w:val="16"/>
              </w:rPr>
            </w:pPr>
            <w:r w:rsidRPr="00BE3C62">
              <w:rPr>
                <w:sz w:val="16"/>
              </w:rPr>
              <w:t>IEEE Std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F3C3" w14:textId="77777777" w:rsidR="004377C2" w:rsidRPr="00BE3C62" w:rsidRDefault="004377C2" w:rsidP="00BE3C62">
            <w:pPr>
              <w:pStyle w:val="TAL"/>
              <w:rPr>
                <w:sz w:val="16"/>
              </w:rPr>
            </w:pPr>
            <w:r w:rsidRPr="00BE3C62">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840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50D0" w14:textId="77777777" w:rsidR="004377C2" w:rsidRPr="00BE3C62" w:rsidRDefault="004377C2" w:rsidP="00BE3C62">
            <w:pPr>
              <w:pStyle w:val="TAL"/>
              <w:rPr>
                <w:sz w:val="16"/>
              </w:rPr>
            </w:pPr>
            <w:r w:rsidRPr="00BE3C62">
              <w:rPr>
                <w:sz w:val="16"/>
              </w:rPr>
              <w:t>C4-214492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20B8" w14:textId="77777777" w:rsidR="004377C2" w:rsidRPr="00BE3C62" w:rsidRDefault="004377C2" w:rsidP="00BE3C62">
            <w:pPr>
              <w:pStyle w:val="TAL"/>
              <w:rPr>
                <w:sz w:val="16"/>
              </w:rPr>
            </w:pPr>
          </w:p>
        </w:tc>
      </w:tr>
      <w:tr w:rsidR="00BE3C62" w:rsidRPr="00BE3C62" w14:paraId="5EEF078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9AFB" w14:textId="77777777" w:rsidR="004377C2" w:rsidRPr="00BE3C62" w:rsidRDefault="004377C2" w:rsidP="00BE3C62">
            <w:pPr>
              <w:pStyle w:val="TAL"/>
              <w:rPr>
                <w:sz w:val="16"/>
              </w:rPr>
            </w:pPr>
            <w:r w:rsidRPr="00BE3C62">
              <w:rPr>
                <w:sz w:val="16"/>
              </w:rPr>
              <w:t>C4-214602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4103" w14:textId="77777777" w:rsidR="004377C2" w:rsidRPr="00BE3C62" w:rsidRDefault="004377C2" w:rsidP="00BE3C62">
            <w:pPr>
              <w:pStyle w:val="TAL"/>
              <w:rPr>
                <w:sz w:val="16"/>
              </w:rPr>
            </w:pPr>
            <w:r w:rsidRPr="00BE3C62">
              <w:rPr>
                <w:sz w:val="16"/>
              </w:rPr>
              <w:t>SMSF dual access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E1E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28EF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AC72" w14:textId="77777777" w:rsidR="004377C2" w:rsidRPr="00BE3C62" w:rsidRDefault="004377C2" w:rsidP="00BE3C62">
            <w:pPr>
              <w:pStyle w:val="TAL"/>
              <w:rPr>
                <w:sz w:val="16"/>
              </w:rPr>
            </w:pPr>
            <w:r w:rsidRPr="00BE3C62">
              <w:rPr>
                <w:sz w:val="16"/>
              </w:rPr>
              <w:t>C4-214156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B378D" w14:textId="77777777" w:rsidR="004377C2" w:rsidRPr="00BE3C62" w:rsidRDefault="004377C2" w:rsidP="00BE3C62">
            <w:pPr>
              <w:pStyle w:val="TAL"/>
              <w:rPr>
                <w:sz w:val="16"/>
              </w:rPr>
            </w:pPr>
          </w:p>
        </w:tc>
      </w:tr>
      <w:tr w:rsidR="00BE3C62" w:rsidRPr="00BE3C62" w14:paraId="4ABDAFF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575B" w14:textId="77777777" w:rsidR="004377C2" w:rsidRPr="00BE3C62" w:rsidRDefault="004377C2" w:rsidP="00BE3C62">
            <w:pPr>
              <w:pStyle w:val="TAL"/>
              <w:rPr>
                <w:sz w:val="16"/>
              </w:rPr>
            </w:pPr>
            <w:r w:rsidRPr="00BE3C62">
              <w:rPr>
                <w:sz w:val="16"/>
              </w:rPr>
              <w:t>C4-214603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EFF7" w14:textId="77777777" w:rsidR="004377C2" w:rsidRPr="00BE3C62" w:rsidRDefault="004377C2" w:rsidP="00BE3C62">
            <w:pPr>
              <w:pStyle w:val="TAL"/>
              <w:rPr>
                <w:sz w:val="16"/>
              </w:rPr>
            </w:pPr>
            <w:r w:rsidRPr="00BE3C62">
              <w:rPr>
                <w:sz w:val="16"/>
              </w:rPr>
              <w:t>IEEE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8928" w14:textId="77777777" w:rsidR="004377C2" w:rsidRPr="00BE3C62" w:rsidRDefault="004377C2" w:rsidP="00BE3C62">
            <w:pPr>
              <w:pStyle w:val="TAL"/>
              <w:rPr>
                <w:sz w:val="16"/>
              </w:rPr>
            </w:pPr>
            <w:r w:rsidRPr="00BE3C62">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A6B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6704" w14:textId="77777777" w:rsidR="004377C2" w:rsidRPr="00BE3C62" w:rsidRDefault="004377C2" w:rsidP="00BE3C62">
            <w:pPr>
              <w:pStyle w:val="TAL"/>
              <w:rPr>
                <w:sz w:val="16"/>
              </w:rPr>
            </w:pPr>
            <w:r w:rsidRPr="00BE3C62">
              <w:rPr>
                <w:sz w:val="16"/>
              </w:rPr>
              <w:t>C4-214493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8F3CC" w14:textId="77777777" w:rsidR="004377C2" w:rsidRPr="00BE3C62" w:rsidRDefault="004377C2" w:rsidP="00BE3C62">
            <w:pPr>
              <w:pStyle w:val="TAL"/>
              <w:rPr>
                <w:sz w:val="16"/>
              </w:rPr>
            </w:pPr>
          </w:p>
        </w:tc>
      </w:tr>
      <w:tr w:rsidR="00BE3C62" w:rsidRPr="00BE3C62" w14:paraId="2FC5D36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3EB1F" w14:textId="77777777" w:rsidR="004377C2" w:rsidRPr="00BE3C62" w:rsidRDefault="004377C2" w:rsidP="00BE3C62">
            <w:pPr>
              <w:pStyle w:val="TAL"/>
              <w:rPr>
                <w:sz w:val="16"/>
              </w:rPr>
            </w:pPr>
            <w:r w:rsidRPr="00BE3C62">
              <w:rPr>
                <w:sz w:val="16"/>
              </w:rPr>
              <w:t>C4-214604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E90B" w14:textId="77777777" w:rsidR="004377C2" w:rsidRPr="00BE3C62" w:rsidRDefault="004377C2" w:rsidP="00BE3C62">
            <w:pPr>
              <w:pStyle w:val="TAL"/>
              <w:rPr>
                <w:sz w:val="16"/>
              </w:rPr>
            </w:pPr>
            <w:r w:rsidRPr="00BE3C62">
              <w:rPr>
                <w:sz w:val="16"/>
              </w:rPr>
              <w:t>Add failure response for AnnouceUpdate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0A3C"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855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49FB6" w14:textId="77777777" w:rsidR="004377C2" w:rsidRPr="00BE3C62" w:rsidRDefault="004377C2" w:rsidP="00BE3C62">
            <w:pPr>
              <w:pStyle w:val="TAL"/>
              <w:rPr>
                <w:sz w:val="16"/>
              </w:rPr>
            </w:pPr>
            <w:r w:rsidRPr="00BE3C62">
              <w:rPr>
                <w:sz w:val="16"/>
              </w:rPr>
              <w:t>C4-214564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FEBCB" w14:textId="77777777" w:rsidR="004377C2" w:rsidRPr="00BE3C62" w:rsidRDefault="004377C2" w:rsidP="00BE3C62">
            <w:pPr>
              <w:pStyle w:val="TAL"/>
              <w:rPr>
                <w:sz w:val="16"/>
              </w:rPr>
            </w:pPr>
          </w:p>
        </w:tc>
      </w:tr>
      <w:tr w:rsidR="00BE3C62" w:rsidRPr="00BE3C62" w14:paraId="553624C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C6F56" w14:textId="77777777" w:rsidR="004377C2" w:rsidRPr="00BE3C62" w:rsidRDefault="004377C2" w:rsidP="00BE3C62">
            <w:pPr>
              <w:pStyle w:val="TAL"/>
              <w:rPr>
                <w:sz w:val="16"/>
              </w:rPr>
            </w:pPr>
            <w:r w:rsidRPr="00BE3C62">
              <w:rPr>
                <w:sz w:val="16"/>
              </w:rPr>
              <w:t>C4-214605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0A50" w14:textId="77777777" w:rsidR="004377C2" w:rsidRPr="00BE3C62" w:rsidRDefault="004377C2" w:rsidP="00BE3C62">
            <w:pPr>
              <w:pStyle w:val="TAL"/>
              <w:rPr>
                <w:sz w:val="16"/>
              </w:rPr>
            </w:pPr>
            <w:r w:rsidRPr="00BE3C62">
              <w:rPr>
                <w:sz w:val="16"/>
              </w:rPr>
              <w:t>Add failure response for MonitorUpdate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07142"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5D4C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D465" w14:textId="77777777" w:rsidR="004377C2" w:rsidRPr="00BE3C62" w:rsidRDefault="004377C2" w:rsidP="00BE3C62">
            <w:pPr>
              <w:pStyle w:val="TAL"/>
              <w:rPr>
                <w:sz w:val="16"/>
              </w:rPr>
            </w:pPr>
            <w:r w:rsidRPr="00BE3C62">
              <w:rPr>
                <w:sz w:val="16"/>
              </w:rPr>
              <w:t>C4-214565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11B6D" w14:textId="77777777" w:rsidR="004377C2" w:rsidRPr="00BE3C62" w:rsidRDefault="004377C2" w:rsidP="00BE3C62">
            <w:pPr>
              <w:pStyle w:val="TAL"/>
              <w:rPr>
                <w:sz w:val="16"/>
              </w:rPr>
            </w:pPr>
          </w:p>
        </w:tc>
      </w:tr>
      <w:tr w:rsidR="00BE3C62" w:rsidRPr="00BE3C62" w14:paraId="4351356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9E39" w14:textId="77777777" w:rsidR="004377C2" w:rsidRPr="00BE3C62" w:rsidRDefault="004377C2" w:rsidP="00BE3C62">
            <w:pPr>
              <w:pStyle w:val="TAL"/>
              <w:rPr>
                <w:sz w:val="16"/>
              </w:rPr>
            </w:pPr>
            <w:r w:rsidRPr="00BE3C62">
              <w:rPr>
                <w:sz w:val="16"/>
              </w:rPr>
              <w:t>C4-214606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AAB4" w14:textId="77777777" w:rsidR="004377C2" w:rsidRPr="00BE3C62" w:rsidRDefault="004377C2" w:rsidP="00BE3C62">
            <w:pPr>
              <w:pStyle w:val="TAL"/>
              <w:rPr>
                <w:sz w:val="16"/>
              </w:rPr>
            </w:pPr>
            <w:r w:rsidRPr="00BE3C62">
              <w:rPr>
                <w:sz w:val="16"/>
              </w:rPr>
              <w:t>Conclusion for Key Issue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857F" w14:textId="77777777" w:rsidR="004377C2" w:rsidRPr="00BE3C62" w:rsidRDefault="004377C2" w:rsidP="00BE3C62">
            <w:pPr>
              <w:pStyle w:val="TAL"/>
              <w:rPr>
                <w:sz w:val="16"/>
              </w:rPr>
            </w:pPr>
            <w:r w:rsidRPr="00BE3C62">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3254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6A29" w14:textId="77777777" w:rsidR="004377C2" w:rsidRPr="00BE3C62" w:rsidRDefault="004377C2" w:rsidP="00BE3C62">
            <w:pPr>
              <w:pStyle w:val="TAL"/>
              <w:rPr>
                <w:sz w:val="16"/>
              </w:rPr>
            </w:pPr>
            <w:r w:rsidRPr="00BE3C62">
              <w:rPr>
                <w:sz w:val="16"/>
              </w:rPr>
              <w:t>C4-214301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732C" w14:textId="77777777" w:rsidR="004377C2" w:rsidRPr="00BE3C62" w:rsidRDefault="004377C2" w:rsidP="00BE3C62">
            <w:pPr>
              <w:pStyle w:val="TAL"/>
              <w:rPr>
                <w:sz w:val="16"/>
              </w:rPr>
            </w:pPr>
          </w:p>
        </w:tc>
      </w:tr>
      <w:tr w:rsidR="00BE3C62" w:rsidRPr="00BE3C62" w14:paraId="27D1E1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98E47" w14:textId="77777777" w:rsidR="004377C2" w:rsidRPr="00BE3C62" w:rsidRDefault="004377C2" w:rsidP="00BE3C62">
            <w:pPr>
              <w:pStyle w:val="TAL"/>
              <w:rPr>
                <w:sz w:val="16"/>
              </w:rPr>
            </w:pPr>
            <w:r w:rsidRPr="00BE3C62">
              <w:rPr>
                <w:sz w:val="16"/>
              </w:rPr>
              <w:t>C4-214607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EA92" w14:textId="77777777" w:rsidR="004377C2" w:rsidRPr="00BE3C62" w:rsidRDefault="004377C2" w:rsidP="00BE3C62">
            <w:pPr>
              <w:pStyle w:val="TAL"/>
              <w:rPr>
                <w:sz w:val="16"/>
              </w:rPr>
            </w:pPr>
            <w:r w:rsidRPr="00BE3C62">
              <w:rPr>
                <w:sz w:val="16"/>
              </w:rPr>
              <w:t>NSACF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C665"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9E4F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7EA7" w14:textId="77777777" w:rsidR="004377C2" w:rsidRPr="00BE3C62" w:rsidRDefault="004377C2" w:rsidP="00BE3C62">
            <w:pPr>
              <w:pStyle w:val="TAL"/>
              <w:rPr>
                <w:sz w:val="16"/>
              </w:rPr>
            </w:pPr>
            <w:r w:rsidRPr="00BE3C62">
              <w:rPr>
                <w:sz w:val="16"/>
              </w:rPr>
              <w:t>C4-214094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7DBF" w14:textId="77777777" w:rsidR="004377C2" w:rsidRPr="00BE3C62" w:rsidRDefault="004377C2" w:rsidP="00BE3C62">
            <w:pPr>
              <w:pStyle w:val="TAL"/>
              <w:rPr>
                <w:sz w:val="16"/>
              </w:rPr>
            </w:pPr>
            <w:r w:rsidRPr="00BE3C62">
              <w:rPr>
                <w:sz w:val="16"/>
              </w:rPr>
              <w:t>CP-212083</w:t>
            </w:r>
          </w:p>
        </w:tc>
      </w:tr>
      <w:tr w:rsidR="00BE3C62" w:rsidRPr="00BE3C62" w14:paraId="7A2BDA2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3E6D" w14:textId="77777777" w:rsidR="004377C2" w:rsidRPr="00BE3C62" w:rsidRDefault="004377C2" w:rsidP="00BE3C62">
            <w:pPr>
              <w:pStyle w:val="TAL"/>
              <w:rPr>
                <w:sz w:val="16"/>
              </w:rPr>
            </w:pPr>
            <w:r w:rsidRPr="00BE3C62">
              <w:rPr>
                <w:sz w:val="16"/>
              </w:rPr>
              <w:t>C4-214608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9DD5" w14:textId="77777777" w:rsidR="004377C2" w:rsidRPr="00BE3C62" w:rsidRDefault="004377C2" w:rsidP="00BE3C62">
            <w:pPr>
              <w:pStyle w:val="TAL"/>
              <w:rPr>
                <w:sz w:val="16"/>
              </w:rPr>
            </w:pPr>
            <w:r w:rsidRPr="00BE3C62">
              <w:rPr>
                <w:sz w:val="16"/>
              </w:rPr>
              <w:t>NSACF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1E41A"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664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96EB" w14:textId="77777777" w:rsidR="004377C2" w:rsidRPr="00BE3C62" w:rsidRDefault="004377C2" w:rsidP="00BE3C62">
            <w:pPr>
              <w:pStyle w:val="TAL"/>
              <w:rPr>
                <w:sz w:val="16"/>
              </w:rPr>
            </w:pPr>
            <w:r w:rsidRPr="00BE3C62">
              <w:rPr>
                <w:sz w:val="16"/>
              </w:rPr>
              <w:t>C4-214095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7DE8" w14:textId="77777777" w:rsidR="004377C2" w:rsidRPr="00BE3C62" w:rsidRDefault="004377C2" w:rsidP="00BE3C62">
            <w:pPr>
              <w:pStyle w:val="TAL"/>
              <w:rPr>
                <w:sz w:val="16"/>
              </w:rPr>
            </w:pPr>
          </w:p>
        </w:tc>
      </w:tr>
      <w:tr w:rsidR="00BE3C62" w:rsidRPr="00BE3C62" w14:paraId="26EF674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4F87" w14:textId="77777777" w:rsidR="004377C2" w:rsidRPr="00BE3C62" w:rsidRDefault="004377C2" w:rsidP="00BE3C62">
            <w:pPr>
              <w:pStyle w:val="TAL"/>
              <w:rPr>
                <w:sz w:val="16"/>
              </w:rPr>
            </w:pPr>
            <w:r w:rsidRPr="00BE3C62">
              <w:rPr>
                <w:sz w:val="16"/>
              </w:rPr>
              <w:t>C4-214609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D8F7" w14:textId="77777777" w:rsidR="004377C2" w:rsidRPr="00BE3C62" w:rsidRDefault="004377C2" w:rsidP="00BE3C62">
            <w:pPr>
              <w:pStyle w:val="TAL"/>
              <w:rPr>
                <w:sz w:val="16"/>
              </w:rPr>
            </w:pPr>
            <w:r w:rsidRPr="00BE3C62">
              <w:rPr>
                <w:sz w:val="16"/>
              </w:rPr>
              <w:t>Cause Mapping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5D5D"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A864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8B23" w14:textId="77777777" w:rsidR="004377C2" w:rsidRPr="00BE3C62" w:rsidRDefault="004377C2" w:rsidP="00BE3C62">
            <w:pPr>
              <w:pStyle w:val="TAL"/>
              <w:rPr>
                <w:sz w:val="16"/>
              </w:rPr>
            </w:pPr>
            <w:r w:rsidRPr="00BE3C62">
              <w:rPr>
                <w:sz w:val="16"/>
              </w:rPr>
              <w:t>C4-214096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8C8A" w14:textId="77777777" w:rsidR="004377C2" w:rsidRPr="00BE3C62" w:rsidRDefault="004377C2" w:rsidP="00BE3C62">
            <w:pPr>
              <w:pStyle w:val="TAL"/>
              <w:rPr>
                <w:sz w:val="16"/>
              </w:rPr>
            </w:pPr>
          </w:p>
        </w:tc>
      </w:tr>
      <w:tr w:rsidR="00BE3C62" w:rsidRPr="00BE3C62" w14:paraId="2F9EF07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9370" w14:textId="77777777" w:rsidR="004377C2" w:rsidRPr="00BE3C62" w:rsidRDefault="004377C2" w:rsidP="00BE3C62">
            <w:pPr>
              <w:pStyle w:val="TAL"/>
              <w:rPr>
                <w:sz w:val="16"/>
              </w:rPr>
            </w:pPr>
            <w:r w:rsidRPr="00BE3C62">
              <w:rPr>
                <w:sz w:val="16"/>
              </w:rPr>
              <w:t>C4-214610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1392" w14:textId="77777777" w:rsidR="004377C2" w:rsidRPr="00BE3C62" w:rsidRDefault="004377C2" w:rsidP="00BE3C62">
            <w:pPr>
              <w:pStyle w:val="TAL"/>
              <w:rPr>
                <w:sz w:val="16"/>
              </w:rPr>
            </w:pPr>
            <w:r w:rsidRPr="00BE3C62">
              <w:rPr>
                <w:sz w:val="16"/>
              </w:rPr>
              <w:t>Update of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8063" w14:textId="77777777" w:rsidR="004377C2" w:rsidRPr="00BE3C62" w:rsidRDefault="004377C2" w:rsidP="00BE3C62">
            <w:pPr>
              <w:pStyle w:val="TAL"/>
              <w:rPr>
                <w:sz w:val="16"/>
              </w:rPr>
            </w:pPr>
            <w:r w:rsidRPr="00BE3C62">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3203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7DE68" w14:textId="77777777" w:rsidR="004377C2" w:rsidRPr="00BE3C62" w:rsidRDefault="004377C2" w:rsidP="00BE3C62">
            <w:pPr>
              <w:pStyle w:val="TAL"/>
              <w:rPr>
                <w:sz w:val="16"/>
              </w:rPr>
            </w:pPr>
            <w:r w:rsidRPr="00BE3C62">
              <w:rPr>
                <w:sz w:val="16"/>
              </w:rPr>
              <w:t>C4-214099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C225B" w14:textId="77777777" w:rsidR="004377C2" w:rsidRPr="00BE3C62" w:rsidRDefault="004377C2" w:rsidP="00BE3C62">
            <w:pPr>
              <w:pStyle w:val="TAL"/>
              <w:rPr>
                <w:sz w:val="16"/>
              </w:rPr>
            </w:pPr>
          </w:p>
        </w:tc>
      </w:tr>
      <w:tr w:rsidR="00BE3C62" w:rsidRPr="00BE3C62" w14:paraId="186BCD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B3B1F" w14:textId="77777777" w:rsidR="004377C2" w:rsidRPr="00BE3C62" w:rsidRDefault="004377C2" w:rsidP="00BE3C62">
            <w:pPr>
              <w:pStyle w:val="TAL"/>
              <w:rPr>
                <w:sz w:val="16"/>
              </w:rPr>
            </w:pPr>
            <w:r w:rsidRPr="00BE3C62">
              <w:rPr>
                <w:sz w:val="16"/>
              </w:rPr>
              <w:t>C4-214611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8222D" w14:textId="77777777" w:rsidR="004377C2" w:rsidRPr="00BE3C62" w:rsidRDefault="004377C2" w:rsidP="00BE3C62">
            <w:pPr>
              <w:pStyle w:val="TAL"/>
              <w:rPr>
                <w:sz w:val="16"/>
              </w:rPr>
            </w:pPr>
            <w:r w:rsidRPr="00BE3C62">
              <w:rPr>
                <w:sz w:val="16"/>
              </w:rPr>
              <w:t>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3F363"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EB0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C2CF" w14:textId="77777777" w:rsidR="004377C2" w:rsidRPr="00BE3C62" w:rsidRDefault="004377C2" w:rsidP="00BE3C62">
            <w:pPr>
              <w:pStyle w:val="TAL"/>
              <w:rPr>
                <w:sz w:val="16"/>
              </w:rPr>
            </w:pPr>
            <w:r w:rsidRPr="00BE3C62">
              <w:rPr>
                <w:sz w:val="16"/>
              </w:rPr>
              <w:t>C4-214100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B79C8" w14:textId="77777777" w:rsidR="004377C2" w:rsidRPr="00BE3C62" w:rsidRDefault="004377C2" w:rsidP="00BE3C62">
            <w:pPr>
              <w:pStyle w:val="TAL"/>
              <w:rPr>
                <w:sz w:val="16"/>
              </w:rPr>
            </w:pPr>
          </w:p>
        </w:tc>
      </w:tr>
      <w:tr w:rsidR="00BE3C62" w:rsidRPr="00BE3C62" w14:paraId="5B9D50B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99F1" w14:textId="77777777" w:rsidR="004377C2" w:rsidRPr="00BE3C62" w:rsidRDefault="004377C2" w:rsidP="00BE3C62">
            <w:pPr>
              <w:pStyle w:val="TAL"/>
              <w:rPr>
                <w:sz w:val="16"/>
              </w:rPr>
            </w:pPr>
            <w:r w:rsidRPr="00BE3C62">
              <w:rPr>
                <w:sz w:val="16"/>
              </w:rPr>
              <w:t>C4-214612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B168" w14:textId="77777777" w:rsidR="004377C2" w:rsidRPr="00BE3C62" w:rsidRDefault="004377C2" w:rsidP="00BE3C62">
            <w:pPr>
              <w:pStyle w:val="TAL"/>
              <w:rPr>
                <w:sz w:val="16"/>
              </w:rPr>
            </w:pPr>
            <w:r w:rsidRPr="00BE3C62">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AA2F"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D14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479D" w14:textId="77777777" w:rsidR="004377C2" w:rsidRPr="00BE3C62" w:rsidRDefault="004377C2" w:rsidP="00BE3C62">
            <w:pPr>
              <w:pStyle w:val="TAL"/>
              <w:rPr>
                <w:sz w:val="16"/>
              </w:rPr>
            </w:pPr>
            <w:r w:rsidRPr="00BE3C62">
              <w:rPr>
                <w:sz w:val="16"/>
              </w:rPr>
              <w:t>C4-214101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10D3" w14:textId="77777777" w:rsidR="004377C2" w:rsidRPr="00BE3C62" w:rsidRDefault="004377C2" w:rsidP="00BE3C62">
            <w:pPr>
              <w:pStyle w:val="TAL"/>
              <w:rPr>
                <w:sz w:val="16"/>
              </w:rPr>
            </w:pPr>
          </w:p>
        </w:tc>
      </w:tr>
      <w:tr w:rsidR="00BE3C62" w:rsidRPr="00BE3C62" w14:paraId="14F24F4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0D38" w14:textId="77777777" w:rsidR="004377C2" w:rsidRPr="00BE3C62" w:rsidRDefault="004377C2" w:rsidP="00BE3C62">
            <w:pPr>
              <w:pStyle w:val="TAL"/>
              <w:rPr>
                <w:sz w:val="16"/>
              </w:rPr>
            </w:pPr>
            <w:r w:rsidRPr="00BE3C62">
              <w:rPr>
                <w:sz w:val="16"/>
              </w:rPr>
              <w:t>C4-214613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AFDC7" w14:textId="77777777" w:rsidR="004377C2" w:rsidRPr="00BE3C62" w:rsidRDefault="004377C2" w:rsidP="00BE3C62">
            <w:pPr>
              <w:pStyle w:val="TAL"/>
              <w:rPr>
                <w:sz w:val="16"/>
              </w:rPr>
            </w:pPr>
            <w:r w:rsidRPr="00BE3C62">
              <w:rPr>
                <w:sz w:val="16"/>
              </w:rPr>
              <w:t>making vcnTunnelInfo optional on N16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8C5E" w14:textId="77777777" w:rsidR="004377C2" w:rsidRPr="00BE3C62" w:rsidRDefault="004377C2" w:rsidP="00BE3C62">
            <w:pPr>
              <w:pStyle w:val="TAL"/>
              <w:rPr>
                <w:sz w:val="16"/>
              </w:rPr>
            </w:pPr>
            <w:r w:rsidRPr="00BE3C62">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BA2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9595D" w14:textId="77777777" w:rsidR="004377C2" w:rsidRPr="00BE3C62" w:rsidRDefault="004377C2" w:rsidP="00BE3C62">
            <w:pPr>
              <w:pStyle w:val="TAL"/>
              <w:rPr>
                <w:sz w:val="16"/>
              </w:rPr>
            </w:pPr>
            <w:r w:rsidRPr="00BE3C62">
              <w:rPr>
                <w:sz w:val="16"/>
              </w:rPr>
              <w:t>C4-214502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0D8A" w14:textId="77777777" w:rsidR="004377C2" w:rsidRPr="00BE3C62" w:rsidRDefault="004377C2" w:rsidP="00BE3C62">
            <w:pPr>
              <w:pStyle w:val="TAL"/>
              <w:rPr>
                <w:sz w:val="16"/>
              </w:rPr>
            </w:pPr>
          </w:p>
        </w:tc>
      </w:tr>
      <w:tr w:rsidR="00BE3C62" w:rsidRPr="00BE3C62" w14:paraId="320E5D2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696E" w14:textId="77777777" w:rsidR="004377C2" w:rsidRPr="00BE3C62" w:rsidRDefault="004377C2" w:rsidP="00BE3C62">
            <w:pPr>
              <w:pStyle w:val="TAL"/>
              <w:rPr>
                <w:sz w:val="16"/>
              </w:rPr>
            </w:pPr>
            <w:r w:rsidRPr="00BE3C62">
              <w:rPr>
                <w:sz w:val="16"/>
              </w:rPr>
              <w:t>C4-214614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667F" w14:textId="77777777" w:rsidR="004377C2" w:rsidRPr="00BE3C62" w:rsidRDefault="004377C2" w:rsidP="00BE3C62">
            <w:pPr>
              <w:pStyle w:val="TAL"/>
              <w:rPr>
                <w:sz w:val="16"/>
              </w:rPr>
            </w:pPr>
            <w:r w:rsidRPr="00BE3C62">
              <w:rPr>
                <w:sz w:val="16"/>
              </w:rPr>
              <w:t>making vcnTunnelInfo optional on N16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DF31" w14:textId="77777777" w:rsidR="004377C2" w:rsidRPr="00BE3C62" w:rsidRDefault="004377C2" w:rsidP="00BE3C62">
            <w:pPr>
              <w:pStyle w:val="TAL"/>
              <w:rPr>
                <w:sz w:val="16"/>
              </w:rPr>
            </w:pPr>
            <w:r w:rsidRPr="00BE3C62">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0387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E2A8" w14:textId="77777777" w:rsidR="004377C2" w:rsidRPr="00BE3C62" w:rsidRDefault="004377C2" w:rsidP="00BE3C62">
            <w:pPr>
              <w:pStyle w:val="TAL"/>
              <w:rPr>
                <w:sz w:val="16"/>
              </w:rPr>
            </w:pPr>
            <w:r w:rsidRPr="00BE3C62">
              <w:rPr>
                <w:sz w:val="16"/>
              </w:rPr>
              <w:t>C4-214491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E0E11" w14:textId="77777777" w:rsidR="004377C2" w:rsidRPr="00BE3C62" w:rsidRDefault="004377C2" w:rsidP="00BE3C62">
            <w:pPr>
              <w:pStyle w:val="TAL"/>
              <w:rPr>
                <w:sz w:val="16"/>
              </w:rPr>
            </w:pPr>
          </w:p>
        </w:tc>
      </w:tr>
      <w:tr w:rsidR="00BE3C62" w:rsidRPr="00BE3C62" w14:paraId="501870F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2C68" w14:textId="77777777" w:rsidR="004377C2" w:rsidRPr="00BE3C62" w:rsidRDefault="004377C2" w:rsidP="00BE3C62">
            <w:pPr>
              <w:pStyle w:val="TAL"/>
              <w:rPr>
                <w:sz w:val="16"/>
              </w:rPr>
            </w:pPr>
            <w:r w:rsidRPr="00BE3C62">
              <w:rPr>
                <w:sz w:val="16"/>
              </w:rPr>
              <w:t>C4-214615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C750F" w14:textId="77777777" w:rsidR="004377C2" w:rsidRPr="00BE3C62" w:rsidRDefault="004377C2" w:rsidP="00BE3C62">
            <w:pPr>
              <w:pStyle w:val="TAL"/>
              <w:rPr>
                <w:sz w:val="16"/>
              </w:rPr>
            </w:pPr>
            <w:r w:rsidRPr="00BE3C62">
              <w:rPr>
                <w:sz w:val="16"/>
              </w:rPr>
              <w:t>Support for Area Decision of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3B437" w14:textId="77777777" w:rsidR="004377C2" w:rsidRPr="00BE3C62" w:rsidRDefault="004377C2" w:rsidP="00BE3C62">
            <w:pPr>
              <w:pStyle w:val="TAL"/>
              <w:rPr>
                <w:sz w:val="16"/>
              </w:rPr>
            </w:pPr>
            <w:r w:rsidRPr="00BE3C62">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56DE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55105" w14:textId="77777777" w:rsidR="004377C2" w:rsidRPr="00BE3C62" w:rsidRDefault="004377C2" w:rsidP="00BE3C62">
            <w:pPr>
              <w:pStyle w:val="TAL"/>
              <w:rPr>
                <w:sz w:val="16"/>
              </w:rPr>
            </w:pPr>
            <w:r w:rsidRPr="00BE3C62">
              <w:rPr>
                <w:sz w:val="16"/>
              </w:rPr>
              <w:t>C4-214335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1DF18" w14:textId="77777777" w:rsidR="004377C2" w:rsidRPr="00BE3C62" w:rsidRDefault="004377C2" w:rsidP="00BE3C62">
            <w:pPr>
              <w:pStyle w:val="TAL"/>
              <w:rPr>
                <w:sz w:val="16"/>
              </w:rPr>
            </w:pPr>
            <w:r w:rsidRPr="00BE3C62">
              <w:rPr>
                <w:sz w:val="16"/>
              </w:rPr>
              <w:t>C4-214728</w:t>
            </w:r>
          </w:p>
        </w:tc>
      </w:tr>
      <w:tr w:rsidR="00BE3C62" w:rsidRPr="00BE3C62" w14:paraId="026DBB5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6882" w14:textId="77777777" w:rsidR="004377C2" w:rsidRPr="00BE3C62" w:rsidRDefault="004377C2" w:rsidP="00BE3C62">
            <w:pPr>
              <w:pStyle w:val="TAL"/>
              <w:rPr>
                <w:sz w:val="16"/>
              </w:rPr>
            </w:pPr>
            <w:r w:rsidRPr="00BE3C62">
              <w:rPr>
                <w:sz w:val="16"/>
              </w:rPr>
              <w:t>C4-214616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31D3" w14:textId="77777777" w:rsidR="004377C2" w:rsidRPr="00BE3C62" w:rsidRDefault="004377C2" w:rsidP="00BE3C62">
            <w:pPr>
              <w:pStyle w:val="TAL"/>
              <w:rPr>
                <w:sz w:val="16"/>
              </w:rPr>
            </w:pPr>
            <w:r w:rsidRPr="00BE3C62">
              <w:rPr>
                <w:sz w:val="16"/>
              </w:rPr>
              <w:t>LMF Parameters Support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2306" w14:textId="77777777" w:rsidR="004377C2" w:rsidRPr="00BE3C62" w:rsidRDefault="004377C2" w:rsidP="00BE3C62">
            <w:pPr>
              <w:pStyle w:val="TAL"/>
              <w:rPr>
                <w:sz w:val="16"/>
              </w:rPr>
            </w:pPr>
            <w:r w:rsidRPr="00BE3C62">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7FF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F419" w14:textId="77777777" w:rsidR="004377C2" w:rsidRPr="00BE3C62" w:rsidRDefault="004377C2" w:rsidP="00BE3C62">
            <w:pPr>
              <w:pStyle w:val="TAL"/>
              <w:rPr>
                <w:sz w:val="16"/>
              </w:rPr>
            </w:pPr>
            <w:r w:rsidRPr="00BE3C62">
              <w:rPr>
                <w:sz w:val="16"/>
              </w:rPr>
              <w:t>C4-214336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6217" w14:textId="77777777" w:rsidR="004377C2" w:rsidRPr="00BE3C62" w:rsidRDefault="004377C2" w:rsidP="00BE3C62">
            <w:pPr>
              <w:pStyle w:val="TAL"/>
              <w:rPr>
                <w:sz w:val="16"/>
              </w:rPr>
            </w:pPr>
          </w:p>
        </w:tc>
      </w:tr>
      <w:tr w:rsidR="00BE3C62" w:rsidRPr="00BE3C62" w14:paraId="2A6637B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8A7CF" w14:textId="77777777" w:rsidR="004377C2" w:rsidRPr="00BE3C62" w:rsidRDefault="004377C2" w:rsidP="00BE3C62">
            <w:pPr>
              <w:pStyle w:val="TAL"/>
              <w:rPr>
                <w:sz w:val="16"/>
              </w:rPr>
            </w:pPr>
            <w:r w:rsidRPr="00BE3C62">
              <w:rPr>
                <w:sz w:val="16"/>
              </w:rPr>
              <w:t>C4-214617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9AAD" w14:textId="77777777" w:rsidR="004377C2" w:rsidRPr="00BE3C62" w:rsidRDefault="004377C2" w:rsidP="00BE3C62">
            <w:pPr>
              <w:pStyle w:val="TAL"/>
              <w:rPr>
                <w:sz w:val="16"/>
              </w:rPr>
            </w:pPr>
            <w:r w:rsidRPr="00BE3C62">
              <w:rPr>
                <w:sz w:val="16"/>
              </w:rPr>
              <w:t>Rel-17 NFDiscovery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AD9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9CC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4764" w14:textId="77777777" w:rsidR="004377C2" w:rsidRPr="00BE3C62" w:rsidRDefault="004377C2" w:rsidP="00BE3C62">
            <w:pPr>
              <w:pStyle w:val="TAL"/>
              <w:rPr>
                <w:sz w:val="16"/>
              </w:rPr>
            </w:pPr>
            <w:r w:rsidRPr="00BE3C62">
              <w:rPr>
                <w:sz w:val="16"/>
              </w:rPr>
              <w:t>C4-214307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B8C6" w14:textId="77777777" w:rsidR="004377C2" w:rsidRPr="00BE3C62" w:rsidRDefault="004377C2" w:rsidP="00BE3C62">
            <w:pPr>
              <w:pStyle w:val="TAL"/>
              <w:rPr>
                <w:sz w:val="16"/>
              </w:rPr>
            </w:pPr>
          </w:p>
        </w:tc>
      </w:tr>
      <w:tr w:rsidR="00BE3C62" w:rsidRPr="00BE3C62" w14:paraId="67AA84A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3E1F0" w14:textId="77777777" w:rsidR="004377C2" w:rsidRPr="00BE3C62" w:rsidRDefault="004377C2" w:rsidP="00BE3C62">
            <w:pPr>
              <w:pStyle w:val="TAL"/>
              <w:rPr>
                <w:sz w:val="16"/>
              </w:rPr>
            </w:pPr>
            <w:r w:rsidRPr="00BE3C62">
              <w:rPr>
                <w:sz w:val="16"/>
              </w:rPr>
              <w:t>C4-214618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7D18" w14:textId="77777777" w:rsidR="004377C2" w:rsidRPr="00BE3C62" w:rsidRDefault="004377C2" w:rsidP="00BE3C62">
            <w:pPr>
              <w:pStyle w:val="TAL"/>
              <w:rPr>
                <w:sz w:val="16"/>
              </w:rPr>
            </w:pPr>
            <w:r w:rsidRPr="00BE3C62">
              <w:rPr>
                <w:sz w:val="16"/>
              </w:rPr>
              <w:t>Roaming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D172" w14:textId="77777777" w:rsidR="004377C2" w:rsidRPr="00BE3C62" w:rsidRDefault="004377C2" w:rsidP="00BE3C62">
            <w:pPr>
              <w:pStyle w:val="TAL"/>
              <w:rPr>
                <w:sz w:val="16"/>
              </w:rPr>
            </w:pPr>
            <w:r w:rsidRPr="00BE3C62">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5C01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6ABE9" w14:textId="77777777" w:rsidR="004377C2" w:rsidRPr="00BE3C62" w:rsidRDefault="004377C2" w:rsidP="00BE3C62">
            <w:pPr>
              <w:pStyle w:val="TAL"/>
              <w:rPr>
                <w:sz w:val="16"/>
              </w:rPr>
            </w:pPr>
            <w:r w:rsidRPr="00BE3C62">
              <w:rPr>
                <w:sz w:val="16"/>
              </w:rPr>
              <w:t>C4-214319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DF204" w14:textId="77777777" w:rsidR="004377C2" w:rsidRPr="00BE3C62" w:rsidRDefault="004377C2" w:rsidP="00BE3C62">
            <w:pPr>
              <w:pStyle w:val="TAL"/>
              <w:rPr>
                <w:sz w:val="16"/>
              </w:rPr>
            </w:pPr>
            <w:r w:rsidRPr="00BE3C62">
              <w:rPr>
                <w:sz w:val="16"/>
              </w:rPr>
              <w:t>C4-214729</w:t>
            </w:r>
          </w:p>
        </w:tc>
      </w:tr>
      <w:tr w:rsidR="00BE3C62" w:rsidRPr="00BE3C62" w14:paraId="05599A3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EF406" w14:textId="77777777" w:rsidR="004377C2" w:rsidRPr="00BE3C62" w:rsidRDefault="004377C2" w:rsidP="00BE3C62">
            <w:pPr>
              <w:pStyle w:val="TAL"/>
              <w:rPr>
                <w:sz w:val="16"/>
              </w:rPr>
            </w:pPr>
            <w:r w:rsidRPr="00BE3C62">
              <w:rPr>
                <w:sz w:val="16"/>
              </w:rPr>
              <w:t>C4-214619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545C" w14:textId="77777777" w:rsidR="004377C2" w:rsidRPr="00BE3C62" w:rsidRDefault="004377C2" w:rsidP="00BE3C62">
            <w:pPr>
              <w:pStyle w:val="TAL"/>
              <w:rPr>
                <w:sz w:val="16"/>
              </w:rPr>
            </w:pPr>
            <w:r w:rsidRPr="00BE3C62">
              <w:rPr>
                <w:sz w:val="16"/>
              </w:rPr>
              <w:t>Exempting slices from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5208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52A7"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9D51" w14:textId="77777777" w:rsidR="004377C2" w:rsidRPr="00BE3C62" w:rsidRDefault="004377C2" w:rsidP="00BE3C62">
            <w:pPr>
              <w:pStyle w:val="TAL"/>
              <w:rPr>
                <w:sz w:val="16"/>
              </w:rPr>
            </w:pPr>
            <w:r w:rsidRPr="00BE3C62">
              <w:rPr>
                <w:sz w:val="16"/>
              </w:rPr>
              <w:t>C4-214321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25A9" w14:textId="77777777" w:rsidR="004377C2" w:rsidRPr="00BE3C62" w:rsidRDefault="004377C2" w:rsidP="00BE3C62">
            <w:pPr>
              <w:pStyle w:val="TAL"/>
              <w:rPr>
                <w:sz w:val="16"/>
              </w:rPr>
            </w:pPr>
            <w:r w:rsidRPr="00BE3C62">
              <w:rPr>
                <w:sz w:val="16"/>
              </w:rPr>
              <w:t>C4-214730</w:t>
            </w:r>
          </w:p>
        </w:tc>
      </w:tr>
      <w:tr w:rsidR="00BE3C62" w:rsidRPr="00BE3C62" w14:paraId="45169C5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FC73" w14:textId="77777777" w:rsidR="004377C2" w:rsidRPr="00BE3C62" w:rsidRDefault="004377C2" w:rsidP="00BE3C62">
            <w:pPr>
              <w:pStyle w:val="TAL"/>
              <w:rPr>
                <w:sz w:val="16"/>
              </w:rPr>
            </w:pPr>
            <w:r w:rsidRPr="00BE3C62">
              <w:rPr>
                <w:sz w:val="16"/>
              </w:rPr>
              <w:t>C4-214620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BFE4" w14:textId="77777777" w:rsidR="004377C2" w:rsidRPr="00BE3C62" w:rsidRDefault="004377C2" w:rsidP="00BE3C62">
            <w:pPr>
              <w:pStyle w:val="TAL"/>
              <w:rPr>
                <w:sz w:val="16"/>
              </w:rPr>
            </w:pPr>
            <w:r w:rsidRPr="00BE3C62">
              <w:rPr>
                <w:sz w:val="16"/>
              </w:rPr>
              <w:t>Via and server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47D2"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33C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65AE" w14:textId="77777777" w:rsidR="004377C2" w:rsidRPr="00BE3C62" w:rsidRDefault="004377C2" w:rsidP="00BE3C62">
            <w:pPr>
              <w:pStyle w:val="TAL"/>
              <w:rPr>
                <w:sz w:val="16"/>
              </w:rPr>
            </w:pPr>
            <w:r w:rsidRPr="00BE3C62">
              <w:rPr>
                <w:sz w:val="16"/>
              </w:rPr>
              <w:t>C4-214326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293A3" w14:textId="77777777" w:rsidR="004377C2" w:rsidRPr="00BE3C62" w:rsidRDefault="004377C2" w:rsidP="00BE3C62">
            <w:pPr>
              <w:pStyle w:val="TAL"/>
              <w:rPr>
                <w:sz w:val="16"/>
              </w:rPr>
            </w:pPr>
          </w:p>
        </w:tc>
      </w:tr>
      <w:tr w:rsidR="00BE3C62" w:rsidRPr="00BE3C62" w14:paraId="0555C69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BF48" w14:textId="77777777" w:rsidR="004377C2" w:rsidRPr="00BE3C62" w:rsidRDefault="004377C2" w:rsidP="00BE3C62">
            <w:pPr>
              <w:pStyle w:val="TAL"/>
              <w:rPr>
                <w:sz w:val="16"/>
              </w:rPr>
            </w:pPr>
            <w:r w:rsidRPr="00BE3C62">
              <w:rPr>
                <w:sz w:val="16"/>
              </w:rPr>
              <w:t>C4-214621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EDAB" w14:textId="77777777" w:rsidR="004377C2" w:rsidRPr="00BE3C62" w:rsidRDefault="004377C2" w:rsidP="00BE3C62">
            <w:pPr>
              <w:pStyle w:val="TAL"/>
              <w:rPr>
                <w:sz w:val="16"/>
              </w:rPr>
            </w:pPr>
            <w:r w:rsidRPr="00BE3C62">
              <w:rPr>
                <w:sz w:val="16"/>
              </w:rPr>
              <w:t>Via and server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9A204"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7F0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BB220" w14:textId="77777777" w:rsidR="004377C2" w:rsidRPr="00BE3C62" w:rsidRDefault="004377C2" w:rsidP="00BE3C62">
            <w:pPr>
              <w:pStyle w:val="TAL"/>
              <w:rPr>
                <w:sz w:val="16"/>
              </w:rPr>
            </w:pPr>
            <w:r w:rsidRPr="00BE3C62">
              <w:rPr>
                <w:sz w:val="16"/>
              </w:rPr>
              <w:t>C4-214327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D2307" w14:textId="77777777" w:rsidR="004377C2" w:rsidRPr="00BE3C62" w:rsidRDefault="004377C2" w:rsidP="00BE3C62">
            <w:pPr>
              <w:pStyle w:val="TAL"/>
              <w:rPr>
                <w:sz w:val="16"/>
              </w:rPr>
            </w:pPr>
          </w:p>
        </w:tc>
      </w:tr>
      <w:tr w:rsidR="00BE3C62" w:rsidRPr="00BE3C62" w14:paraId="5A95E88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8338" w14:textId="77777777" w:rsidR="004377C2" w:rsidRPr="00BE3C62" w:rsidRDefault="004377C2" w:rsidP="00BE3C62">
            <w:pPr>
              <w:pStyle w:val="TAL"/>
              <w:rPr>
                <w:sz w:val="16"/>
              </w:rPr>
            </w:pPr>
            <w:r w:rsidRPr="00BE3C62">
              <w:rPr>
                <w:sz w:val="16"/>
              </w:rPr>
              <w:t>C4-214622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D88D"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E97E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73EE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1684" w14:textId="77777777" w:rsidR="004377C2" w:rsidRPr="00BE3C62" w:rsidRDefault="004377C2" w:rsidP="00BE3C62">
            <w:pPr>
              <w:pStyle w:val="TAL"/>
              <w:rPr>
                <w:sz w:val="16"/>
              </w:rPr>
            </w:pPr>
            <w:r w:rsidRPr="00BE3C62">
              <w:rPr>
                <w:sz w:val="16"/>
              </w:rPr>
              <w:t>C4-214312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8891" w14:textId="77777777" w:rsidR="004377C2" w:rsidRPr="00BE3C62" w:rsidRDefault="004377C2" w:rsidP="00BE3C62">
            <w:pPr>
              <w:pStyle w:val="TAL"/>
              <w:rPr>
                <w:sz w:val="16"/>
              </w:rPr>
            </w:pPr>
            <w:r w:rsidRPr="00BE3C62">
              <w:rPr>
                <w:sz w:val="16"/>
              </w:rPr>
              <w:t>C4-214731</w:t>
            </w:r>
          </w:p>
        </w:tc>
      </w:tr>
      <w:tr w:rsidR="00BE3C62" w:rsidRPr="00BE3C62" w14:paraId="2DD145C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A828" w14:textId="77777777" w:rsidR="004377C2" w:rsidRPr="00BE3C62" w:rsidRDefault="004377C2" w:rsidP="00BE3C62">
            <w:pPr>
              <w:pStyle w:val="TAL"/>
              <w:rPr>
                <w:sz w:val="16"/>
              </w:rPr>
            </w:pPr>
            <w:r w:rsidRPr="00BE3C62">
              <w:rPr>
                <w:sz w:val="16"/>
              </w:rPr>
              <w:t>C4-214623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D3B6" w14:textId="77777777" w:rsidR="004377C2" w:rsidRPr="00BE3C62" w:rsidRDefault="004377C2" w:rsidP="00BE3C62">
            <w:pPr>
              <w:pStyle w:val="TAL"/>
              <w:rPr>
                <w:sz w:val="16"/>
              </w:rPr>
            </w:pPr>
            <w:r w:rsidRPr="00BE3C62">
              <w:rPr>
                <w:sz w:val="16"/>
              </w:rPr>
              <w:t>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6A40B"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FF2F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E331" w14:textId="77777777" w:rsidR="004377C2" w:rsidRPr="00BE3C62" w:rsidRDefault="004377C2" w:rsidP="00BE3C62">
            <w:pPr>
              <w:pStyle w:val="TAL"/>
              <w:rPr>
                <w:sz w:val="16"/>
              </w:rPr>
            </w:pPr>
            <w:r w:rsidRPr="00BE3C62">
              <w:rPr>
                <w:sz w:val="16"/>
              </w:rPr>
              <w:t>C4-214316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87E5" w14:textId="77777777" w:rsidR="004377C2" w:rsidRPr="00BE3C62" w:rsidRDefault="004377C2" w:rsidP="00BE3C62">
            <w:pPr>
              <w:pStyle w:val="TAL"/>
              <w:rPr>
                <w:sz w:val="16"/>
              </w:rPr>
            </w:pPr>
            <w:r w:rsidRPr="00BE3C62">
              <w:rPr>
                <w:sz w:val="16"/>
              </w:rPr>
              <w:t>C4-214732</w:t>
            </w:r>
          </w:p>
        </w:tc>
      </w:tr>
      <w:tr w:rsidR="00BE3C62" w:rsidRPr="00BE3C62" w14:paraId="24845D5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5E6C" w14:textId="77777777" w:rsidR="004377C2" w:rsidRPr="00BE3C62" w:rsidRDefault="004377C2" w:rsidP="00BE3C62">
            <w:pPr>
              <w:pStyle w:val="TAL"/>
              <w:rPr>
                <w:sz w:val="16"/>
              </w:rPr>
            </w:pPr>
            <w:r w:rsidRPr="00BE3C62">
              <w:rPr>
                <w:sz w:val="16"/>
              </w:rPr>
              <w:t>C4-214624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367E"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C50C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37CF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E030D" w14:textId="77777777" w:rsidR="004377C2" w:rsidRPr="00BE3C62" w:rsidRDefault="004377C2" w:rsidP="00BE3C62">
            <w:pPr>
              <w:pStyle w:val="TAL"/>
              <w:rPr>
                <w:sz w:val="16"/>
              </w:rPr>
            </w:pPr>
            <w:r w:rsidRPr="00BE3C62">
              <w:rPr>
                <w:sz w:val="16"/>
              </w:rPr>
              <w:t>C4-214313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ABBD" w14:textId="77777777" w:rsidR="004377C2" w:rsidRPr="00BE3C62" w:rsidRDefault="004377C2" w:rsidP="00BE3C62">
            <w:pPr>
              <w:pStyle w:val="TAL"/>
              <w:rPr>
                <w:sz w:val="16"/>
              </w:rPr>
            </w:pPr>
            <w:r w:rsidRPr="00BE3C62">
              <w:rPr>
                <w:sz w:val="16"/>
              </w:rPr>
              <w:t>C4-214733</w:t>
            </w:r>
          </w:p>
        </w:tc>
      </w:tr>
      <w:tr w:rsidR="00BE3C62" w:rsidRPr="00BE3C62" w14:paraId="34A9A2A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D6065" w14:textId="77777777" w:rsidR="004377C2" w:rsidRPr="00BE3C62" w:rsidRDefault="004377C2" w:rsidP="00BE3C62">
            <w:pPr>
              <w:pStyle w:val="TAL"/>
              <w:rPr>
                <w:sz w:val="16"/>
              </w:rPr>
            </w:pPr>
            <w:r w:rsidRPr="00BE3C62">
              <w:rPr>
                <w:sz w:val="16"/>
              </w:rPr>
              <w:t>C4-214625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C65B"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455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EAC0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A0E3C" w14:textId="77777777" w:rsidR="004377C2" w:rsidRPr="00BE3C62" w:rsidRDefault="004377C2" w:rsidP="00BE3C62">
            <w:pPr>
              <w:pStyle w:val="TAL"/>
              <w:rPr>
                <w:sz w:val="16"/>
              </w:rPr>
            </w:pPr>
            <w:r w:rsidRPr="00BE3C62">
              <w:rPr>
                <w:sz w:val="16"/>
              </w:rPr>
              <w:t>C4-214314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10C81" w14:textId="77777777" w:rsidR="004377C2" w:rsidRPr="00BE3C62" w:rsidRDefault="004377C2" w:rsidP="00BE3C62">
            <w:pPr>
              <w:pStyle w:val="TAL"/>
              <w:rPr>
                <w:sz w:val="16"/>
              </w:rPr>
            </w:pPr>
          </w:p>
        </w:tc>
      </w:tr>
      <w:tr w:rsidR="00BE3C62" w:rsidRPr="00BE3C62" w14:paraId="05DF18F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C3AD" w14:textId="77777777" w:rsidR="004377C2" w:rsidRPr="00BE3C62" w:rsidRDefault="004377C2" w:rsidP="00BE3C62">
            <w:pPr>
              <w:pStyle w:val="TAL"/>
              <w:rPr>
                <w:sz w:val="16"/>
              </w:rPr>
            </w:pPr>
            <w:r w:rsidRPr="00BE3C62">
              <w:rPr>
                <w:sz w:val="16"/>
              </w:rPr>
              <w:t>C4-214626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B537"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D21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D0D9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999A" w14:textId="77777777" w:rsidR="004377C2" w:rsidRPr="00BE3C62" w:rsidRDefault="004377C2" w:rsidP="00BE3C62">
            <w:pPr>
              <w:pStyle w:val="TAL"/>
              <w:rPr>
                <w:sz w:val="16"/>
              </w:rPr>
            </w:pPr>
            <w:r w:rsidRPr="00BE3C62">
              <w:rPr>
                <w:sz w:val="16"/>
              </w:rPr>
              <w:t>C4-214332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5573" w14:textId="77777777" w:rsidR="004377C2" w:rsidRPr="00BE3C62" w:rsidRDefault="004377C2" w:rsidP="00BE3C62">
            <w:pPr>
              <w:pStyle w:val="TAL"/>
              <w:rPr>
                <w:sz w:val="16"/>
              </w:rPr>
            </w:pPr>
          </w:p>
        </w:tc>
      </w:tr>
      <w:tr w:rsidR="00BE3C62" w:rsidRPr="00BE3C62" w14:paraId="08C7594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C61EA" w14:textId="77777777" w:rsidR="004377C2" w:rsidRPr="00BE3C62" w:rsidRDefault="004377C2" w:rsidP="00BE3C62">
            <w:pPr>
              <w:pStyle w:val="TAL"/>
              <w:rPr>
                <w:sz w:val="16"/>
              </w:rPr>
            </w:pPr>
            <w:r w:rsidRPr="00BE3C62">
              <w:rPr>
                <w:sz w:val="16"/>
              </w:rPr>
              <w:t>C4-214627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26B8" w14:textId="77777777" w:rsidR="004377C2" w:rsidRPr="00BE3C62" w:rsidRDefault="004377C2" w:rsidP="00BE3C62">
            <w:pPr>
              <w:pStyle w:val="TAL"/>
              <w:rPr>
                <w:sz w:val="16"/>
              </w:rPr>
            </w:pPr>
            <w:r w:rsidRPr="00BE3C62">
              <w:rPr>
                <w:sz w:val="16"/>
              </w:rPr>
              <w:t>Revised WID on CT aspects of support of enhanced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637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D6F7" w14:textId="77777777" w:rsidR="004377C2" w:rsidRPr="00BE3C62" w:rsidRDefault="004377C2" w:rsidP="00BE3C62">
            <w:pPr>
              <w:pStyle w:val="TAL"/>
              <w:rPr>
                <w:sz w:val="16"/>
              </w:rPr>
            </w:pPr>
            <w:r w:rsidRPr="00BE3C62">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B7AB" w14:textId="77777777" w:rsidR="004377C2" w:rsidRPr="00BE3C62" w:rsidRDefault="004377C2" w:rsidP="00BE3C62">
            <w:pPr>
              <w:pStyle w:val="TAL"/>
              <w:rPr>
                <w:sz w:val="16"/>
              </w:rPr>
            </w:pPr>
            <w:r w:rsidRPr="00BE3C62">
              <w:rPr>
                <w:sz w:val="16"/>
              </w:rPr>
              <w:t>C4-214219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F15D" w14:textId="77777777" w:rsidR="004377C2" w:rsidRPr="00BE3C62" w:rsidRDefault="004377C2" w:rsidP="00BE3C62">
            <w:pPr>
              <w:pStyle w:val="TAL"/>
              <w:rPr>
                <w:sz w:val="16"/>
              </w:rPr>
            </w:pPr>
          </w:p>
        </w:tc>
      </w:tr>
      <w:tr w:rsidR="00BE3C62" w:rsidRPr="00BE3C62" w14:paraId="492A4CD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7A545" w14:textId="77777777" w:rsidR="004377C2" w:rsidRPr="00BE3C62" w:rsidRDefault="004377C2" w:rsidP="00BE3C62">
            <w:pPr>
              <w:pStyle w:val="TAL"/>
              <w:rPr>
                <w:sz w:val="16"/>
              </w:rPr>
            </w:pPr>
            <w:r w:rsidRPr="00BE3C62">
              <w:rPr>
                <w:sz w:val="16"/>
              </w:rPr>
              <w:t>C4-214628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C2AAC"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E3D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9D93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CCDB" w14:textId="77777777" w:rsidR="004377C2" w:rsidRPr="00BE3C62" w:rsidRDefault="004377C2" w:rsidP="00BE3C62">
            <w:pPr>
              <w:pStyle w:val="TAL"/>
              <w:rPr>
                <w:sz w:val="16"/>
              </w:rPr>
            </w:pPr>
            <w:r w:rsidRPr="00BE3C62">
              <w:rPr>
                <w:sz w:val="16"/>
              </w:rPr>
              <w:t>C4-214330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C347" w14:textId="77777777" w:rsidR="004377C2" w:rsidRPr="00BE3C62" w:rsidRDefault="004377C2" w:rsidP="00BE3C62">
            <w:pPr>
              <w:pStyle w:val="TAL"/>
              <w:rPr>
                <w:sz w:val="16"/>
              </w:rPr>
            </w:pPr>
          </w:p>
        </w:tc>
      </w:tr>
      <w:tr w:rsidR="00BE3C62" w:rsidRPr="00BE3C62" w14:paraId="35C9B41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A9F8" w14:textId="77777777" w:rsidR="004377C2" w:rsidRPr="00BE3C62" w:rsidRDefault="004377C2" w:rsidP="00BE3C62">
            <w:pPr>
              <w:pStyle w:val="TAL"/>
              <w:rPr>
                <w:sz w:val="16"/>
              </w:rPr>
            </w:pPr>
            <w:r w:rsidRPr="00BE3C62">
              <w:rPr>
                <w:sz w:val="16"/>
              </w:rPr>
              <w:t>C4-214629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9572"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DDC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F67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A829A" w14:textId="77777777" w:rsidR="004377C2" w:rsidRPr="00BE3C62" w:rsidRDefault="004377C2" w:rsidP="00BE3C62">
            <w:pPr>
              <w:pStyle w:val="TAL"/>
              <w:rPr>
                <w:sz w:val="16"/>
              </w:rPr>
            </w:pPr>
            <w:r w:rsidRPr="00BE3C62">
              <w:rPr>
                <w:sz w:val="16"/>
              </w:rPr>
              <w:t>C4-214331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12C34" w14:textId="77777777" w:rsidR="004377C2" w:rsidRPr="00BE3C62" w:rsidRDefault="004377C2" w:rsidP="00BE3C62">
            <w:pPr>
              <w:pStyle w:val="TAL"/>
              <w:rPr>
                <w:sz w:val="16"/>
              </w:rPr>
            </w:pPr>
          </w:p>
        </w:tc>
      </w:tr>
      <w:tr w:rsidR="00BE3C62" w:rsidRPr="00BE3C62" w14:paraId="60A6C1C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963E" w14:textId="77777777" w:rsidR="004377C2" w:rsidRPr="00BE3C62" w:rsidRDefault="004377C2" w:rsidP="00BE3C62">
            <w:pPr>
              <w:pStyle w:val="TAL"/>
              <w:rPr>
                <w:sz w:val="16"/>
              </w:rPr>
            </w:pPr>
            <w:r w:rsidRPr="00BE3C62">
              <w:rPr>
                <w:sz w:val="16"/>
              </w:rPr>
              <w:t>C4-214630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9867E" w14:textId="77777777" w:rsidR="004377C2" w:rsidRPr="00BE3C62" w:rsidRDefault="004377C2" w:rsidP="00BE3C62">
            <w:pPr>
              <w:pStyle w:val="TAL"/>
              <w:rPr>
                <w:sz w:val="16"/>
              </w:rPr>
            </w:pPr>
            <w:r w:rsidRPr="00BE3C62">
              <w:rPr>
                <w:sz w:val="16"/>
              </w:rPr>
              <w:t>SMF Response in case of AN-Requested PDU Session Resource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4B90"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D19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840F" w14:textId="77777777" w:rsidR="004377C2" w:rsidRPr="00BE3C62" w:rsidRDefault="004377C2" w:rsidP="00BE3C62">
            <w:pPr>
              <w:pStyle w:val="TAL"/>
              <w:rPr>
                <w:sz w:val="16"/>
              </w:rPr>
            </w:pPr>
            <w:r w:rsidRPr="00BE3C62">
              <w:rPr>
                <w:sz w:val="16"/>
              </w:rPr>
              <w:t>C4-214255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323A" w14:textId="77777777" w:rsidR="004377C2" w:rsidRPr="00BE3C62" w:rsidRDefault="004377C2" w:rsidP="00BE3C62">
            <w:pPr>
              <w:pStyle w:val="TAL"/>
              <w:rPr>
                <w:sz w:val="16"/>
              </w:rPr>
            </w:pPr>
          </w:p>
        </w:tc>
      </w:tr>
      <w:tr w:rsidR="00BE3C62" w:rsidRPr="00BE3C62" w14:paraId="741CD19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8A12" w14:textId="77777777" w:rsidR="004377C2" w:rsidRPr="00BE3C62" w:rsidRDefault="004377C2" w:rsidP="00BE3C62">
            <w:pPr>
              <w:pStyle w:val="TAL"/>
              <w:rPr>
                <w:sz w:val="16"/>
              </w:rPr>
            </w:pPr>
            <w:r w:rsidRPr="00BE3C62">
              <w:rPr>
                <w:sz w:val="16"/>
              </w:rPr>
              <w:t>C4-214631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EC202" w14:textId="77777777" w:rsidR="004377C2" w:rsidRPr="00BE3C62" w:rsidRDefault="004377C2" w:rsidP="00BE3C62">
            <w:pPr>
              <w:pStyle w:val="TAL"/>
              <w:rPr>
                <w:sz w:val="16"/>
              </w:rPr>
            </w:pPr>
            <w:r w:rsidRPr="00BE3C62">
              <w:rPr>
                <w:sz w:val="16"/>
              </w:rPr>
              <w:t>Protocol impact on N4mb for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AF1A" w14:textId="77777777" w:rsidR="004377C2" w:rsidRPr="00BE3C62" w:rsidRDefault="004377C2" w:rsidP="00BE3C62">
            <w:pPr>
              <w:pStyle w:val="TAL"/>
              <w:rPr>
                <w:sz w:val="16"/>
              </w:rPr>
            </w:pPr>
            <w:r w:rsidRPr="00BE3C62">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534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5EA82" w14:textId="77777777" w:rsidR="004377C2" w:rsidRPr="00BE3C62" w:rsidRDefault="004377C2" w:rsidP="00BE3C62">
            <w:pPr>
              <w:pStyle w:val="TAL"/>
              <w:rPr>
                <w:sz w:val="16"/>
              </w:rPr>
            </w:pPr>
            <w:r w:rsidRPr="00BE3C62">
              <w:rPr>
                <w:sz w:val="16"/>
              </w:rPr>
              <w:t>C4-214178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26DD7" w14:textId="77777777" w:rsidR="004377C2" w:rsidRPr="00BE3C62" w:rsidRDefault="004377C2" w:rsidP="00BE3C62">
            <w:pPr>
              <w:pStyle w:val="TAL"/>
              <w:rPr>
                <w:sz w:val="16"/>
              </w:rPr>
            </w:pPr>
          </w:p>
        </w:tc>
      </w:tr>
      <w:tr w:rsidR="00BE3C62" w:rsidRPr="00BE3C62" w14:paraId="031E70A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14EF" w14:textId="77777777" w:rsidR="004377C2" w:rsidRPr="00BE3C62" w:rsidRDefault="004377C2" w:rsidP="00BE3C62">
            <w:pPr>
              <w:pStyle w:val="TAL"/>
              <w:rPr>
                <w:sz w:val="16"/>
              </w:rPr>
            </w:pPr>
            <w:r w:rsidRPr="00BE3C62">
              <w:rPr>
                <w:sz w:val="16"/>
              </w:rPr>
              <w:t>C4-214632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9BE69" w14:textId="77777777" w:rsidR="004377C2" w:rsidRPr="00BE3C62" w:rsidRDefault="004377C2" w:rsidP="00BE3C62">
            <w:pPr>
              <w:pStyle w:val="TAL"/>
              <w:rPr>
                <w:sz w:val="16"/>
              </w:rPr>
            </w:pPr>
            <w:r w:rsidRPr="00BE3C62">
              <w:rPr>
                <w:sz w:val="16"/>
              </w:rPr>
              <w:t xml:space="preserve">Correction on Parameter Exchange </w:t>
            </w:r>
            <w:r w:rsidRPr="00BE3C62">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A94B7" w14:textId="77777777" w:rsidR="004377C2" w:rsidRPr="00BE3C62" w:rsidRDefault="004377C2" w:rsidP="00BE3C62">
            <w:pPr>
              <w:pStyle w:val="TAL"/>
              <w:rPr>
                <w:sz w:val="16"/>
              </w:rPr>
            </w:pPr>
            <w:r w:rsidRPr="00BE3C62">
              <w:rPr>
                <w:sz w:val="16"/>
              </w:rPr>
              <w:lastRenderedPageBreak/>
              <w:t xml:space="preserve">Nokia, Nokia Shanghai </w:t>
            </w:r>
            <w:r w:rsidRPr="00BE3C62">
              <w:rPr>
                <w:sz w:val="16"/>
              </w:rPr>
              <w:lastRenderedPageBreak/>
              <w:t>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810C3" w14:textId="77777777" w:rsidR="004377C2" w:rsidRPr="00BE3C62" w:rsidRDefault="004377C2" w:rsidP="00BE3C62">
            <w:pPr>
              <w:pStyle w:val="TAL"/>
              <w:rPr>
                <w:sz w:val="16"/>
              </w:rPr>
            </w:pPr>
            <w:r w:rsidRPr="00BE3C62">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F258" w14:textId="77777777" w:rsidR="004377C2" w:rsidRPr="00BE3C62" w:rsidRDefault="004377C2" w:rsidP="00BE3C62">
            <w:pPr>
              <w:pStyle w:val="TAL"/>
              <w:rPr>
                <w:sz w:val="16"/>
              </w:rPr>
            </w:pPr>
            <w:r w:rsidRPr="00BE3C62">
              <w:rPr>
                <w:sz w:val="16"/>
              </w:rPr>
              <w:t>C4-214324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C3DA" w14:textId="77777777" w:rsidR="004377C2" w:rsidRPr="00BE3C62" w:rsidRDefault="004377C2" w:rsidP="00BE3C62">
            <w:pPr>
              <w:pStyle w:val="TAL"/>
              <w:rPr>
                <w:sz w:val="16"/>
              </w:rPr>
            </w:pPr>
            <w:r w:rsidRPr="00BE3C62">
              <w:rPr>
                <w:sz w:val="16"/>
              </w:rPr>
              <w:t>C4-214734</w:t>
            </w:r>
          </w:p>
        </w:tc>
      </w:tr>
      <w:tr w:rsidR="00BE3C62" w:rsidRPr="00BE3C62" w14:paraId="78EC93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1361" w14:textId="77777777" w:rsidR="004377C2" w:rsidRPr="00BE3C62" w:rsidRDefault="004377C2" w:rsidP="00BE3C62">
            <w:pPr>
              <w:pStyle w:val="TAL"/>
              <w:rPr>
                <w:sz w:val="16"/>
              </w:rPr>
            </w:pPr>
            <w:r w:rsidRPr="00BE3C62">
              <w:rPr>
                <w:sz w:val="16"/>
              </w:rPr>
              <w:t>C4-214633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34DF" w14:textId="77777777" w:rsidR="004377C2" w:rsidRPr="00BE3C62" w:rsidRDefault="004377C2" w:rsidP="00BE3C62">
            <w:pPr>
              <w:pStyle w:val="TAL"/>
              <w:rPr>
                <w:sz w:val="16"/>
              </w:rPr>
            </w:pPr>
            <w:r w:rsidRPr="00BE3C62">
              <w:rPr>
                <w:sz w:val="16"/>
              </w:rPr>
              <w:t>Secondary RAT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4E8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E3F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60DB" w14:textId="77777777" w:rsidR="004377C2" w:rsidRPr="00BE3C62" w:rsidRDefault="004377C2" w:rsidP="00BE3C62">
            <w:pPr>
              <w:pStyle w:val="TAL"/>
              <w:rPr>
                <w:sz w:val="16"/>
              </w:rPr>
            </w:pPr>
            <w:r w:rsidRPr="00BE3C62">
              <w:rPr>
                <w:sz w:val="16"/>
              </w:rPr>
              <w:t>C4-214251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CA181" w14:textId="77777777" w:rsidR="004377C2" w:rsidRPr="00BE3C62" w:rsidRDefault="004377C2" w:rsidP="00BE3C62">
            <w:pPr>
              <w:pStyle w:val="TAL"/>
              <w:rPr>
                <w:sz w:val="16"/>
              </w:rPr>
            </w:pPr>
          </w:p>
        </w:tc>
      </w:tr>
      <w:tr w:rsidR="00BE3C62" w:rsidRPr="00BE3C62" w14:paraId="193DAE2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653B5" w14:textId="77777777" w:rsidR="004377C2" w:rsidRPr="00BE3C62" w:rsidRDefault="004377C2" w:rsidP="00BE3C62">
            <w:pPr>
              <w:pStyle w:val="TAL"/>
              <w:rPr>
                <w:sz w:val="16"/>
              </w:rPr>
            </w:pPr>
            <w:r w:rsidRPr="00BE3C62">
              <w:rPr>
                <w:sz w:val="16"/>
              </w:rPr>
              <w:t>C4-214634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1068" w14:textId="77777777" w:rsidR="004377C2" w:rsidRPr="00BE3C62" w:rsidRDefault="004377C2" w:rsidP="00BE3C62">
            <w:pPr>
              <w:pStyle w:val="TAL"/>
              <w:rPr>
                <w:sz w:val="16"/>
              </w:rPr>
            </w:pPr>
            <w:r w:rsidRPr="00BE3C62">
              <w:rPr>
                <w:sz w:val="16"/>
              </w:rPr>
              <w:t>Secondary RAT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054D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03F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B282" w14:textId="77777777" w:rsidR="004377C2" w:rsidRPr="00BE3C62" w:rsidRDefault="004377C2" w:rsidP="00BE3C62">
            <w:pPr>
              <w:pStyle w:val="TAL"/>
              <w:rPr>
                <w:sz w:val="16"/>
              </w:rPr>
            </w:pPr>
            <w:r w:rsidRPr="00BE3C62">
              <w:rPr>
                <w:sz w:val="16"/>
              </w:rPr>
              <w:t>C4-214252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2F04" w14:textId="77777777" w:rsidR="004377C2" w:rsidRPr="00BE3C62" w:rsidRDefault="004377C2" w:rsidP="00BE3C62">
            <w:pPr>
              <w:pStyle w:val="TAL"/>
              <w:rPr>
                <w:sz w:val="16"/>
              </w:rPr>
            </w:pPr>
          </w:p>
        </w:tc>
      </w:tr>
      <w:tr w:rsidR="00BE3C62" w:rsidRPr="00BE3C62" w14:paraId="15D7208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F830" w14:textId="77777777" w:rsidR="004377C2" w:rsidRPr="00BE3C62" w:rsidRDefault="004377C2" w:rsidP="00BE3C62">
            <w:pPr>
              <w:pStyle w:val="TAL"/>
              <w:rPr>
                <w:sz w:val="16"/>
              </w:rPr>
            </w:pPr>
            <w:r w:rsidRPr="00BE3C62">
              <w:rPr>
                <w:sz w:val="16"/>
              </w:rPr>
              <w:t>C4-214635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4A76" w14:textId="77777777" w:rsidR="004377C2" w:rsidRPr="00BE3C62" w:rsidRDefault="004377C2" w:rsidP="00BE3C62">
            <w:pPr>
              <w:pStyle w:val="TAL"/>
              <w:rPr>
                <w:sz w:val="16"/>
              </w:rPr>
            </w:pPr>
            <w:r w:rsidRPr="00BE3C62">
              <w:rPr>
                <w:sz w:val="16"/>
              </w:rPr>
              <w:t>LNS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88F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BF2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11D1" w14:textId="77777777" w:rsidR="004377C2" w:rsidRPr="00BE3C62" w:rsidRDefault="004377C2" w:rsidP="00BE3C62">
            <w:pPr>
              <w:pStyle w:val="TAL"/>
              <w:rPr>
                <w:sz w:val="16"/>
              </w:rPr>
            </w:pPr>
            <w:r w:rsidRPr="00BE3C62">
              <w:rPr>
                <w:sz w:val="16"/>
              </w:rPr>
              <w:t>C4-214181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74B0E" w14:textId="77777777" w:rsidR="004377C2" w:rsidRPr="00BE3C62" w:rsidRDefault="004377C2" w:rsidP="00BE3C62">
            <w:pPr>
              <w:pStyle w:val="TAL"/>
              <w:rPr>
                <w:sz w:val="16"/>
              </w:rPr>
            </w:pPr>
          </w:p>
        </w:tc>
      </w:tr>
      <w:tr w:rsidR="00BE3C62" w:rsidRPr="00BE3C62" w14:paraId="78EE69E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840C5" w14:textId="77777777" w:rsidR="004377C2" w:rsidRPr="00BE3C62" w:rsidRDefault="004377C2" w:rsidP="00BE3C62">
            <w:pPr>
              <w:pStyle w:val="TAL"/>
              <w:rPr>
                <w:sz w:val="16"/>
              </w:rPr>
            </w:pPr>
            <w:r w:rsidRPr="00BE3C62">
              <w:rPr>
                <w:sz w:val="16"/>
              </w:rPr>
              <w:t>C4-214636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C252" w14:textId="77777777" w:rsidR="004377C2" w:rsidRPr="00BE3C62" w:rsidRDefault="004377C2" w:rsidP="00BE3C62">
            <w:pPr>
              <w:pStyle w:val="TAL"/>
              <w:rPr>
                <w:sz w:val="16"/>
              </w:rPr>
            </w:pPr>
            <w:r w:rsidRPr="00BE3C62">
              <w:rPr>
                <w:sz w:val="16"/>
              </w:rPr>
              <w:t>Restoration of PDN connections served by a combined SGW/PGW in 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AE4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A1E7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0104" w14:textId="77777777" w:rsidR="004377C2" w:rsidRPr="00BE3C62" w:rsidRDefault="004377C2" w:rsidP="00BE3C62">
            <w:pPr>
              <w:pStyle w:val="TAL"/>
              <w:rPr>
                <w:sz w:val="16"/>
              </w:rPr>
            </w:pPr>
            <w:r w:rsidRPr="00BE3C62">
              <w:rPr>
                <w:sz w:val="16"/>
              </w:rPr>
              <w:t>C4-214256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A4D5" w14:textId="77777777" w:rsidR="004377C2" w:rsidRPr="00BE3C62" w:rsidRDefault="004377C2" w:rsidP="00BE3C62">
            <w:pPr>
              <w:pStyle w:val="TAL"/>
              <w:rPr>
                <w:sz w:val="16"/>
              </w:rPr>
            </w:pPr>
          </w:p>
        </w:tc>
      </w:tr>
      <w:tr w:rsidR="00BE3C62" w:rsidRPr="00BE3C62" w14:paraId="1230136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8E53" w14:textId="77777777" w:rsidR="004377C2" w:rsidRPr="00BE3C62" w:rsidRDefault="004377C2" w:rsidP="00BE3C62">
            <w:pPr>
              <w:pStyle w:val="TAL"/>
              <w:rPr>
                <w:sz w:val="16"/>
              </w:rPr>
            </w:pPr>
            <w:r w:rsidRPr="00BE3C62">
              <w:rPr>
                <w:sz w:val="16"/>
              </w:rPr>
              <w:t>C4-214637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EF46"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4AA3"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E32F1"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3EB0" w14:textId="77777777" w:rsidR="004377C2" w:rsidRPr="00BE3C62" w:rsidRDefault="004377C2" w:rsidP="00BE3C62">
            <w:pPr>
              <w:pStyle w:val="TAL"/>
              <w:rPr>
                <w:sz w:val="16"/>
              </w:rPr>
            </w:pPr>
            <w:r w:rsidRPr="00BE3C62">
              <w:rPr>
                <w:sz w:val="16"/>
              </w:rPr>
              <w:t>C4-214324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2B895" w14:textId="77777777" w:rsidR="004377C2" w:rsidRPr="00BE3C62" w:rsidRDefault="004377C2" w:rsidP="00BE3C62">
            <w:pPr>
              <w:pStyle w:val="TAL"/>
              <w:rPr>
                <w:sz w:val="16"/>
              </w:rPr>
            </w:pPr>
          </w:p>
        </w:tc>
      </w:tr>
      <w:tr w:rsidR="00BE3C62" w:rsidRPr="00BE3C62" w14:paraId="5CFA6C3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559D" w14:textId="77777777" w:rsidR="004377C2" w:rsidRPr="00BE3C62" w:rsidRDefault="004377C2" w:rsidP="00BE3C62">
            <w:pPr>
              <w:pStyle w:val="TAL"/>
              <w:rPr>
                <w:sz w:val="16"/>
              </w:rPr>
            </w:pPr>
            <w:r w:rsidRPr="00BE3C62">
              <w:rPr>
                <w:sz w:val="16"/>
              </w:rPr>
              <w:t>C4-214638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55F05" w14:textId="77777777" w:rsidR="004377C2" w:rsidRPr="00BE3C62" w:rsidRDefault="004377C2" w:rsidP="00BE3C62">
            <w:pPr>
              <w:pStyle w:val="TAL"/>
              <w:rPr>
                <w:sz w:val="16"/>
              </w:rPr>
            </w:pPr>
            <w:r w:rsidRPr="00BE3C62">
              <w:rPr>
                <w:sz w:val="16"/>
              </w:rPr>
              <w:t>Restoration of PDN connections served by a combined SGW/PGW in 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2DB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68D4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43B9" w14:textId="77777777" w:rsidR="004377C2" w:rsidRPr="00BE3C62" w:rsidRDefault="004377C2" w:rsidP="00BE3C62">
            <w:pPr>
              <w:pStyle w:val="TAL"/>
              <w:rPr>
                <w:sz w:val="16"/>
              </w:rPr>
            </w:pPr>
            <w:r w:rsidRPr="00BE3C62">
              <w:rPr>
                <w:sz w:val="16"/>
              </w:rPr>
              <w:t>C4-214257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E301" w14:textId="77777777" w:rsidR="004377C2" w:rsidRPr="00BE3C62" w:rsidRDefault="004377C2" w:rsidP="00BE3C62">
            <w:pPr>
              <w:pStyle w:val="TAL"/>
              <w:rPr>
                <w:sz w:val="16"/>
              </w:rPr>
            </w:pPr>
          </w:p>
        </w:tc>
      </w:tr>
      <w:tr w:rsidR="00BE3C62" w:rsidRPr="00BE3C62" w14:paraId="1944B4F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4A94" w14:textId="77777777" w:rsidR="004377C2" w:rsidRPr="00BE3C62" w:rsidRDefault="004377C2" w:rsidP="00BE3C62">
            <w:pPr>
              <w:pStyle w:val="TAL"/>
              <w:rPr>
                <w:sz w:val="16"/>
              </w:rPr>
            </w:pPr>
            <w:r w:rsidRPr="00BE3C62">
              <w:rPr>
                <w:sz w:val="16"/>
              </w:rPr>
              <w:t>C4-214639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BAC6" w14:textId="77777777" w:rsidR="004377C2" w:rsidRPr="00BE3C62" w:rsidRDefault="004377C2" w:rsidP="00BE3C62">
            <w:pPr>
              <w:pStyle w:val="TAL"/>
              <w:rPr>
                <w:sz w:val="16"/>
              </w:rPr>
            </w:pPr>
            <w:r w:rsidRPr="00BE3C62">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21D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E0E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14E7" w14:textId="77777777" w:rsidR="004377C2" w:rsidRPr="00BE3C62" w:rsidRDefault="004377C2" w:rsidP="00BE3C62">
            <w:pPr>
              <w:pStyle w:val="TAL"/>
              <w:rPr>
                <w:sz w:val="16"/>
              </w:rPr>
            </w:pPr>
            <w:r w:rsidRPr="00BE3C62">
              <w:rPr>
                <w:sz w:val="16"/>
              </w:rPr>
              <w:t>C4-214275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959E" w14:textId="77777777" w:rsidR="004377C2" w:rsidRPr="00BE3C62" w:rsidRDefault="004377C2" w:rsidP="00BE3C62">
            <w:pPr>
              <w:pStyle w:val="TAL"/>
              <w:rPr>
                <w:sz w:val="16"/>
              </w:rPr>
            </w:pPr>
          </w:p>
        </w:tc>
      </w:tr>
      <w:tr w:rsidR="00BE3C62" w:rsidRPr="00BE3C62" w14:paraId="537A627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A7EB" w14:textId="77777777" w:rsidR="004377C2" w:rsidRPr="00BE3C62" w:rsidRDefault="004377C2" w:rsidP="00BE3C62">
            <w:pPr>
              <w:pStyle w:val="TAL"/>
              <w:rPr>
                <w:sz w:val="16"/>
              </w:rPr>
            </w:pPr>
            <w:r w:rsidRPr="00BE3C62">
              <w:rPr>
                <w:sz w:val="16"/>
              </w:rPr>
              <w:t>C4-214640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9DF0D" w14:textId="77777777" w:rsidR="004377C2" w:rsidRPr="00BE3C62" w:rsidRDefault="004377C2" w:rsidP="00BE3C62">
            <w:pPr>
              <w:pStyle w:val="TAL"/>
              <w:rPr>
                <w:sz w:val="16"/>
              </w:rPr>
            </w:pPr>
            <w:r w:rsidRPr="00BE3C62">
              <w:rPr>
                <w:sz w:val="16"/>
              </w:rPr>
              <w:t>Partial Failure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D92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D886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C6F2" w14:textId="77777777" w:rsidR="004377C2" w:rsidRPr="00BE3C62" w:rsidRDefault="004377C2" w:rsidP="00BE3C62">
            <w:pPr>
              <w:pStyle w:val="TAL"/>
              <w:rPr>
                <w:sz w:val="16"/>
              </w:rPr>
            </w:pPr>
            <w:r w:rsidRPr="00BE3C62">
              <w:rPr>
                <w:sz w:val="16"/>
              </w:rPr>
              <w:t>C4-214276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7E35D" w14:textId="77777777" w:rsidR="004377C2" w:rsidRPr="00BE3C62" w:rsidRDefault="004377C2" w:rsidP="00BE3C62">
            <w:pPr>
              <w:pStyle w:val="TAL"/>
              <w:rPr>
                <w:sz w:val="16"/>
              </w:rPr>
            </w:pPr>
          </w:p>
        </w:tc>
      </w:tr>
      <w:tr w:rsidR="00BE3C62" w:rsidRPr="00BE3C62" w14:paraId="5FAAEBE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516B" w14:textId="77777777" w:rsidR="004377C2" w:rsidRPr="00BE3C62" w:rsidRDefault="004377C2" w:rsidP="00BE3C62">
            <w:pPr>
              <w:pStyle w:val="TAL"/>
              <w:rPr>
                <w:sz w:val="16"/>
              </w:rPr>
            </w:pPr>
            <w:r w:rsidRPr="00BE3C62">
              <w:rPr>
                <w:sz w:val="16"/>
              </w:rPr>
              <w:t>C4-214641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40F3" w14:textId="77777777" w:rsidR="004377C2" w:rsidRPr="00BE3C62" w:rsidRDefault="004377C2" w:rsidP="00BE3C62">
            <w:pPr>
              <w:pStyle w:val="TAL"/>
              <w:rPr>
                <w:sz w:val="16"/>
              </w:rPr>
            </w:pPr>
            <w:r w:rsidRPr="00BE3C62">
              <w:rPr>
                <w:sz w:val="16"/>
              </w:rPr>
              <w:t>Add SUPI, GPSI, and PEI to User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18443"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045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E4235" w14:textId="77777777" w:rsidR="004377C2" w:rsidRPr="00BE3C62" w:rsidRDefault="004377C2" w:rsidP="00BE3C62">
            <w:pPr>
              <w:pStyle w:val="TAL"/>
              <w:rPr>
                <w:sz w:val="16"/>
              </w:rPr>
            </w:pPr>
            <w:r w:rsidRPr="00BE3C62">
              <w:rPr>
                <w:sz w:val="16"/>
              </w:rPr>
              <w:t>C4-214277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EE097" w14:textId="77777777" w:rsidR="004377C2" w:rsidRPr="00BE3C62" w:rsidRDefault="004377C2" w:rsidP="00BE3C62">
            <w:pPr>
              <w:pStyle w:val="TAL"/>
              <w:rPr>
                <w:sz w:val="16"/>
              </w:rPr>
            </w:pPr>
          </w:p>
        </w:tc>
      </w:tr>
      <w:tr w:rsidR="00BE3C62" w:rsidRPr="00BE3C62" w14:paraId="3786685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D297" w14:textId="77777777" w:rsidR="004377C2" w:rsidRPr="00BE3C62" w:rsidRDefault="004377C2" w:rsidP="00BE3C62">
            <w:pPr>
              <w:pStyle w:val="TAL"/>
              <w:rPr>
                <w:sz w:val="16"/>
              </w:rPr>
            </w:pPr>
            <w:r w:rsidRPr="00BE3C62">
              <w:rPr>
                <w:sz w:val="16"/>
              </w:rPr>
              <w:t>C4-214642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CF7C" w14:textId="77777777" w:rsidR="004377C2" w:rsidRPr="00BE3C62" w:rsidRDefault="004377C2" w:rsidP="00BE3C62">
            <w:pPr>
              <w:pStyle w:val="TAL"/>
              <w:rPr>
                <w:sz w:val="16"/>
              </w:rPr>
            </w:pPr>
            <w:r w:rsidRPr="00BE3C62">
              <w:rPr>
                <w:sz w:val="16"/>
              </w:rPr>
              <w:t>Predefined Rule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9FB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F6E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F4046" w14:textId="77777777" w:rsidR="004377C2" w:rsidRPr="00BE3C62" w:rsidRDefault="004377C2" w:rsidP="00BE3C62">
            <w:pPr>
              <w:pStyle w:val="TAL"/>
              <w:rPr>
                <w:sz w:val="16"/>
              </w:rPr>
            </w:pPr>
            <w:r w:rsidRPr="00BE3C62">
              <w:rPr>
                <w:sz w:val="16"/>
              </w:rPr>
              <w:t>C4-214278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1A727" w14:textId="77777777" w:rsidR="004377C2" w:rsidRPr="00BE3C62" w:rsidRDefault="004377C2" w:rsidP="00BE3C62">
            <w:pPr>
              <w:pStyle w:val="TAL"/>
              <w:rPr>
                <w:sz w:val="16"/>
              </w:rPr>
            </w:pPr>
          </w:p>
        </w:tc>
      </w:tr>
      <w:tr w:rsidR="00BE3C62" w:rsidRPr="00BE3C62" w14:paraId="77E86BF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F3DF" w14:textId="77777777" w:rsidR="004377C2" w:rsidRPr="00BE3C62" w:rsidRDefault="004377C2" w:rsidP="00BE3C62">
            <w:pPr>
              <w:pStyle w:val="TAL"/>
              <w:rPr>
                <w:sz w:val="16"/>
              </w:rPr>
            </w:pPr>
            <w:r w:rsidRPr="00BE3C62">
              <w:rPr>
                <w:sz w:val="16"/>
              </w:rPr>
              <w:t>C4-214643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482F0" w14:textId="77777777" w:rsidR="004377C2" w:rsidRPr="00BE3C62" w:rsidRDefault="004377C2" w:rsidP="00BE3C62">
            <w:pPr>
              <w:pStyle w:val="TAL"/>
              <w:rPr>
                <w:sz w:val="16"/>
              </w:rPr>
            </w:pPr>
            <w:r w:rsidRPr="00BE3C62">
              <w:rPr>
                <w:sz w:val="16"/>
              </w:rPr>
              <w:t>L2TP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EB4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1140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FEBA" w14:textId="77777777" w:rsidR="004377C2" w:rsidRPr="00BE3C62" w:rsidRDefault="004377C2" w:rsidP="00BE3C62">
            <w:pPr>
              <w:pStyle w:val="TAL"/>
              <w:rPr>
                <w:sz w:val="16"/>
              </w:rPr>
            </w:pPr>
            <w:r w:rsidRPr="00BE3C62">
              <w:rPr>
                <w:sz w:val="16"/>
              </w:rPr>
              <w:t>C4-214180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B14C4" w14:textId="77777777" w:rsidR="004377C2" w:rsidRPr="00BE3C62" w:rsidRDefault="004377C2" w:rsidP="00BE3C62">
            <w:pPr>
              <w:pStyle w:val="TAL"/>
              <w:rPr>
                <w:sz w:val="16"/>
              </w:rPr>
            </w:pPr>
          </w:p>
        </w:tc>
      </w:tr>
      <w:tr w:rsidR="00BE3C62" w:rsidRPr="00BE3C62" w14:paraId="62CE62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7E28" w14:textId="77777777" w:rsidR="004377C2" w:rsidRPr="00BE3C62" w:rsidRDefault="004377C2" w:rsidP="00BE3C62">
            <w:pPr>
              <w:pStyle w:val="TAL"/>
              <w:rPr>
                <w:sz w:val="16"/>
              </w:rPr>
            </w:pPr>
            <w:r w:rsidRPr="00BE3C62">
              <w:rPr>
                <w:sz w:val="16"/>
              </w:rPr>
              <w:t>C4-214644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8A96" w14:textId="77777777" w:rsidR="004377C2" w:rsidRPr="00BE3C62" w:rsidRDefault="004377C2" w:rsidP="00BE3C62">
            <w:pPr>
              <w:pStyle w:val="TAL"/>
              <w:rPr>
                <w:sz w:val="16"/>
              </w:rPr>
            </w:pPr>
            <w:r w:rsidRPr="00BE3C62">
              <w:rPr>
                <w:sz w:val="16"/>
              </w:rPr>
              <w:t>Attack from AAA-S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965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D57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95BD" w14:textId="77777777" w:rsidR="004377C2" w:rsidRPr="00BE3C62" w:rsidRDefault="004377C2" w:rsidP="00BE3C62">
            <w:pPr>
              <w:pStyle w:val="TAL"/>
              <w:rPr>
                <w:sz w:val="16"/>
              </w:rPr>
            </w:pPr>
            <w:r w:rsidRPr="00BE3C62">
              <w:rPr>
                <w:sz w:val="16"/>
              </w:rPr>
              <w:t>C4-214067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D6D7E" w14:textId="77777777" w:rsidR="004377C2" w:rsidRPr="00BE3C62" w:rsidRDefault="004377C2" w:rsidP="00BE3C62">
            <w:pPr>
              <w:pStyle w:val="TAL"/>
              <w:rPr>
                <w:sz w:val="16"/>
              </w:rPr>
            </w:pPr>
          </w:p>
        </w:tc>
      </w:tr>
      <w:tr w:rsidR="00BE3C62" w:rsidRPr="00BE3C62" w14:paraId="5B7F277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456E" w14:textId="77777777" w:rsidR="004377C2" w:rsidRPr="00BE3C62" w:rsidRDefault="004377C2" w:rsidP="00BE3C62">
            <w:pPr>
              <w:pStyle w:val="TAL"/>
              <w:rPr>
                <w:sz w:val="16"/>
              </w:rPr>
            </w:pPr>
            <w:r w:rsidRPr="00BE3C62">
              <w:rPr>
                <w:sz w:val="16"/>
              </w:rPr>
              <w:t>C4-214645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25976" w14:textId="77777777" w:rsidR="004377C2" w:rsidRPr="00BE3C62" w:rsidRDefault="004377C2" w:rsidP="00BE3C62">
            <w:pPr>
              <w:pStyle w:val="TAL"/>
              <w:rPr>
                <w:sz w:val="16"/>
              </w:rPr>
            </w:pPr>
            <w:r w:rsidRPr="00BE3C62">
              <w:rPr>
                <w:sz w:val="16"/>
              </w:rPr>
              <w:t>Nnsacf_SliceEventExposure – data types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EEF2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FC4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A183" w14:textId="77777777" w:rsidR="004377C2" w:rsidRPr="00BE3C62" w:rsidRDefault="004377C2" w:rsidP="00BE3C62">
            <w:pPr>
              <w:pStyle w:val="TAL"/>
              <w:rPr>
                <w:sz w:val="16"/>
              </w:rPr>
            </w:pPr>
            <w:r w:rsidRPr="00BE3C62">
              <w:rPr>
                <w:sz w:val="16"/>
              </w:rPr>
              <w:t>C4-214068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0F762" w14:textId="77777777" w:rsidR="004377C2" w:rsidRPr="00BE3C62" w:rsidRDefault="004377C2" w:rsidP="00BE3C62">
            <w:pPr>
              <w:pStyle w:val="TAL"/>
              <w:rPr>
                <w:sz w:val="16"/>
              </w:rPr>
            </w:pPr>
          </w:p>
        </w:tc>
      </w:tr>
      <w:tr w:rsidR="00BE3C62" w:rsidRPr="00BE3C62" w14:paraId="7A4D406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906C6" w14:textId="77777777" w:rsidR="004377C2" w:rsidRPr="00BE3C62" w:rsidRDefault="004377C2" w:rsidP="00BE3C62">
            <w:pPr>
              <w:pStyle w:val="TAL"/>
              <w:rPr>
                <w:sz w:val="16"/>
              </w:rPr>
            </w:pPr>
            <w:r w:rsidRPr="00BE3C62">
              <w:rPr>
                <w:sz w:val="16"/>
              </w:rPr>
              <w:t>C4-214646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5A2E9" w14:textId="77777777" w:rsidR="004377C2" w:rsidRPr="00BE3C62" w:rsidRDefault="004377C2" w:rsidP="00BE3C62">
            <w:pPr>
              <w:pStyle w:val="TAL"/>
              <w:rPr>
                <w:sz w:val="16"/>
              </w:rPr>
            </w:pPr>
            <w:r w:rsidRPr="00BE3C62">
              <w:rPr>
                <w:sz w:val="16"/>
              </w:rPr>
              <w:t>Nnsacf_SliceEventExposure – OpenAPI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9B5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122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828D3" w14:textId="77777777" w:rsidR="004377C2" w:rsidRPr="00BE3C62" w:rsidRDefault="004377C2" w:rsidP="00BE3C62">
            <w:pPr>
              <w:pStyle w:val="TAL"/>
              <w:rPr>
                <w:sz w:val="16"/>
              </w:rPr>
            </w:pPr>
            <w:r w:rsidRPr="00BE3C62">
              <w:rPr>
                <w:sz w:val="16"/>
              </w:rPr>
              <w:t>C4-214069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0B82" w14:textId="77777777" w:rsidR="004377C2" w:rsidRPr="00BE3C62" w:rsidRDefault="004377C2" w:rsidP="00BE3C62">
            <w:pPr>
              <w:pStyle w:val="TAL"/>
              <w:rPr>
                <w:sz w:val="16"/>
              </w:rPr>
            </w:pPr>
          </w:p>
        </w:tc>
      </w:tr>
      <w:tr w:rsidR="00BE3C62" w:rsidRPr="00BE3C62" w14:paraId="2013A40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C3BC" w14:textId="77777777" w:rsidR="004377C2" w:rsidRPr="00BE3C62" w:rsidRDefault="004377C2" w:rsidP="00BE3C62">
            <w:pPr>
              <w:pStyle w:val="TAL"/>
              <w:rPr>
                <w:sz w:val="16"/>
              </w:rPr>
            </w:pPr>
            <w:r w:rsidRPr="00BE3C62">
              <w:rPr>
                <w:sz w:val="16"/>
              </w:rPr>
              <w:t>C4-214647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BBDF" w14:textId="77777777" w:rsidR="004377C2" w:rsidRPr="00BE3C62" w:rsidRDefault="004377C2" w:rsidP="00BE3C62">
            <w:pPr>
              <w:pStyle w:val="TAL"/>
              <w:rPr>
                <w:sz w:val="16"/>
              </w:rPr>
            </w:pPr>
            <w:r w:rsidRPr="00BE3C62">
              <w:rPr>
                <w:sz w:val="16"/>
              </w:rPr>
              <w:t>Nnsacf_SliceEventExposure – subscription modify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12C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C686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0771" w14:textId="77777777" w:rsidR="004377C2" w:rsidRPr="00BE3C62" w:rsidRDefault="004377C2" w:rsidP="00BE3C62">
            <w:pPr>
              <w:pStyle w:val="TAL"/>
              <w:rPr>
                <w:sz w:val="16"/>
              </w:rPr>
            </w:pPr>
            <w:r w:rsidRPr="00BE3C62">
              <w:rPr>
                <w:sz w:val="16"/>
              </w:rPr>
              <w:t>C4-214070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05397" w14:textId="77777777" w:rsidR="004377C2" w:rsidRPr="00BE3C62" w:rsidRDefault="004377C2" w:rsidP="00BE3C62">
            <w:pPr>
              <w:pStyle w:val="TAL"/>
              <w:rPr>
                <w:sz w:val="16"/>
              </w:rPr>
            </w:pPr>
          </w:p>
        </w:tc>
      </w:tr>
      <w:tr w:rsidR="00BE3C62" w:rsidRPr="00BE3C62" w14:paraId="7FA49FD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81754" w14:textId="77777777" w:rsidR="004377C2" w:rsidRPr="00BE3C62" w:rsidRDefault="004377C2" w:rsidP="00BE3C62">
            <w:pPr>
              <w:pStyle w:val="TAL"/>
              <w:rPr>
                <w:sz w:val="16"/>
              </w:rPr>
            </w:pPr>
            <w:r w:rsidRPr="00BE3C62">
              <w:rPr>
                <w:sz w:val="16"/>
              </w:rPr>
              <w:t>C4-214648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BE3D" w14:textId="77777777" w:rsidR="004377C2" w:rsidRPr="00BE3C62" w:rsidRDefault="004377C2" w:rsidP="00BE3C62">
            <w:pPr>
              <w:pStyle w:val="TAL"/>
              <w:rPr>
                <w:sz w:val="16"/>
              </w:rPr>
            </w:pPr>
            <w:r w:rsidRPr="00BE3C62">
              <w:rPr>
                <w:sz w:val="16"/>
              </w:rPr>
              <w:t>Update PGW FQDN in the SMF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2A5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038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58C3" w14:textId="77777777" w:rsidR="004377C2" w:rsidRPr="00BE3C62" w:rsidRDefault="004377C2" w:rsidP="00BE3C62">
            <w:pPr>
              <w:pStyle w:val="TAL"/>
              <w:rPr>
                <w:sz w:val="16"/>
              </w:rPr>
            </w:pPr>
            <w:r w:rsidRPr="00BE3C62">
              <w:rPr>
                <w:sz w:val="16"/>
              </w:rPr>
              <w:t>C4-214086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2214E" w14:textId="77777777" w:rsidR="004377C2" w:rsidRPr="00BE3C62" w:rsidRDefault="004377C2" w:rsidP="00BE3C62">
            <w:pPr>
              <w:pStyle w:val="TAL"/>
              <w:rPr>
                <w:sz w:val="16"/>
              </w:rPr>
            </w:pPr>
          </w:p>
        </w:tc>
      </w:tr>
      <w:tr w:rsidR="00BE3C62" w:rsidRPr="00BE3C62" w14:paraId="29CA461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45078" w14:textId="77777777" w:rsidR="004377C2" w:rsidRPr="00BE3C62" w:rsidRDefault="004377C2" w:rsidP="00BE3C62">
            <w:pPr>
              <w:pStyle w:val="TAL"/>
              <w:rPr>
                <w:sz w:val="16"/>
              </w:rPr>
            </w:pPr>
            <w:r w:rsidRPr="00BE3C62">
              <w:rPr>
                <w:sz w:val="16"/>
              </w:rPr>
              <w:t>C4-214649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FFE4E" w14:textId="77777777" w:rsidR="004377C2" w:rsidRPr="00BE3C62" w:rsidRDefault="004377C2" w:rsidP="00BE3C62">
            <w:pPr>
              <w:pStyle w:val="TAL"/>
              <w:rPr>
                <w:sz w:val="16"/>
              </w:rPr>
            </w:pPr>
            <w:r w:rsidRPr="00BE3C62">
              <w:rPr>
                <w:sz w:val="16"/>
              </w:rPr>
              <w:t>NF Services consumed by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FA10"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F7E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31D4" w14:textId="77777777" w:rsidR="004377C2" w:rsidRPr="00BE3C62" w:rsidRDefault="004377C2" w:rsidP="00BE3C62">
            <w:pPr>
              <w:pStyle w:val="TAL"/>
              <w:rPr>
                <w:sz w:val="16"/>
              </w:rPr>
            </w:pPr>
            <w:r w:rsidRPr="00BE3C62">
              <w:rPr>
                <w:sz w:val="16"/>
              </w:rPr>
              <w:t>C4-214128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699B" w14:textId="77777777" w:rsidR="004377C2" w:rsidRPr="00BE3C62" w:rsidRDefault="004377C2" w:rsidP="00BE3C62">
            <w:pPr>
              <w:pStyle w:val="TAL"/>
              <w:rPr>
                <w:sz w:val="16"/>
              </w:rPr>
            </w:pPr>
          </w:p>
        </w:tc>
      </w:tr>
      <w:tr w:rsidR="00BE3C62" w:rsidRPr="00BE3C62" w14:paraId="11C1735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0821A" w14:textId="77777777" w:rsidR="004377C2" w:rsidRPr="00BE3C62" w:rsidRDefault="004377C2" w:rsidP="00BE3C62">
            <w:pPr>
              <w:pStyle w:val="TAL"/>
              <w:rPr>
                <w:sz w:val="16"/>
              </w:rPr>
            </w:pPr>
            <w:r w:rsidRPr="00BE3C62">
              <w:rPr>
                <w:sz w:val="16"/>
              </w:rPr>
              <w:t>C4-214650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08CB" w14:textId="77777777" w:rsidR="004377C2" w:rsidRPr="00BE3C62" w:rsidRDefault="004377C2" w:rsidP="00BE3C62">
            <w:pPr>
              <w:pStyle w:val="TAL"/>
              <w:rPr>
                <w:sz w:val="16"/>
              </w:rPr>
            </w:pPr>
            <w:r w:rsidRPr="00BE3C62">
              <w:rPr>
                <w:sz w:val="16"/>
              </w:rPr>
              <w:t>NSSAIAvailability 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3C6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CCB8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FBFF" w14:textId="77777777" w:rsidR="004377C2" w:rsidRPr="00BE3C62" w:rsidRDefault="004377C2" w:rsidP="00BE3C62">
            <w:pPr>
              <w:pStyle w:val="TAL"/>
              <w:rPr>
                <w:sz w:val="16"/>
              </w:rPr>
            </w:pPr>
            <w:r w:rsidRPr="00BE3C62">
              <w:rPr>
                <w:sz w:val="16"/>
              </w:rPr>
              <w:t>C4-214495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557AE" w14:textId="77777777" w:rsidR="004377C2" w:rsidRPr="00BE3C62" w:rsidRDefault="004377C2" w:rsidP="00BE3C62">
            <w:pPr>
              <w:pStyle w:val="TAL"/>
              <w:rPr>
                <w:sz w:val="16"/>
              </w:rPr>
            </w:pPr>
          </w:p>
        </w:tc>
      </w:tr>
      <w:tr w:rsidR="00BE3C62" w:rsidRPr="00BE3C62" w14:paraId="3665EAB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3D017" w14:textId="77777777" w:rsidR="004377C2" w:rsidRPr="00BE3C62" w:rsidRDefault="004377C2" w:rsidP="00BE3C62">
            <w:pPr>
              <w:pStyle w:val="TAL"/>
              <w:rPr>
                <w:sz w:val="16"/>
              </w:rPr>
            </w:pPr>
            <w:r w:rsidRPr="00BE3C62">
              <w:rPr>
                <w:sz w:val="16"/>
              </w:rPr>
              <w:t>C4-214651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CE43" w14:textId="77777777" w:rsidR="004377C2" w:rsidRPr="00BE3C62" w:rsidRDefault="004377C2" w:rsidP="00BE3C62">
            <w:pPr>
              <w:pStyle w:val="TAL"/>
              <w:rPr>
                <w:sz w:val="16"/>
              </w:rPr>
            </w:pPr>
            <w:r w:rsidRPr="00BE3C62">
              <w:rPr>
                <w:sz w:val="16"/>
              </w:rPr>
              <w:t>NfInstanceId of CBCF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F93E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6A7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652DD" w14:textId="77777777" w:rsidR="004377C2" w:rsidRPr="00BE3C62" w:rsidRDefault="004377C2" w:rsidP="00BE3C62">
            <w:pPr>
              <w:pStyle w:val="TAL"/>
              <w:rPr>
                <w:sz w:val="16"/>
              </w:rPr>
            </w:pPr>
            <w:r w:rsidRPr="00BE3C62">
              <w:rPr>
                <w:sz w:val="16"/>
              </w:rPr>
              <w:t>C4-214496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5B6E2" w14:textId="77777777" w:rsidR="004377C2" w:rsidRPr="00BE3C62" w:rsidRDefault="004377C2" w:rsidP="00BE3C62">
            <w:pPr>
              <w:pStyle w:val="TAL"/>
              <w:rPr>
                <w:sz w:val="16"/>
              </w:rPr>
            </w:pPr>
          </w:p>
        </w:tc>
      </w:tr>
      <w:tr w:rsidR="00BE3C62" w:rsidRPr="00BE3C62" w14:paraId="140AC37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8C65" w14:textId="77777777" w:rsidR="004377C2" w:rsidRPr="00BE3C62" w:rsidRDefault="004377C2" w:rsidP="00BE3C62">
            <w:pPr>
              <w:pStyle w:val="TAL"/>
              <w:rPr>
                <w:sz w:val="16"/>
              </w:rPr>
            </w:pPr>
            <w:r w:rsidRPr="00BE3C62">
              <w:rPr>
                <w:sz w:val="16"/>
              </w:rPr>
              <w:t>C4-214652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07CF" w14:textId="77777777" w:rsidR="004377C2" w:rsidRPr="00BE3C62" w:rsidRDefault="004377C2" w:rsidP="00BE3C62">
            <w:pPr>
              <w:pStyle w:val="TAL"/>
              <w:rPr>
                <w:sz w:val="16"/>
              </w:rPr>
            </w:pPr>
            <w:r w:rsidRPr="00BE3C62">
              <w:rPr>
                <w:sz w:val="16"/>
              </w:rPr>
              <w:t>Reply LS on Group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79A0"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AB867"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139F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A480C" w14:textId="77777777" w:rsidR="004377C2" w:rsidRPr="00BE3C62" w:rsidRDefault="004377C2" w:rsidP="00BE3C62">
            <w:pPr>
              <w:pStyle w:val="TAL"/>
              <w:rPr>
                <w:sz w:val="16"/>
              </w:rPr>
            </w:pPr>
          </w:p>
        </w:tc>
      </w:tr>
      <w:tr w:rsidR="00BE3C62" w:rsidRPr="00BE3C62" w14:paraId="3874EB5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3EB0" w14:textId="77777777" w:rsidR="004377C2" w:rsidRPr="00BE3C62" w:rsidRDefault="004377C2" w:rsidP="00BE3C62">
            <w:pPr>
              <w:pStyle w:val="TAL"/>
              <w:rPr>
                <w:sz w:val="16"/>
              </w:rPr>
            </w:pPr>
            <w:r w:rsidRPr="00BE3C62">
              <w:rPr>
                <w:sz w:val="16"/>
              </w:rPr>
              <w:t>C4-214653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3F38D" w14:textId="77777777" w:rsidR="004377C2" w:rsidRPr="00BE3C62" w:rsidRDefault="004377C2" w:rsidP="00BE3C62">
            <w:pPr>
              <w:pStyle w:val="TAL"/>
              <w:rPr>
                <w:sz w:val="16"/>
              </w:rPr>
            </w:pPr>
            <w:r w:rsidRPr="00BE3C62">
              <w:rPr>
                <w:sz w:val="16"/>
              </w:rPr>
              <w:t>Reply LS on UPF support for multiple network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34DC1"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9D4F"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1C26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E58B" w14:textId="77777777" w:rsidR="004377C2" w:rsidRPr="00BE3C62" w:rsidRDefault="004377C2" w:rsidP="00BE3C62">
            <w:pPr>
              <w:pStyle w:val="TAL"/>
              <w:rPr>
                <w:sz w:val="16"/>
              </w:rPr>
            </w:pPr>
          </w:p>
        </w:tc>
      </w:tr>
      <w:tr w:rsidR="00BE3C62" w:rsidRPr="00BE3C62" w14:paraId="6F948C0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A34B" w14:textId="77777777" w:rsidR="004377C2" w:rsidRPr="00BE3C62" w:rsidRDefault="004377C2" w:rsidP="00BE3C62">
            <w:pPr>
              <w:pStyle w:val="TAL"/>
              <w:rPr>
                <w:sz w:val="16"/>
              </w:rPr>
            </w:pPr>
            <w:r w:rsidRPr="00BE3C62">
              <w:rPr>
                <w:sz w:val="16"/>
              </w:rPr>
              <w:t>C4-214654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73C7" w14:textId="77777777" w:rsidR="004377C2" w:rsidRPr="00BE3C62" w:rsidRDefault="004377C2" w:rsidP="00BE3C62">
            <w:pPr>
              <w:pStyle w:val="TAL"/>
              <w:rPr>
                <w:sz w:val="16"/>
              </w:rPr>
            </w:pPr>
            <w:r w:rsidRPr="00BE3C62">
              <w:rPr>
                <w:sz w:val="16"/>
              </w:rPr>
              <w:t>Reply LS on Topics of concern to the 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52C3"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E8E5"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D5BC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7B3AB" w14:textId="77777777" w:rsidR="004377C2" w:rsidRPr="00BE3C62" w:rsidRDefault="004377C2" w:rsidP="00BE3C62">
            <w:pPr>
              <w:pStyle w:val="TAL"/>
              <w:rPr>
                <w:sz w:val="16"/>
              </w:rPr>
            </w:pPr>
          </w:p>
        </w:tc>
      </w:tr>
      <w:tr w:rsidR="00BE3C62" w:rsidRPr="00BE3C62" w14:paraId="5E75A74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D9BFA" w14:textId="77777777" w:rsidR="004377C2" w:rsidRPr="00BE3C62" w:rsidRDefault="004377C2" w:rsidP="00BE3C62">
            <w:pPr>
              <w:pStyle w:val="TAL"/>
              <w:rPr>
                <w:sz w:val="16"/>
              </w:rPr>
            </w:pPr>
            <w:r w:rsidRPr="00BE3C62">
              <w:rPr>
                <w:sz w:val="16"/>
              </w:rPr>
              <w:t>C4-214655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583C9" w14:textId="77777777" w:rsidR="004377C2" w:rsidRPr="00BE3C62" w:rsidRDefault="004377C2" w:rsidP="00BE3C62">
            <w:pPr>
              <w:pStyle w:val="TAL"/>
              <w:rPr>
                <w:sz w:val="16"/>
              </w:rPr>
            </w:pPr>
            <w:r w:rsidRPr="00BE3C62">
              <w:rPr>
                <w:sz w:val="16"/>
              </w:rPr>
              <w:t>LS Reply on Support of Asynchronous Type Communication in N1N2MessageTransfe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D982D"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CE3D"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D67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B168" w14:textId="77777777" w:rsidR="004377C2" w:rsidRPr="00BE3C62" w:rsidRDefault="004377C2" w:rsidP="00BE3C62">
            <w:pPr>
              <w:pStyle w:val="TAL"/>
              <w:rPr>
                <w:sz w:val="16"/>
              </w:rPr>
            </w:pPr>
          </w:p>
        </w:tc>
      </w:tr>
      <w:tr w:rsidR="00BE3C62" w:rsidRPr="00BE3C62" w14:paraId="282684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B64A" w14:textId="77777777" w:rsidR="004377C2" w:rsidRPr="00BE3C62" w:rsidRDefault="004377C2" w:rsidP="00BE3C62">
            <w:pPr>
              <w:pStyle w:val="TAL"/>
              <w:rPr>
                <w:sz w:val="16"/>
              </w:rPr>
            </w:pPr>
            <w:r w:rsidRPr="00BE3C62">
              <w:rPr>
                <w:sz w:val="16"/>
              </w:rPr>
              <w:t>C4-214656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425DF" w14:textId="77777777" w:rsidR="004377C2" w:rsidRPr="00BE3C62" w:rsidRDefault="004377C2" w:rsidP="00BE3C62">
            <w:pPr>
              <w:pStyle w:val="TAL"/>
              <w:rPr>
                <w:sz w:val="16"/>
              </w:rPr>
            </w:pPr>
            <w:r w:rsidRPr="00BE3C62">
              <w:rPr>
                <w:sz w:val="16"/>
              </w:rPr>
              <w:t>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D8E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816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BBBD" w14:textId="77777777" w:rsidR="004377C2" w:rsidRPr="00BE3C62" w:rsidRDefault="004377C2" w:rsidP="00BE3C62">
            <w:pPr>
              <w:pStyle w:val="TAL"/>
              <w:rPr>
                <w:sz w:val="16"/>
              </w:rPr>
            </w:pPr>
            <w:r w:rsidRPr="00BE3C62">
              <w:rPr>
                <w:sz w:val="16"/>
              </w:rPr>
              <w:t>C4-214490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21A5" w14:textId="77777777" w:rsidR="004377C2" w:rsidRPr="00BE3C62" w:rsidRDefault="004377C2" w:rsidP="00BE3C62">
            <w:pPr>
              <w:pStyle w:val="TAL"/>
              <w:rPr>
                <w:sz w:val="16"/>
              </w:rPr>
            </w:pPr>
          </w:p>
        </w:tc>
      </w:tr>
      <w:tr w:rsidR="00BE3C62" w:rsidRPr="00BE3C62" w14:paraId="2CCF8B4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8F68" w14:textId="77777777" w:rsidR="004377C2" w:rsidRPr="00BE3C62" w:rsidRDefault="004377C2" w:rsidP="00BE3C62">
            <w:pPr>
              <w:pStyle w:val="TAL"/>
              <w:rPr>
                <w:sz w:val="16"/>
              </w:rPr>
            </w:pPr>
            <w:r w:rsidRPr="00BE3C62">
              <w:rPr>
                <w:sz w:val="16"/>
              </w:rPr>
              <w:t>C4-214657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275BB"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3E74"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7D8D5"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4469" w14:textId="77777777" w:rsidR="004377C2" w:rsidRPr="00BE3C62" w:rsidRDefault="004377C2" w:rsidP="00BE3C62">
            <w:pPr>
              <w:pStyle w:val="TAL"/>
              <w:rPr>
                <w:sz w:val="16"/>
              </w:rPr>
            </w:pPr>
            <w:r w:rsidRPr="00BE3C62">
              <w:rPr>
                <w:sz w:val="16"/>
              </w:rPr>
              <w:t>C4-214325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52AD" w14:textId="77777777" w:rsidR="004377C2" w:rsidRPr="00BE3C62" w:rsidRDefault="004377C2" w:rsidP="00BE3C62">
            <w:pPr>
              <w:pStyle w:val="TAL"/>
              <w:rPr>
                <w:sz w:val="16"/>
              </w:rPr>
            </w:pPr>
            <w:r w:rsidRPr="00BE3C62">
              <w:rPr>
                <w:sz w:val="16"/>
              </w:rPr>
              <w:t>C4-214735</w:t>
            </w:r>
          </w:p>
        </w:tc>
      </w:tr>
      <w:tr w:rsidR="00BE3C62" w:rsidRPr="00BE3C62" w14:paraId="6E7B236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8AEC" w14:textId="77777777" w:rsidR="004377C2" w:rsidRPr="00BE3C62" w:rsidRDefault="004377C2" w:rsidP="00BE3C62">
            <w:pPr>
              <w:pStyle w:val="TAL"/>
              <w:rPr>
                <w:sz w:val="16"/>
              </w:rPr>
            </w:pPr>
            <w:r w:rsidRPr="00BE3C62">
              <w:rPr>
                <w:sz w:val="16"/>
              </w:rPr>
              <w:t>C4-214658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4EF0" w14:textId="77777777" w:rsidR="004377C2" w:rsidRPr="00BE3C62" w:rsidRDefault="004377C2" w:rsidP="00BE3C62">
            <w:pPr>
              <w:pStyle w:val="TAL"/>
              <w:rPr>
                <w:sz w:val="16"/>
              </w:rPr>
            </w:pPr>
            <w:r w:rsidRPr="00BE3C62">
              <w:rPr>
                <w:sz w:val="16"/>
              </w:rPr>
              <w:t>ScpInfo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E0070" w14:textId="77777777" w:rsidR="004377C2" w:rsidRPr="00BE3C62" w:rsidRDefault="004377C2" w:rsidP="00BE3C62">
            <w:pPr>
              <w:pStyle w:val="TAL"/>
              <w:rPr>
                <w:sz w:val="16"/>
              </w:rPr>
            </w:pPr>
            <w:r w:rsidRPr="00BE3C62">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ABD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356C0" w14:textId="77777777" w:rsidR="004377C2" w:rsidRPr="00BE3C62" w:rsidRDefault="004377C2" w:rsidP="00BE3C62">
            <w:pPr>
              <w:pStyle w:val="TAL"/>
              <w:rPr>
                <w:sz w:val="16"/>
              </w:rPr>
            </w:pPr>
            <w:r w:rsidRPr="00BE3C62">
              <w:rPr>
                <w:sz w:val="16"/>
              </w:rPr>
              <w:t>C4-214338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3FE2E" w14:textId="77777777" w:rsidR="004377C2" w:rsidRPr="00BE3C62" w:rsidRDefault="004377C2" w:rsidP="00BE3C62">
            <w:pPr>
              <w:pStyle w:val="TAL"/>
              <w:rPr>
                <w:sz w:val="16"/>
              </w:rPr>
            </w:pPr>
          </w:p>
        </w:tc>
      </w:tr>
      <w:tr w:rsidR="00BE3C62" w:rsidRPr="00BE3C62" w14:paraId="4CA45F6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B1B1" w14:textId="77777777" w:rsidR="004377C2" w:rsidRPr="00BE3C62" w:rsidRDefault="004377C2" w:rsidP="00BE3C62">
            <w:pPr>
              <w:pStyle w:val="TAL"/>
              <w:rPr>
                <w:sz w:val="16"/>
              </w:rPr>
            </w:pPr>
            <w:r w:rsidRPr="00BE3C62">
              <w:rPr>
                <w:sz w:val="16"/>
              </w:rPr>
              <w:t>C4-214659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837C" w14:textId="77777777" w:rsidR="004377C2" w:rsidRPr="00BE3C62" w:rsidRDefault="004377C2" w:rsidP="00BE3C62">
            <w:pPr>
              <w:pStyle w:val="TAL"/>
              <w:rPr>
                <w:sz w:val="16"/>
              </w:rPr>
            </w:pPr>
            <w:r w:rsidRPr="00BE3C62">
              <w:rPr>
                <w:sz w:val="16"/>
              </w:rPr>
              <w:t>ScpInfo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3D7A8" w14:textId="77777777" w:rsidR="004377C2" w:rsidRPr="00BE3C62" w:rsidRDefault="004377C2" w:rsidP="00BE3C62">
            <w:pPr>
              <w:pStyle w:val="TAL"/>
              <w:rPr>
                <w:sz w:val="16"/>
              </w:rPr>
            </w:pPr>
            <w:r w:rsidRPr="00BE3C62">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16E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8C90" w14:textId="77777777" w:rsidR="004377C2" w:rsidRPr="00BE3C62" w:rsidRDefault="004377C2" w:rsidP="00BE3C62">
            <w:pPr>
              <w:pStyle w:val="TAL"/>
              <w:rPr>
                <w:sz w:val="16"/>
              </w:rPr>
            </w:pPr>
            <w:r w:rsidRPr="00BE3C62">
              <w:rPr>
                <w:sz w:val="16"/>
              </w:rPr>
              <w:t>C4-214339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663EE" w14:textId="77777777" w:rsidR="004377C2" w:rsidRPr="00BE3C62" w:rsidRDefault="004377C2" w:rsidP="00BE3C62">
            <w:pPr>
              <w:pStyle w:val="TAL"/>
              <w:rPr>
                <w:sz w:val="16"/>
              </w:rPr>
            </w:pPr>
          </w:p>
        </w:tc>
      </w:tr>
      <w:tr w:rsidR="00BE3C62" w:rsidRPr="00BE3C62" w14:paraId="4E33C65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DBAC1" w14:textId="77777777" w:rsidR="004377C2" w:rsidRPr="00BE3C62" w:rsidRDefault="004377C2" w:rsidP="00BE3C62">
            <w:pPr>
              <w:pStyle w:val="TAL"/>
              <w:rPr>
                <w:sz w:val="16"/>
              </w:rPr>
            </w:pPr>
            <w:r w:rsidRPr="00BE3C62">
              <w:rPr>
                <w:sz w:val="16"/>
              </w:rPr>
              <w:t>C4-214660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25601" w14:textId="77777777" w:rsidR="004377C2" w:rsidRPr="00BE3C62" w:rsidRDefault="004377C2" w:rsidP="00BE3C62">
            <w:pPr>
              <w:pStyle w:val="TAL"/>
              <w:rPr>
                <w:sz w:val="16"/>
              </w:rPr>
            </w:pPr>
            <w:r w:rsidRPr="00BE3C62">
              <w:rPr>
                <w:sz w:val="16"/>
              </w:rPr>
              <w:t>Evolution of UPU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40A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FE4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B6E18" w14:textId="77777777" w:rsidR="004377C2" w:rsidRPr="00BE3C62" w:rsidRDefault="004377C2" w:rsidP="00BE3C62">
            <w:pPr>
              <w:pStyle w:val="TAL"/>
              <w:rPr>
                <w:sz w:val="16"/>
              </w:rPr>
            </w:pPr>
            <w:r w:rsidRPr="00BE3C62">
              <w:rPr>
                <w:sz w:val="16"/>
              </w:rPr>
              <w:t>C4-214343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694E" w14:textId="77777777" w:rsidR="004377C2" w:rsidRPr="00BE3C62" w:rsidRDefault="004377C2" w:rsidP="00BE3C62">
            <w:pPr>
              <w:pStyle w:val="TAL"/>
              <w:rPr>
                <w:sz w:val="16"/>
              </w:rPr>
            </w:pPr>
          </w:p>
        </w:tc>
      </w:tr>
      <w:tr w:rsidR="00BE3C62" w:rsidRPr="00BE3C62" w14:paraId="1CAB083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5B0F" w14:textId="77777777" w:rsidR="004377C2" w:rsidRPr="00BE3C62" w:rsidRDefault="004377C2" w:rsidP="00BE3C62">
            <w:pPr>
              <w:pStyle w:val="TAL"/>
              <w:rPr>
                <w:sz w:val="16"/>
              </w:rPr>
            </w:pPr>
            <w:r w:rsidRPr="00BE3C62">
              <w:rPr>
                <w:sz w:val="16"/>
              </w:rPr>
              <w:t>C4-214661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206C" w14:textId="77777777" w:rsidR="004377C2" w:rsidRPr="00BE3C62" w:rsidRDefault="004377C2" w:rsidP="00BE3C62">
            <w:pPr>
              <w:pStyle w:val="TAL"/>
              <w:rPr>
                <w:sz w:val="16"/>
              </w:rPr>
            </w:pPr>
            <w:r w:rsidRPr="00BE3C62">
              <w:rPr>
                <w:sz w:val="16"/>
              </w:rPr>
              <w:t>Re-Registration Required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9E2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5627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EFC2" w14:textId="77777777" w:rsidR="004377C2" w:rsidRPr="00BE3C62" w:rsidRDefault="004377C2" w:rsidP="00BE3C62">
            <w:pPr>
              <w:pStyle w:val="TAL"/>
              <w:rPr>
                <w:sz w:val="16"/>
              </w:rPr>
            </w:pPr>
            <w:r w:rsidRPr="00BE3C62">
              <w:rPr>
                <w:sz w:val="16"/>
              </w:rPr>
              <w:t>C4-214362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A371" w14:textId="77777777" w:rsidR="004377C2" w:rsidRPr="00BE3C62" w:rsidRDefault="004377C2" w:rsidP="00BE3C62">
            <w:pPr>
              <w:pStyle w:val="TAL"/>
              <w:rPr>
                <w:sz w:val="16"/>
              </w:rPr>
            </w:pPr>
          </w:p>
        </w:tc>
      </w:tr>
      <w:tr w:rsidR="00BE3C62" w:rsidRPr="00BE3C62" w14:paraId="7ABA989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6B125" w14:textId="77777777" w:rsidR="004377C2" w:rsidRPr="00BE3C62" w:rsidRDefault="004377C2" w:rsidP="00BE3C62">
            <w:pPr>
              <w:pStyle w:val="TAL"/>
              <w:rPr>
                <w:sz w:val="16"/>
              </w:rPr>
            </w:pPr>
            <w:r w:rsidRPr="00BE3C62">
              <w:rPr>
                <w:sz w:val="16"/>
              </w:rPr>
              <w:t>C4-214662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B4C1" w14:textId="77777777" w:rsidR="004377C2" w:rsidRPr="00BE3C62" w:rsidRDefault="004377C2" w:rsidP="00BE3C62">
            <w:pPr>
              <w:pStyle w:val="TAL"/>
              <w:rPr>
                <w:sz w:val="16"/>
              </w:rPr>
            </w:pPr>
            <w:r w:rsidRPr="00BE3C62">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219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155CD" w14:textId="77777777" w:rsidR="004377C2" w:rsidRPr="00BE3C62" w:rsidRDefault="004377C2" w:rsidP="00BE3C62">
            <w:pPr>
              <w:pStyle w:val="TAL"/>
              <w:rPr>
                <w:sz w:val="16"/>
              </w:rPr>
            </w:pPr>
            <w:r w:rsidRPr="00BE3C62">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4DB3" w14:textId="77777777" w:rsidR="004377C2" w:rsidRPr="00BE3C62" w:rsidRDefault="004377C2" w:rsidP="00BE3C62">
            <w:pPr>
              <w:pStyle w:val="TAL"/>
              <w:rPr>
                <w:sz w:val="16"/>
              </w:rPr>
            </w:pPr>
            <w:r w:rsidRPr="00BE3C62">
              <w:rPr>
                <w:sz w:val="16"/>
              </w:rPr>
              <w:t>C4-214360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296A8" w14:textId="77777777" w:rsidR="004377C2" w:rsidRPr="00BE3C62" w:rsidRDefault="004377C2" w:rsidP="00BE3C62">
            <w:pPr>
              <w:pStyle w:val="TAL"/>
              <w:rPr>
                <w:sz w:val="16"/>
              </w:rPr>
            </w:pPr>
          </w:p>
        </w:tc>
      </w:tr>
      <w:tr w:rsidR="00BE3C62" w:rsidRPr="00BE3C62" w14:paraId="063ECE6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C2EAB" w14:textId="77777777" w:rsidR="004377C2" w:rsidRPr="00BE3C62" w:rsidRDefault="004377C2" w:rsidP="00BE3C62">
            <w:pPr>
              <w:pStyle w:val="TAL"/>
              <w:rPr>
                <w:sz w:val="16"/>
              </w:rPr>
            </w:pPr>
            <w:r w:rsidRPr="00BE3C62">
              <w:rPr>
                <w:sz w:val="16"/>
              </w:rPr>
              <w:t>C4-214663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4C49" w14:textId="77777777" w:rsidR="004377C2" w:rsidRPr="00BE3C62" w:rsidRDefault="004377C2" w:rsidP="00BE3C62">
            <w:pPr>
              <w:pStyle w:val="TAL"/>
              <w:rPr>
                <w:sz w:val="16"/>
              </w:rPr>
            </w:pPr>
            <w:r w:rsidRPr="00BE3C62">
              <w:rPr>
                <w:sz w:val="16"/>
              </w:rPr>
              <w:t>EC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512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2DB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C80D" w14:textId="77777777" w:rsidR="004377C2" w:rsidRPr="00BE3C62" w:rsidRDefault="004377C2" w:rsidP="00BE3C62">
            <w:pPr>
              <w:pStyle w:val="TAL"/>
              <w:rPr>
                <w:sz w:val="16"/>
              </w:rPr>
            </w:pPr>
            <w:r w:rsidRPr="00BE3C62">
              <w:rPr>
                <w:sz w:val="16"/>
              </w:rPr>
              <w:t>C4-214365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C7203" w14:textId="77777777" w:rsidR="004377C2" w:rsidRPr="00BE3C62" w:rsidRDefault="004377C2" w:rsidP="00BE3C62">
            <w:pPr>
              <w:pStyle w:val="TAL"/>
              <w:rPr>
                <w:sz w:val="16"/>
              </w:rPr>
            </w:pPr>
          </w:p>
        </w:tc>
      </w:tr>
      <w:tr w:rsidR="00BE3C62" w:rsidRPr="00BE3C62" w14:paraId="0445C7F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051A8" w14:textId="77777777" w:rsidR="004377C2" w:rsidRPr="00BE3C62" w:rsidRDefault="004377C2" w:rsidP="00BE3C62">
            <w:pPr>
              <w:pStyle w:val="TAL"/>
              <w:rPr>
                <w:sz w:val="16"/>
              </w:rPr>
            </w:pPr>
            <w:r w:rsidRPr="00BE3C62">
              <w:rPr>
                <w:sz w:val="16"/>
              </w:rPr>
              <w:t>C4-214664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5B84" w14:textId="77777777" w:rsidR="004377C2" w:rsidRPr="00BE3C62" w:rsidRDefault="004377C2" w:rsidP="00BE3C62">
            <w:pPr>
              <w:pStyle w:val="TAL"/>
              <w:rPr>
                <w:sz w:val="16"/>
              </w:rPr>
            </w:pPr>
            <w:r w:rsidRPr="00BE3C62">
              <w:rPr>
                <w:sz w:val="16"/>
              </w:rPr>
              <w:t>EC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CDB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BB9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C500" w14:textId="77777777" w:rsidR="004377C2" w:rsidRPr="00BE3C62" w:rsidRDefault="004377C2" w:rsidP="00BE3C62">
            <w:pPr>
              <w:pStyle w:val="TAL"/>
              <w:rPr>
                <w:sz w:val="16"/>
              </w:rPr>
            </w:pPr>
            <w:r w:rsidRPr="00BE3C62">
              <w:rPr>
                <w:sz w:val="16"/>
              </w:rPr>
              <w:t>C4-214366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27F98" w14:textId="77777777" w:rsidR="004377C2" w:rsidRPr="00BE3C62" w:rsidRDefault="004377C2" w:rsidP="00BE3C62">
            <w:pPr>
              <w:pStyle w:val="TAL"/>
              <w:rPr>
                <w:sz w:val="16"/>
              </w:rPr>
            </w:pPr>
          </w:p>
        </w:tc>
      </w:tr>
      <w:tr w:rsidR="00BE3C62" w:rsidRPr="00BE3C62" w14:paraId="68DEC36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BE66" w14:textId="77777777" w:rsidR="004377C2" w:rsidRPr="00BE3C62" w:rsidRDefault="004377C2" w:rsidP="00BE3C62">
            <w:pPr>
              <w:pStyle w:val="TAL"/>
              <w:rPr>
                <w:sz w:val="16"/>
              </w:rPr>
            </w:pPr>
            <w:r w:rsidRPr="00BE3C62">
              <w:rPr>
                <w:sz w:val="16"/>
              </w:rPr>
              <w:t>C4-214665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11F8" w14:textId="77777777" w:rsidR="004377C2" w:rsidRPr="00BE3C62" w:rsidRDefault="004377C2" w:rsidP="00BE3C62">
            <w:pPr>
              <w:pStyle w:val="TAL"/>
              <w:rPr>
                <w:sz w:val="16"/>
              </w:rPr>
            </w:pPr>
            <w:r w:rsidRPr="00BE3C62">
              <w:rPr>
                <w:sz w:val="16"/>
              </w:rPr>
              <w:t>Retrieval of odbData as ProvisionedDataSet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3126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272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1207" w14:textId="77777777" w:rsidR="004377C2" w:rsidRPr="00BE3C62" w:rsidRDefault="004377C2" w:rsidP="00BE3C62">
            <w:pPr>
              <w:pStyle w:val="TAL"/>
              <w:rPr>
                <w:sz w:val="16"/>
              </w:rPr>
            </w:pPr>
            <w:r w:rsidRPr="00BE3C62">
              <w:rPr>
                <w:sz w:val="16"/>
              </w:rPr>
              <w:t>C4-214367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65E5" w14:textId="77777777" w:rsidR="004377C2" w:rsidRPr="00BE3C62" w:rsidRDefault="004377C2" w:rsidP="00BE3C62">
            <w:pPr>
              <w:pStyle w:val="TAL"/>
              <w:rPr>
                <w:sz w:val="16"/>
              </w:rPr>
            </w:pPr>
          </w:p>
        </w:tc>
      </w:tr>
      <w:tr w:rsidR="00BE3C62" w:rsidRPr="00BE3C62" w14:paraId="6B864A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A3B20" w14:textId="77777777" w:rsidR="004377C2" w:rsidRPr="00BE3C62" w:rsidRDefault="004377C2" w:rsidP="00BE3C62">
            <w:pPr>
              <w:pStyle w:val="TAL"/>
              <w:rPr>
                <w:sz w:val="16"/>
              </w:rPr>
            </w:pPr>
            <w:r w:rsidRPr="00BE3C62">
              <w:rPr>
                <w:sz w:val="16"/>
              </w:rPr>
              <w:t>C4-214666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2120" w14:textId="77777777" w:rsidR="004377C2" w:rsidRPr="00BE3C62" w:rsidRDefault="004377C2" w:rsidP="00BE3C62">
            <w:pPr>
              <w:pStyle w:val="TAL"/>
              <w:rPr>
                <w:sz w:val="16"/>
              </w:rPr>
            </w:pPr>
            <w:r w:rsidRPr="00BE3C62">
              <w:rPr>
                <w:sz w:val="16"/>
              </w:rPr>
              <w:t>Authorization of Group Identifier Translation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2B50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60D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78C58" w14:textId="77777777" w:rsidR="004377C2" w:rsidRPr="00BE3C62" w:rsidRDefault="004377C2" w:rsidP="00BE3C62">
            <w:pPr>
              <w:pStyle w:val="TAL"/>
              <w:rPr>
                <w:sz w:val="16"/>
              </w:rPr>
            </w:pPr>
            <w:r w:rsidRPr="00BE3C62">
              <w:rPr>
                <w:sz w:val="16"/>
              </w:rPr>
              <w:t>C4-214371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FD1F3" w14:textId="77777777" w:rsidR="004377C2" w:rsidRPr="00BE3C62" w:rsidRDefault="004377C2" w:rsidP="00BE3C62">
            <w:pPr>
              <w:pStyle w:val="TAL"/>
              <w:rPr>
                <w:sz w:val="16"/>
              </w:rPr>
            </w:pPr>
          </w:p>
        </w:tc>
      </w:tr>
      <w:tr w:rsidR="00BE3C62" w:rsidRPr="00BE3C62" w14:paraId="240921D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3274" w14:textId="77777777" w:rsidR="004377C2" w:rsidRPr="00BE3C62" w:rsidRDefault="004377C2" w:rsidP="00BE3C62">
            <w:pPr>
              <w:pStyle w:val="TAL"/>
              <w:rPr>
                <w:sz w:val="16"/>
              </w:rPr>
            </w:pPr>
            <w:r w:rsidRPr="00BE3C62">
              <w:rPr>
                <w:sz w:val="16"/>
              </w:rPr>
              <w:t>C4-214667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4ADA" w14:textId="77777777" w:rsidR="004377C2" w:rsidRPr="00BE3C62" w:rsidRDefault="004377C2" w:rsidP="00BE3C62">
            <w:pPr>
              <w:pStyle w:val="TAL"/>
              <w:rPr>
                <w:sz w:val="16"/>
              </w:rPr>
            </w:pPr>
            <w:r w:rsidRPr="00BE3C62">
              <w:rPr>
                <w:sz w:val="16"/>
              </w:rPr>
              <w:t>MTC Provider in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8EA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318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5E819" w14:textId="77777777" w:rsidR="004377C2" w:rsidRPr="00BE3C62" w:rsidRDefault="004377C2" w:rsidP="00BE3C62">
            <w:pPr>
              <w:pStyle w:val="TAL"/>
              <w:rPr>
                <w:sz w:val="16"/>
              </w:rPr>
            </w:pPr>
            <w:r w:rsidRPr="00BE3C62">
              <w:rPr>
                <w:sz w:val="16"/>
              </w:rPr>
              <w:t>C4-214372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020B" w14:textId="77777777" w:rsidR="004377C2" w:rsidRPr="00BE3C62" w:rsidRDefault="004377C2" w:rsidP="00BE3C62">
            <w:pPr>
              <w:pStyle w:val="TAL"/>
              <w:rPr>
                <w:sz w:val="16"/>
              </w:rPr>
            </w:pPr>
          </w:p>
        </w:tc>
      </w:tr>
      <w:tr w:rsidR="00BE3C62" w:rsidRPr="00BE3C62" w14:paraId="04F2CE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C1CD" w14:textId="77777777" w:rsidR="004377C2" w:rsidRPr="00BE3C62" w:rsidRDefault="004377C2" w:rsidP="00BE3C62">
            <w:pPr>
              <w:pStyle w:val="TAL"/>
              <w:rPr>
                <w:sz w:val="16"/>
              </w:rPr>
            </w:pPr>
            <w:r w:rsidRPr="00BE3C62">
              <w:rPr>
                <w:sz w:val="16"/>
              </w:rPr>
              <w:t>C4-214668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96E2" w14:textId="77777777" w:rsidR="004377C2" w:rsidRPr="00BE3C62" w:rsidRDefault="004377C2" w:rsidP="00BE3C62">
            <w:pPr>
              <w:pStyle w:val="TAL"/>
              <w:rPr>
                <w:sz w:val="16"/>
              </w:rPr>
            </w:pPr>
            <w:r w:rsidRPr="00BE3C62">
              <w:rPr>
                <w:sz w:val="16"/>
              </w:rPr>
              <w:t>Allow changing NIDD Authorization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84BE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6A5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0610" w14:textId="77777777" w:rsidR="004377C2" w:rsidRPr="00BE3C62" w:rsidRDefault="004377C2" w:rsidP="00BE3C62">
            <w:pPr>
              <w:pStyle w:val="TAL"/>
              <w:rPr>
                <w:sz w:val="16"/>
              </w:rPr>
            </w:pPr>
            <w:r w:rsidRPr="00BE3C62">
              <w:rPr>
                <w:sz w:val="16"/>
              </w:rPr>
              <w:t>C4-214375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55CB7" w14:textId="77777777" w:rsidR="004377C2" w:rsidRPr="00BE3C62" w:rsidRDefault="004377C2" w:rsidP="00BE3C62">
            <w:pPr>
              <w:pStyle w:val="TAL"/>
              <w:rPr>
                <w:sz w:val="16"/>
              </w:rPr>
            </w:pPr>
          </w:p>
        </w:tc>
      </w:tr>
      <w:tr w:rsidR="00BE3C62" w:rsidRPr="00BE3C62" w14:paraId="0C83C31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74B4" w14:textId="77777777" w:rsidR="004377C2" w:rsidRPr="00BE3C62" w:rsidRDefault="004377C2" w:rsidP="00BE3C62">
            <w:pPr>
              <w:pStyle w:val="TAL"/>
              <w:rPr>
                <w:sz w:val="16"/>
              </w:rPr>
            </w:pPr>
            <w:r w:rsidRPr="00BE3C62">
              <w:rPr>
                <w:sz w:val="16"/>
              </w:rPr>
              <w:t>C4-214669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0A09" w14:textId="77777777" w:rsidR="004377C2" w:rsidRPr="00BE3C62" w:rsidRDefault="004377C2" w:rsidP="00BE3C62">
            <w:pPr>
              <w:pStyle w:val="TAL"/>
              <w:rPr>
                <w:sz w:val="16"/>
              </w:rPr>
            </w:pPr>
            <w:r w:rsidRPr="00BE3C62">
              <w:rPr>
                <w:sz w:val="16"/>
              </w:rPr>
              <w:t>NIDD Authorization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E3C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CB9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37E4D" w14:textId="77777777" w:rsidR="004377C2" w:rsidRPr="00BE3C62" w:rsidRDefault="004377C2" w:rsidP="00BE3C62">
            <w:pPr>
              <w:pStyle w:val="TAL"/>
              <w:rPr>
                <w:sz w:val="16"/>
              </w:rPr>
            </w:pPr>
            <w:r w:rsidRPr="00BE3C62">
              <w:rPr>
                <w:sz w:val="16"/>
              </w:rPr>
              <w:t>C4-214376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116C9" w14:textId="77777777" w:rsidR="004377C2" w:rsidRPr="00BE3C62" w:rsidRDefault="004377C2" w:rsidP="00BE3C62">
            <w:pPr>
              <w:pStyle w:val="TAL"/>
              <w:rPr>
                <w:sz w:val="16"/>
              </w:rPr>
            </w:pPr>
          </w:p>
        </w:tc>
      </w:tr>
      <w:tr w:rsidR="00BE3C62" w:rsidRPr="00BE3C62" w14:paraId="28A46F7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E0F5" w14:textId="77777777" w:rsidR="004377C2" w:rsidRPr="00BE3C62" w:rsidRDefault="004377C2" w:rsidP="00BE3C62">
            <w:pPr>
              <w:pStyle w:val="TAL"/>
              <w:rPr>
                <w:sz w:val="16"/>
              </w:rPr>
            </w:pPr>
            <w:r w:rsidRPr="00BE3C62">
              <w:rPr>
                <w:sz w:val="16"/>
              </w:rPr>
              <w:t>C4-214670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F928" w14:textId="77777777" w:rsidR="004377C2" w:rsidRPr="00BE3C62" w:rsidRDefault="004377C2" w:rsidP="00BE3C62">
            <w:pPr>
              <w:pStyle w:val="TAL"/>
              <w:rPr>
                <w:sz w:val="16"/>
              </w:rPr>
            </w:pPr>
            <w:r w:rsidRPr="00BE3C62">
              <w:rPr>
                <w:sz w:val="16"/>
              </w:rPr>
              <w:t>Retrieval of RegistrationDataSets containing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471C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085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7654" w14:textId="77777777" w:rsidR="004377C2" w:rsidRPr="00BE3C62" w:rsidRDefault="004377C2" w:rsidP="00BE3C62">
            <w:pPr>
              <w:pStyle w:val="TAL"/>
              <w:rPr>
                <w:sz w:val="16"/>
              </w:rPr>
            </w:pPr>
            <w:r w:rsidRPr="00BE3C62">
              <w:rPr>
                <w:sz w:val="16"/>
              </w:rPr>
              <w:t>C4-214377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23912" w14:textId="77777777" w:rsidR="004377C2" w:rsidRPr="00BE3C62" w:rsidRDefault="004377C2" w:rsidP="00BE3C62">
            <w:pPr>
              <w:pStyle w:val="TAL"/>
              <w:rPr>
                <w:sz w:val="16"/>
              </w:rPr>
            </w:pPr>
          </w:p>
        </w:tc>
      </w:tr>
      <w:tr w:rsidR="00BE3C62" w:rsidRPr="00BE3C62" w14:paraId="61E8656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C886" w14:textId="77777777" w:rsidR="004377C2" w:rsidRPr="00BE3C62" w:rsidRDefault="004377C2" w:rsidP="00BE3C62">
            <w:pPr>
              <w:pStyle w:val="TAL"/>
              <w:rPr>
                <w:sz w:val="16"/>
              </w:rPr>
            </w:pPr>
            <w:r w:rsidRPr="00BE3C62">
              <w:rPr>
                <w:sz w:val="16"/>
              </w:rPr>
              <w:t>C4-214671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DA189" w14:textId="77777777" w:rsidR="004377C2" w:rsidRPr="00BE3C62" w:rsidRDefault="004377C2" w:rsidP="00BE3C62">
            <w:pPr>
              <w:pStyle w:val="TAL"/>
              <w:rPr>
                <w:sz w:val="16"/>
              </w:rPr>
            </w:pPr>
            <w:r w:rsidRPr="00BE3C62">
              <w:rPr>
                <w:sz w:val="16"/>
              </w:rPr>
              <w:t>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ACAF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9BA3A" w14:textId="77777777" w:rsidR="004377C2" w:rsidRPr="00BE3C62" w:rsidRDefault="004377C2" w:rsidP="00BE3C62">
            <w:pPr>
              <w:pStyle w:val="TAL"/>
              <w:rPr>
                <w:sz w:val="16"/>
              </w:rPr>
            </w:pPr>
            <w:r w:rsidRPr="00BE3C62">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2202" w14:textId="77777777" w:rsidR="004377C2" w:rsidRPr="00BE3C62" w:rsidRDefault="004377C2" w:rsidP="00BE3C62">
            <w:pPr>
              <w:pStyle w:val="TAL"/>
              <w:rPr>
                <w:sz w:val="16"/>
              </w:rPr>
            </w:pPr>
            <w:r w:rsidRPr="00BE3C62">
              <w:rPr>
                <w:sz w:val="16"/>
              </w:rPr>
              <w:t>C4-214485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5F86" w14:textId="77777777" w:rsidR="004377C2" w:rsidRPr="00BE3C62" w:rsidRDefault="004377C2" w:rsidP="00BE3C62">
            <w:pPr>
              <w:pStyle w:val="TAL"/>
              <w:rPr>
                <w:sz w:val="16"/>
              </w:rPr>
            </w:pPr>
          </w:p>
        </w:tc>
      </w:tr>
      <w:tr w:rsidR="00BE3C62" w:rsidRPr="00BE3C62" w14:paraId="2C9E1AC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621F1" w14:textId="77777777" w:rsidR="004377C2" w:rsidRPr="00BE3C62" w:rsidRDefault="004377C2" w:rsidP="00BE3C62">
            <w:pPr>
              <w:pStyle w:val="TAL"/>
              <w:rPr>
                <w:sz w:val="16"/>
              </w:rPr>
            </w:pPr>
            <w:r w:rsidRPr="00BE3C62">
              <w:rPr>
                <w:sz w:val="16"/>
              </w:rPr>
              <w:t>C4-214672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DD03" w14:textId="77777777" w:rsidR="004377C2" w:rsidRPr="00BE3C62" w:rsidRDefault="004377C2" w:rsidP="00BE3C62">
            <w:pPr>
              <w:pStyle w:val="TAL"/>
              <w:rPr>
                <w:sz w:val="16"/>
              </w:rPr>
            </w:pPr>
            <w:r w:rsidRPr="00BE3C62">
              <w:rPr>
                <w:sz w:val="16"/>
              </w:rPr>
              <w:t>Slice "SD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9A5A" w14:textId="77777777" w:rsidR="004377C2" w:rsidRPr="00BE3C62" w:rsidRDefault="004377C2" w:rsidP="00BE3C62">
            <w:pPr>
              <w:pStyle w:val="TAL"/>
              <w:rPr>
                <w:sz w:val="16"/>
              </w:rPr>
            </w:pPr>
            <w:r w:rsidRPr="00BE3C62">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D358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624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99537" w14:textId="77777777" w:rsidR="004377C2" w:rsidRPr="00BE3C62" w:rsidRDefault="004377C2" w:rsidP="00BE3C62">
            <w:pPr>
              <w:pStyle w:val="TAL"/>
              <w:rPr>
                <w:sz w:val="16"/>
              </w:rPr>
            </w:pPr>
          </w:p>
        </w:tc>
      </w:tr>
      <w:tr w:rsidR="00BE3C62" w:rsidRPr="00BE3C62" w14:paraId="513216A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F5D2" w14:textId="77777777" w:rsidR="004377C2" w:rsidRPr="00BE3C62" w:rsidRDefault="004377C2" w:rsidP="00BE3C62">
            <w:pPr>
              <w:pStyle w:val="TAL"/>
              <w:rPr>
                <w:sz w:val="16"/>
              </w:rPr>
            </w:pPr>
            <w:r w:rsidRPr="00BE3C62">
              <w:rPr>
                <w:sz w:val="16"/>
              </w:rPr>
              <w:t>C4-214673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45599" w14:textId="77777777" w:rsidR="004377C2" w:rsidRPr="00BE3C62" w:rsidRDefault="004377C2" w:rsidP="00BE3C62">
            <w:pPr>
              <w:pStyle w:val="TAL"/>
              <w:rPr>
                <w:sz w:val="16"/>
              </w:rPr>
            </w:pPr>
            <w:r w:rsidRPr="00BE3C62">
              <w:rPr>
                <w:sz w:val="16"/>
              </w:rPr>
              <w:t>Solution proposal for UDR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C66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BD54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0D9CE" w14:textId="77777777" w:rsidR="004377C2" w:rsidRPr="00BE3C62" w:rsidRDefault="004377C2" w:rsidP="00BE3C62">
            <w:pPr>
              <w:pStyle w:val="TAL"/>
              <w:rPr>
                <w:sz w:val="16"/>
              </w:rPr>
            </w:pPr>
            <w:r w:rsidRPr="00BE3C62">
              <w:rPr>
                <w:sz w:val="16"/>
              </w:rPr>
              <w:t>C4-214378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A0B6" w14:textId="77777777" w:rsidR="004377C2" w:rsidRPr="00BE3C62" w:rsidRDefault="004377C2" w:rsidP="00BE3C62">
            <w:pPr>
              <w:pStyle w:val="TAL"/>
              <w:rPr>
                <w:sz w:val="16"/>
              </w:rPr>
            </w:pPr>
          </w:p>
        </w:tc>
      </w:tr>
      <w:tr w:rsidR="00BE3C62" w:rsidRPr="00BE3C62" w14:paraId="2D8ED6E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92F0" w14:textId="77777777" w:rsidR="004377C2" w:rsidRPr="00BE3C62" w:rsidRDefault="004377C2" w:rsidP="00BE3C62">
            <w:pPr>
              <w:pStyle w:val="TAL"/>
              <w:rPr>
                <w:sz w:val="16"/>
              </w:rPr>
            </w:pPr>
            <w:r w:rsidRPr="00BE3C62">
              <w:rPr>
                <w:sz w:val="16"/>
              </w:rPr>
              <w:t>C4-214674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BB7B" w14:textId="77777777" w:rsidR="004377C2" w:rsidRPr="00BE3C62" w:rsidRDefault="004377C2" w:rsidP="00BE3C62">
            <w:pPr>
              <w:pStyle w:val="TAL"/>
              <w:rPr>
                <w:sz w:val="16"/>
              </w:rPr>
            </w:pPr>
            <w:r w:rsidRPr="00BE3C62">
              <w:rPr>
                <w:sz w:val="16"/>
              </w:rPr>
              <w:t>SCP response in NRF error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43A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8C6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5155F" w14:textId="77777777" w:rsidR="004377C2" w:rsidRPr="00BE3C62" w:rsidRDefault="004377C2" w:rsidP="00BE3C62">
            <w:pPr>
              <w:pStyle w:val="TAL"/>
              <w:rPr>
                <w:sz w:val="16"/>
              </w:rPr>
            </w:pPr>
            <w:r w:rsidRPr="00BE3C62">
              <w:rPr>
                <w:sz w:val="16"/>
              </w:rPr>
              <w:t>C4-214221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1C210" w14:textId="77777777" w:rsidR="004377C2" w:rsidRPr="00BE3C62" w:rsidRDefault="004377C2" w:rsidP="00BE3C62">
            <w:pPr>
              <w:pStyle w:val="TAL"/>
              <w:rPr>
                <w:sz w:val="16"/>
              </w:rPr>
            </w:pPr>
          </w:p>
        </w:tc>
      </w:tr>
      <w:tr w:rsidR="00BE3C62" w:rsidRPr="00BE3C62" w14:paraId="0966214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1AFA" w14:textId="77777777" w:rsidR="004377C2" w:rsidRPr="00BE3C62" w:rsidRDefault="004377C2" w:rsidP="00BE3C62">
            <w:pPr>
              <w:pStyle w:val="TAL"/>
              <w:rPr>
                <w:sz w:val="16"/>
              </w:rPr>
            </w:pPr>
            <w:r w:rsidRPr="00BE3C62">
              <w:rPr>
                <w:sz w:val="16"/>
              </w:rPr>
              <w:t>C4-214675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CD39" w14:textId="77777777" w:rsidR="004377C2" w:rsidRPr="00BE3C62" w:rsidRDefault="004377C2" w:rsidP="00BE3C62">
            <w:pPr>
              <w:pStyle w:val="TAL"/>
              <w:rPr>
                <w:sz w:val="16"/>
              </w:rPr>
            </w:pPr>
            <w:r w:rsidRPr="00BE3C62">
              <w:rPr>
                <w:sz w:val="16"/>
              </w:rPr>
              <w:t>Returning the interPlmnFqdn attribute in NFProfile in NF Discovery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ECD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7B2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13D7E" w14:textId="77777777" w:rsidR="004377C2" w:rsidRPr="00BE3C62" w:rsidRDefault="004377C2" w:rsidP="00BE3C62">
            <w:pPr>
              <w:pStyle w:val="TAL"/>
              <w:rPr>
                <w:sz w:val="16"/>
              </w:rPr>
            </w:pPr>
            <w:r w:rsidRPr="00BE3C62">
              <w:rPr>
                <w:sz w:val="16"/>
              </w:rPr>
              <w:t>C4-214225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0D8B2" w14:textId="77777777" w:rsidR="004377C2" w:rsidRPr="00BE3C62" w:rsidRDefault="004377C2" w:rsidP="00BE3C62">
            <w:pPr>
              <w:pStyle w:val="TAL"/>
              <w:rPr>
                <w:sz w:val="16"/>
              </w:rPr>
            </w:pPr>
          </w:p>
        </w:tc>
      </w:tr>
      <w:tr w:rsidR="00BE3C62" w:rsidRPr="00BE3C62" w14:paraId="7D07CA4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3088" w14:textId="77777777" w:rsidR="004377C2" w:rsidRPr="00BE3C62" w:rsidRDefault="004377C2" w:rsidP="00BE3C62">
            <w:pPr>
              <w:pStyle w:val="TAL"/>
              <w:rPr>
                <w:sz w:val="16"/>
              </w:rPr>
            </w:pPr>
            <w:r w:rsidRPr="00BE3C62">
              <w:rPr>
                <w:sz w:val="16"/>
              </w:rPr>
              <w:t>C4-214676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8A6D" w14:textId="77777777" w:rsidR="004377C2" w:rsidRPr="00BE3C62" w:rsidRDefault="004377C2" w:rsidP="00BE3C62">
            <w:pPr>
              <w:pStyle w:val="TAL"/>
              <w:rPr>
                <w:sz w:val="16"/>
              </w:rPr>
            </w:pPr>
            <w:r w:rsidRPr="00BE3C62">
              <w:rPr>
                <w:sz w:val="16"/>
              </w:rPr>
              <w:t>Data Model of the DNSContext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45A33"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583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9317" w14:textId="77777777" w:rsidR="004377C2" w:rsidRPr="00BE3C62" w:rsidRDefault="004377C2" w:rsidP="00BE3C62">
            <w:pPr>
              <w:pStyle w:val="TAL"/>
              <w:rPr>
                <w:sz w:val="16"/>
              </w:rPr>
            </w:pPr>
            <w:r w:rsidRPr="00BE3C62">
              <w:rPr>
                <w:sz w:val="16"/>
              </w:rPr>
              <w:t>C4-214226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5DA63" w14:textId="77777777" w:rsidR="004377C2" w:rsidRPr="00BE3C62" w:rsidRDefault="004377C2" w:rsidP="00BE3C62">
            <w:pPr>
              <w:pStyle w:val="TAL"/>
              <w:rPr>
                <w:sz w:val="16"/>
              </w:rPr>
            </w:pPr>
          </w:p>
        </w:tc>
      </w:tr>
      <w:tr w:rsidR="00BE3C62" w:rsidRPr="00BE3C62" w14:paraId="5E0A2B7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D61E" w14:textId="77777777" w:rsidR="004377C2" w:rsidRPr="00BE3C62" w:rsidRDefault="004377C2" w:rsidP="00BE3C62">
            <w:pPr>
              <w:pStyle w:val="TAL"/>
              <w:rPr>
                <w:sz w:val="16"/>
              </w:rPr>
            </w:pPr>
            <w:r w:rsidRPr="00BE3C62">
              <w:rPr>
                <w:sz w:val="16"/>
              </w:rPr>
              <w:t>C4-214677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0BF3" w14:textId="77777777" w:rsidR="004377C2" w:rsidRPr="00BE3C62" w:rsidRDefault="004377C2" w:rsidP="00BE3C62">
            <w:pPr>
              <w:pStyle w:val="TAL"/>
              <w:rPr>
                <w:sz w:val="16"/>
              </w:rPr>
            </w:pPr>
            <w:r w:rsidRPr="00BE3C62">
              <w:rPr>
                <w:sz w:val="16"/>
              </w:rPr>
              <w:t>EAS Discovery procedure with Local DNS Server/Resolver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34F5"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600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13817" w14:textId="77777777" w:rsidR="004377C2" w:rsidRPr="00BE3C62" w:rsidRDefault="004377C2" w:rsidP="00BE3C62">
            <w:pPr>
              <w:pStyle w:val="TAL"/>
              <w:rPr>
                <w:sz w:val="16"/>
              </w:rPr>
            </w:pPr>
            <w:r w:rsidRPr="00BE3C62">
              <w:rPr>
                <w:sz w:val="16"/>
              </w:rPr>
              <w:t>C4-214228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1C4DD" w14:textId="77777777" w:rsidR="004377C2" w:rsidRPr="00BE3C62" w:rsidRDefault="004377C2" w:rsidP="00BE3C62">
            <w:pPr>
              <w:pStyle w:val="TAL"/>
              <w:rPr>
                <w:sz w:val="16"/>
              </w:rPr>
            </w:pPr>
          </w:p>
        </w:tc>
      </w:tr>
      <w:tr w:rsidR="00BE3C62" w:rsidRPr="00BE3C62" w14:paraId="40D697B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1BA76" w14:textId="77777777" w:rsidR="004377C2" w:rsidRPr="00BE3C62" w:rsidRDefault="004377C2" w:rsidP="00BE3C62">
            <w:pPr>
              <w:pStyle w:val="TAL"/>
              <w:rPr>
                <w:sz w:val="16"/>
              </w:rPr>
            </w:pPr>
            <w:r w:rsidRPr="00BE3C62">
              <w:rPr>
                <w:sz w:val="16"/>
              </w:rPr>
              <w:t>C4-214678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18FB" w14:textId="77777777" w:rsidR="004377C2" w:rsidRPr="00BE3C62" w:rsidRDefault="004377C2" w:rsidP="00BE3C62">
            <w:pPr>
              <w:pStyle w:val="TAL"/>
              <w:rPr>
                <w:sz w:val="16"/>
              </w:rPr>
            </w:pPr>
            <w:r w:rsidRPr="00BE3C62">
              <w:rPr>
                <w:sz w:val="16"/>
              </w:rPr>
              <w:t>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4666"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A28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F478" w14:textId="77777777" w:rsidR="004377C2" w:rsidRPr="00BE3C62" w:rsidRDefault="004377C2" w:rsidP="00BE3C62">
            <w:pPr>
              <w:pStyle w:val="TAL"/>
              <w:rPr>
                <w:sz w:val="16"/>
              </w:rPr>
            </w:pPr>
            <w:r w:rsidRPr="00BE3C62">
              <w:rPr>
                <w:sz w:val="16"/>
              </w:rPr>
              <w:t>C4-214232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095FB" w14:textId="77777777" w:rsidR="004377C2" w:rsidRPr="00BE3C62" w:rsidRDefault="004377C2" w:rsidP="00BE3C62">
            <w:pPr>
              <w:pStyle w:val="TAL"/>
              <w:rPr>
                <w:sz w:val="16"/>
              </w:rPr>
            </w:pPr>
            <w:r w:rsidRPr="00BE3C62">
              <w:rPr>
                <w:sz w:val="16"/>
              </w:rPr>
              <w:t>C4-214808</w:t>
            </w:r>
          </w:p>
        </w:tc>
      </w:tr>
      <w:tr w:rsidR="00BE3C62" w:rsidRPr="00BE3C62" w14:paraId="3135CC3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705F" w14:textId="77777777" w:rsidR="004377C2" w:rsidRPr="00BE3C62" w:rsidRDefault="004377C2" w:rsidP="00BE3C62">
            <w:pPr>
              <w:pStyle w:val="TAL"/>
              <w:rPr>
                <w:sz w:val="16"/>
              </w:rPr>
            </w:pPr>
            <w:r w:rsidRPr="00BE3C62">
              <w:rPr>
                <w:sz w:val="16"/>
              </w:rPr>
              <w:t>C4-214679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B005" w14:textId="77777777" w:rsidR="004377C2" w:rsidRPr="00BE3C62" w:rsidRDefault="004377C2" w:rsidP="00BE3C62">
            <w:pPr>
              <w:pStyle w:val="TAL"/>
              <w:rPr>
                <w:sz w:val="16"/>
              </w:rPr>
            </w:pPr>
            <w:r w:rsidRPr="00BE3C62">
              <w:rPr>
                <w:sz w:val="16"/>
              </w:rPr>
              <w:t>MB-SMF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A2E8"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781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0EEF" w14:textId="77777777" w:rsidR="004377C2" w:rsidRPr="00BE3C62" w:rsidRDefault="004377C2" w:rsidP="00BE3C62">
            <w:pPr>
              <w:pStyle w:val="TAL"/>
              <w:rPr>
                <w:sz w:val="16"/>
              </w:rPr>
            </w:pPr>
            <w:r w:rsidRPr="00BE3C62">
              <w:rPr>
                <w:sz w:val="16"/>
              </w:rPr>
              <w:t>C4-214233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C037" w14:textId="77777777" w:rsidR="004377C2" w:rsidRPr="00BE3C62" w:rsidRDefault="004377C2" w:rsidP="00BE3C62">
            <w:pPr>
              <w:pStyle w:val="TAL"/>
              <w:rPr>
                <w:sz w:val="16"/>
              </w:rPr>
            </w:pPr>
            <w:r w:rsidRPr="00BE3C62">
              <w:rPr>
                <w:sz w:val="16"/>
              </w:rPr>
              <w:t>CP-212094</w:t>
            </w:r>
          </w:p>
        </w:tc>
      </w:tr>
      <w:tr w:rsidR="00BE3C62" w:rsidRPr="00BE3C62" w14:paraId="26B8AB4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D901" w14:textId="77777777" w:rsidR="004377C2" w:rsidRPr="00BE3C62" w:rsidRDefault="004377C2" w:rsidP="00BE3C62">
            <w:pPr>
              <w:pStyle w:val="TAL"/>
              <w:rPr>
                <w:sz w:val="16"/>
              </w:rPr>
            </w:pPr>
            <w:r w:rsidRPr="00BE3C62">
              <w:rPr>
                <w:sz w:val="16"/>
              </w:rPr>
              <w:t>C4-214680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EDB5" w14:textId="77777777" w:rsidR="004377C2" w:rsidRPr="00BE3C62" w:rsidRDefault="004377C2" w:rsidP="00BE3C62">
            <w:pPr>
              <w:pStyle w:val="TAL"/>
              <w:rPr>
                <w:sz w:val="16"/>
              </w:rPr>
            </w:pPr>
            <w:r w:rsidRPr="00BE3C62">
              <w:rPr>
                <w:sz w:val="16"/>
              </w:rPr>
              <w:t>PDUSession API extensions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F36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58B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4BB5" w14:textId="77777777" w:rsidR="004377C2" w:rsidRPr="00BE3C62" w:rsidRDefault="004377C2" w:rsidP="00BE3C62">
            <w:pPr>
              <w:pStyle w:val="TAL"/>
              <w:rPr>
                <w:sz w:val="16"/>
              </w:rPr>
            </w:pPr>
            <w:r w:rsidRPr="00BE3C62">
              <w:rPr>
                <w:sz w:val="16"/>
              </w:rPr>
              <w:t>C4-214244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0438" w14:textId="77777777" w:rsidR="004377C2" w:rsidRPr="00BE3C62" w:rsidRDefault="004377C2" w:rsidP="00BE3C62">
            <w:pPr>
              <w:pStyle w:val="TAL"/>
              <w:rPr>
                <w:sz w:val="16"/>
              </w:rPr>
            </w:pPr>
          </w:p>
        </w:tc>
      </w:tr>
      <w:tr w:rsidR="00BE3C62" w:rsidRPr="00BE3C62" w14:paraId="2BB1C37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02049" w14:textId="77777777" w:rsidR="004377C2" w:rsidRPr="00BE3C62" w:rsidRDefault="004377C2" w:rsidP="00BE3C62">
            <w:pPr>
              <w:pStyle w:val="TAL"/>
              <w:rPr>
                <w:sz w:val="16"/>
              </w:rPr>
            </w:pPr>
            <w:r w:rsidRPr="00BE3C62">
              <w:rPr>
                <w:sz w:val="16"/>
              </w:rPr>
              <w:t>C4-214681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414C" w14:textId="77777777" w:rsidR="004377C2" w:rsidRPr="00BE3C62" w:rsidRDefault="004377C2" w:rsidP="00BE3C62">
            <w:pPr>
              <w:pStyle w:val="TAL"/>
              <w:rPr>
                <w:sz w:val="16"/>
              </w:rPr>
            </w:pPr>
            <w:r w:rsidRPr="00BE3C62">
              <w:rPr>
                <w:sz w:val="16"/>
              </w:rPr>
              <w:t>Discovery headers in service request with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E3F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4F0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8049" w14:textId="77777777" w:rsidR="004377C2" w:rsidRPr="00BE3C62" w:rsidRDefault="004377C2" w:rsidP="00BE3C62">
            <w:pPr>
              <w:pStyle w:val="TAL"/>
              <w:rPr>
                <w:sz w:val="16"/>
              </w:rPr>
            </w:pPr>
            <w:r w:rsidRPr="00BE3C62">
              <w:rPr>
                <w:sz w:val="16"/>
              </w:rPr>
              <w:t>C4-214247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2199" w14:textId="77777777" w:rsidR="004377C2" w:rsidRPr="00BE3C62" w:rsidRDefault="004377C2" w:rsidP="00BE3C62">
            <w:pPr>
              <w:pStyle w:val="TAL"/>
              <w:rPr>
                <w:sz w:val="16"/>
              </w:rPr>
            </w:pPr>
          </w:p>
        </w:tc>
      </w:tr>
      <w:tr w:rsidR="00BE3C62" w:rsidRPr="00BE3C62" w14:paraId="00A3267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D696" w14:textId="77777777" w:rsidR="004377C2" w:rsidRPr="00BE3C62" w:rsidRDefault="004377C2" w:rsidP="00BE3C62">
            <w:pPr>
              <w:pStyle w:val="TAL"/>
              <w:rPr>
                <w:sz w:val="16"/>
              </w:rPr>
            </w:pPr>
            <w:r w:rsidRPr="00BE3C62">
              <w:rPr>
                <w:sz w:val="16"/>
              </w:rPr>
              <w:t>C4-214682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2117" w14:textId="77777777" w:rsidR="004377C2" w:rsidRPr="00BE3C62" w:rsidRDefault="004377C2" w:rsidP="00BE3C62">
            <w:pPr>
              <w:pStyle w:val="TAL"/>
              <w:rPr>
                <w:sz w:val="16"/>
              </w:rPr>
            </w:pPr>
            <w:r w:rsidRPr="00BE3C62">
              <w:rPr>
                <w:sz w:val="16"/>
              </w:rPr>
              <w:t>Discovery headers in service request with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E5F1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22F2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9714" w14:textId="77777777" w:rsidR="004377C2" w:rsidRPr="00BE3C62" w:rsidRDefault="004377C2" w:rsidP="00BE3C62">
            <w:pPr>
              <w:pStyle w:val="TAL"/>
              <w:rPr>
                <w:sz w:val="16"/>
              </w:rPr>
            </w:pPr>
            <w:r w:rsidRPr="00BE3C62">
              <w:rPr>
                <w:sz w:val="16"/>
              </w:rPr>
              <w:t>C4-214248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B9EAD" w14:textId="77777777" w:rsidR="004377C2" w:rsidRPr="00BE3C62" w:rsidRDefault="004377C2" w:rsidP="00BE3C62">
            <w:pPr>
              <w:pStyle w:val="TAL"/>
              <w:rPr>
                <w:sz w:val="16"/>
              </w:rPr>
            </w:pPr>
          </w:p>
        </w:tc>
      </w:tr>
      <w:tr w:rsidR="00BE3C62" w:rsidRPr="00BE3C62" w14:paraId="2F1F629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9859" w14:textId="77777777" w:rsidR="004377C2" w:rsidRPr="00BE3C62" w:rsidRDefault="004377C2" w:rsidP="00BE3C62">
            <w:pPr>
              <w:pStyle w:val="TAL"/>
              <w:rPr>
                <w:sz w:val="16"/>
              </w:rPr>
            </w:pPr>
            <w:r w:rsidRPr="00BE3C62">
              <w:rPr>
                <w:sz w:val="16"/>
              </w:rPr>
              <w:t>C4-214683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3E23" w14:textId="77777777" w:rsidR="004377C2" w:rsidRPr="00BE3C62" w:rsidRDefault="004377C2" w:rsidP="00BE3C62">
            <w:pPr>
              <w:pStyle w:val="TAL"/>
              <w:rPr>
                <w:sz w:val="16"/>
              </w:rPr>
            </w:pPr>
            <w:r w:rsidRPr="00BE3C62">
              <w:rPr>
                <w:sz w:val="16"/>
              </w:rPr>
              <w:t>Reception service Resources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A5B5"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02F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FD0DB" w14:textId="77777777" w:rsidR="004377C2" w:rsidRPr="00BE3C62" w:rsidRDefault="004377C2" w:rsidP="00BE3C62">
            <w:pPr>
              <w:pStyle w:val="TAL"/>
              <w:rPr>
                <w:sz w:val="16"/>
              </w:rPr>
            </w:pPr>
            <w:r w:rsidRPr="00BE3C62">
              <w:rPr>
                <w:sz w:val="16"/>
              </w:rPr>
              <w:t>C4-214240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64AF" w14:textId="77777777" w:rsidR="004377C2" w:rsidRPr="00BE3C62" w:rsidRDefault="004377C2" w:rsidP="00BE3C62">
            <w:pPr>
              <w:pStyle w:val="TAL"/>
              <w:rPr>
                <w:sz w:val="16"/>
              </w:rPr>
            </w:pPr>
          </w:p>
        </w:tc>
      </w:tr>
      <w:tr w:rsidR="00BE3C62" w:rsidRPr="00BE3C62" w14:paraId="5382240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2774" w14:textId="77777777" w:rsidR="004377C2" w:rsidRPr="00BE3C62" w:rsidRDefault="004377C2" w:rsidP="00BE3C62">
            <w:pPr>
              <w:pStyle w:val="TAL"/>
              <w:rPr>
                <w:sz w:val="16"/>
              </w:rPr>
            </w:pPr>
            <w:r w:rsidRPr="00BE3C62">
              <w:rPr>
                <w:sz w:val="16"/>
              </w:rPr>
              <w:t>C4-214684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8819" w14:textId="77777777" w:rsidR="004377C2" w:rsidRPr="00BE3C62" w:rsidRDefault="004377C2" w:rsidP="00BE3C62">
            <w:pPr>
              <w:pStyle w:val="TAL"/>
              <w:rPr>
                <w:sz w:val="16"/>
              </w:rPr>
            </w:pPr>
            <w:r w:rsidRPr="00BE3C62">
              <w:rPr>
                <w:sz w:val="16"/>
              </w:rPr>
              <w:t>MBSSession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03B2"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D8AA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D021" w14:textId="77777777" w:rsidR="004377C2" w:rsidRPr="00BE3C62" w:rsidRDefault="004377C2" w:rsidP="00BE3C62">
            <w:pPr>
              <w:pStyle w:val="TAL"/>
              <w:rPr>
                <w:sz w:val="16"/>
              </w:rPr>
            </w:pPr>
            <w:r w:rsidRPr="00BE3C62">
              <w:rPr>
                <w:sz w:val="16"/>
              </w:rPr>
              <w:t>C4-214235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C37B6" w14:textId="77777777" w:rsidR="004377C2" w:rsidRPr="00BE3C62" w:rsidRDefault="004377C2" w:rsidP="00BE3C62">
            <w:pPr>
              <w:pStyle w:val="TAL"/>
              <w:rPr>
                <w:sz w:val="16"/>
              </w:rPr>
            </w:pPr>
          </w:p>
        </w:tc>
      </w:tr>
      <w:tr w:rsidR="00BE3C62" w:rsidRPr="00BE3C62" w14:paraId="0F230A7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CB07" w14:textId="77777777" w:rsidR="004377C2" w:rsidRPr="00BE3C62" w:rsidRDefault="004377C2" w:rsidP="00BE3C62">
            <w:pPr>
              <w:pStyle w:val="TAL"/>
              <w:rPr>
                <w:sz w:val="16"/>
              </w:rPr>
            </w:pPr>
            <w:r w:rsidRPr="00BE3C62">
              <w:rPr>
                <w:sz w:val="16"/>
              </w:rPr>
              <w:t>C4-214685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5A501" w14:textId="77777777" w:rsidR="004377C2" w:rsidRPr="00BE3C62" w:rsidRDefault="004377C2" w:rsidP="00BE3C62">
            <w:pPr>
              <w:pStyle w:val="TAL"/>
              <w:rPr>
                <w:sz w:val="16"/>
              </w:rPr>
            </w:pPr>
            <w:r w:rsidRPr="00BE3C62">
              <w:rPr>
                <w:sz w:val="16"/>
              </w:rPr>
              <w:t>5MBS – Annex 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12E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AAF7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555E" w14:textId="77777777" w:rsidR="004377C2" w:rsidRPr="00BE3C62" w:rsidRDefault="004377C2" w:rsidP="00BE3C62">
            <w:pPr>
              <w:pStyle w:val="TAL"/>
              <w:rPr>
                <w:sz w:val="16"/>
              </w:rPr>
            </w:pPr>
            <w:r w:rsidRPr="00BE3C62">
              <w:rPr>
                <w:sz w:val="16"/>
              </w:rPr>
              <w:t>C4-214548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F6C0" w14:textId="77777777" w:rsidR="004377C2" w:rsidRPr="00BE3C62" w:rsidRDefault="004377C2" w:rsidP="00BE3C62">
            <w:pPr>
              <w:pStyle w:val="TAL"/>
              <w:rPr>
                <w:sz w:val="16"/>
              </w:rPr>
            </w:pPr>
          </w:p>
        </w:tc>
      </w:tr>
      <w:tr w:rsidR="00BE3C62" w:rsidRPr="00BE3C62" w14:paraId="4D18C2A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5C548" w14:textId="77777777" w:rsidR="004377C2" w:rsidRPr="00BE3C62" w:rsidRDefault="004377C2" w:rsidP="00BE3C62">
            <w:pPr>
              <w:pStyle w:val="TAL"/>
              <w:rPr>
                <w:sz w:val="16"/>
              </w:rPr>
            </w:pPr>
            <w:r w:rsidRPr="00BE3C62">
              <w:rPr>
                <w:sz w:val="16"/>
              </w:rPr>
              <w:t>C4-214686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48A0" w14:textId="77777777" w:rsidR="004377C2" w:rsidRPr="00BE3C62" w:rsidRDefault="004377C2" w:rsidP="00BE3C62">
            <w:pPr>
              <w:pStyle w:val="TAL"/>
              <w:rPr>
                <w:sz w:val="16"/>
              </w:rPr>
            </w:pPr>
            <w:r w:rsidRPr="00BE3C62">
              <w:rPr>
                <w:sz w:val="16"/>
              </w:rPr>
              <w:t>5MBS – Annex 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0A6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DCB7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291B4" w14:textId="77777777" w:rsidR="004377C2" w:rsidRPr="00BE3C62" w:rsidRDefault="004377C2" w:rsidP="00BE3C62">
            <w:pPr>
              <w:pStyle w:val="TAL"/>
              <w:rPr>
                <w:sz w:val="16"/>
              </w:rPr>
            </w:pPr>
            <w:r w:rsidRPr="00BE3C62">
              <w:rPr>
                <w:sz w:val="16"/>
              </w:rPr>
              <w:t>C4-214550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C968F" w14:textId="77777777" w:rsidR="004377C2" w:rsidRPr="00BE3C62" w:rsidRDefault="004377C2" w:rsidP="00BE3C62">
            <w:pPr>
              <w:pStyle w:val="TAL"/>
              <w:rPr>
                <w:sz w:val="16"/>
              </w:rPr>
            </w:pPr>
          </w:p>
        </w:tc>
      </w:tr>
      <w:tr w:rsidR="00BE3C62" w:rsidRPr="00BE3C62" w14:paraId="406F69A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FED7C" w14:textId="77777777" w:rsidR="004377C2" w:rsidRPr="00BE3C62" w:rsidRDefault="004377C2" w:rsidP="00BE3C62">
            <w:pPr>
              <w:pStyle w:val="TAL"/>
              <w:rPr>
                <w:sz w:val="16"/>
              </w:rPr>
            </w:pPr>
            <w:r w:rsidRPr="00BE3C62">
              <w:rPr>
                <w:sz w:val="16"/>
              </w:rPr>
              <w:t>C4-214687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69B12" w14:textId="77777777" w:rsidR="004377C2" w:rsidRPr="00BE3C62" w:rsidRDefault="004377C2" w:rsidP="00BE3C62">
            <w:pPr>
              <w:pStyle w:val="TAL"/>
              <w:rPr>
                <w:sz w:val="16"/>
              </w:rPr>
            </w:pPr>
            <w:r w:rsidRPr="00BE3C62">
              <w:rPr>
                <w:sz w:val="16"/>
              </w:rPr>
              <w:t>Conclusion of solutions for KI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C00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B91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6EF1" w14:textId="77777777" w:rsidR="004377C2" w:rsidRPr="00BE3C62" w:rsidRDefault="004377C2" w:rsidP="00BE3C62">
            <w:pPr>
              <w:pStyle w:val="TAL"/>
              <w:rPr>
                <w:sz w:val="16"/>
              </w:rPr>
            </w:pPr>
            <w:r w:rsidRPr="00BE3C62">
              <w:rPr>
                <w:sz w:val="16"/>
              </w:rPr>
              <w:t>C4-214381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F27C" w14:textId="77777777" w:rsidR="004377C2" w:rsidRPr="00BE3C62" w:rsidRDefault="004377C2" w:rsidP="00BE3C62">
            <w:pPr>
              <w:pStyle w:val="TAL"/>
              <w:rPr>
                <w:sz w:val="16"/>
              </w:rPr>
            </w:pPr>
          </w:p>
        </w:tc>
      </w:tr>
      <w:tr w:rsidR="00BE3C62" w:rsidRPr="00BE3C62" w14:paraId="79B7D3C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5B12C" w14:textId="77777777" w:rsidR="004377C2" w:rsidRPr="00BE3C62" w:rsidRDefault="004377C2" w:rsidP="00BE3C62">
            <w:pPr>
              <w:pStyle w:val="TAL"/>
              <w:rPr>
                <w:sz w:val="16"/>
              </w:rPr>
            </w:pPr>
            <w:r w:rsidRPr="00BE3C62">
              <w:rPr>
                <w:sz w:val="16"/>
              </w:rPr>
              <w:t>C4-214688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959C" w14:textId="77777777" w:rsidR="004377C2" w:rsidRPr="00BE3C62" w:rsidRDefault="004377C2" w:rsidP="00BE3C62">
            <w:pPr>
              <w:pStyle w:val="TAL"/>
              <w:rPr>
                <w:sz w:val="16"/>
              </w:rPr>
            </w:pPr>
            <w:r w:rsidRPr="00BE3C62">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7D74" w14:textId="77777777" w:rsidR="004377C2" w:rsidRPr="00BE3C62" w:rsidRDefault="004377C2" w:rsidP="00BE3C62">
            <w:pPr>
              <w:pStyle w:val="TAL"/>
              <w:rPr>
                <w:sz w:val="16"/>
              </w:rPr>
            </w:pPr>
            <w:r w:rsidRPr="00BE3C62">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BA7AE"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7E3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24903" w14:textId="77777777" w:rsidR="004377C2" w:rsidRPr="00BE3C62" w:rsidRDefault="004377C2" w:rsidP="00BE3C62">
            <w:pPr>
              <w:pStyle w:val="TAL"/>
              <w:rPr>
                <w:sz w:val="16"/>
              </w:rPr>
            </w:pPr>
          </w:p>
        </w:tc>
      </w:tr>
      <w:tr w:rsidR="00BE3C62" w:rsidRPr="00BE3C62" w14:paraId="41BAFDE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45E7" w14:textId="77777777" w:rsidR="004377C2" w:rsidRPr="00BE3C62" w:rsidRDefault="004377C2" w:rsidP="00BE3C62">
            <w:pPr>
              <w:pStyle w:val="TAL"/>
              <w:rPr>
                <w:sz w:val="16"/>
              </w:rPr>
            </w:pPr>
            <w:r w:rsidRPr="00BE3C62">
              <w:rPr>
                <w:sz w:val="16"/>
              </w:rPr>
              <w:t>C4-214689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6E16" w14:textId="77777777" w:rsidR="004377C2" w:rsidRPr="00BE3C62" w:rsidRDefault="004377C2" w:rsidP="00BE3C62">
            <w:pPr>
              <w:pStyle w:val="TAL"/>
              <w:rPr>
                <w:sz w:val="16"/>
              </w:rPr>
            </w:pPr>
            <w:r w:rsidRPr="00BE3C62">
              <w:rPr>
                <w:sz w:val="16"/>
              </w:rPr>
              <w:t>UeReachableInd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FA30"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8E61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EF34" w14:textId="77777777" w:rsidR="004377C2" w:rsidRPr="00BE3C62" w:rsidRDefault="004377C2" w:rsidP="00BE3C62">
            <w:pPr>
              <w:pStyle w:val="TAL"/>
              <w:rPr>
                <w:sz w:val="16"/>
              </w:rPr>
            </w:pPr>
            <w:r w:rsidRPr="00BE3C62">
              <w:rPr>
                <w:sz w:val="16"/>
              </w:rPr>
              <w:t>C4-214520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583B8" w14:textId="77777777" w:rsidR="004377C2" w:rsidRPr="00BE3C62" w:rsidRDefault="004377C2" w:rsidP="00BE3C62">
            <w:pPr>
              <w:pStyle w:val="TAL"/>
              <w:rPr>
                <w:sz w:val="16"/>
              </w:rPr>
            </w:pPr>
          </w:p>
        </w:tc>
      </w:tr>
      <w:tr w:rsidR="00BE3C62" w:rsidRPr="00BE3C62" w14:paraId="6BEADF0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CC34" w14:textId="77777777" w:rsidR="004377C2" w:rsidRPr="00BE3C62" w:rsidRDefault="004377C2" w:rsidP="00BE3C62">
            <w:pPr>
              <w:pStyle w:val="TAL"/>
              <w:rPr>
                <w:sz w:val="16"/>
              </w:rPr>
            </w:pPr>
            <w:r w:rsidRPr="00BE3C62">
              <w:rPr>
                <w:sz w:val="16"/>
              </w:rPr>
              <w:t>C4-214690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5CAB3" w14:textId="77777777" w:rsidR="004377C2" w:rsidRPr="00BE3C62" w:rsidRDefault="004377C2" w:rsidP="00BE3C62">
            <w:pPr>
              <w:pStyle w:val="TAL"/>
              <w:rPr>
                <w:sz w:val="16"/>
              </w:rPr>
            </w:pPr>
            <w:r w:rsidRPr="00BE3C62">
              <w:rPr>
                <w:sz w:val="16"/>
              </w:rPr>
              <w:t>Corrections to the API URI and relative URI below root concepts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DE66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F22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D94D" w14:textId="77777777" w:rsidR="004377C2" w:rsidRPr="00BE3C62" w:rsidRDefault="004377C2" w:rsidP="00BE3C62">
            <w:pPr>
              <w:pStyle w:val="TAL"/>
              <w:rPr>
                <w:sz w:val="16"/>
              </w:rPr>
            </w:pPr>
            <w:r w:rsidRPr="00BE3C62">
              <w:rPr>
                <w:sz w:val="16"/>
              </w:rPr>
              <w:t>C4-214527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209C" w14:textId="77777777" w:rsidR="004377C2" w:rsidRPr="00BE3C62" w:rsidRDefault="004377C2" w:rsidP="00BE3C62">
            <w:pPr>
              <w:pStyle w:val="TAL"/>
              <w:rPr>
                <w:sz w:val="16"/>
              </w:rPr>
            </w:pPr>
          </w:p>
        </w:tc>
      </w:tr>
      <w:tr w:rsidR="00BE3C62" w:rsidRPr="00BE3C62" w14:paraId="00E4DE1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1D81" w14:textId="77777777" w:rsidR="004377C2" w:rsidRPr="00BE3C62" w:rsidRDefault="004377C2" w:rsidP="00BE3C62">
            <w:pPr>
              <w:pStyle w:val="TAL"/>
              <w:rPr>
                <w:sz w:val="16"/>
              </w:rPr>
            </w:pPr>
            <w:r w:rsidRPr="00BE3C62">
              <w:rPr>
                <w:sz w:val="16"/>
              </w:rPr>
              <w:t>C4-214691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A651" w14:textId="77777777" w:rsidR="004377C2" w:rsidRPr="00BE3C62" w:rsidRDefault="004377C2" w:rsidP="00BE3C62">
            <w:pPr>
              <w:pStyle w:val="TAL"/>
              <w:rPr>
                <w:sz w:val="16"/>
              </w:rPr>
            </w:pPr>
            <w:r w:rsidRPr="00BE3C62">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641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B69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C327" w14:textId="77777777" w:rsidR="004377C2" w:rsidRPr="00BE3C62" w:rsidRDefault="004377C2" w:rsidP="00BE3C62">
            <w:pPr>
              <w:pStyle w:val="TAL"/>
              <w:rPr>
                <w:sz w:val="16"/>
              </w:rPr>
            </w:pPr>
            <w:r w:rsidRPr="00BE3C62">
              <w:rPr>
                <w:sz w:val="16"/>
              </w:rPr>
              <w:t>C4-214516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D66FD" w14:textId="77777777" w:rsidR="004377C2" w:rsidRPr="00BE3C62" w:rsidRDefault="004377C2" w:rsidP="00BE3C62">
            <w:pPr>
              <w:pStyle w:val="TAL"/>
              <w:rPr>
                <w:sz w:val="16"/>
              </w:rPr>
            </w:pPr>
          </w:p>
        </w:tc>
      </w:tr>
      <w:tr w:rsidR="00BE3C62" w:rsidRPr="00BE3C62" w14:paraId="00AACDE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CF15" w14:textId="77777777" w:rsidR="004377C2" w:rsidRPr="00BE3C62" w:rsidRDefault="004377C2" w:rsidP="00BE3C62">
            <w:pPr>
              <w:pStyle w:val="TAL"/>
              <w:rPr>
                <w:sz w:val="16"/>
              </w:rPr>
            </w:pPr>
            <w:r w:rsidRPr="00BE3C62">
              <w:rPr>
                <w:sz w:val="16"/>
              </w:rPr>
              <w:t>C4-214692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3C96" w14:textId="77777777" w:rsidR="004377C2" w:rsidRPr="00BE3C62" w:rsidRDefault="004377C2" w:rsidP="00BE3C62">
            <w:pPr>
              <w:pStyle w:val="TAL"/>
              <w:rPr>
                <w:sz w:val="16"/>
              </w:rPr>
            </w:pPr>
            <w:r w:rsidRPr="00BE3C62">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3114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688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98C97" w14:textId="77777777" w:rsidR="004377C2" w:rsidRPr="00BE3C62" w:rsidRDefault="004377C2" w:rsidP="00BE3C62">
            <w:pPr>
              <w:pStyle w:val="TAL"/>
              <w:rPr>
                <w:sz w:val="16"/>
              </w:rPr>
            </w:pPr>
            <w:r w:rsidRPr="00BE3C62">
              <w:rPr>
                <w:sz w:val="16"/>
              </w:rPr>
              <w:t>C4-214517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4C80" w14:textId="77777777" w:rsidR="004377C2" w:rsidRPr="00BE3C62" w:rsidRDefault="004377C2" w:rsidP="00BE3C62">
            <w:pPr>
              <w:pStyle w:val="TAL"/>
              <w:rPr>
                <w:sz w:val="16"/>
              </w:rPr>
            </w:pPr>
          </w:p>
        </w:tc>
      </w:tr>
      <w:tr w:rsidR="00BE3C62" w:rsidRPr="00BE3C62" w14:paraId="1763316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AC7A7" w14:textId="77777777" w:rsidR="004377C2" w:rsidRPr="00BE3C62" w:rsidRDefault="004377C2" w:rsidP="00BE3C62">
            <w:pPr>
              <w:pStyle w:val="TAL"/>
              <w:rPr>
                <w:sz w:val="16"/>
              </w:rPr>
            </w:pPr>
            <w:r w:rsidRPr="00BE3C62">
              <w:rPr>
                <w:sz w:val="16"/>
              </w:rPr>
              <w:t>C4-214693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213E" w14:textId="77777777" w:rsidR="004377C2" w:rsidRPr="00BE3C62" w:rsidRDefault="004377C2" w:rsidP="00BE3C62">
            <w:pPr>
              <w:pStyle w:val="TAL"/>
              <w:rPr>
                <w:sz w:val="16"/>
              </w:rPr>
            </w:pPr>
            <w:r w:rsidRPr="00BE3C62">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291E" w14:textId="77777777" w:rsidR="004377C2" w:rsidRPr="00BE3C62" w:rsidRDefault="004377C2" w:rsidP="00BE3C62">
            <w:pPr>
              <w:pStyle w:val="TAL"/>
              <w:rPr>
                <w:sz w:val="16"/>
              </w:rPr>
            </w:pPr>
            <w:r w:rsidRPr="00BE3C62">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8411D" w14:textId="77777777" w:rsidR="004377C2" w:rsidRPr="00BE3C62" w:rsidRDefault="004377C2" w:rsidP="00BE3C62">
            <w:pPr>
              <w:pStyle w:val="TAL"/>
              <w:rPr>
                <w:sz w:val="16"/>
              </w:rPr>
            </w:pPr>
            <w:r w:rsidRPr="00BE3C62">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6A783" w14:textId="77777777" w:rsidR="004377C2" w:rsidRPr="00BE3C62" w:rsidRDefault="004377C2" w:rsidP="00BE3C62">
            <w:pPr>
              <w:pStyle w:val="TAL"/>
              <w:rPr>
                <w:sz w:val="16"/>
              </w:rPr>
            </w:pPr>
            <w:r w:rsidRPr="00BE3C62">
              <w:rPr>
                <w:sz w:val="16"/>
              </w:rPr>
              <w:t>C4-214569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2C58" w14:textId="77777777" w:rsidR="004377C2" w:rsidRPr="00BE3C62" w:rsidRDefault="004377C2" w:rsidP="00BE3C62">
            <w:pPr>
              <w:pStyle w:val="TAL"/>
              <w:rPr>
                <w:sz w:val="16"/>
              </w:rPr>
            </w:pPr>
          </w:p>
        </w:tc>
      </w:tr>
      <w:tr w:rsidR="00BE3C62" w:rsidRPr="00BE3C62" w14:paraId="031269C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9CAD" w14:textId="77777777" w:rsidR="004377C2" w:rsidRPr="00BE3C62" w:rsidRDefault="004377C2" w:rsidP="00BE3C62">
            <w:pPr>
              <w:pStyle w:val="TAL"/>
              <w:rPr>
                <w:sz w:val="16"/>
              </w:rPr>
            </w:pPr>
            <w:r w:rsidRPr="00BE3C62">
              <w:rPr>
                <w:sz w:val="16"/>
              </w:rPr>
              <w:t>C4-214694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8BA3" w14:textId="77777777" w:rsidR="004377C2" w:rsidRPr="00BE3C62" w:rsidRDefault="004377C2" w:rsidP="00BE3C62">
            <w:pPr>
              <w:pStyle w:val="TAL"/>
              <w:rPr>
                <w:sz w:val="16"/>
              </w:rPr>
            </w:pPr>
            <w:r w:rsidRPr="00BE3C62">
              <w:rPr>
                <w:sz w:val="16"/>
              </w:rPr>
              <w:t>Merge Service Nnsacf_NumOfUEsPerSlice to Nnsacf_NSAC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7D08C"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46A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4C8F" w14:textId="77777777" w:rsidR="004377C2" w:rsidRPr="00BE3C62" w:rsidRDefault="004377C2" w:rsidP="00BE3C62">
            <w:pPr>
              <w:pStyle w:val="TAL"/>
              <w:rPr>
                <w:sz w:val="16"/>
              </w:rPr>
            </w:pPr>
            <w:r w:rsidRPr="00BE3C62">
              <w:rPr>
                <w:sz w:val="16"/>
              </w:rPr>
              <w:t>C4-214105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E642" w14:textId="77777777" w:rsidR="004377C2" w:rsidRPr="00BE3C62" w:rsidRDefault="004377C2" w:rsidP="00BE3C62">
            <w:pPr>
              <w:pStyle w:val="TAL"/>
              <w:rPr>
                <w:sz w:val="16"/>
              </w:rPr>
            </w:pPr>
          </w:p>
        </w:tc>
      </w:tr>
      <w:tr w:rsidR="00BE3C62" w:rsidRPr="00BE3C62" w14:paraId="5E6BF39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2EF0" w14:textId="77777777" w:rsidR="004377C2" w:rsidRPr="00BE3C62" w:rsidRDefault="004377C2" w:rsidP="00BE3C62">
            <w:pPr>
              <w:pStyle w:val="TAL"/>
              <w:rPr>
                <w:sz w:val="16"/>
              </w:rPr>
            </w:pPr>
            <w:r w:rsidRPr="00BE3C62">
              <w:rPr>
                <w:sz w:val="16"/>
              </w:rPr>
              <w:t>C4-214695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B51C" w14:textId="77777777" w:rsidR="004377C2" w:rsidRPr="00BE3C62" w:rsidRDefault="004377C2" w:rsidP="00BE3C62">
            <w:pPr>
              <w:pStyle w:val="TAL"/>
              <w:rPr>
                <w:sz w:val="16"/>
              </w:rPr>
            </w:pPr>
            <w:r w:rsidRPr="00BE3C62">
              <w:rPr>
                <w:sz w:val="16"/>
              </w:rPr>
              <w:t>Merge Service Nnsacf_NumOfPDUsPerSlice to Nnsacf_NSAC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AD0C3"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7774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69C4" w14:textId="77777777" w:rsidR="004377C2" w:rsidRPr="00BE3C62" w:rsidRDefault="004377C2" w:rsidP="00BE3C62">
            <w:pPr>
              <w:pStyle w:val="TAL"/>
              <w:rPr>
                <w:sz w:val="16"/>
              </w:rPr>
            </w:pPr>
            <w:r w:rsidRPr="00BE3C62">
              <w:rPr>
                <w:sz w:val="16"/>
              </w:rPr>
              <w:t>C4-214106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E3ECC" w14:textId="77777777" w:rsidR="004377C2" w:rsidRPr="00BE3C62" w:rsidRDefault="004377C2" w:rsidP="00BE3C62">
            <w:pPr>
              <w:pStyle w:val="TAL"/>
              <w:rPr>
                <w:sz w:val="16"/>
              </w:rPr>
            </w:pPr>
          </w:p>
        </w:tc>
      </w:tr>
      <w:tr w:rsidR="00BE3C62" w:rsidRPr="00BE3C62" w14:paraId="46EEB70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061A" w14:textId="77777777" w:rsidR="004377C2" w:rsidRPr="00BE3C62" w:rsidRDefault="004377C2" w:rsidP="00BE3C62">
            <w:pPr>
              <w:pStyle w:val="TAL"/>
              <w:rPr>
                <w:sz w:val="16"/>
              </w:rPr>
            </w:pPr>
            <w:r w:rsidRPr="00BE3C62">
              <w:rPr>
                <w:sz w:val="16"/>
              </w:rPr>
              <w:t>C4-214696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00542" w14:textId="77777777" w:rsidR="004377C2" w:rsidRPr="00BE3C62" w:rsidRDefault="004377C2" w:rsidP="00BE3C62">
            <w:pPr>
              <w:pStyle w:val="TAL"/>
              <w:rPr>
                <w:sz w:val="16"/>
              </w:rPr>
            </w:pPr>
            <w:r w:rsidRPr="00BE3C62">
              <w:rPr>
                <w:sz w:val="16"/>
              </w:rPr>
              <w:t>LS on crating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B1E2" w14:textId="77777777" w:rsidR="004377C2" w:rsidRPr="00BE3C62" w:rsidRDefault="004377C2" w:rsidP="00BE3C62">
            <w:pPr>
              <w:pStyle w:val="TAL"/>
              <w:rPr>
                <w:sz w:val="16"/>
              </w:rPr>
            </w:pPr>
            <w:r w:rsidRPr="00BE3C62">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2FD13"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90CD" w14:textId="77777777" w:rsidR="004377C2" w:rsidRPr="00BE3C62" w:rsidRDefault="004377C2" w:rsidP="00BE3C62">
            <w:pPr>
              <w:pStyle w:val="TAL"/>
              <w:rPr>
                <w:sz w:val="16"/>
              </w:rPr>
            </w:pPr>
            <w:r w:rsidRPr="00BE3C62">
              <w:rPr>
                <w:sz w:val="16"/>
              </w:rPr>
              <w:t>C4-214540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EC95" w14:textId="77777777" w:rsidR="004377C2" w:rsidRPr="00BE3C62" w:rsidRDefault="004377C2" w:rsidP="00BE3C62">
            <w:pPr>
              <w:pStyle w:val="TAL"/>
              <w:rPr>
                <w:sz w:val="16"/>
              </w:rPr>
            </w:pPr>
          </w:p>
        </w:tc>
      </w:tr>
      <w:tr w:rsidR="00BE3C62" w:rsidRPr="00BE3C62" w14:paraId="3819930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F8B5" w14:textId="77777777" w:rsidR="004377C2" w:rsidRPr="00BE3C62" w:rsidRDefault="004377C2" w:rsidP="00BE3C62">
            <w:pPr>
              <w:pStyle w:val="TAL"/>
              <w:rPr>
                <w:sz w:val="16"/>
              </w:rPr>
            </w:pPr>
            <w:r w:rsidRPr="00BE3C62">
              <w:rPr>
                <w:sz w:val="16"/>
              </w:rPr>
              <w:t>C4-214697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12F1" w14:textId="77777777" w:rsidR="004377C2" w:rsidRPr="00BE3C62" w:rsidRDefault="004377C2" w:rsidP="00BE3C62">
            <w:pPr>
              <w:pStyle w:val="TAL"/>
              <w:rPr>
                <w:sz w:val="16"/>
              </w:rPr>
            </w:pPr>
            <w:r w:rsidRPr="00BE3C62">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8391" w14:textId="77777777" w:rsidR="004377C2" w:rsidRPr="00BE3C62" w:rsidRDefault="004377C2" w:rsidP="00BE3C62">
            <w:pPr>
              <w:pStyle w:val="TAL"/>
              <w:rPr>
                <w:sz w:val="16"/>
              </w:rPr>
            </w:pPr>
            <w:r w:rsidRPr="00BE3C62">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074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F738" w14:textId="77777777" w:rsidR="004377C2" w:rsidRPr="00BE3C62" w:rsidRDefault="004377C2" w:rsidP="00BE3C62">
            <w:pPr>
              <w:pStyle w:val="TAL"/>
              <w:rPr>
                <w:sz w:val="16"/>
              </w:rPr>
            </w:pPr>
            <w:r w:rsidRPr="00BE3C62">
              <w:rPr>
                <w:sz w:val="16"/>
              </w:rPr>
              <w:t>C4-214528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F86E" w14:textId="77777777" w:rsidR="004377C2" w:rsidRPr="00BE3C62" w:rsidRDefault="004377C2" w:rsidP="00BE3C62">
            <w:pPr>
              <w:pStyle w:val="TAL"/>
              <w:rPr>
                <w:sz w:val="16"/>
              </w:rPr>
            </w:pPr>
          </w:p>
        </w:tc>
      </w:tr>
      <w:tr w:rsidR="00BE3C62" w:rsidRPr="00BE3C62" w14:paraId="41D7290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AC2DF" w14:textId="77777777" w:rsidR="004377C2" w:rsidRPr="00BE3C62" w:rsidRDefault="004377C2" w:rsidP="00BE3C62">
            <w:pPr>
              <w:pStyle w:val="TAL"/>
              <w:rPr>
                <w:sz w:val="16"/>
              </w:rPr>
            </w:pPr>
            <w:r w:rsidRPr="00BE3C62">
              <w:rPr>
                <w:sz w:val="16"/>
              </w:rPr>
              <w:t>C4-214698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2AF7E" w14:textId="77777777" w:rsidR="004377C2" w:rsidRPr="00BE3C62" w:rsidRDefault="004377C2" w:rsidP="00BE3C62">
            <w:pPr>
              <w:pStyle w:val="TAL"/>
              <w:rPr>
                <w:sz w:val="16"/>
              </w:rPr>
            </w:pPr>
            <w:r w:rsidRPr="00BE3C62">
              <w:rPr>
                <w:sz w:val="16"/>
              </w:rPr>
              <w:t>Updates of Evaluation and 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33D61" w14:textId="77777777" w:rsidR="004377C2" w:rsidRPr="00BE3C62" w:rsidRDefault="004377C2" w:rsidP="00BE3C62">
            <w:pPr>
              <w:pStyle w:val="TAL"/>
              <w:rPr>
                <w:sz w:val="16"/>
              </w:rPr>
            </w:pPr>
            <w:r w:rsidRPr="00BE3C62">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8C7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70C4B" w14:textId="77777777" w:rsidR="004377C2" w:rsidRPr="00BE3C62" w:rsidRDefault="004377C2" w:rsidP="00BE3C62">
            <w:pPr>
              <w:pStyle w:val="TAL"/>
              <w:rPr>
                <w:sz w:val="16"/>
              </w:rPr>
            </w:pPr>
            <w:r w:rsidRPr="00BE3C62">
              <w:rPr>
                <w:sz w:val="16"/>
              </w:rPr>
              <w:t>C4-214195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F5E08" w14:textId="77777777" w:rsidR="004377C2" w:rsidRPr="00BE3C62" w:rsidRDefault="004377C2" w:rsidP="00BE3C62">
            <w:pPr>
              <w:pStyle w:val="TAL"/>
              <w:rPr>
                <w:sz w:val="16"/>
              </w:rPr>
            </w:pPr>
          </w:p>
        </w:tc>
      </w:tr>
      <w:tr w:rsidR="00BE3C62" w:rsidRPr="00BE3C62" w14:paraId="394DD53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EBDE" w14:textId="77777777" w:rsidR="004377C2" w:rsidRPr="00BE3C62" w:rsidRDefault="004377C2" w:rsidP="00BE3C62">
            <w:pPr>
              <w:pStyle w:val="TAL"/>
              <w:rPr>
                <w:sz w:val="16"/>
              </w:rPr>
            </w:pPr>
            <w:r w:rsidRPr="00BE3C62">
              <w:rPr>
                <w:sz w:val="16"/>
              </w:rPr>
              <w:t>C4-214699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1A20F" w14:textId="77777777" w:rsidR="004377C2" w:rsidRPr="00BE3C62" w:rsidRDefault="004377C2" w:rsidP="00BE3C62">
            <w:pPr>
              <w:pStyle w:val="TAL"/>
              <w:rPr>
                <w:sz w:val="16"/>
              </w:rPr>
            </w:pPr>
            <w:r w:rsidRPr="00BE3C62">
              <w:rPr>
                <w:sz w:val="16"/>
              </w:rPr>
              <w:t>Updates of Evaluation and 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B70B" w14:textId="77777777" w:rsidR="004377C2" w:rsidRPr="00BE3C62" w:rsidRDefault="004377C2" w:rsidP="00BE3C62">
            <w:pPr>
              <w:pStyle w:val="TAL"/>
              <w:rPr>
                <w:sz w:val="16"/>
              </w:rPr>
            </w:pPr>
            <w:r w:rsidRPr="00BE3C62">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178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B1C0" w14:textId="77777777" w:rsidR="004377C2" w:rsidRPr="00BE3C62" w:rsidRDefault="004377C2" w:rsidP="00BE3C62">
            <w:pPr>
              <w:pStyle w:val="TAL"/>
              <w:rPr>
                <w:sz w:val="16"/>
              </w:rPr>
            </w:pPr>
            <w:r w:rsidRPr="00BE3C62">
              <w:rPr>
                <w:sz w:val="16"/>
              </w:rPr>
              <w:t>C4-214196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B11A" w14:textId="77777777" w:rsidR="004377C2" w:rsidRPr="00BE3C62" w:rsidRDefault="004377C2" w:rsidP="00BE3C62">
            <w:pPr>
              <w:pStyle w:val="TAL"/>
              <w:rPr>
                <w:sz w:val="16"/>
              </w:rPr>
            </w:pPr>
          </w:p>
        </w:tc>
      </w:tr>
      <w:tr w:rsidR="00BE3C62" w:rsidRPr="00BE3C62" w14:paraId="4FE6E1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9743C" w14:textId="77777777" w:rsidR="004377C2" w:rsidRPr="00BE3C62" w:rsidRDefault="004377C2" w:rsidP="00BE3C62">
            <w:pPr>
              <w:pStyle w:val="TAL"/>
              <w:rPr>
                <w:sz w:val="16"/>
              </w:rPr>
            </w:pPr>
            <w:r w:rsidRPr="00BE3C62">
              <w:rPr>
                <w:sz w:val="16"/>
              </w:rPr>
              <w:t>C4-214700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2DD6" w14:textId="77777777" w:rsidR="004377C2" w:rsidRPr="00BE3C62" w:rsidRDefault="004377C2" w:rsidP="00BE3C62">
            <w:pPr>
              <w:pStyle w:val="TAL"/>
              <w:rPr>
                <w:sz w:val="16"/>
              </w:rPr>
            </w:pPr>
            <w:r w:rsidRPr="00BE3C62">
              <w:rPr>
                <w:sz w:val="16"/>
              </w:rPr>
              <w:t>S-CSCF Restoration Information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5750" w14:textId="77777777" w:rsidR="004377C2" w:rsidRPr="00BE3C62" w:rsidRDefault="004377C2" w:rsidP="00BE3C62">
            <w:pPr>
              <w:pStyle w:val="TAL"/>
              <w:rPr>
                <w:sz w:val="16"/>
              </w:rPr>
            </w:pPr>
            <w:r w:rsidRPr="00BE3C62">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798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AF66" w14:textId="77777777" w:rsidR="004377C2" w:rsidRPr="00BE3C62" w:rsidRDefault="004377C2" w:rsidP="00BE3C62">
            <w:pPr>
              <w:pStyle w:val="TAL"/>
              <w:rPr>
                <w:sz w:val="16"/>
              </w:rPr>
            </w:pPr>
            <w:r w:rsidRPr="00BE3C62">
              <w:rPr>
                <w:sz w:val="16"/>
              </w:rPr>
              <w:t>C4-214402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2B717" w14:textId="77777777" w:rsidR="004377C2" w:rsidRPr="00BE3C62" w:rsidRDefault="004377C2" w:rsidP="00BE3C62">
            <w:pPr>
              <w:pStyle w:val="TAL"/>
              <w:rPr>
                <w:sz w:val="16"/>
              </w:rPr>
            </w:pPr>
          </w:p>
        </w:tc>
      </w:tr>
      <w:tr w:rsidR="00BE3C62" w:rsidRPr="00BE3C62" w14:paraId="54600E6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0CEC" w14:textId="77777777" w:rsidR="004377C2" w:rsidRPr="00BE3C62" w:rsidRDefault="004377C2" w:rsidP="00BE3C62">
            <w:pPr>
              <w:pStyle w:val="TAL"/>
              <w:rPr>
                <w:sz w:val="16"/>
              </w:rPr>
            </w:pPr>
            <w:r w:rsidRPr="00BE3C62">
              <w:rPr>
                <w:sz w:val="16"/>
              </w:rPr>
              <w:t>C4-214701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B450" w14:textId="77777777" w:rsidR="004377C2" w:rsidRPr="00BE3C62" w:rsidRDefault="004377C2" w:rsidP="00BE3C62">
            <w:pPr>
              <w:pStyle w:val="TAL"/>
              <w:rPr>
                <w:sz w:val="16"/>
              </w:rPr>
            </w:pPr>
            <w:r w:rsidRPr="00BE3C62">
              <w:rPr>
                <w:sz w:val="16"/>
              </w:rPr>
              <w:t>Selecting the same PCF for AMF and SMF in pure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678F"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CB49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8BDF3" w14:textId="77777777" w:rsidR="004377C2" w:rsidRPr="00BE3C62" w:rsidRDefault="004377C2" w:rsidP="00BE3C62">
            <w:pPr>
              <w:pStyle w:val="TAL"/>
              <w:rPr>
                <w:sz w:val="16"/>
              </w:rPr>
            </w:pPr>
            <w:r w:rsidRPr="00BE3C62">
              <w:rPr>
                <w:sz w:val="16"/>
              </w:rPr>
              <w:t>C4-214503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BFCD9" w14:textId="77777777" w:rsidR="004377C2" w:rsidRPr="00BE3C62" w:rsidRDefault="004377C2" w:rsidP="00BE3C62">
            <w:pPr>
              <w:pStyle w:val="TAL"/>
              <w:rPr>
                <w:sz w:val="16"/>
              </w:rPr>
            </w:pPr>
          </w:p>
        </w:tc>
      </w:tr>
      <w:tr w:rsidR="00BE3C62" w:rsidRPr="00BE3C62" w14:paraId="1D6EB5F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5BC79" w14:textId="77777777" w:rsidR="004377C2" w:rsidRPr="00BE3C62" w:rsidRDefault="004377C2" w:rsidP="00BE3C62">
            <w:pPr>
              <w:pStyle w:val="TAL"/>
              <w:rPr>
                <w:sz w:val="16"/>
              </w:rPr>
            </w:pPr>
            <w:r w:rsidRPr="00BE3C62">
              <w:rPr>
                <w:sz w:val="16"/>
              </w:rPr>
              <w:t>C4-214702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17C4" w14:textId="77777777" w:rsidR="004377C2" w:rsidRPr="00BE3C62" w:rsidRDefault="004377C2" w:rsidP="00BE3C62">
            <w:pPr>
              <w:pStyle w:val="TAL"/>
              <w:rPr>
                <w:sz w:val="16"/>
              </w:rPr>
            </w:pPr>
            <w:r w:rsidRPr="00BE3C62">
              <w:rPr>
                <w:sz w:val="16"/>
              </w:rPr>
              <w:t>Selecting the same PCF for AMF and SMF in the EPS to 5GS mobility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A1AF"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642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309C" w14:textId="77777777" w:rsidR="004377C2" w:rsidRPr="00BE3C62" w:rsidRDefault="004377C2" w:rsidP="00BE3C62">
            <w:pPr>
              <w:pStyle w:val="TAL"/>
              <w:rPr>
                <w:sz w:val="16"/>
              </w:rPr>
            </w:pPr>
            <w:r w:rsidRPr="00BE3C62">
              <w:rPr>
                <w:sz w:val="16"/>
              </w:rPr>
              <w:t>C4-214504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BCB8" w14:textId="77777777" w:rsidR="004377C2" w:rsidRPr="00BE3C62" w:rsidRDefault="004377C2" w:rsidP="00BE3C62">
            <w:pPr>
              <w:pStyle w:val="TAL"/>
              <w:rPr>
                <w:sz w:val="16"/>
              </w:rPr>
            </w:pPr>
          </w:p>
        </w:tc>
      </w:tr>
      <w:tr w:rsidR="00BE3C62" w:rsidRPr="00BE3C62" w14:paraId="3F4F038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867E7" w14:textId="77777777" w:rsidR="004377C2" w:rsidRPr="00BE3C62" w:rsidRDefault="004377C2" w:rsidP="00BE3C62">
            <w:pPr>
              <w:pStyle w:val="TAL"/>
              <w:rPr>
                <w:sz w:val="16"/>
              </w:rPr>
            </w:pPr>
            <w:r w:rsidRPr="00BE3C62">
              <w:rPr>
                <w:sz w:val="16"/>
              </w:rPr>
              <w:t>C4-214703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6DD36" w14:textId="77777777" w:rsidR="004377C2" w:rsidRPr="00BE3C62" w:rsidRDefault="004377C2" w:rsidP="00BE3C62">
            <w:pPr>
              <w:pStyle w:val="TAL"/>
              <w:rPr>
                <w:sz w:val="16"/>
              </w:rPr>
            </w:pPr>
            <w:r w:rsidRPr="00BE3C62">
              <w:rPr>
                <w:sz w:val="16"/>
              </w:rPr>
              <w:t>NRF URI for Callbacks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147B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354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0A63" w14:textId="77777777" w:rsidR="004377C2" w:rsidRPr="00BE3C62" w:rsidRDefault="004377C2" w:rsidP="00BE3C62">
            <w:pPr>
              <w:pStyle w:val="TAL"/>
              <w:rPr>
                <w:sz w:val="16"/>
              </w:rPr>
            </w:pPr>
            <w:r w:rsidRPr="00BE3C62">
              <w:rPr>
                <w:sz w:val="16"/>
              </w:rPr>
              <w:t>C4-214407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3BC7" w14:textId="77777777" w:rsidR="004377C2" w:rsidRPr="00BE3C62" w:rsidRDefault="004377C2" w:rsidP="00BE3C62">
            <w:pPr>
              <w:pStyle w:val="TAL"/>
              <w:rPr>
                <w:sz w:val="16"/>
              </w:rPr>
            </w:pPr>
          </w:p>
        </w:tc>
      </w:tr>
      <w:tr w:rsidR="00BE3C62" w:rsidRPr="00BE3C62" w14:paraId="1B831E6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41C3" w14:textId="77777777" w:rsidR="004377C2" w:rsidRPr="00BE3C62" w:rsidRDefault="004377C2" w:rsidP="00BE3C62">
            <w:pPr>
              <w:pStyle w:val="TAL"/>
              <w:rPr>
                <w:sz w:val="16"/>
              </w:rPr>
            </w:pPr>
            <w:r w:rsidRPr="00BE3C62">
              <w:rPr>
                <w:sz w:val="16"/>
              </w:rPr>
              <w:t>C4-214704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A903" w14:textId="77777777" w:rsidR="004377C2" w:rsidRPr="00BE3C62" w:rsidRDefault="004377C2" w:rsidP="00BE3C62">
            <w:pPr>
              <w:pStyle w:val="TAL"/>
              <w:rPr>
                <w:sz w:val="16"/>
              </w:rPr>
            </w:pPr>
            <w:r w:rsidRPr="00BE3C62">
              <w:rPr>
                <w:sz w:val="16"/>
              </w:rPr>
              <w:t>Correction on remoteError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A36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223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B7F5" w14:textId="77777777" w:rsidR="004377C2" w:rsidRPr="00BE3C62" w:rsidRDefault="004377C2" w:rsidP="00BE3C62">
            <w:pPr>
              <w:pStyle w:val="TAL"/>
              <w:rPr>
                <w:sz w:val="16"/>
              </w:rPr>
            </w:pPr>
            <w:r w:rsidRPr="00BE3C62">
              <w:rPr>
                <w:sz w:val="16"/>
              </w:rPr>
              <w:t>C4-214408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DDE9" w14:textId="77777777" w:rsidR="004377C2" w:rsidRPr="00BE3C62" w:rsidRDefault="004377C2" w:rsidP="00BE3C62">
            <w:pPr>
              <w:pStyle w:val="TAL"/>
              <w:rPr>
                <w:sz w:val="16"/>
              </w:rPr>
            </w:pPr>
          </w:p>
        </w:tc>
      </w:tr>
      <w:tr w:rsidR="00BE3C62" w:rsidRPr="00BE3C62" w14:paraId="6AB035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C27F" w14:textId="77777777" w:rsidR="004377C2" w:rsidRPr="00BE3C62" w:rsidRDefault="004377C2" w:rsidP="00BE3C62">
            <w:pPr>
              <w:pStyle w:val="TAL"/>
              <w:rPr>
                <w:sz w:val="16"/>
              </w:rPr>
            </w:pPr>
            <w:r w:rsidRPr="00BE3C62">
              <w:rPr>
                <w:sz w:val="16"/>
              </w:rPr>
              <w:t>C4-214705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2A87" w14:textId="77777777" w:rsidR="004377C2" w:rsidRPr="00BE3C62" w:rsidRDefault="004377C2" w:rsidP="00BE3C62">
            <w:pPr>
              <w:pStyle w:val="TAL"/>
              <w:rPr>
                <w:sz w:val="16"/>
              </w:rPr>
            </w:pPr>
            <w:r w:rsidRPr="00BE3C62">
              <w:rPr>
                <w:sz w:val="16"/>
              </w:rPr>
              <w:t>S-NSSAI Not Supported in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2CD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565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91A9" w14:textId="77777777" w:rsidR="004377C2" w:rsidRPr="00BE3C62" w:rsidRDefault="004377C2" w:rsidP="00BE3C62">
            <w:pPr>
              <w:pStyle w:val="TAL"/>
              <w:rPr>
                <w:sz w:val="16"/>
              </w:rPr>
            </w:pPr>
            <w:r w:rsidRPr="00BE3C62">
              <w:rPr>
                <w:sz w:val="16"/>
              </w:rPr>
              <w:t>C4-214409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1BC43" w14:textId="77777777" w:rsidR="004377C2" w:rsidRPr="00BE3C62" w:rsidRDefault="004377C2" w:rsidP="00BE3C62">
            <w:pPr>
              <w:pStyle w:val="TAL"/>
              <w:rPr>
                <w:sz w:val="16"/>
              </w:rPr>
            </w:pPr>
          </w:p>
        </w:tc>
      </w:tr>
      <w:tr w:rsidR="00BE3C62" w:rsidRPr="00BE3C62" w14:paraId="135C950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BDB9" w14:textId="77777777" w:rsidR="004377C2" w:rsidRPr="00BE3C62" w:rsidRDefault="004377C2" w:rsidP="00BE3C62">
            <w:pPr>
              <w:pStyle w:val="TAL"/>
              <w:rPr>
                <w:sz w:val="16"/>
              </w:rPr>
            </w:pPr>
            <w:r w:rsidRPr="00BE3C62">
              <w:rPr>
                <w:sz w:val="16"/>
              </w:rPr>
              <w:t>C4-214706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0DAA" w14:textId="77777777" w:rsidR="004377C2" w:rsidRPr="00BE3C62" w:rsidRDefault="004377C2" w:rsidP="00BE3C62">
            <w:pPr>
              <w:pStyle w:val="TAL"/>
              <w:rPr>
                <w:sz w:val="16"/>
              </w:rPr>
            </w:pPr>
            <w:r w:rsidRPr="00BE3C62">
              <w:rPr>
                <w:sz w:val="16"/>
              </w:rPr>
              <w:t>S-NSSAI Not Supported in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1A1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83F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1DA52" w14:textId="77777777" w:rsidR="004377C2" w:rsidRPr="00BE3C62" w:rsidRDefault="004377C2" w:rsidP="00BE3C62">
            <w:pPr>
              <w:pStyle w:val="TAL"/>
              <w:rPr>
                <w:sz w:val="16"/>
              </w:rPr>
            </w:pPr>
            <w:r w:rsidRPr="00BE3C62">
              <w:rPr>
                <w:sz w:val="16"/>
              </w:rPr>
              <w:t>C4-214410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16717" w14:textId="77777777" w:rsidR="004377C2" w:rsidRPr="00BE3C62" w:rsidRDefault="004377C2" w:rsidP="00BE3C62">
            <w:pPr>
              <w:pStyle w:val="TAL"/>
              <w:rPr>
                <w:sz w:val="16"/>
              </w:rPr>
            </w:pPr>
          </w:p>
        </w:tc>
      </w:tr>
      <w:tr w:rsidR="00BE3C62" w:rsidRPr="00BE3C62" w14:paraId="74279D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E05CF" w14:textId="77777777" w:rsidR="004377C2" w:rsidRPr="00BE3C62" w:rsidRDefault="004377C2" w:rsidP="00BE3C62">
            <w:pPr>
              <w:pStyle w:val="TAL"/>
              <w:rPr>
                <w:sz w:val="16"/>
              </w:rPr>
            </w:pPr>
            <w:r w:rsidRPr="00BE3C62">
              <w:rPr>
                <w:sz w:val="16"/>
              </w:rPr>
              <w:t>C4-214707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AEFD"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031E"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5C4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18F5" w14:textId="77777777" w:rsidR="004377C2" w:rsidRPr="00BE3C62" w:rsidRDefault="004377C2" w:rsidP="00BE3C62">
            <w:pPr>
              <w:pStyle w:val="TAL"/>
              <w:rPr>
                <w:sz w:val="16"/>
              </w:rPr>
            </w:pPr>
            <w:r w:rsidRPr="00BE3C62">
              <w:rPr>
                <w:sz w:val="16"/>
              </w:rPr>
              <w:t>C4-214412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D45B3" w14:textId="77777777" w:rsidR="004377C2" w:rsidRPr="00BE3C62" w:rsidRDefault="004377C2" w:rsidP="00BE3C62">
            <w:pPr>
              <w:pStyle w:val="TAL"/>
              <w:rPr>
                <w:sz w:val="16"/>
              </w:rPr>
            </w:pPr>
          </w:p>
        </w:tc>
      </w:tr>
      <w:tr w:rsidR="00BE3C62" w:rsidRPr="00BE3C62" w14:paraId="7912CD8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D710" w14:textId="77777777" w:rsidR="004377C2" w:rsidRPr="00BE3C62" w:rsidRDefault="004377C2" w:rsidP="00BE3C62">
            <w:pPr>
              <w:pStyle w:val="TAL"/>
              <w:rPr>
                <w:sz w:val="16"/>
              </w:rPr>
            </w:pPr>
            <w:r w:rsidRPr="00BE3C62">
              <w:rPr>
                <w:sz w:val="16"/>
              </w:rPr>
              <w:t>C4-214708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3F61"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3969"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74C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6F22" w14:textId="77777777" w:rsidR="004377C2" w:rsidRPr="00BE3C62" w:rsidRDefault="004377C2" w:rsidP="00BE3C62">
            <w:pPr>
              <w:pStyle w:val="TAL"/>
              <w:rPr>
                <w:sz w:val="16"/>
              </w:rPr>
            </w:pPr>
            <w:r w:rsidRPr="00BE3C62">
              <w:rPr>
                <w:sz w:val="16"/>
              </w:rPr>
              <w:t>C4-214413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32798" w14:textId="77777777" w:rsidR="004377C2" w:rsidRPr="00BE3C62" w:rsidRDefault="004377C2" w:rsidP="00BE3C62">
            <w:pPr>
              <w:pStyle w:val="TAL"/>
              <w:rPr>
                <w:sz w:val="16"/>
              </w:rPr>
            </w:pPr>
          </w:p>
        </w:tc>
      </w:tr>
      <w:tr w:rsidR="00BE3C62" w:rsidRPr="00BE3C62" w14:paraId="7892346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4AA88" w14:textId="77777777" w:rsidR="004377C2" w:rsidRPr="00BE3C62" w:rsidRDefault="004377C2" w:rsidP="00BE3C62">
            <w:pPr>
              <w:pStyle w:val="TAL"/>
              <w:rPr>
                <w:sz w:val="16"/>
              </w:rPr>
            </w:pPr>
            <w:r w:rsidRPr="00BE3C62">
              <w:rPr>
                <w:sz w:val="16"/>
              </w:rPr>
              <w:t>C4-214709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1D9D" w14:textId="77777777" w:rsidR="004377C2" w:rsidRPr="00BE3C62" w:rsidRDefault="004377C2" w:rsidP="00BE3C62">
            <w:pPr>
              <w:pStyle w:val="TAL"/>
              <w:rPr>
                <w:sz w:val="16"/>
              </w:rPr>
            </w:pPr>
            <w:r w:rsidRPr="00BE3C62">
              <w:rPr>
                <w:sz w:val="16"/>
              </w:rPr>
              <w:t>Batch Fetching of Service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F3B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974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7D2A" w14:textId="77777777" w:rsidR="004377C2" w:rsidRPr="00BE3C62" w:rsidRDefault="004377C2" w:rsidP="00BE3C62">
            <w:pPr>
              <w:pStyle w:val="TAL"/>
              <w:rPr>
                <w:sz w:val="16"/>
              </w:rPr>
            </w:pPr>
            <w:r w:rsidRPr="00BE3C62">
              <w:rPr>
                <w:sz w:val="16"/>
              </w:rPr>
              <w:t>C4-214416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AB52" w14:textId="77777777" w:rsidR="004377C2" w:rsidRPr="00BE3C62" w:rsidRDefault="004377C2" w:rsidP="00BE3C62">
            <w:pPr>
              <w:pStyle w:val="TAL"/>
              <w:rPr>
                <w:sz w:val="16"/>
              </w:rPr>
            </w:pPr>
          </w:p>
        </w:tc>
      </w:tr>
      <w:tr w:rsidR="00BE3C62" w:rsidRPr="00BE3C62" w14:paraId="393C068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C4BC" w14:textId="77777777" w:rsidR="004377C2" w:rsidRPr="00BE3C62" w:rsidRDefault="004377C2" w:rsidP="00BE3C62">
            <w:pPr>
              <w:pStyle w:val="TAL"/>
              <w:rPr>
                <w:sz w:val="16"/>
              </w:rPr>
            </w:pPr>
            <w:r w:rsidRPr="00BE3C62">
              <w:rPr>
                <w:sz w:val="16"/>
              </w:rPr>
              <w:t>C4-214710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230E" w14:textId="77777777" w:rsidR="004377C2" w:rsidRPr="00BE3C62" w:rsidRDefault="004377C2" w:rsidP="00BE3C62">
            <w:pPr>
              <w:pStyle w:val="TAL"/>
              <w:rPr>
                <w:sz w:val="16"/>
              </w:rPr>
            </w:pPr>
            <w:r w:rsidRPr="00BE3C62">
              <w:rPr>
                <w:sz w:val="16"/>
              </w:rPr>
              <w:t>PGW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5CA3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BA32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F7A6" w14:textId="77777777" w:rsidR="004377C2" w:rsidRPr="00BE3C62" w:rsidRDefault="004377C2" w:rsidP="00BE3C62">
            <w:pPr>
              <w:pStyle w:val="TAL"/>
              <w:rPr>
                <w:sz w:val="16"/>
              </w:rPr>
            </w:pPr>
            <w:r w:rsidRPr="00BE3C62">
              <w:rPr>
                <w:sz w:val="16"/>
              </w:rPr>
              <w:t>C4-214417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C7046" w14:textId="77777777" w:rsidR="004377C2" w:rsidRPr="00BE3C62" w:rsidRDefault="004377C2" w:rsidP="00BE3C62">
            <w:pPr>
              <w:pStyle w:val="TAL"/>
              <w:rPr>
                <w:sz w:val="16"/>
              </w:rPr>
            </w:pPr>
          </w:p>
        </w:tc>
      </w:tr>
      <w:tr w:rsidR="00BE3C62" w:rsidRPr="00BE3C62" w14:paraId="4144B9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F508" w14:textId="77777777" w:rsidR="004377C2" w:rsidRPr="00BE3C62" w:rsidRDefault="004377C2" w:rsidP="00BE3C62">
            <w:pPr>
              <w:pStyle w:val="TAL"/>
              <w:rPr>
                <w:sz w:val="16"/>
              </w:rPr>
            </w:pPr>
            <w:r w:rsidRPr="00BE3C62">
              <w:rPr>
                <w:sz w:val="16"/>
              </w:rPr>
              <w:t>C4-214711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1025" w14:textId="77777777" w:rsidR="004377C2" w:rsidRPr="00BE3C62" w:rsidRDefault="004377C2" w:rsidP="00BE3C62">
            <w:pPr>
              <w:pStyle w:val="TAL"/>
              <w:rPr>
                <w:sz w:val="16"/>
              </w:rPr>
            </w:pPr>
            <w:r w:rsidRPr="00BE3C62">
              <w:rPr>
                <w:sz w:val="16"/>
              </w:rPr>
              <w:t>LCS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25E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975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BEE6" w14:textId="77777777" w:rsidR="004377C2" w:rsidRPr="00BE3C62" w:rsidRDefault="004377C2" w:rsidP="00BE3C62">
            <w:pPr>
              <w:pStyle w:val="TAL"/>
              <w:rPr>
                <w:sz w:val="16"/>
              </w:rPr>
            </w:pPr>
            <w:r w:rsidRPr="00BE3C62">
              <w:rPr>
                <w:sz w:val="16"/>
              </w:rPr>
              <w:t>C4-214418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2C4E" w14:textId="77777777" w:rsidR="004377C2" w:rsidRPr="00BE3C62" w:rsidRDefault="004377C2" w:rsidP="00BE3C62">
            <w:pPr>
              <w:pStyle w:val="TAL"/>
              <w:rPr>
                <w:sz w:val="16"/>
              </w:rPr>
            </w:pPr>
          </w:p>
        </w:tc>
      </w:tr>
      <w:tr w:rsidR="00BE3C62" w:rsidRPr="00BE3C62" w14:paraId="5AAC8D5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E51F" w14:textId="77777777" w:rsidR="004377C2" w:rsidRPr="00BE3C62" w:rsidRDefault="004377C2" w:rsidP="00BE3C62">
            <w:pPr>
              <w:pStyle w:val="TAL"/>
              <w:rPr>
                <w:sz w:val="16"/>
              </w:rPr>
            </w:pPr>
            <w:r w:rsidRPr="00BE3C62">
              <w:rPr>
                <w:sz w:val="16"/>
              </w:rPr>
              <w:t>C4-214712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393DB" w14:textId="77777777" w:rsidR="004377C2" w:rsidRPr="00BE3C62" w:rsidRDefault="004377C2" w:rsidP="00BE3C62">
            <w:pPr>
              <w:pStyle w:val="TAL"/>
              <w:rPr>
                <w:sz w:val="16"/>
              </w:rPr>
            </w:pPr>
            <w:r w:rsidRPr="00BE3C62">
              <w:rPr>
                <w:sz w:val="16"/>
              </w:rPr>
              <w:t>LCS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F7E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128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DFAA" w14:textId="77777777" w:rsidR="004377C2" w:rsidRPr="00BE3C62" w:rsidRDefault="004377C2" w:rsidP="00BE3C62">
            <w:pPr>
              <w:pStyle w:val="TAL"/>
              <w:rPr>
                <w:sz w:val="16"/>
              </w:rPr>
            </w:pPr>
            <w:r w:rsidRPr="00BE3C62">
              <w:rPr>
                <w:sz w:val="16"/>
              </w:rPr>
              <w:t>C4-214419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45FD0" w14:textId="77777777" w:rsidR="004377C2" w:rsidRPr="00BE3C62" w:rsidRDefault="004377C2" w:rsidP="00BE3C62">
            <w:pPr>
              <w:pStyle w:val="TAL"/>
              <w:rPr>
                <w:sz w:val="16"/>
              </w:rPr>
            </w:pPr>
          </w:p>
        </w:tc>
      </w:tr>
      <w:tr w:rsidR="00BE3C62" w:rsidRPr="00BE3C62" w14:paraId="1672F7E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608E" w14:textId="77777777" w:rsidR="004377C2" w:rsidRPr="00BE3C62" w:rsidRDefault="004377C2" w:rsidP="00BE3C62">
            <w:pPr>
              <w:pStyle w:val="TAL"/>
              <w:rPr>
                <w:sz w:val="16"/>
              </w:rPr>
            </w:pPr>
            <w:r w:rsidRPr="00BE3C62">
              <w:rPr>
                <w:sz w:val="16"/>
              </w:rPr>
              <w:t>C4-214713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FFD88" w14:textId="77777777" w:rsidR="004377C2" w:rsidRPr="00BE3C62" w:rsidRDefault="004377C2" w:rsidP="00BE3C62">
            <w:pPr>
              <w:pStyle w:val="TAL"/>
              <w:rPr>
                <w:sz w:val="16"/>
              </w:rPr>
            </w:pPr>
            <w:r w:rsidRPr="00BE3C62">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E0B00"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A22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12031" w14:textId="77777777" w:rsidR="004377C2" w:rsidRPr="00BE3C62" w:rsidRDefault="004377C2" w:rsidP="00BE3C62">
            <w:pPr>
              <w:pStyle w:val="TAL"/>
              <w:rPr>
                <w:sz w:val="16"/>
              </w:rPr>
            </w:pPr>
            <w:r w:rsidRPr="00BE3C62">
              <w:rPr>
                <w:sz w:val="16"/>
              </w:rPr>
              <w:t>C4-214423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C9FFF" w14:textId="77777777" w:rsidR="004377C2" w:rsidRPr="00BE3C62" w:rsidRDefault="004377C2" w:rsidP="00BE3C62">
            <w:pPr>
              <w:pStyle w:val="TAL"/>
              <w:rPr>
                <w:sz w:val="16"/>
              </w:rPr>
            </w:pPr>
          </w:p>
        </w:tc>
      </w:tr>
      <w:tr w:rsidR="00BE3C62" w:rsidRPr="00BE3C62" w14:paraId="0F5DEB6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E3209" w14:textId="77777777" w:rsidR="004377C2" w:rsidRPr="00BE3C62" w:rsidRDefault="004377C2" w:rsidP="00BE3C62">
            <w:pPr>
              <w:pStyle w:val="TAL"/>
              <w:rPr>
                <w:sz w:val="16"/>
              </w:rPr>
            </w:pPr>
            <w:r w:rsidRPr="00BE3C62">
              <w:rPr>
                <w:sz w:val="16"/>
              </w:rPr>
              <w:t>C4-214714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7588" w14:textId="77777777" w:rsidR="004377C2" w:rsidRPr="00BE3C62" w:rsidRDefault="004377C2" w:rsidP="00BE3C62">
            <w:pPr>
              <w:pStyle w:val="TAL"/>
              <w:rPr>
                <w:sz w:val="16"/>
              </w:rPr>
            </w:pPr>
            <w:r w:rsidRPr="00BE3C62">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E2AF"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2C3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0F40" w14:textId="77777777" w:rsidR="004377C2" w:rsidRPr="00BE3C62" w:rsidRDefault="004377C2" w:rsidP="00BE3C62">
            <w:pPr>
              <w:pStyle w:val="TAL"/>
              <w:rPr>
                <w:sz w:val="16"/>
              </w:rPr>
            </w:pPr>
            <w:r w:rsidRPr="00BE3C62">
              <w:rPr>
                <w:sz w:val="16"/>
              </w:rPr>
              <w:t>C4-214424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AD8DB" w14:textId="77777777" w:rsidR="004377C2" w:rsidRPr="00BE3C62" w:rsidRDefault="004377C2" w:rsidP="00BE3C62">
            <w:pPr>
              <w:pStyle w:val="TAL"/>
              <w:rPr>
                <w:sz w:val="16"/>
              </w:rPr>
            </w:pPr>
          </w:p>
        </w:tc>
      </w:tr>
      <w:tr w:rsidR="00BE3C62" w:rsidRPr="00BE3C62" w14:paraId="7E7A357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D9256" w14:textId="77777777" w:rsidR="004377C2" w:rsidRPr="00BE3C62" w:rsidRDefault="004377C2" w:rsidP="00BE3C62">
            <w:pPr>
              <w:pStyle w:val="TAL"/>
              <w:rPr>
                <w:sz w:val="16"/>
              </w:rPr>
            </w:pPr>
            <w:r w:rsidRPr="00BE3C62">
              <w:rPr>
                <w:sz w:val="16"/>
              </w:rPr>
              <w:t>C4-214715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C0A4"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0D6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CAC4"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49592" w14:textId="77777777" w:rsidR="004377C2" w:rsidRPr="00BE3C62" w:rsidRDefault="004377C2" w:rsidP="00BE3C62">
            <w:pPr>
              <w:pStyle w:val="TAL"/>
              <w:rPr>
                <w:sz w:val="16"/>
              </w:rPr>
            </w:pPr>
            <w:r w:rsidRPr="00BE3C62">
              <w:rPr>
                <w:sz w:val="16"/>
              </w:rPr>
              <w:t>C4-214428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F01C" w14:textId="77777777" w:rsidR="004377C2" w:rsidRPr="00BE3C62" w:rsidRDefault="004377C2" w:rsidP="00BE3C62">
            <w:pPr>
              <w:pStyle w:val="TAL"/>
              <w:rPr>
                <w:sz w:val="16"/>
              </w:rPr>
            </w:pPr>
            <w:r w:rsidRPr="00BE3C62">
              <w:rPr>
                <w:sz w:val="16"/>
              </w:rPr>
              <w:t>C4-214831</w:t>
            </w:r>
          </w:p>
        </w:tc>
      </w:tr>
      <w:tr w:rsidR="00BE3C62" w:rsidRPr="00BE3C62" w14:paraId="350E854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FC04" w14:textId="77777777" w:rsidR="004377C2" w:rsidRPr="00BE3C62" w:rsidRDefault="004377C2" w:rsidP="00BE3C62">
            <w:pPr>
              <w:pStyle w:val="TAL"/>
              <w:rPr>
                <w:sz w:val="16"/>
              </w:rPr>
            </w:pPr>
            <w:r w:rsidRPr="00BE3C62">
              <w:rPr>
                <w:sz w:val="16"/>
              </w:rPr>
              <w:t>C4-214716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E5D1"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5DE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1BAF0"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D4B20" w14:textId="77777777" w:rsidR="004377C2" w:rsidRPr="00BE3C62" w:rsidRDefault="004377C2" w:rsidP="00BE3C62">
            <w:pPr>
              <w:pStyle w:val="TAL"/>
              <w:rPr>
                <w:sz w:val="16"/>
              </w:rPr>
            </w:pPr>
            <w:r w:rsidRPr="00BE3C62">
              <w:rPr>
                <w:sz w:val="16"/>
              </w:rPr>
              <w:t>C4-214429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DE79" w14:textId="77777777" w:rsidR="004377C2" w:rsidRPr="00BE3C62" w:rsidRDefault="004377C2" w:rsidP="00BE3C62">
            <w:pPr>
              <w:pStyle w:val="TAL"/>
              <w:rPr>
                <w:sz w:val="16"/>
              </w:rPr>
            </w:pPr>
            <w:r w:rsidRPr="00BE3C62">
              <w:rPr>
                <w:sz w:val="16"/>
              </w:rPr>
              <w:t>C4-214833</w:t>
            </w:r>
          </w:p>
        </w:tc>
      </w:tr>
      <w:tr w:rsidR="00BE3C62" w:rsidRPr="00BE3C62" w14:paraId="13BD0B7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B20F" w14:textId="77777777" w:rsidR="004377C2" w:rsidRPr="00BE3C62" w:rsidRDefault="004377C2" w:rsidP="00BE3C62">
            <w:pPr>
              <w:pStyle w:val="TAL"/>
              <w:rPr>
                <w:sz w:val="16"/>
              </w:rPr>
            </w:pPr>
            <w:r w:rsidRPr="00BE3C62">
              <w:rPr>
                <w:sz w:val="16"/>
              </w:rPr>
              <w:t>C4-214717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D99B4" w14:textId="77777777" w:rsidR="004377C2" w:rsidRPr="00BE3C62" w:rsidRDefault="004377C2" w:rsidP="00BE3C62">
            <w:pPr>
              <w:pStyle w:val="TAL"/>
              <w:rPr>
                <w:sz w:val="16"/>
              </w:rPr>
            </w:pPr>
            <w:r w:rsidRPr="00BE3C62">
              <w:rPr>
                <w:sz w:val="16"/>
              </w:rPr>
              <w:t>PGW reselection for 5G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675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F2A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FFB83" w14:textId="77777777" w:rsidR="004377C2" w:rsidRPr="00BE3C62" w:rsidRDefault="004377C2" w:rsidP="00BE3C62">
            <w:pPr>
              <w:pStyle w:val="TAL"/>
              <w:rPr>
                <w:sz w:val="16"/>
              </w:rPr>
            </w:pPr>
            <w:r w:rsidRPr="00BE3C62">
              <w:rPr>
                <w:sz w:val="16"/>
              </w:rPr>
              <w:t>C4-214084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9A52" w14:textId="77777777" w:rsidR="004377C2" w:rsidRPr="00BE3C62" w:rsidRDefault="004377C2" w:rsidP="00BE3C62">
            <w:pPr>
              <w:pStyle w:val="TAL"/>
              <w:rPr>
                <w:sz w:val="16"/>
              </w:rPr>
            </w:pPr>
          </w:p>
        </w:tc>
      </w:tr>
      <w:tr w:rsidR="00BE3C62" w:rsidRPr="00BE3C62" w14:paraId="0B4BC51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CA4BF" w14:textId="77777777" w:rsidR="004377C2" w:rsidRPr="00BE3C62" w:rsidRDefault="004377C2" w:rsidP="00BE3C62">
            <w:pPr>
              <w:pStyle w:val="TAL"/>
              <w:rPr>
                <w:sz w:val="16"/>
              </w:rPr>
            </w:pPr>
            <w:r w:rsidRPr="00BE3C62">
              <w:rPr>
                <w:sz w:val="16"/>
              </w:rPr>
              <w:t>C4-214718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2428" w14:textId="77777777" w:rsidR="004377C2" w:rsidRPr="00BE3C62" w:rsidRDefault="004377C2" w:rsidP="00BE3C62">
            <w:pPr>
              <w:pStyle w:val="TAL"/>
              <w:rPr>
                <w:sz w:val="16"/>
              </w:rPr>
            </w:pPr>
            <w:r w:rsidRPr="00BE3C62">
              <w:rPr>
                <w:sz w:val="16"/>
              </w:rPr>
              <w:t>DNAI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CD42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53F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ABC8" w14:textId="77777777" w:rsidR="004377C2" w:rsidRPr="00BE3C62" w:rsidRDefault="004377C2" w:rsidP="00BE3C62">
            <w:pPr>
              <w:pStyle w:val="TAL"/>
              <w:rPr>
                <w:sz w:val="16"/>
              </w:rPr>
            </w:pPr>
            <w:r w:rsidRPr="00BE3C62">
              <w:rPr>
                <w:sz w:val="16"/>
              </w:rPr>
              <w:t>C4-214085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BDFF6" w14:textId="77777777" w:rsidR="004377C2" w:rsidRPr="00BE3C62" w:rsidRDefault="004377C2" w:rsidP="00BE3C62">
            <w:pPr>
              <w:pStyle w:val="TAL"/>
              <w:rPr>
                <w:sz w:val="16"/>
              </w:rPr>
            </w:pPr>
          </w:p>
        </w:tc>
      </w:tr>
      <w:tr w:rsidR="00BE3C62" w:rsidRPr="00BE3C62" w14:paraId="4E424F3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222C" w14:textId="77777777" w:rsidR="004377C2" w:rsidRPr="00BE3C62" w:rsidRDefault="004377C2" w:rsidP="00BE3C62">
            <w:pPr>
              <w:pStyle w:val="TAL"/>
              <w:rPr>
                <w:sz w:val="16"/>
              </w:rPr>
            </w:pPr>
            <w:r w:rsidRPr="00BE3C62">
              <w:rPr>
                <w:sz w:val="16"/>
              </w:rPr>
              <w:t>C4-214719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DBA3" w14:textId="77777777" w:rsidR="004377C2" w:rsidRPr="00BE3C62" w:rsidRDefault="004377C2" w:rsidP="00BE3C62">
            <w:pPr>
              <w:pStyle w:val="TAL"/>
              <w:rPr>
                <w:sz w:val="16"/>
              </w:rPr>
            </w:pPr>
            <w:r w:rsidRPr="00BE3C62">
              <w:rPr>
                <w:sz w:val="16"/>
              </w:rPr>
              <w:t>Multiple PGW FQDNs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B43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2633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4FD49" w14:textId="77777777" w:rsidR="004377C2" w:rsidRPr="00BE3C62" w:rsidRDefault="004377C2" w:rsidP="00BE3C62">
            <w:pPr>
              <w:pStyle w:val="TAL"/>
              <w:rPr>
                <w:sz w:val="16"/>
              </w:rPr>
            </w:pPr>
            <w:r w:rsidRPr="00BE3C62">
              <w:rPr>
                <w:sz w:val="16"/>
              </w:rPr>
              <w:t>C4-214087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5BE4D" w14:textId="77777777" w:rsidR="004377C2" w:rsidRPr="00BE3C62" w:rsidRDefault="004377C2" w:rsidP="00BE3C62">
            <w:pPr>
              <w:pStyle w:val="TAL"/>
              <w:rPr>
                <w:sz w:val="16"/>
              </w:rPr>
            </w:pPr>
          </w:p>
        </w:tc>
      </w:tr>
      <w:tr w:rsidR="00BE3C62" w:rsidRPr="00BE3C62" w14:paraId="654D3FE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B025" w14:textId="77777777" w:rsidR="004377C2" w:rsidRPr="00BE3C62" w:rsidRDefault="004377C2" w:rsidP="00BE3C62">
            <w:pPr>
              <w:pStyle w:val="TAL"/>
              <w:rPr>
                <w:sz w:val="16"/>
              </w:rPr>
            </w:pPr>
            <w:r w:rsidRPr="00BE3C62">
              <w:rPr>
                <w:sz w:val="16"/>
              </w:rPr>
              <w:t>C4-214720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35A00" w14:textId="77777777" w:rsidR="004377C2" w:rsidRPr="00BE3C62" w:rsidRDefault="004377C2" w:rsidP="00BE3C62">
            <w:pPr>
              <w:pStyle w:val="TAL"/>
              <w:rPr>
                <w:sz w:val="16"/>
              </w:rPr>
            </w:pPr>
            <w:r w:rsidRPr="00BE3C62">
              <w:rPr>
                <w:sz w:val="16"/>
              </w:rPr>
              <w:t>The maxReports IE in AmfEvent or AmfEventMode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94A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B98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E2C7" w14:textId="77777777" w:rsidR="004377C2" w:rsidRPr="00BE3C62" w:rsidRDefault="004377C2" w:rsidP="00BE3C62">
            <w:pPr>
              <w:pStyle w:val="TAL"/>
              <w:rPr>
                <w:sz w:val="16"/>
              </w:rPr>
            </w:pPr>
            <w:r w:rsidRPr="00BE3C62">
              <w:rPr>
                <w:sz w:val="16"/>
              </w:rPr>
              <w:t>C4-214089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E6BA" w14:textId="77777777" w:rsidR="004377C2" w:rsidRPr="00BE3C62" w:rsidRDefault="004377C2" w:rsidP="00BE3C62">
            <w:pPr>
              <w:pStyle w:val="TAL"/>
              <w:rPr>
                <w:sz w:val="16"/>
              </w:rPr>
            </w:pPr>
          </w:p>
        </w:tc>
      </w:tr>
      <w:tr w:rsidR="00BE3C62" w:rsidRPr="00BE3C62" w14:paraId="35B0E3B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E5BF" w14:textId="77777777" w:rsidR="004377C2" w:rsidRPr="00BE3C62" w:rsidRDefault="004377C2" w:rsidP="00BE3C62">
            <w:pPr>
              <w:pStyle w:val="TAL"/>
              <w:rPr>
                <w:sz w:val="16"/>
              </w:rPr>
            </w:pPr>
            <w:r w:rsidRPr="00BE3C62">
              <w:rPr>
                <w:sz w:val="16"/>
              </w:rPr>
              <w:t>C4-214721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FC640" w14:textId="77777777" w:rsidR="004377C2" w:rsidRPr="00BE3C62" w:rsidRDefault="004377C2" w:rsidP="00BE3C62">
            <w:pPr>
              <w:pStyle w:val="TAL"/>
              <w:rPr>
                <w:sz w:val="16"/>
              </w:rPr>
            </w:pPr>
            <w:r w:rsidRPr="00BE3C62">
              <w:rPr>
                <w:sz w:val="16"/>
              </w:rPr>
              <w:t>NFStatusSubscribe for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5546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2B98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40A91" w14:textId="77777777" w:rsidR="004377C2" w:rsidRPr="00BE3C62" w:rsidRDefault="004377C2" w:rsidP="00BE3C62">
            <w:pPr>
              <w:pStyle w:val="TAL"/>
              <w:rPr>
                <w:sz w:val="16"/>
              </w:rPr>
            </w:pPr>
            <w:r w:rsidRPr="00BE3C62">
              <w:rPr>
                <w:sz w:val="16"/>
              </w:rPr>
              <w:t>C4-214127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420F" w14:textId="77777777" w:rsidR="004377C2" w:rsidRPr="00BE3C62" w:rsidRDefault="004377C2" w:rsidP="00BE3C62">
            <w:pPr>
              <w:pStyle w:val="TAL"/>
              <w:rPr>
                <w:sz w:val="16"/>
              </w:rPr>
            </w:pPr>
          </w:p>
        </w:tc>
      </w:tr>
      <w:tr w:rsidR="00BE3C62" w:rsidRPr="00BE3C62" w14:paraId="3588AA7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81AD" w14:textId="77777777" w:rsidR="004377C2" w:rsidRPr="00BE3C62" w:rsidRDefault="004377C2" w:rsidP="00BE3C62">
            <w:pPr>
              <w:pStyle w:val="TAL"/>
              <w:rPr>
                <w:sz w:val="16"/>
              </w:rPr>
            </w:pPr>
            <w:r w:rsidRPr="00BE3C62">
              <w:rPr>
                <w:sz w:val="16"/>
              </w:rPr>
              <w:t>C4-214722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AB68" w14:textId="77777777" w:rsidR="004377C2" w:rsidRPr="00BE3C62" w:rsidRDefault="004377C2" w:rsidP="00BE3C62">
            <w:pPr>
              <w:pStyle w:val="TAL"/>
              <w:rPr>
                <w:sz w:val="16"/>
              </w:rPr>
            </w:pPr>
            <w:r w:rsidRPr="00BE3C62">
              <w:rPr>
                <w:sz w:val="16"/>
              </w:rPr>
              <w:t>Correction on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77B49" w14:textId="77777777" w:rsidR="004377C2" w:rsidRPr="00BE3C62" w:rsidRDefault="004377C2" w:rsidP="00BE3C62">
            <w:pPr>
              <w:pStyle w:val="TAL"/>
              <w:rPr>
                <w:sz w:val="16"/>
              </w:rPr>
            </w:pPr>
            <w:r w:rsidRPr="00BE3C6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9CC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32EC" w14:textId="77777777" w:rsidR="004377C2" w:rsidRPr="00BE3C62" w:rsidRDefault="004377C2" w:rsidP="00BE3C62">
            <w:pPr>
              <w:pStyle w:val="TAL"/>
              <w:rPr>
                <w:sz w:val="16"/>
              </w:rPr>
            </w:pPr>
            <w:r w:rsidRPr="00BE3C62">
              <w:rPr>
                <w:sz w:val="16"/>
              </w:rPr>
              <w:t>C4-214051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6863" w14:textId="77777777" w:rsidR="004377C2" w:rsidRPr="00BE3C62" w:rsidRDefault="004377C2" w:rsidP="00BE3C62">
            <w:pPr>
              <w:pStyle w:val="TAL"/>
              <w:rPr>
                <w:sz w:val="16"/>
              </w:rPr>
            </w:pPr>
          </w:p>
        </w:tc>
      </w:tr>
      <w:tr w:rsidR="00BE3C62" w:rsidRPr="00BE3C62" w14:paraId="7096D35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1428" w14:textId="77777777" w:rsidR="004377C2" w:rsidRPr="00BE3C62" w:rsidRDefault="004377C2" w:rsidP="00BE3C62">
            <w:pPr>
              <w:pStyle w:val="TAL"/>
              <w:rPr>
                <w:sz w:val="16"/>
              </w:rPr>
            </w:pPr>
            <w:r w:rsidRPr="00BE3C62">
              <w:rPr>
                <w:sz w:val="16"/>
              </w:rPr>
              <w:t>C4-214723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3193"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B59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058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AAD7" w14:textId="77777777" w:rsidR="004377C2" w:rsidRPr="00BE3C62" w:rsidRDefault="004377C2" w:rsidP="00BE3C62">
            <w:pPr>
              <w:pStyle w:val="TAL"/>
              <w:rPr>
                <w:sz w:val="16"/>
              </w:rPr>
            </w:pPr>
            <w:r w:rsidRPr="00BE3C62">
              <w:rPr>
                <w:sz w:val="16"/>
              </w:rPr>
              <w:t>C4-214170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5C6C1" w14:textId="77777777" w:rsidR="004377C2" w:rsidRPr="00BE3C62" w:rsidRDefault="004377C2" w:rsidP="00BE3C62">
            <w:pPr>
              <w:pStyle w:val="TAL"/>
              <w:rPr>
                <w:sz w:val="16"/>
              </w:rPr>
            </w:pPr>
          </w:p>
        </w:tc>
      </w:tr>
      <w:tr w:rsidR="00BE3C62" w:rsidRPr="00BE3C62" w14:paraId="7D7E02D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6D346" w14:textId="77777777" w:rsidR="004377C2" w:rsidRPr="00BE3C62" w:rsidRDefault="004377C2" w:rsidP="00BE3C62">
            <w:pPr>
              <w:pStyle w:val="TAL"/>
              <w:rPr>
                <w:sz w:val="16"/>
              </w:rPr>
            </w:pPr>
            <w:r w:rsidRPr="00BE3C62">
              <w:rPr>
                <w:sz w:val="16"/>
              </w:rPr>
              <w:t>C4-214724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0B76"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57F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EEC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D55A4" w14:textId="77777777" w:rsidR="004377C2" w:rsidRPr="00BE3C62" w:rsidRDefault="004377C2" w:rsidP="00BE3C62">
            <w:pPr>
              <w:pStyle w:val="TAL"/>
              <w:rPr>
                <w:sz w:val="16"/>
              </w:rPr>
            </w:pPr>
            <w:r w:rsidRPr="00BE3C62">
              <w:rPr>
                <w:sz w:val="16"/>
              </w:rPr>
              <w:t>C4-214171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B3146" w14:textId="77777777" w:rsidR="004377C2" w:rsidRPr="00BE3C62" w:rsidRDefault="004377C2" w:rsidP="00BE3C62">
            <w:pPr>
              <w:pStyle w:val="TAL"/>
              <w:rPr>
                <w:sz w:val="16"/>
              </w:rPr>
            </w:pPr>
          </w:p>
        </w:tc>
      </w:tr>
      <w:tr w:rsidR="00BE3C62" w:rsidRPr="00BE3C62" w14:paraId="7CAB2E5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366A" w14:textId="77777777" w:rsidR="004377C2" w:rsidRPr="00BE3C62" w:rsidRDefault="004377C2" w:rsidP="00BE3C62">
            <w:pPr>
              <w:pStyle w:val="TAL"/>
              <w:rPr>
                <w:sz w:val="16"/>
              </w:rPr>
            </w:pPr>
            <w:r w:rsidRPr="00BE3C62">
              <w:rPr>
                <w:sz w:val="16"/>
              </w:rPr>
              <w:t>C4-214725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7CD0"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1E8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0777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A49D" w14:textId="77777777" w:rsidR="004377C2" w:rsidRPr="00BE3C62" w:rsidRDefault="004377C2" w:rsidP="00BE3C62">
            <w:pPr>
              <w:pStyle w:val="TAL"/>
              <w:rPr>
                <w:sz w:val="16"/>
              </w:rPr>
            </w:pPr>
            <w:r w:rsidRPr="00BE3C62">
              <w:rPr>
                <w:sz w:val="16"/>
              </w:rPr>
              <w:t>C4-214172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EDE18" w14:textId="77777777" w:rsidR="004377C2" w:rsidRPr="00BE3C62" w:rsidRDefault="004377C2" w:rsidP="00BE3C62">
            <w:pPr>
              <w:pStyle w:val="TAL"/>
              <w:rPr>
                <w:sz w:val="16"/>
              </w:rPr>
            </w:pPr>
          </w:p>
        </w:tc>
      </w:tr>
      <w:tr w:rsidR="00BE3C62" w:rsidRPr="00BE3C62" w14:paraId="497F13D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71FD" w14:textId="77777777" w:rsidR="004377C2" w:rsidRPr="00BE3C62" w:rsidRDefault="004377C2" w:rsidP="00BE3C62">
            <w:pPr>
              <w:pStyle w:val="TAL"/>
              <w:rPr>
                <w:sz w:val="16"/>
              </w:rPr>
            </w:pPr>
            <w:r w:rsidRPr="00BE3C62">
              <w:rPr>
                <w:sz w:val="16"/>
              </w:rPr>
              <w:t>C4-214726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C66A" w14:textId="77777777" w:rsidR="004377C2" w:rsidRPr="00BE3C62" w:rsidRDefault="004377C2" w:rsidP="00BE3C62">
            <w:pPr>
              <w:pStyle w:val="TAL"/>
              <w:rPr>
                <w:sz w:val="16"/>
              </w:rPr>
            </w:pPr>
            <w:r w:rsidRPr="00BE3C62">
              <w:rPr>
                <w:sz w:val="16"/>
              </w:rPr>
              <w:t>Pseudo-CR on Evaluation for FS_ReP_UDR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7945" w14:textId="77777777" w:rsidR="004377C2" w:rsidRPr="00BE3C62" w:rsidRDefault="004377C2" w:rsidP="00BE3C62">
            <w:pPr>
              <w:pStyle w:val="TAL"/>
              <w:rPr>
                <w:sz w:val="16"/>
              </w:rPr>
            </w:pPr>
            <w:r w:rsidRPr="00BE3C62">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01EB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1EDF" w14:textId="77777777" w:rsidR="004377C2" w:rsidRPr="00BE3C62" w:rsidRDefault="004377C2" w:rsidP="00BE3C62">
            <w:pPr>
              <w:pStyle w:val="TAL"/>
              <w:rPr>
                <w:sz w:val="16"/>
              </w:rPr>
            </w:pPr>
            <w:r w:rsidRPr="00BE3C62">
              <w:rPr>
                <w:sz w:val="16"/>
              </w:rPr>
              <w:t>C4-214473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81EB7" w14:textId="77777777" w:rsidR="004377C2" w:rsidRPr="00BE3C62" w:rsidRDefault="004377C2" w:rsidP="00BE3C62">
            <w:pPr>
              <w:pStyle w:val="TAL"/>
              <w:rPr>
                <w:sz w:val="16"/>
              </w:rPr>
            </w:pPr>
          </w:p>
        </w:tc>
      </w:tr>
      <w:tr w:rsidR="00BE3C62" w:rsidRPr="00BE3C62" w14:paraId="0A063C4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21C1" w14:textId="77777777" w:rsidR="004377C2" w:rsidRPr="00BE3C62" w:rsidRDefault="004377C2" w:rsidP="00BE3C62">
            <w:pPr>
              <w:pStyle w:val="TAL"/>
              <w:rPr>
                <w:sz w:val="16"/>
              </w:rPr>
            </w:pPr>
            <w:r w:rsidRPr="00BE3C62">
              <w:rPr>
                <w:sz w:val="16"/>
              </w:rPr>
              <w:t>C4-214727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A103" w14:textId="77777777" w:rsidR="004377C2" w:rsidRPr="00BE3C62" w:rsidRDefault="004377C2" w:rsidP="00BE3C62">
            <w:pPr>
              <w:pStyle w:val="TAL"/>
              <w:rPr>
                <w:sz w:val="16"/>
              </w:rPr>
            </w:pPr>
            <w:r w:rsidRPr="00BE3C62">
              <w:rPr>
                <w:sz w:val="16"/>
              </w:rPr>
              <w:t>Missing indication of UE support of NSSRG functionality in NSSF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B6E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61F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BE83" w14:textId="77777777" w:rsidR="004377C2" w:rsidRPr="00BE3C62" w:rsidRDefault="004377C2" w:rsidP="00BE3C62">
            <w:pPr>
              <w:pStyle w:val="TAL"/>
              <w:rPr>
                <w:sz w:val="16"/>
              </w:rPr>
            </w:pPr>
            <w:r w:rsidRPr="00BE3C62">
              <w:rPr>
                <w:sz w:val="16"/>
              </w:rPr>
              <w:t>C4-214315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89BF" w14:textId="77777777" w:rsidR="004377C2" w:rsidRPr="00BE3C62" w:rsidRDefault="004377C2" w:rsidP="00BE3C62">
            <w:pPr>
              <w:pStyle w:val="TAL"/>
              <w:rPr>
                <w:sz w:val="16"/>
              </w:rPr>
            </w:pPr>
            <w:r w:rsidRPr="00BE3C62">
              <w:rPr>
                <w:sz w:val="16"/>
              </w:rPr>
              <w:t>C4-214857</w:t>
            </w:r>
          </w:p>
        </w:tc>
      </w:tr>
      <w:tr w:rsidR="00BE3C62" w:rsidRPr="00BE3C62" w14:paraId="610F9E2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4C1B" w14:textId="77777777" w:rsidR="004377C2" w:rsidRPr="00BE3C62" w:rsidRDefault="004377C2" w:rsidP="00BE3C62">
            <w:pPr>
              <w:pStyle w:val="TAL"/>
              <w:rPr>
                <w:sz w:val="16"/>
              </w:rPr>
            </w:pPr>
            <w:r w:rsidRPr="00BE3C62">
              <w:rPr>
                <w:sz w:val="16"/>
              </w:rPr>
              <w:t>C4-214728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7942" w14:textId="77777777" w:rsidR="004377C2" w:rsidRPr="00BE3C62" w:rsidRDefault="004377C2" w:rsidP="00BE3C62">
            <w:pPr>
              <w:pStyle w:val="TAL"/>
              <w:rPr>
                <w:sz w:val="16"/>
              </w:rPr>
            </w:pPr>
            <w:r w:rsidRPr="00BE3C62">
              <w:rPr>
                <w:sz w:val="16"/>
              </w:rPr>
              <w:t>Support for Area Decision of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9D77" w14:textId="77777777" w:rsidR="004377C2" w:rsidRPr="00BE3C62" w:rsidRDefault="004377C2" w:rsidP="00BE3C62">
            <w:pPr>
              <w:pStyle w:val="TAL"/>
              <w:rPr>
                <w:sz w:val="16"/>
              </w:rPr>
            </w:pPr>
            <w:r w:rsidRPr="00BE3C62">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927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5D21" w14:textId="77777777" w:rsidR="004377C2" w:rsidRPr="00BE3C62" w:rsidRDefault="004377C2" w:rsidP="00BE3C62">
            <w:pPr>
              <w:pStyle w:val="TAL"/>
              <w:rPr>
                <w:sz w:val="16"/>
              </w:rPr>
            </w:pPr>
            <w:r w:rsidRPr="00BE3C62">
              <w:rPr>
                <w:sz w:val="16"/>
              </w:rPr>
              <w:t>C4-214615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B7E5" w14:textId="77777777" w:rsidR="004377C2" w:rsidRPr="00BE3C62" w:rsidRDefault="004377C2" w:rsidP="00BE3C62">
            <w:pPr>
              <w:pStyle w:val="TAL"/>
              <w:rPr>
                <w:sz w:val="16"/>
              </w:rPr>
            </w:pPr>
          </w:p>
        </w:tc>
      </w:tr>
      <w:tr w:rsidR="00BE3C62" w:rsidRPr="00BE3C62" w14:paraId="270A370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8029" w14:textId="77777777" w:rsidR="004377C2" w:rsidRPr="00BE3C62" w:rsidRDefault="004377C2" w:rsidP="00BE3C62">
            <w:pPr>
              <w:pStyle w:val="TAL"/>
              <w:rPr>
                <w:sz w:val="16"/>
              </w:rPr>
            </w:pPr>
            <w:r w:rsidRPr="00BE3C62">
              <w:rPr>
                <w:sz w:val="16"/>
              </w:rPr>
              <w:t>C4-214729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62A2" w14:textId="77777777" w:rsidR="004377C2" w:rsidRPr="00BE3C62" w:rsidRDefault="004377C2" w:rsidP="00BE3C62">
            <w:pPr>
              <w:pStyle w:val="TAL"/>
              <w:rPr>
                <w:sz w:val="16"/>
              </w:rPr>
            </w:pPr>
            <w:r w:rsidRPr="00BE3C62">
              <w:rPr>
                <w:sz w:val="16"/>
              </w:rPr>
              <w:t>Roaming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CD477" w14:textId="77777777" w:rsidR="004377C2" w:rsidRPr="00BE3C62" w:rsidRDefault="004377C2" w:rsidP="00BE3C62">
            <w:pPr>
              <w:pStyle w:val="TAL"/>
              <w:rPr>
                <w:sz w:val="16"/>
              </w:rPr>
            </w:pPr>
            <w:r w:rsidRPr="00BE3C62">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FBD7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193C" w14:textId="77777777" w:rsidR="004377C2" w:rsidRPr="00BE3C62" w:rsidRDefault="004377C2" w:rsidP="00BE3C62">
            <w:pPr>
              <w:pStyle w:val="TAL"/>
              <w:rPr>
                <w:sz w:val="16"/>
              </w:rPr>
            </w:pPr>
            <w:r w:rsidRPr="00BE3C62">
              <w:rPr>
                <w:sz w:val="16"/>
              </w:rPr>
              <w:t>C4-214618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EEE3" w14:textId="77777777" w:rsidR="004377C2" w:rsidRPr="00BE3C62" w:rsidRDefault="004377C2" w:rsidP="00BE3C62">
            <w:pPr>
              <w:pStyle w:val="TAL"/>
              <w:rPr>
                <w:sz w:val="16"/>
              </w:rPr>
            </w:pPr>
          </w:p>
        </w:tc>
      </w:tr>
      <w:tr w:rsidR="00BE3C62" w:rsidRPr="00BE3C62" w14:paraId="3DDC0CD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1893" w14:textId="77777777" w:rsidR="004377C2" w:rsidRPr="00BE3C62" w:rsidRDefault="004377C2" w:rsidP="00BE3C62">
            <w:pPr>
              <w:pStyle w:val="TAL"/>
              <w:rPr>
                <w:sz w:val="16"/>
              </w:rPr>
            </w:pPr>
            <w:r w:rsidRPr="00BE3C62">
              <w:rPr>
                <w:sz w:val="16"/>
              </w:rPr>
              <w:t>C4-214730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98DF" w14:textId="77777777" w:rsidR="004377C2" w:rsidRPr="00BE3C62" w:rsidRDefault="004377C2" w:rsidP="00BE3C62">
            <w:pPr>
              <w:pStyle w:val="TAL"/>
              <w:rPr>
                <w:sz w:val="16"/>
              </w:rPr>
            </w:pPr>
            <w:r w:rsidRPr="00BE3C62">
              <w:rPr>
                <w:sz w:val="16"/>
              </w:rPr>
              <w:t>Exempting slices from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951D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931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18CD" w14:textId="77777777" w:rsidR="004377C2" w:rsidRPr="00BE3C62" w:rsidRDefault="004377C2" w:rsidP="00BE3C62">
            <w:pPr>
              <w:pStyle w:val="TAL"/>
              <w:rPr>
                <w:sz w:val="16"/>
              </w:rPr>
            </w:pPr>
            <w:r w:rsidRPr="00BE3C62">
              <w:rPr>
                <w:sz w:val="16"/>
              </w:rPr>
              <w:t>C4-214619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92778" w14:textId="77777777" w:rsidR="004377C2" w:rsidRPr="00BE3C62" w:rsidRDefault="004377C2" w:rsidP="00BE3C62">
            <w:pPr>
              <w:pStyle w:val="TAL"/>
              <w:rPr>
                <w:sz w:val="16"/>
              </w:rPr>
            </w:pPr>
          </w:p>
        </w:tc>
      </w:tr>
      <w:tr w:rsidR="00BE3C62" w:rsidRPr="00BE3C62" w14:paraId="7BC898B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9E87" w14:textId="77777777" w:rsidR="004377C2" w:rsidRPr="00BE3C62" w:rsidRDefault="004377C2" w:rsidP="00BE3C62">
            <w:pPr>
              <w:pStyle w:val="TAL"/>
              <w:rPr>
                <w:sz w:val="16"/>
              </w:rPr>
            </w:pPr>
            <w:r w:rsidRPr="00BE3C62">
              <w:rPr>
                <w:sz w:val="16"/>
              </w:rPr>
              <w:t>C4-214731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80E0"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F76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F99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423D" w14:textId="77777777" w:rsidR="004377C2" w:rsidRPr="00BE3C62" w:rsidRDefault="004377C2" w:rsidP="00BE3C62">
            <w:pPr>
              <w:pStyle w:val="TAL"/>
              <w:rPr>
                <w:sz w:val="16"/>
              </w:rPr>
            </w:pPr>
            <w:r w:rsidRPr="00BE3C62">
              <w:rPr>
                <w:sz w:val="16"/>
              </w:rPr>
              <w:t>C4-214622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8DCB9" w14:textId="77777777" w:rsidR="004377C2" w:rsidRPr="00BE3C62" w:rsidRDefault="004377C2" w:rsidP="00BE3C62">
            <w:pPr>
              <w:pStyle w:val="TAL"/>
              <w:rPr>
                <w:sz w:val="16"/>
              </w:rPr>
            </w:pPr>
          </w:p>
        </w:tc>
      </w:tr>
      <w:tr w:rsidR="00BE3C62" w:rsidRPr="00BE3C62" w14:paraId="116E2B2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B4D2" w14:textId="77777777" w:rsidR="004377C2" w:rsidRPr="00BE3C62" w:rsidRDefault="004377C2" w:rsidP="00BE3C62">
            <w:pPr>
              <w:pStyle w:val="TAL"/>
              <w:rPr>
                <w:sz w:val="16"/>
              </w:rPr>
            </w:pPr>
            <w:r w:rsidRPr="00BE3C62">
              <w:rPr>
                <w:sz w:val="16"/>
              </w:rPr>
              <w:t>C4-214732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C99C" w14:textId="77777777" w:rsidR="004377C2" w:rsidRPr="00BE3C62" w:rsidRDefault="004377C2" w:rsidP="00BE3C62">
            <w:pPr>
              <w:pStyle w:val="TAL"/>
              <w:rPr>
                <w:sz w:val="16"/>
              </w:rPr>
            </w:pPr>
            <w:r w:rsidRPr="00BE3C62">
              <w:rPr>
                <w:sz w:val="16"/>
              </w:rPr>
              <w:t>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400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755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0070A" w14:textId="77777777" w:rsidR="004377C2" w:rsidRPr="00BE3C62" w:rsidRDefault="004377C2" w:rsidP="00BE3C62">
            <w:pPr>
              <w:pStyle w:val="TAL"/>
              <w:rPr>
                <w:sz w:val="16"/>
              </w:rPr>
            </w:pPr>
            <w:r w:rsidRPr="00BE3C62">
              <w:rPr>
                <w:sz w:val="16"/>
              </w:rPr>
              <w:t>C4-214623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E273" w14:textId="77777777" w:rsidR="004377C2" w:rsidRPr="00BE3C62" w:rsidRDefault="004377C2" w:rsidP="00BE3C62">
            <w:pPr>
              <w:pStyle w:val="TAL"/>
              <w:rPr>
                <w:sz w:val="16"/>
              </w:rPr>
            </w:pPr>
          </w:p>
        </w:tc>
      </w:tr>
      <w:tr w:rsidR="00BE3C62" w:rsidRPr="00BE3C62" w14:paraId="4DFF500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919D4" w14:textId="77777777" w:rsidR="004377C2" w:rsidRPr="00BE3C62" w:rsidRDefault="004377C2" w:rsidP="00BE3C62">
            <w:pPr>
              <w:pStyle w:val="TAL"/>
              <w:rPr>
                <w:sz w:val="16"/>
              </w:rPr>
            </w:pPr>
            <w:r w:rsidRPr="00BE3C62">
              <w:rPr>
                <w:sz w:val="16"/>
              </w:rPr>
              <w:t>C4-214733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0C47E"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CD8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468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63E4" w14:textId="77777777" w:rsidR="004377C2" w:rsidRPr="00BE3C62" w:rsidRDefault="004377C2" w:rsidP="00BE3C62">
            <w:pPr>
              <w:pStyle w:val="TAL"/>
              <w:rPr>
                <w:sz w:val="16"/>
              </w:rPr>
            </w:pPr>
            <w:r w:rsidRPr="00BE3C62">
              <w:rPr>
                <w:sz w:val="16"/>
              </w:rPr>
              <w:t>C4-214624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F0569" w14:textId="77777777" w:rsidR="004377C2" w:rsidRPr="00BE3C62" w:rsidRDefault="004377C2" w:rsidP="00BE3C62">
            <w:pPr>
              <w:pStyle w:val="TAL"/>
              <w:rPr>
                <w:sz w:val="16"/>
              </w:rPr>
            </w:pPr>
            <w:r w:rsidRPr="00BE3C62">
              <w:rPr>
                <w:sz w:val="16"/>
              </w:rPr>
              <w:t>C4-214861</w:t>
            </w:r>
          </w:p>
        </w:tc>
      </w:tr>
      <w:tr w:rsidR="00BE3C62" w:rsidRPr="00BE3C62" w14:paraId="31EEB19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0ACB" w14:textId="77777777" w:rsidR="004377C2" w:rsidRPr="00BE3C62" w:rsidRDefault="004377C2" w:rsidP="00BE3C62">
            <w:pPr>
              <w:pStyle w:val="TAL"/>
              <w:rPr>
                <w:sz w:val="16"/>
              </w:rPr>
            </w:pPr>
            <w:r w:rsidRPr="00BE3C62">
              <w:rPr>
                <w:sz w:val="16"/>
              </w:rPr>
              <w:t>C4-214734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E231"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407A"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578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62EF" w14:textId="77777777" w:rsidR="004377C2" w:rsidRPr="00BE3C62" w:rsidRDefault="004377C2" w:rsidP="00BE3C62">
            <w:pPr>
              <w:pStyle w:val="TAL"/>
              <w:rPr>
                <w:sz w:val="16"/>
              </w:rPr>
            </w:pPr>
            <w:r w:rsidRPr="00BE3C62">
              <w:rPr>
                <w:sz w:val="16"/>
              </w:rPr>
              <w:t>C4-214632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F2796" w14:textId="77777777" w:rsidR="004377C2" w:rsidRPr="00BE3C62" w:rsidRDefault="004377C2" w:rsidP="00BE3C62">
            <w:pPr>
              <w:pStyle w:val="TAL"/>
              <w:rPr>
                <w:sz w:val="16"/>
              </w:rPr>
            </w:pPr>
            <w:r w:rsidRPr="00BE3C62">
              <w:rPr>
                <w:sz w:val="16"/>
              </w:rPr>
              <w:t>C4-214847</w:t>
            </w:r>
          </w:p>
        </w:tc>
      </w:tr>
      <w:tr w:rsidR="00BE3C62" w:rsidRPr="00BE3C62" w14:paraId="078B9A1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7AED" w14:textId="77777777" w:rsidR="004377C2" w:rsidRPr="00BE3C62" w:rsidRDefault="004377C2" w:rsidP="00BE3C62">
            <w:pPr>
              <w:pStyle w:val="TAL"/>
              <w:rPr>
                <w:sz w:val="16"/>
              </w:rPr>
            </w:pPr>
            <w:r w:rsidRPr="00BE3C62">
              <w:rPr>
                <w:sz w:val="16"/>
              </w:rPr>
              <w:t>C4-214735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93FD"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22C1A"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971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4FA8" w14:textId="77777777" w:rsidR="004377C2" w:rsidRPr="00BE3C62" w:rsidRDefault="004377C2" w:rsidP="00BE3C62">
            <w:pPr>
              <w:pStyle w:val="TAL"/>
              <w:rPr>
                <w:sz w:val="16"/>
              </w:rPr>
            </w:pPr>
            <w:r w:rsidRPr="00BE3C62">
              <w:rPr>
                <w:sz w:val="16"/>
              </w:rPr>
              <w:t>C4-214657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B500" w14:textId="77777777" w:rsidR="004377C2" w:rsidRPr="00BE3C62" w:rsidRDefault="004377C2" w:rsidP="00BE3C62">
            <w:pPr>
              <w:pStyle w:val="TAL"/>
              <w:rPr>
                <w:sz w:val="16"/>
              </w:rPr>
            </w:pPr>
            <w:r w:rsidRPr="00BE3C62">
              <w:rPr>
                <w:sz w:val="16"/>
              </w:rPr>
              <w:t>C4-214849</w:t>
            </w:r>
          </w:p>
        </w:tc>
      </w:tr>
      <w:tr w:rsidR="00BE3C62" w:rsidRPr="00BE3C62" w14:paraId="790F78C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3D13" w14:textId="77777777" w:rsidR="004377C2" w:rsidRPr="00BE3C62" w:rsidRDefault="004377C2" w:rsidP="00BE3C62">
            <w:pPr>
              <w:pStyle w:val="TAL"/>
              <w:rPr>
                <w:sz w:val="16"/>
              </w:rPr>
            </w:pPr>
            <w:r w:rsidRPr="00BE3C62">
              <w:rPr>
                <w:sz w:val="16"/>
              </w:rPr>
              <w:t>C4-214736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B7C7" w14:textId="77777777" w:rsidR="004377C2" w:rsidRPr="00BE3C62" w:rsidRDefault="004377C2" w:rsidP="00BE3C62">
            <w:pPr>
              <w:pStyle w:val="TAL"/>
              <w:rPr>
                <w:sz w:val="16"/>
              </w:rPr>
            </w:pPr>
            <w:r w:rsidRPr="00BE3C62">
              <w:rPr>
                <w:sz w:val="16"/>
              </w:rPr>
              <w:t>Handling of PMF Message with UE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917C6"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CF8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94FB" w14:textId="77777777" w:rsidR="004377C2" w:rsidRPr="00BE3C62" w:rsidRDefault="004377C2" w:rsidP="00BE3C62">
            <w:pPr>
              <w:pStyle w:val="TAL"/>
              <w:rPr>
                <w:sz w:val="16"/>
              </w:rPr>
            </w:pPr>
            <w:r w:rsidRPr="00BE3C62">
              <w:rPr>
                <w:sz w:val="16"/>
              </w:rPr>
              <w:t>C4-214598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755B2" w14:textId="77777777" w:rsidR="004377C2" w:rsidRPr="00BE3C62" w:rsidRDefault="004377C2" w:rsidP="00BE3C62">
            <w:pPr>
              <w:pStyle w:val="TAL"/>
              <w:rPr>
                <w:sz w:val="16"/>
              </w:rPr>
            </w:pPr>
          </w:p>
        </w:tc>
      </w:tr>
      <w:tr w:rsidR="00BE3C62" w:rsidRPr="00BE3C62" w14:paraId="34A0C29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93A9" w14:textId="77777777" w:rsidR="004377C2" w:rsidRPr="00BE3C62" w:rsidRDefault="004377C2" w:rsidP="00BE3C62">
            <w:pPr>
              <w:pStyle w:val="TAL"/>
              <w:rPr>
                <w:sz w:val="16"/>
              </w:rPr>
            </w:pPr>
            <w:r w:rsidRPr="00BE3C62">
              <w:rPr>
                <w:sz w:val="16"/>
              </w:rPr>
              <w:t>C4-214737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9AFB" w14:textId="77777777" w:rsidR="004377C2" w:rsidRPr="00BE3C62" w:rsidRDefault="004377C2" w:rsidP="00BE3C62">
            <w:pPr>
              <w:pStyle w:val="TAL"/>
              <w:rPr>
                <w:sz w:val="16"/>
              </w:rPr>
            </w:pPr>
            <w:r w:rsidRPr="00BE3C62">
              <w:rPr>
                <w:sz w:val="16"/>
              </w:rPr>
              <w:t xml:space="preserve">FQDN for N3IWF selection for emergency </w:t>
            </w:r>
            <w:r w:rsidRPr="00BE3C62">
              <w:rPr>
                <w:sz w:val="16"/>
              </w:rPr>
              <w:lastRenderedPageBreak/>
              <w:t>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47D5" w14:textId="77777777" w:rsidR="004377C2" w:rsidRPr="00BE3C62" w:rsidRDefault="004377C2" w:rsidP="00BE3C62">
            <w:pPr>
              <w:pStyle w:val="TAL"/>
              <w:rPr>
                <w:sz w:val="16"/>
              </w:rPr>
            </w:pPr>
            <w:r w:rsidRPr="00BE3C62">
              <w:rPr>
                <w:sz w:val="16"/>
              </w:rPr>
              <w:lastRenderedPageBreak/>
              <w:t xml:space="preserve">Qualcomm Incorporated, </w:t>
            </w:r>
            <w:r w:rsidRPr="00BE3C62">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7625" w14:textId="77777777" w:rsidR="004377C2" w:rsidRPr="00BE3C62" w:rsidRDefault="004377C2" w:rsidP="00BE3C62">
            <w:pPr>
              <w:pStyle w:val="TAL"/>
              <w:rPr>
                <w:sz w:val="16"/>
              </w:rPr>
            </w:pPr>
            <w:r w:rsidRPr="00BE3C62">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4A06" w14:textId="77777777" w:rsidR="004377C2" w:rsidRPr="00BE3C62" w:rsidRDefault="004377C2" w:rsidP="00BE3C62">
            <w:pPr>
              <w:pStyle w:val="TAL"/>
              <w:rPr>
                <w:sz w:val="16"/>
              </w:rPr>
            </w:pPr>
            <w:r w:rsidRPr="00BE3C62">
              <w:rPr>
                <w:sz w:val="16"/>
              </w:rPr>
              <w:t>C4-214508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EA731" w14:textId="77777777" w:rsidR="004377C2" w:rsidRPr="00BE3C62" w:rsidRDefault="004377C2" w:rsidP="00BE3C62">
            <w:pPr>
              <w:pStyle w:val="TAL"/>
              <w:rPr>
                <w:sz w:val="16"/>
              </w:rPr>
            </w:pPr>
          </w:p>
        </w:tc>
      </w:tr>
      <w:tr w:rsidR="00BE3C62" w:rsidRPr="00BE3C62" w14:paraId="5BE9D19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4FE42" w14:textId="77777777" w:rsidR="004377C2" w:rsidRPr="00BE3C62" w:rsidRDefault="004377C2" w:rsidP="00BE3C62">
            <w:pPr>
              <w:pStyle w:val="TAL"/>
              <w:rPr>
                <w:sz w:val="16"/>
              </w:rPr>
            </w:pPr>
            <w:r w:rsidRPr="00BE3C62">
              <w:rPr>
                <w:sz w:val="16"/>
              </w:rPr>
              <w:t>C4-214738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AEBB0" w14:textId="77777777" w:rsidR="004377C2" w:rsidRPr="00BE3C62" w:rsidRDefault="004377C2" w:rsidP="00BE3C62">
            <w:pPr>
              <w:pStyle w:val="TAL"/>
              <w:rPr>
                <w:sz w:val="16"/>
              </w:rPr>
            </w:pPr>
            <w:r w:rsidRPr="00BE3C62">
              <w:rPr>
                <w:sz w:val="16"/>
              </w:rPr>
              <w:t>Pseudo-CR on UAS-NF Authentication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A43E" w14:textId="77777777" w:rsidR="004377C2" w:rsidRPr="00BE3C62" w:rsidRDefault="004377C2" w:rsidP="00BE3C62">
            <w:pPr>
              <w:pStyle w:val="TAL"/>
              <w:rPr>
                <w:sz w:val="16"/>
              </w:rPr>
            </w:pPr>
            <w:r w:rsidRPr="00BE3C62">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A82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B564" w14:textId="77777777" w:rsidR="004377C2" w:rsidRPr="00BE3C62" w:rsidRDefault="004377C2" w:rsidP="00BE3C62">
            <w:pPr>
              <w:pStyle w:val="TAL"/>
              <w:rPr>
                <w:sz w:val="16"/>
              </w:rPr>
            </w:pPr>
            <w:r w:rsidRPr="00BE3C62">
              <w:rPr>
                <w:sz w:val="16"/>
              </w:rPr>
              <w:t>C4-214506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C9E84" w14:textId="77777777" w:rsidR="004377C2" w:rsidRPr="00BE3C62" w:rsidRDefault="004377C2" w:rsidP="00BE3C62">
            <w:pPr>
              <w:pStyle w:val="TAL"/>
              <w:rPr>
                <w:sz w:val="16"/>
              </w:rPr>
            </w:pPr>
          </w:p>
        </w:tc>
      </w:tr>
      <w:tr w:rsidR="00BE3C62" w:rsidRPr="00BE3C62" w14:paraId="07C52DA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85EC" w14:textId="77777777" w:rsidR="004377C2" w:rsidRPr="00BE3C62" w:rsidRDefault="004377C2" w:rsidP="00BE3C62">
            <w:pPr>
              <w:pStyle w:val="TAL"/>
              <w:rPr>
                <w:sz w:val="16"/>
              </w:rPr>
            </w:pPr>
            <w:r w:rsidRPr="00BE3C62">
              <w:rPr>
                <w:sz w:val="16"/>
              </w:rPr>
              <w:t>C4-214739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7B50" w14:textId="77777777" w:rsidR="004377C2" w:rsidRPr="00BE3C62" w:rsidRDefault="004377C2" w:rsidP="00BE3C62">
            <w:pPr>
              <w:pStyle w:val="TAL"/>
              <w:rPr>
                <w:sz w:val="16"/>
              </w:rPr>
            </w:pPr>
            <w:r w:rsidRPr="00BE3C62">
              <w:rPr>
                <w:sz w:val="16"/>
              </w:rPr>
              <w:t>LS to 3GPP SA3 working group on 5GS Roaming Hubbing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77F8" w14:textId="77777777" w:rsidR="004377C2" w:rsidRPr="00BE3C62" w:rsidRDefault="004377C2" w:rsidP="00BE3C62">
            <w:pPr>
              <w:pStyle w:val="TAL"/>
              <w:rPr>
                <w:sz w:val="16"/>
              </w:rPr>
            </w:pPr>
            <w:r w:rsidRPr="00BE3C62">
              <w:rPr>
                <w:sz w:val="16"/>
              </w:rPr>
              <w:t>GSMA NG 5GMRR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718A6"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4A9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0B67" w14:textId="77777777" w:rsidR="004377C2" w:rsidRPr="00BE3C62" w:rsidRDefault="004377C2" w:rsidP="00BE3C62">
            <w:pPr>
              <w:pStyle w:val="TAL"/>
              <w:rPr>
                <w:sz w:val="16"/>
              </w:rPr>
            </w:pPr>
          </w:p>
        </w:tc>
      </w:tr>
      <w:tr w:rsidR="00BE3C62" w:rsidRPr="00BE3C62" w14:paraId="25A5F35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6B90" w14:textId="77777777" w:rsidR="004377C2" w:rsidRPr="00BE3C62" w:rsidRDefault="004377C2" w:rsidP="00BE3C62">
            <w:pPr>
              <w:pStyle w:val="TAL"/>
              <w:rPr>
                <w:sz w:val="16"/>
              </w:rPr>
            </w:pPr>
            <w:r w:rsidRPr="00BE3C62">
              <w:rPr>
                <w:sz w:val="16"/>
              </w:rPr>
              <w:t>C4-214740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C3702"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390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B0D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1162" w14:textId="77777777" w:rsidR="004377C2" w:rsidRPr="00BE3C62" w:rsidRDefault="004377C2" w:rsidP="00BE3C62">
            <w:pPr>
              <w:pStyle w:val="TAL"/>
              <w:rPr>
                <w:sz w:val="16"/>
              </w:rPr>
            </w:pPr>
            <w:r w:rsidRPr="00BE3C62">
              <w:rPr>
                <w:sz w:val="16"/>
              </w:rPr>
              <w:t>C4-214076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97F1" w14:textId="77777777" w:rsidR="004377C2" w:rsidRPr="00BE3C62" w:rsidRDefault="004377C2" w:rsidP="00BE3C62">
            <w:pPr>
              <w:pStyle w:val="TAL"/>
              <w:rPr>
                <w:sz w:val="16"/>
              </w:rPr>
            </w:pPr>
          </w:p>
        </w:tc>
      </w:tr>
      <w:tr w:rsidR="00BE3C62" w:rsidRPr="00BE3C62" w14:paraId="556881C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DF18" w14:textId="77777777" w:rsidR="004377C2" w:rsidRPr="00BE3C62" w:rsidRDefault="004377C2" w:rsidP="00BE3C62">
            <w:pPr>
              <w:pStyle w:val="TAL"/>
              <w:rPr>
                <w:sz w:val="16"/>
              </w:rPr>
            </w:pPr>
            <w:r w:rsidRPr="00BE3C62">
              <w:rPr>
                <w:sz w:val="16"/>
              </w:rPr>
              <w:t>C4-214741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C9148"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50C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78B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2A6A" w14:textId="77777777" w:rsidR="004377C2" w:rsidRPr="00BE3C62" w:rsidRDefault="004377C2" w:rsidP="00BE3C62">
            <w:pPr>
              <w:pStyle w:val="TAL"/>
              <w:rPr>
                <w:sz w:val="16"/>
              </w:rPr>
            </w:pPr>
            <w:r w:rsidRPr="00BE3C62">
              <w:rPr>
                <w:sz w:val="16"/>
              </w:rPr>
              <w:t>C4-214077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417FA" w14:textId="77777777" w:rsidR="004377C2" w:rsidRPr="00BE3C62" w:rsidRDefault="004377C2" w:rsidP="00BE3C62">
            <w:pPr>
              <w:pStyle w:val="TAL"/>
              <w:rPr>
                <w:sz w:val="16"/>
              </w:rPr>
            </w:pPr>
          </w:p>
        </w:tc>
      </w:tr>
      <w:tr w:rsidR="00BE3C62" w:rsidRPr="00BE3C62" w14:paraId="26C4D14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6C5D" w14:textId="77777777" w:rsidR="004377C2" w:rsidRPr="00BE3C62" w:rsidRDefault="004377C2" w:rsidP="00BE3C62">
            <w:pPr>
              <w:pStyle w:val="TAL"/>
              <w:rPr>
                <w:sz w:val="16"/>
              </w:rPr>
            </w:pPr>
            <w:r w:rsidRPr="00BE3C62">
              <w:rPr>
                <w:sz w:val="16"/>
              </w:rPr>
              <w:t>C4-214742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E0AF"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C7C8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2B6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4E3C3" w14:textId="77777777" w:rsidR="004377C2" w:rsidRPr="00BE3C62" w:rsidRDefault="004377C2" w:rsidP="00BE3C62">
            <w:pPr>
              <w:pStyle w:val="TAL"/>
              <w:rPr>
                <w:sz w:val="16"/>
              </w:rPr>
            </w:pPr>
            <w:r w:rsidRPr="00BE3C62">
              <w:rPr>
                <w:sz w:val="16"/>
              </w:rPr>
              <w:t>C4-214078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8569" w14:textId="77777777" w:rsidR="004377C2" w:rsidRPr="00BE3C62" w:rsidRDefault="004377C2" w:rsidP="00BE3C62">
            <w:pPr>
              <w:pStyle w:val="TAL"/>
              <w:rPr>
                <w:sz w:val="16"/>
              </w:rPr>
            </w:pPr>
          </w:p>
        </w:tc>
      </w:tr>
      <w:tr w:rsidR="00BE3C62" w:rsidRPr="00BE3C62" w14:paraId="243B608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88B9" w14:textId="77777777" w:rsidR="004377C2" w:rsidRPr="00BE3C62" w:rsidRDefault="004377C2" w:rsidP="00BE3C62">
            <w:pPr>
              <w:pStyle w:val="TAL"/>
              <w:rPr>
                <w:sz w:val="16"/>
              </w:rPr>
            </w:pPr>
            <w:r w:rsidRPr="00BE3C62">
              <w:rPr>
                <w:sz w:val="16"/>
              </w:rPr>
              <w:t>C4-214743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0070" w14:textId="77777777" w:rsidR="004377C2" w:rsidRPr="00BE3C62" w:rsidRDefault="004377C2" w:rsidP="00BE3C62">
            <w:pPr>
              <w:pStyle w:val="TAL"/>
              <w:rPr>
                <w:sz w:val="16"/>
              </w:rPr>
            </w:pPr>
            <w:r w:rsidRPr="00BE3C62">
              <w:rPr>
                <w:sz w:val="16"/>
              </w:rPr>
              <w:t>PMF address information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BC3B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4D9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D12D" w14:textId="77777777" w:rsidR="004377C2" w:rsidRPr="00BE3C62" w:rsidRDefault="004377C2" w:rsidP="00BE3C62">
            <w:pPr>
              <w:pStyle w:val="TAL"/>
              <w:rPr>
                <w:sz w:val="16"/>
              </w:rPr>
            </w:pPr>
            <w:r w:rsidRPr="00BE3C62">
              <w:rPr>
                <w:sz w:val="16"/>
              </w:rPr>
              <w:t>C4-214119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7DFF" w14:textId="77777777" w:rsidR="004377C2" w:rsidRPr="00BE3C62" w:rsidRDefault="004377C2" w:rsidP="00BE3C62">
            <w:pPr>
              <w:pStyle w:val="TAL"/>
              <w:rPr>
                <w:sz w:val="16"/>
              </w:rPr>
            </w:pPr>
          </w:p>
        </w:tc>
      </w:tr>
      <w:tr w:rsidR="00BE3C62" w:rsidRPr="00BE3C62" w14:paraId="50E9DB0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DA10" w14:textId="77777777" w:rsidR="004377C2" w:rsidRPr="00BE3C62" w:rsidRDefault="004377C2" w:rsidP="00BE3C62">
            <w:pPr>
              <w:pStyle w:val="TAL"/>
              <w:rPr>
                <w:sz w:val="16"/>
              </w:rPr>
            </w:pPr>
            <w:r w:rsidRPr="00BE3C62">
              <w:rPr>
                <w:sz w:val="16"/>
              </w:rPr>
              <w:t>C4-214744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4212" w14:textId="77777777" w:rsidR="004377C2" w:rsidRPr="00BE3C62" w:rsidRDefault="004377C2" w:rsidP="00BE3C62">
            <w:pPr>
              <w:pStyle w:val="TAL"/>
              <w:rPr>
                <w:sz w:val="16"/>
              </w:rPr>
            </w:pPr>
            <w:r w:rsidRPr="00BE3C62">
              <w:rPr>
                <w:sz w:val="16"/>
              </w:rPr>
              <w:t>backupAmfInfo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977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6B6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FB1A" w14:textId="77777777" w:rsidR="004377C2" w:rsidRPr="00BE3C62" w:rsidRDefault="004377C2" w:rsidP="00BE3C62">
            <w:pPr>
              <w:pStyle w:val="TAL"/>
              <w:rPr>
                <w:sz w:val="16"/>
              </w:rPr>
            </w:pPr>
            <w:r w:rsidRPr="00BE3C62">
              <w:rPr>
                <w:sz w:val="16"/>
              </w:rPr>
              <w:t>C4-214497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11BA" w14:textId="77777777" w:rsidR="004377C2" w:rsidRPr="00BE3C62" w:rsidRDefault="004377C2" w:rsidP="00BE3C62">
            <w:pPr>
              <w:pStyle w:val="TAL"/>
              <w:rPr>
                <w:sz w:val="16"/>
              </w:rPr>
            </w:pPr>
          </w:p>
        </w:tc>
      </w:tr>
      <w:tr w:rsidR="00BE3C62" w:rsidRPr="00BE3C62" w14:paraId="1F6BCEB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2F7A" w14:textId="77777777" w:rsidR="004377C2" w:rsidRPr="00BE3C62" w:rsidRDefault="004377C2" w:rsidP="00BE3C62">
            <w:pPr>
              <w:pStyle w:val="TAL"/>
              <w:rPr>
                <w:sz w:val="16"/>
              </w:rPr>
            </w:pPr>
            <w:r w:rsidRPr="00BE3C62">
              <w:rPr>
                <w:sz w:val="16"/>
              </w:rPr>
              <w:t>C4-214745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1AF0" w14:textId="77777777" w:rsidR="004377C2" w:rsidRPr="00BE3C62" w:rsidRDefault="004377C2" w:rsidP="00BE3C62">
            <w:pPr>
              <w:pStyle w:val="TAL"/>
              <w:rPr>
                <w:sz w:val="16"/>
              </w:rPr>
            </w:pPr>
            <w:r w:rsidRPr="00BE3C62">
              <w:rPr>
                <w:sz w:val="16"/>
              </w:rPr>
              <w:t>PortAl – Solution#1-8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24D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C95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1A66F" w14:textId="77777777" w:rsidR="004377C2" w:rsidRPr="00BE3C62" w:rsidRDefault="004377C2" w:rsidP="00BE3C62">
            <w:pPr>
              <w:pStyle w:val="TAL"/>
              <w:rPr>
                <w:sz w:val="16"/>
              </w:rPr>
            </w:pPr>
            <w:r w:rsidRPr="00BE3C62">
              <w:rPr>
                <w:sz w:val="16"/>
              </w:rPr>
              <w:t>C4-214541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C105" w14:textId="77777777" w:rsidR="004377C2" w:rsidRPr="00BE3C62" w:rsidRDefault="004377C2" w:rsidP="00BE3C62">
            <w:pPr>
              <w:pStyle w:val="TAL"/>
              <w:rPr>
                <w:sz w:val="16"/>
              </w:rPr>
            </w:pPr>
          </w:p>
        </w:tc>
      </w:tr>
      <w:tr w:rsidR="00BE3C62" w:rsidRPr="00BE3C62" w14:paraId="05CBD58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D331" w14:textId="77777777" w:rsidR="004377C2" w:rsidRPr="00BE3C62" w:rsidRDefault="004377C2" w:rsidP="00BE3C62">
            <w:pPr>
              <w:pStyle w:val="TAL"/>
              <w:rPr>
                <w:sz w:val="16"/>
              </w:rPr>
            </w:pPr>
            <w:r w:rsidRPr="00BE3C62">
              <w:rPr>
                <w:sz w:val="16"/>
              </w:rPr>
              <w:t>C4-214746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C5AE" w14:textId="77777777" w:rsidR="004377C2" w:rsidRPr="00BE3C62" w:rsidRDefault="004377C2" w:rsidP="00BE3C62">
            <w:pPr>
              <w:pStyle w:val="TAL"/>
              <w:rPr>
                <w:sz w:val="16"/>
              </w:rPr>
            </w:pPr>
            <w:r w:rsidRPr="00BE3C62">
              <w:rPr>
                <w:sz w:val="16"/>
              </w:rPr>
              <w:t>Serving AMF and SMF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9DF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134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5381" w14:textId="77777777" w:rsidR="004377C2" w:rsidRPr="00BE3C62" w:rsidRDefault="004377C2" w:rsidP="00BE3C62">
            <w:pPr>
              <w:pStyle w:val="TAL"/>
              <w:rPr>
                <w:sz w:val="16"/>
              </w:rPr>
            </w:pPr>
            <w:r w:rsidRPr="00BE3C62">
              <w:rPr>
                <w:sz w:val="16"/>
              </w:rPr>
              <w:t>C4-214309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503B" w14:textId="77777777" w:rsidR="004377C2" w:rsidRPr="00BE3C62" w:rsidRDefault="004377C2" w:rsidP="00BE3C62">
            <w:pPr>
              <w:pStyle w:val="TAL"/>
              <w:rPr>
                <w:sz w:val="16"/>
              </w:rPr>
            </w:pPr>
          </w:p>
        </w:tc>
      </w:tr>
      <w:tr w:rsidR="00BE3C62" w:rsidRPr="00BE3C62" w14:paraId="3E74DAC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A892E" w14:textId="77777777" w:rsidR="004377C2" w:rsidRPr="00BE3C62" w:rsidRDefault="004377C2" w:rsidP="00BE3C62">
            <w:pPr>
              <w:pStyle w:val="TAL"/>
              <w:rPr>
                <w:sz w:val="16"/>
              </w:rPr>
            </w:pPr>
            <w:r w:rsidRPr="00BE3C62">
              <w:rPr>
                <w:sz w:val="16"/>
              </w:rPr>
              <w:t>C4-214747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A951" w14:textId="77777777" w:rsidR="004377C2" w:rsidRPr="00BE3C62" w:rsidRDefault="004377C2" w:rsidP="00BE3C62">
            <w:pPr>
              <w:pStyle w:val="TAL"/>
              <w:rPr>
                <w:sz w:val="16"/>
              </w:rPr>
            </w:pPr>
            <w:r w:rsidRPr="00BE3C62">
              <w:rPr>
                <w:sz w:val="16"/>
              </w:rPr>
              <w:t>Dynamic management of group 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48CA" w14:textId="77777777" w:rsidR="004377C2" w:rsidRPr="00BE3C62" w:rsidRDefault="004377C2" w:rsidP="00BE3C62">
            <w:pPr>
              <w:pStyle w:val="TAL"/>
              <w:rPr>
                <w:sz w:val="16"/>
              </w:rPr>
            </w:pPr>
            <w:r w:rsidRPr="00BE3C62">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485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24570" w14:textId="77777777" w:rsidR="004377C2" w:rsidRPr="00BE3C62" w:rsidRDefault="004377C2" w:rsidP="00BE3C62">
            <w:pPr>
              <w:pStyle w:val="TAL"/>
              <w:rPr>
                <w:sz w:val="16"/>
              </w:rPr>
            </w:pPr>
            <w:r w:rsidRPr="00BE3C62">
              <w:rPr>
                <w:sz w:val="16"/>
              </w:rPr>
              <w:t>C4-214404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C1FD" w14:textId="77777777" w:rsidR="004377C2" w:rsidRPr="00BE3C62" w:rsidRDefault="004377C2" w:rsidP="00BE3C62">
            <w:pPr>
              <w:pStyle w:val="TAL"/>
              <w:rPr>
                <w:sz w:val="16"/>
              </w:rPr>
            </w:pPr>
          </w:p>
        </w:tc>
      </w:tr>
      <w:tr w:rsidR="00BE3C62" w:rsidRPr="00BE3C62" w14:paraId="35FBD34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01C5" w14:textId="77777777" w:rsidR="004377C2" w:rsidRPr="00BE3C62" w:rsidRDefault="004377C2" w:rsidP="00BE3C62">
            <w:pPr>
              <w:pStyle w:val="TAL"/>
              <w:rPr>
                <w:sz w:val="16"/>
              </w:rPr>
            </w:pPr>
            <w:r w:rsidRPr="00BE3C62">
              <w:rPr>
                <w:sz w:val="16"/>
              </w:rPr>
              <w:t>C4-214748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5AC5F" w14:textId="77777777" w:rsidR="004377C2" w:rsidRPr="00BE3C62" w:rsidRDefault="004377C2" w:rsidP="00BE3C62">
            <w:pPr>
              <w:pStyle w:val="TAL"/>
              <w:rPr>
                <w:sz w:val="16"/>
              </w:rPr>
            </w:pPr>
            <w:r w:rsidRPr="00BE3C62">
              <w:rPr>
                <w:sz w:val="16"/>
              </w:rPr>
              <w:t>3GPP TR 29.941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8F2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9BDE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81E3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EEA5" w14:textId="77777777" w:rsidR="004377C2" w:rsidRPr="00BE3C62" w:rsidRDefault="004377C2" w:rsidP="00BE3C62">
            <w:pPr>
              <w:pStyle w:val="TAL"/>
              <w:rPr>
                <w:sz w:val="16"/>
              </w:rPr>
            </w:pPr>
          </w:p>
        </w:tc>
      </w:tr>
      <w:tr w:rsidR="00BE3C62" w:rsidRPr="00BE3C62" w14:paraId="511D9FB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4D5A" w14:textId="77777777" w:rsidR="004377C2" w:rsidRPr="00BE3C62" w:rsidRDefault="004377C2" w:rsidP="00BE3C62">
            <w:pPr>
              <w:pStyle w:val="TAL"/>
              <w:rPr>
                <w:sz w:val="16"/>
              </w:rPr>
            </w:pPr>
            <w:r w:rsidRPr="00BE3C62">
              <w:rPr>
                <w:sz w:val="16"/>
              </w:rPr>
              <w:t>C4-214749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2C64" w14:textId="77777777" w:rsidR="004377C2" w:rsidRPr="00BE3C62" w:rsidRDefault="004377C2" w:rsidP="00BE3C62">
            <w:pPr>
              <w:pStyle w:val="TAL"/>
              <w:rPr>
                <w:sz w:val="16"/>
              </w:rPr>
            </w:pPr>
            <w:r w:rsidRPr="00BE3C62">
              <w:rPr>
                <w:sz w:val="16"/>
              </w:rPr>
              <w:t>3GPP TR 29.829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E918" w14:textId="77777777" w:rsidR="004377C2" w:rsidRPr="00BE3C62" w:rsidRDefault="004377C2" w:rsidP="00BE3C62">
            <w:pPr>
              <w:pStyle w:val="TAL"/>
              <w:rPr>
                <w:sz w:val="16"/>
              </w:rPr>
            </w:pPr>
            <w:r w:rsidRPr="00BE3C62">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425B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E22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CCC7D" w14:textId="77777777" w:rsidR="004377C2" w:rsidRPr="00BE3C62" w:rsidRDefault="004377C2" w:rsidP="00BE3C62">
            <w:pPr>
              <w:pStyle w:val="TAL"/>
              <w:rPr>
                <w:sz w:val="16"/>
              </w:rPr>
            </w:pPr>
          </w:p>
        </w:tc>
      </w:tr>
      <w:tr w:rsidR="00BE3C62" w:rsidRPr="00BE3C62" w14:paraId="755F3F0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142E" w14:textId="77777777" w:rsidR="004377C2" w:rsidRPr="00BE3C62" w:rsidRDefault="004377C2" w:rsidP="00BE3C62">
            <w:pPr>
              <w:pStyle w:val="TAL"/>
              <w:rPr>
                <w:sz w:val="16"/>
              </w:rPr>
            </w:pPr>
            <w:r w:rsidRPr="00BE3C62">
              <w:rPr>
                <w:sz w:val="16"/>
              </w:rPr>
              <w:t>C4-214750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42DB6" w14:textId="77777777" w:rsidR="004377C2" w:rsidRPr="00BE3C62" w:rsidRDefault="004377C2" w:rsidP="00BE3C62">
            <w:pPr>
              <w:pStyle w:val="TAL"/>
              <w:rPr>
                <w:sz w:val="16"/>
              </w:rPr>
            </w:pPr>
            <w:r w:rsidRPr="00BE3C62">
              <w:rPr>
                <w:sz w:val="16"/>
              </w:rPr>
              <w:t>3GPP TR 29.821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627B" w14:textId="77777777" w:rsidR="004377C2" w:rsidRPr="00BE3C62" w:rsidRDefault="004377C2" w:rsidP="00BE3C62">
            <w:pPr>
              <w:pStyle w:val="TAL"/>
              <w:rPr>
                <w:sz w:val="16"/>
              </w:rPr>
            </w:pPr>
            <w:r w:rsidRPr="00BE3C62">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C77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4F0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2038E" w14:textId="77777777" w:rsidR="004377C2" w:rsidRPr="00BE3C62" w:rsidRDefault="004377C2" w:rsidP="00BE3C62">
            <w:pPr>
              <w:pStyle w:val="TAL"/>
              <w:rPr>
                <w:sz w:val="16"/>
              </w:rPr>
            </w:pPr>
          </w:p>
        </w:tc>
      </w:tr>
      <w:tr w:rsidR="00BE3C62" w:rsidRPr="00BE3C62" w14:paraId="6D7208C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173E3" w14:textId="77777777" w:rsidR="004377C2" w:rsidRPr="00BE3C62" w:rsidRDefault="004377C2" w:rsidP="00BE3C62">
            <w:pPr>
              <w:pStyle w:val="TAL"/>
              <w:rPr>
                <w:sz w:val="16"/>
              </w:rPr>
            </w:pPr>
            <w:r w:rsidRPr="00BE3C62">
              <w:rPr>
                <w:sz w:val="16"/>
              </w:rPr>
              <w:t>C4-214751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7B9FB" w14:textId="77777777" w:rsidR="004377C2" w:rsidRPr="00BE3C62" w:rsidRDefault="004377C2" w:rsidP="00BE3C62">
            <w:pPr>
              <w:pStyle w:val="TAL"/>
              <w:rPr>
                <w:sz w:val="16"/>
              </w:rPr>
            </w:pPr>
            <w:r w:rsidRPr="00BE3C62">
              <w:rPr>
                <w:sz w:val="16"/>
              </w:rPr>
              <w:t>3GPP TS 29.309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CF5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171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9DD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9AB00" w14:textId="77777777" w:rsidR="004377C2" w:rsidRPr="00BE3C62" w:rsidRDefault="004377C2" w:rsidP="00BE3C62">
            <w:pPr>
              <w:pStyle w:val="TAL"/>
              <w:rPr>
                <w:sz w:val="16"/>
              </w:rPr>
            </w:pPr>
          </w:p>
        </w:tc>
      </w:tr>
      <w:tr w:rsidR="00BE3C62" w:rsidRPr="00BE3C62" w14:paraId="054E5D5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663B" w14:textId="77777777" w:rsidR="004377C2" w:rsidRPr="00BE3C62" w:rsidRDefault="004377C2" w:rsidP="00BE3C62">
            <w:pPr>
              <w:pStyle w:val="TAL"/>
              <w:rPr>
                <w:sz w:val="16"/>
              </w:rPr>
            </w:pPr>
            <w:r w:rsidRPr="00BE3C62">
              <w:rPr>
                <w:sz w:val="16"/>
              </w:rPr>
              <w:t>C4-214752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C379" w14:textId="77777777" w:rsidR="004377C2" w:rsidRPr="00BE3C62" w:rsidRDefault="004377C2" w:rsidP="00BE3C62">
            <w:pPr>
              <w:pStyle w:val="TAL"/>
              <w:rPr>
                <w:sz w:val="16"/>
              </w:rPr>
            </w:pPr>
            <w:r w:rsidRPr="00BE3C62">
              <w:rPr>
                <w:sz w:val="16"/>
              </w:rPr>
              <w:t>3GPP TS 29.536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AADB"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92B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336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9D76" w14:textId="77777777" w:rsidR="004377C2" w:rsidRPr="00BE3C62" w:rsidRDefault="004377C2" w:rsidP="00BE3C62">
            <w:pPr>
              <w:pStyle w:val="TAL"/>
              <w:rPr>
                <w:sz w:val="16"/>
              </w:rPr>
            </w:pPr>
          </w:p>
        </w:tc>
      </w:tr>
      <w:tr w:rsidR="00BE3C62" w:rsidRPr="00BE3C62" w14:paraId="38752FA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58D4" w14:textId="77777777" w:rsidR="004377C2" w:rsidRPr="00BE3C62" w:rsidRDefault="004377C2" w:rsidP="00BE3C62">
            <w:pPr>
              <w:pStyle w:val="TAL"/>
              <w:rPr>
                <w:sz w:val="16"/>
              </w:rPr>
            </w:pPr>
            <w:r w:rsidRPr="00BE3C62">
              <w:rPr>
                <w:sz w:val="16"/>
              </w:rPr>
              <w:t>C4-214753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7EEA" w14:textId="77777777" w:rsidR="004377C2" w:rsidRPr="00BE3C62" w:rsidRDefault="004377C2" w:rsidP="00BE3C62">
            <w:pPr>
              <w:pStyle w:val="TAL"/>
              <w:rPr>
                <w:sz w:val="16"/>
              </w:rPr>
            </w:pPr>
            <w:r w:rsidRPr="00BE3C62">
              <w:rPr>
                <w:sz w:val="16"/>
              </w:rPr>
              <w:t>3GPP TS 29.556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8C8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952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7343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FDA9" w14:textId="77777777" w:rsidR="004377C2" w:rsidRPr="00BE3C62" w:rsidRDefault="004377C2" w:rsidP="00BE3C62">
            <w:pPr>
              <w:pStyle w:val="TAL"/>
              <w:rPr>
                <w:sz w:val="16"/>
              </w:rPr>
            </w:pPr>
          </w:p>
        </w:tc>
      </w:tr>
      <w:tr w:rsidR="00BE3C62" w:rsidRPr="00BE3C62" w14:paraId="27D72FD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41C8" w14:textId="77777777" w:rsidR="004377C2" w:rsidRPr="00BE3C62" w:rsidRDefault="004377C2" w:rsidP="00BE3C62">
            <w:pPr>
              <w:pStyle w:val="TAL"/>
              <w:rPr>
                <w:sz w:val="16"/>
              </w:rPr>
            </w:pPr>
            <w:r w:rsidRPr="00BE3C62">
              <w:rPr>
                <w:sz w:val="16"/>
              </w:rPr>
              <w:t>C4-214754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46A8" w14:textId="77777777" w:rsidR="004377C2" w:rsidRPr="00BE3C62" w:rsidRDefault="004377C2" w:rsidP="00BE3C62">
            <w:pPr>
              <w:pStyle w:val="TAL"/>
              <w:rPr>
                <w:sz w:val="16"/>
              </w:rPr>
            </w:pPr>
            <w:r w:rsidRPr="00BE3C62">
              <w:rPr>
                <w:sz w:val="16"/>
              </w:rPr>
              <w:t>3GPP TS 29.5ab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4934B"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3832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5AD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6EAB6" w14:textId="77777777" w:rsidR="004377C2" w:rsidRPr="00BE3C62" w:rsidRDefault="004377C2" w:rsidP="00BE3C62">
            <w:pPr>
              <w:pStyle w:val="TAL"/>
              <w:rPr>
                <w:sz w:val="16"/>
              </w:rPr>
            </w:pPr>
          </w:p>
        </w:tc>
      </w:tr>
      <w:tr w:rsidR="00BE3C62" w:rsidRPr="00BE3C62" w14:paraId="77E4884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4DC1" w14:textId="77777777" w:rsidR="004377C2" w:rsidRPr="00BE3C62" w:rsidRDefault="004377C2" w:rsidP="00BE3C62">
            <w:pPr>
              <w:pStyle w:val="TAL"/>
              <w:rPr>
                <w:sz w:val="16"/>
              </w:rPr>
            </w:pPr>
            <w:r w:rsidRPr="00BE3C62">
              <w:rPr>
                <w:sz w:val="16"/>
              </w:rPr>
              <w:t>C4-214755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9D03" w14:textId="77777777" w:rsidR="004377C2" w:rsidRPr="00BE3C62" w:rsidRDefault="004377C2" w:rsidP="00BE3C62">
            <w:pPr>
              <w:pStyle w:val="TAL"/>
              <w:rPr>
                <w:sz w:val="16"/>
              </w:rPr>
            </w:pPr>
            <w:r w:rsidRPr="00BE3C62">
              <w:rPr>
                <w:sz w:val="16"/>
              </w:rPr>
              <w:t>3GPP TS 29.532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42E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3DF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AA8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445BF" w14:textId="77777777" w:rsidR="004377C2" w:rsidRPr="00BE3C62" w:rsidRDefault="004377C2" w:rsidP="00BE3C62">
            <w:pPr>
              <w:pStyle w:val="TAL"/>
              <w:rPr>
                <w:sz w:val="16"/>
              </w:rPr>
            </w:pPr>
          </w:p>
        </w:tc>
      </w:tr>
      <w:tr w:rsidR="00BE3C62" w:rsidRPr="00BE3C62" w14:paraId="7DBFDA2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E81C" w14:textId="77777777" w:rsidR="004377C2" w:rsidRPr="00BE3C62" w:rsidRDefault="004377C2" w:rsidP="00BE3C62">
            <w:pPr>
              <w:pStyle w:val="TAL"/>
              <w:rPr>
                <w:sz w:val="16"/>
              </w:rPr>
            </w:pPr>
            <w:r w:rsidRPr="00BE3C62">
              <w:rPr>
                <w:sz w:val="16"/>
              </w:rPr>
              <w:t>C4-214756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12541" w14:textId="77777777" w:rsidR="004377C2" w:rsidRPr="00BE3C62" w:rsidRDefault="004377C2" w:rsidP="00BE3C62">
            <w:pPr>
              <w:pStyle w:val="TAL"/>
              <w:rPr>
                <w:sz w:val="16"/>
              </w:rPr>
            </w:pPr>
            <w:r w:rsidRPr="00BE3C62">
              <w:rPr>
                <w:sz w:val="16"/>
              </w:rPr>
              <w:t>3GPP TR 23.700 v0.6.0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197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9E7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BB923"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23E5" w14:textId="77777777" w:rsidR="004377C2" w:rsidRPr="00BE3C62" w:rsidRDefault="004377C2" w:rsidP="00BE3C62">
            <w:pPr>
              <w:pStyle w:val="TAL"/>
              <w:rPr>
                <w:sz w:val="16"/>
              </w:rPr>
            </w:pPr>
          </w:p>
        </w:tc>
      </w:tr>
      <w:tr w:rsidR="00BE3C62" w:rsidRPr="00BE3C62" w14:paraId="2C66860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4C28" w14:textId="77777777" w:rsidR="004377C2" w:rsidRPr="00BE3C62" w:rsidRDefault="004377C2" w:rsidP="00BE3C62">
            <w:pPr>
              <w:pStyle w:val="TAL"/>
              <w:rPr>
                <w:sz w:val="16"/>
              </w:rPr>
            </w:pPr>
            <w:r w:rsidRPr="00BE3C62">
              <w:rPr>
                <w:sz w:val="16"/>
              </w:rPr>
              <w:t>C4-214757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37EB6" w14:textId="77777777" w:rsidR="004377C2" w:rsidRPr="00BE3C62" w:rsidRDefault="004377C2" w:rsidP="00BE3C62">
            <w:pPr>
              <w:pStyle w:val="TAL"/>
              <w:rPr>
                <w:sz w:val="16"/>
              </w:rPr>
            </w:pPr>
            <w:r w:rsidRPr="00BE3C62">
              <w:rPr>
                <w:sz w:val="16"/>
              </w:rPr>
              <w:t>3GPP TS 29.555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E057"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B236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F57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A22E" w14:textId="77777777" w:rsidR="004377C2" w:rsidRPr="00BE3C62" w:rsidRDefault="004377C2" w:rsidP="00BE3C62">
            <w:pPr>
              <w:pStyle w:val="TAL"/>
              <w:rPr>
                <w:sz w:val="16"/>
              </w:rPr>
            </w:pPr>
          </w:p>
        </w:tc>
      </w:tr>
      <w:tr w:rsidR="00BE3C62" w:rsidRPr="00BE3C62" w14:paraId="24100AB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12AD6" w14:textId="77777777" w:rsidR="004377C2" w:rsidRPr="00BE3C62" w:rsidRDefault="004377C2" w:rsidP="00BE3C62">
            <w:pPr>
              <w:pStyle w:val="TAL"/>
              <w:rPr>
                <w:sz w:val="16"/>
              </w:rPr>
            </w:pPr>
            <w:r w:rsidRPr="00BE3C62">
              <w:rPr>
                <w:sz w:val="16"/>
              </w:rPr>
              <w:t>C4-214758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4197" w14:textId="77777777" w:rsidR="004377C2" w:rsidRPr="00BE3C62" w:rsidRDefault="004377C2" w:rsidP="00BE3C62">
            <w:pPr>
              <w:pStyle w:val="TAL"/>
              <w:rPr>
                <w:sz w:val="16"/>
              </w:rPr>
            </w:pPr>
            <w:r w:rsidRPr="00BE3C62">
              <w:rPr>
                <w:sz w:val="16"/>
              </w:rPr>
              <w:t>3GPP TS 29.256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FC6D" w14:textId="77777777" w:rsidR="004377C2" w:rsidRPr="00BE3C62" w:rsidRDefault="004377C2" w:rsidP="00BE3C62">
            <w:pPr>
              <w:pStyle w:val="TAL"/>
              <w:rPr>
                <w:sz w:val="16"/>
              </w:rPr>
            </w:pPr>
            <w:r w:rsidRPr="00BE3C62">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886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7016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B845" w14:textId="77777777" w:rsidR="004377C2" w:rsidRPr="00BE3C62" w:rsidRDefault="004377C2" w:rsidP="00BE3C62">
            <w:pPr>
              <w:pStyle w:val="TAL"/>
              <w:rPr>
                <w:sz w:val="16"/>
              </w:rPr>
            </w:pPr>
          </w:p>
        </w:tc>
      </w:tr>
      <w:tr w:rsidR="00BE3C62" w:rsidRPr="00BE3C62" w14:paraId="06B2A4B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7ADA" w14:textId="77777777" w:rsidR="004377C2" w:rsidRPr="00BE3C62" w:rsidRDefault="004377C2" w:rsidP="00BE3C62">
            <w:pPr>
              <w:pStyle w:val="TAL"/>
              <w:rPr>
                <w:sz w:val="16"/>
              </w:rPr>
            </w:pPr>
            <w:r w:rsidRPr="00BE3C62">
              <w:rPr>
                <w:sz w:val="16"/>
              </w:rPr>
              <w:t>C4-214759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C069" w14:textId="77777777" w:rsidR="004377C2" w:rsidRPr="00BE3C62" w:rsidRDefault="004377C2" w:rsidP="00BE3C62">
            <w:pPr>
              <w:pStyle w:val="TAL"/>
              <w:rPr>
                <w:sz w:val="16"/>
              </w:rPr>
            </w:pPr>
            <w:r w:rsidRPr="00BE3C62">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22D00" w14:textId="77777777" w:rsidR="004377C2" w:rsidRPr="00BE3C62" w:rsidRDefault="004377C2" w:rsidP="00BE3C62">
            <w:pPr>
              <w:pStyle w:val="TAL"/>
              <w:rPr>
                <w:sz w:val="16"/>
              </w:rPr>
            </w:pPr>
            <w:r w:rsidRPr="00BE3C62">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51CF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E50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3A6CB" w14:textId="77777777" w:rsidR="004377C2" w:rsidRPr="00BE3C62" w:rsidRDefault="004377C2" w:rsidP="00BE3C62">
            <w:pPr>
              <w:pStyle w:val="TAL"/>
              <w:rPr>
                <w:sz w:val="16"/>
              </w:rPr>
            </w:pPr>
          </w:p>
        </w:tc>
      </w:tr>
      <w:tr w:rsidR="00BE3C62" w:rsidRPr="00BE3C62" w14:paraId="782742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F58D" w14:textId="77777777" w:rsidR="004377C2" w:rsidRPr="00BE3C62" w:rsidRDefault="004377C2" w:rsidP="00BE3C62">
            <w:pPr>
              <w:pStyle w:val="TAL"/>
              <w:rPr>
                <w:sz w:val="16"/>
              </w:rPr>
            </w:pPr>
            <w:r w:rsidRPr="00BE3C62">
              <w:rPr>
                <w:sz w:val="16"/>
              </w:rPr>
              <w:t>C4-214760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E49D" w14:textId="77777777" w:rsidR="004377C2" w:rsidRPr="00BE3C62" w:rsidRDefault="004377C2" w:rsidP="00BE3C62">
            <w:pPr>
              <w:pStyle w:val="TAL"/>
              <w:rPr>
                <w:sz w:val="16"/>
              </w:rPr>
            </w:pPr>
            <w:r w:rsidRPr="00BE3C62">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0BF7" w14:textId="77777777" w:rsidR="004377C2" w:rsidRPr="00BE3C62" w:rsidRDefault="004377C2" w:rsidP="00BE3C62">
            <w:pPr>
              <w:pStyle w:val="TAL"/>
              <w:rPr>
                <w:sz w:val="16"/>
              </w:rPr>
            </w:pPr>
            <w:r w:rsidRPr="00BE3C62">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CDA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E987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B3544" w14:textId="77777777" w:rsidR="004377C2" w:rsidRPr="00BE3C62" w:rsidRDefault="004377C2" w:rsidP="00BE3C62">
            <w:pPr>
              <w:pStyle w:val="TAL"/>
              <w:rPr>
                <w:sz w:val="16"/>
              </w:rPr>
            </w:pPr>
          </w:p>
        </w:tc>
      </w:tr>
      <w:tr w:rsidR="00BE3C62" w:rsidRPr="00BE3C62" w14:paraId="72DAC8F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B577" w14:textId="77777777" w:rsidR="004377C2" w:rsidRPr="00BE3C62" w:rsidRDefault="004377C2" w:rsidP="00BE3C62">
            <w:pPr>
              <w:pStyle w:val="TAL"/>
              <w:rPr>
                <w:sz w:val="16"/>
              </w:rPr>
            </w:pPr>
            <w:r w:rsidRPr="00BE3C62">
              <w:rPr>
                <w:sz w:val="16"/>
              </w:rPr>
              <w:t>C4-214761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5DC9" w14:textId="77777777" w:rsidR="004377C2" w:rsidRPr="00BE3C62" w:rsidRDefault="004377C2" w:rsidP="00BE3C62">
            <w:pPr>
              <w:pStyle w:val="TAL"/>
              <w:rPr>
                <w:sz w:val="16"/>
              </w:rPr>
            </w:pPr>
            <w:r w:rsidRPr="00BE3C62">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7D3C5"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3E7D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1CA3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79924" w14:textId="77777777" w:rsidR="004377C2" w:rsidRPr="00BE3C62" w:rsidRDefault="004377C2" w:rsidP="00BE3C62">
            <w:pPr>
              <w:pStyle w:val="TAL"/>
              <w:rPr>
                <w:sz w:val="16"/>
              </w:rPr>
            </w:pPr>
          </w:p>
        </w:tc>
      </w:tr>
      <w:tr w:rsidR="00BE3C62" w:rsidRPr="00BE3C62" w14:paraId="16D875E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02ED" w14:textId="77777777" w:rsidR="004377C2" w:rsidRPr="00BE3C62" w:rsidRDefault="004377C2" w:rsidP="00BE3C62">
            <w:pPr>
              <w:pStyle w:val="TAL"/>
              <w:rPr>
                <w:sz w:val="16"/>
              </w:rPr>
            </w:pPr>
            <w:r w:rsidRPr="00BE3C62">
              <w:rPr>
                <w:sz w:val="16"/>
              </w:rPr>
              <w:t>C4-214762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0B59" w14:textId="77777777" w:rsidR="004377C2" w:rsidRPr="00BE3C62" w:rsidRDefault="004377C2" w:rsidP="00BE3C62">
            <w:pPr>
              <w:pStyle w:val="TAL"/>
              <w:rPr>
                <w:sz w:val="16"/>
              </w:rPr>
            </w:pPr>
            <w:r w:rsidRPr="00BE3C62">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E3996"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0AA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A913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13A5" w14:textId="77777777" w:rsidR="004377C2" w:rsidRPr="00BE3C62" w:rsidRDefault="004377C2" w:rsidP="00BE3C62">
            <w:pPr>
              <w:pStyle w:val="TAL"/>
              <w:rPr>
                <w:sz w:val="16"/>
              </w:rPr>
            </w:pPr>
          </w:p>
        </w:tc>
      </w:tr>
      <w:tr w:rsidR="00BE3C62" w:rsidRPr="00BE3C62" w14:paraId="649B0FC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44BD" w14:textId="77777777" w:rsidR="004377C2" w:rsidRPr="00BE3C62" w:rsidRDefault="004377C2" w:rsidP="00BE3C62">
            <w:pPr>
              <w:pStyle w:val="TAL"/>
              <w:rPr>
                <w:sz w:val="16"/>
              </w:rPr>
            </w:pPr>
            <w:r w:rsidRPr="00BE3C62">
              <w:rPr>
                <w:sz w:val="16"/>
              </w:rPr>
              <w:t>C4-214763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B904" w14:textId="77777777" w:rsidR="004377C2" w:rsidRPr="00BE3C62" w:rsidRDefault="004377C2" w:rsidP="00BE3C62">
            <w:pPr>
              <w:pStyle w:val="TAL"/>
              <w:rPr>
                <w:sz w:val="16"/>
              </w:rPr>
            </w:pPr>
            <w:r w:rsidRPr="00BE3C62">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B8454"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54F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9833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CBBBD" w14:textId="77777777" w:rsidR="004377C2" w:rsidRPr="00BE3C62" w:rsidRDefault="004377C2" w:rsidP="00BE3C62">
            <w:pPr>
              <w:pStyle w:val="TAL"/>
              <w:rPr>
                <w:sz w:val="16"/>
              </w:rPr>
            </w:pPr>
          </w:p>
        </w:tc>
      </w:tr>
      <w:tr w:rsidR="00BE3C62" w:rsidRPr="00BE3C62" w14:paraId="7A988EF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A6359" w14:textId="77777777" w:rsidR="004377C2" w:rsidRPr="00BE3C62" w:rsidRDefault="004377C2" w:rsidP="00BE3C62">
            <w:pPr>
              <w:pStyle w:val="TAL"/>
              <w:rPr>
                <w:sz w:val="16"/>
              </w:rPr>
            </w:pPr>
            <w:r w:rsidRPr="00BE3C62">
              <w:rPr>
                <w:sz w:val="16"/>
              </w:rPr>
              <w:t>C4-214764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1D6F" w14:textId="77777777" w:rsidR="004377C2" w:rsidRPr="00BE3C62" w:rsidRDefault="004377C2" w:rsidP="00BE3C62">
            <w:pPr>
              <w:pStyle w:val="TAL"/>
              <w:rPr>
                <w:sz w:val="16"/>
              </w:rPr>
            </w:pPr>
            <w:r w:rsidRPr="00BE3C62">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E57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04A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5A51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9FA6" w14:textId="77777777" w:rsidR="004377C2" w:rsidRPr="00BE3C62" w:rsidRDefault="004377C2" w:rsidP="00BE3C62">
            <w:pPr>
              <w:pStyle w:val="TAL"/>
              <w:rPr>
                <w:sz w:val="16"/>
              </w:rPr>
            </w:pPr>
          </w:p>
        </w:tc>
      </w:tr>
      <w:tr w:rsidR="00BE3C62" w:rsidRPr="00BE3C62" w14:paraId="3F23A0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E755" w14:textId="77777777" w:rsidR="004377C2" w:rsidRPr="00BE3C62" w:rsidRDefault="004377C2" w:rsidP="00BE3C62">
            <w:pPr>
              <w:pStyle w:val="TAL"/>
              <w:rPr>
                <w:sz w:val="16"/>
              </w:rPr>
            </w:pPr>
            <w:r w:rsidRPr="00BE3C62">
              <w:rPr>
                <w:sz w:val="16"/>
              </w:rPr>
              <w:t>C4-214765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91E7" w14:textId="77777777" w:rsidR="004377C2" w:rsidRPr="00BE3C62" w:rsidRDefault="004377C2" w:rsidP="00BE3C62">
            <w:pPr>
              <w:pStyle w:val="TAL"/>
              <w:rPr>
                <w:sz w:val="16"/>
              </w:rPr>
            </w:pPr>
            <w:r w:rsidRPr="00BE3C62">
              <w:rPr>
                <w:sz w:val="16"/>
              </w:rPr>
              <w:t>29.511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2595" w14:textId="77777777" w:rsidR="004377C2" w:rsidRPr="00BE3C62" w:rsidRDefault="004377C2" w:rsidP="00BE3C62">
            <w:pPr>
              <w:pStyle w:val="TAL"/>
              <w:rPr>
                <w:sz w:val="16"/>
              </w:rPr>
            </w:pPr>
            <w:r w:rsidRPr="00BE3C62">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96B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72FF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F59E" w14:textId="77777777" w:rsidR="004377C2" w:rsidRPr="00BE3C62" w:rsidRDefault="004377C2" w:rsidP="00BE3C62">
            <w:pPr>
              <w:pStyle w:val="TAL"/>
              <w:rPr>
                <w:sz w:val="16"/>
              </w:rPr>
            </w:pPr>
          </w:p>
        </w:tc>
      </w:tr>
      <w:tr w:rsidR="00BE3C62" w:rsidRPr="00BE3C62" w14:paraId="6117283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54BA" w14:textId="77777777" w:rsidR="004377C2" w:rsidRPr="00BE3C62" w:rsidRDefault="004377C2" w:rsidP="00BE3C62">
            <w:pPr>
              <w:pStyle w:val="TAL"/>
              <w:rPr>
                <w:sz w:val="16"/>
              </w:rPr>
            </w:pPr>
            <w:r w:rsidRPr="00BE3C62">
              <w:rPr>
                <w:sz w:val="16"/>
              </w:rPr>
              <w:t>C4-214766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40A1" w14:textId="77777777" w:rsidR="004377C2" w:rsidRPr="00BE3C62" w:rsidRDefault="004377C2" w:rsidP="00BE3C62">
            <w:pPr>
              <w:pStyle w:val="TAL"/>
              <w:rPr>
                <w:sz w:val="16"/>
              </w:rPr>
            </w:pPr>
            <w:r w:rsidRPr="00BE3C62">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A5141"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C129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2EF5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DD4A" w14:textId="77777777" w:rsidR="004377C2" w:rsidRPr="00BE3C62" w:rsidRDefault="004377C2" w:rsidP="00BE3C62">
            <w:pPr>
              <w:pStyle w:val="TAL"/>
              <w:rPr>
                <w:sz w:val="16"/>
              </w:rPr>
            </w:pPr>
          </w:p>
        </w:tc>
      </w:tr>
      <w:tr w:rsidR="00BE3C62" w:rsidRPr="00BE3C62" w14:paraId="5CD3F09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9E24" w14:textId="77777777" w:rsidR="004377C2" w:rsidRPr="00BE3C62" w:rsidRDefault="004377C2" w:rsidP="00BE3C62">
            <w:pPr>
              <w:pStyle w:val="TAL"/>
              <w:rPr>
                <w:sz w:val="16"/>
              </w:rPr>
            </w:pPr>
            <w:r w:rsidRPr="00BE3C62">
              <w:rPr>
                <w:sz w:val="16"/>
              </w:rPr>
              <w:t>C4-214767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A9B7" w14:textId="77777777" w:rsidR="004377C2" w:rsidRPr="00BE3C62" w:rsidRDefault="004377C2" w:rsidP="00BE3C62">
            <w:pPr>
              <w:pStyle w:val="TAL"/>
              <w:rPr>
                <w:sz w:val="16"/>
              </w:rPr>
            </w:pPr>
            <w:r w:rsidRPr="00BE3C62">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94C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F016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192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572B" w14:textId="77777777" w:rsidR="004377C2" w:rsidRPr="00BE3C62" w:rsidRDefault="004377C2" w:rsidP="00BE3C62">
            <w:pPr>
              <w:pStyle w:val="TAL"/>
              <w:rPr>
                <w:sz w:val="16"/>
              </w:rPr>
            </w:pPr>
          </w:p>
        </w:tc>
      </w:tr>
      <w:tr w:rsidR="00BE3C62" w:rsidRPr="00BE3C62" w14:paraId="07DE300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11D3B" w14:textId="77777777" w:rsidR="004377C2" w:rsidRPr="00BE3C62" w:rsidRDefault="004377C2" w:rsidP="00BE3C62">
            <w:pPr>
              <w:pStyle w:val="TAL"/>
              <w:rPr>
                <w:sz w:val="16"/>
              </w:rPr>
            </w:pPr>
            <w:r w:rsidRPr="00BE3C62">
              <w:rPr>
                <w:sz w:val="16"/>
              </w:rPr>
              <w:t>C4-214768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3482" w14:textId="77777777" w:rsidR="004377C2" w:rsidRPr="00BE3C62" w:rsidRDefault="004377C2" w:rsidP="00BE3C62">
            <w:pPr>
              <w:pStyle w:val="TAL"/>
              <w:rPr>
                <w:sz w:val="16"/>
              </w:rPr>
            </w:pPr>
            <w:r w:rsidRPr="00BE3C62">
              <w:rPr>
                <w:sz w:val="16"/>
              </w:rPr>
              <w:t>29.526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0B0F"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224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EF5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470" w14:textId="77777777" w:rsidR="004377C2" w:rsidRPr="00BE3C62" w:rsidRDefault="004377C2" w:rsidP="00BE3C62">
            <w:pPr>
              <w:pStyle w:val="TAL"/>
              <w:rPr>
                <w:sz w:val="16"/>
              </w:rPr>
            </w:pPr>
          </w:p>
        </w:tc>
      </w:tr>
      <w:tr w:rsidR="00BE3C62" w:rsidRPr="00BE3C62" w14:paraId="52DAA45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4CD30" w14:textId="77777777" w:rsidR="004377C2" w:rsidRPr="00BE3C62" w:rsidRDefault="004377C2" w:rsidP="00BE3C62">
            <w:pPr>
              <w:pStyle w:val="TAL"/>
              <w:rPr>
                <w:sz w:val="16"/>
              </w:rPr>
            </w:pPr>
            <w:r w:rsidRPr="00BE3C62">
              <w:rPr>
                <w:sz w:val="16"/>
              </w:rPr>
              <w:t>C4-214769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8C11" w14:textId="77777777" w:rsidR="004377C2" w:rsidRPr="00BE3C62" w:rsidRDefault="004377C2" w:rsidP="00BE3C62">
            <w:pPr>
              <w:pStyle w:val="TAL"/>
              <w:rPr>
                <w:sz w:val="16"/>
              </w:rPr>
            </w:pPr>
            <w:r w:rsidRPr="00BE3C62">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5C1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BB83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627D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31647" w14:textId="77777777" w:rsidR="004377C2" w:rsidRPr="00BE3C62" w:rsidRDefault="004377C2" w:rsidP="00BE3C62">
            <w:pPr>
              <w:pStyle w:val="TAL"/>
              <w:rPr>
                <w:sz w:val="16"/>
              </w:rPr>
            </w:pPr>
          </w:p>
        </w:tc>
      </w:tr>
      <w:tr w:rsidR="00BE3C62" w:rsidRPr="00BE3C62" w14:paraId="72FF535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EA173" w14:textId="77777777" w:rsidR="004377C2" w:rsidRPr="00BE3C62" w:rsidRDefault="004377C2" w:rsidP="00BE3C62">
            <w:pPr>
              <w:pStyle w:val="TAL"/>
              <w:rPr>
                <w:sz w:val="16"/>
              </w:rPr>
            </w:pPr>
            <w:r w:rsidRPr="00BE3C62">
              <w:rPr>
                <w:sz w:val="16"/>
              </w:rPr>
              <w:t>C4-214770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49370" w14:textId="77777777" w:rsidR="004377C2" w:rsidRPr="00BE3C62" w:rsidRDefault="004377C2" w:rsidP="00BE3C62">
            <w:pPr>
              <w:pStyle w:val="TAL"/>
              <w:rPr>
                <w:sz w:val="16"/>
              </w:rPr>
            </w:pPr>
            <w:r w:rsidRPr="00BE3C62">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27A5"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DDC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3DAD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1E83" w14:textId="77777777" w:rsidR="004377C2" w:rsidRPr="00BE3C62" w:rsidRDefault="004377C2" w:rsidP="00BE3C62">
            <w:pPr>
              <w:pStyle w:val="TAL"/>
              <w:rPr>
                <w:sz w:val="16"/>
              </w:rPr>
            </w:pPr>
          </w:p>
        </w:tc>
      </w:tr>
      <w:tr w:rsidR="00BE3C62" w:rsidRPr="00BE3C62" w14:paraId="5E3DA5B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D22F2" w14:textId="77777777" w:rsidR="004377C2" w:rsidRPr="00BE3C62" w:rsidRDefault="004377C2" w:rsidP="00BE3C62">
            <w:pPr>
              <w:pStyle w:val="TAL"/>
              <w:rPr>
                <w:sz w:val="16"/>
              </w:rPr>
            </w:pPr>
            <w:r w:rsidRPr="00BE3C62">
              <w:rPr>
                <w:sz w:val="16"/>
              </w:rPr>
              <w:t>C4-214771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27EF3" w14:textId="77777777" w:rsidR="004377C2" w:rsidRPr="00BE3C62" w:rsidRDefault="004377C2" w:rsidP="00BE3C62">
            <w:pPr>
              <w:pStyle w:val="TAL"/>
              <w:rPr>
                <w:sz w:val="16"/>
              </w:rPr>
            </w:pPr>
            <w:r w:rsidRPr="00BE3C62">
              <w:rPr>
                <w:sz w:val="16"/>
              </w:rPr>
              <w:t>29.541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EC5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C5E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6DD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77DB0" w14:textId="77777777" w:rsidR="004377C2" w:rsidRPr="00BE3C62" w:rsidRDefault="004377C2" w:rsidP="00BE3C62">
            <w:pPr>
              <w:pStyle w:val="TAL"/>
              <w:rPr>
                <w:sz w:val="16"/>
              </w:rPr>
            </w:pPr>
          </w:p>
        </w:tc>
      </w:tr>
      <w:tr w:rsidR="00BE3C62" w:rsidRPr="00BE3C62" w14:paraId="4F6998E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A98EB" w14:textId="77777777" w:rsidR="004377C2" w:rsidRPr="00BE3C62" w:rsidRDefault="004377C2" w:rsidP="00BE3C62">
            <w:pPr>
              <w:pStyle w:val="TAL"/>
              <w:rPr>
                <w:sz w:val="16"/>
              </w:rPr>
            </w:pPr>
            <w:r w:rsidRPr="00BE3C62">
              <w:rPr>
                <w:sz w:val="16"/>
              </w:rPr>
              <w:t>C4-214772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67DA" w14:textId="77777777" w:rsidR="004377C2" w:rsidRPr="00BE3C62" w:rsidRDefault="004377C2" w:rsidP="00BE3C62">
            <w:pPr>
              <w:pStyle w:val="TAL"/>
              <w:rPr>
                <w:sz w:val="16"/>
              </w:rPr>
            </w:pPr>
            <w:r w:rsidRPr="00BE3C62">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196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13A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EDC7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C4D98" w14:textId="77777777" w:rsidR="004377C2" w:rsidRPr="00BE3C62" w:rsidRDefault="004377C2" w:rsidP="00BE3C62">
            <w:pPr>
              <w:pStyle w:val="TAL"/>
              <w:rPr>
                <w:sz w:val="16"/>
              </w:rPr>
            </w:pPr>
          </w:p>
        </w:tc>
      </w:tr>
      <w:tr w:rsidR="00BE3C62" w:rsidRPr="00BE3C62" w14:paraId="00059FF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E510" w14:textId="77777777" w:rsidR="004377C2" w:rsidRPr="00BE3C62" w:rsidRDefault="004377C2" w:rsidP="00BE3C62">
            <w:pPr>
              <w:pStyle w:val="TAL"/>
              <w:rPr>
                <w:sz w:val="16"/>
              </w:rPr>
            </w:pPr>
            <w:r w:rsidRPr="00BE3C62">
              <w:rPr>
                <w:sz w:val="16"/>
              </w:rPr>
              <w:t>C4-214773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614A" w14:textId="77777777" w:rsidR="004377C2" w:rsidRPr="00BE3C62" w:rsidRDefault="004377C2" w:rsidP="00BE3C62">
            <w:pPr>
              <w:pStyle w:val="TAL"/>
              <w:rPr>
                <w:sz w:val="16"/>
              </w:rPr>
            </w:pPr>
            <w:r w:rsidRPr="00BE3C62">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42DA"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7F7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8D2B"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6B48" w14:textId="77777777" w:rsidR="004377C2" w:rsidRPr="00BE3C62" w:rsidRDefault="004377C2" w:rsidP="00BE3C62">
            <w:pPr>
              <w:pStyle w:val="TAL"/>
              <w:rPr>
                <w:sz w:val="16"/>
              </w:rPr>
            </w:pPr>
          </w:p>
        </w:tc>
      </w:tr>
      <w:tr w:rsidR="00BE3C62" w:rsidRPr="00BE3C62" w14:paraId="2409018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B068" w14:textId="77777777" w:rsidR="004377C2" w:rsidRPr="00BE3C62" w:rsidRDefault="004377C2" w:rsidP="00BE3C62">
            <w:pPr>
              <w:pStyle w:val="TAL"/>
              <w:rPr>
                <w:sz w:val="16"/>
              </w:rPr>
            </w:pPr>
            <w:r w:rsidRPr="00BE3C62">
              <w:rPr>
                <w:sz w:val="16"/>
              </w:rPr>
              <w:t>C4-214774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7D84" w14:textId="77777777" w:rsidR="004377C2" w:rsidRPr="00BE3C62" w:rsidRDefault="004377C2" w:rsidP="00BE3C62">
            <w:pPr>
              <w:pStyle w:val="TAL"/>
              <w:rPr>
                <w:sz w:val="16"/>
              </w:rPr>
            </w:pPr>
            <w:r w:rsidRPr="00BE3C62">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22C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DB60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424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44A73" w14:textId="77777777" w:rsidR="004377C2" w:rsidRPr="00BE3C62" w:rsidRDefault="004377C2" w:rsidP="00BE3C62">
            <w:pPr>
              <w:pStyle w:val="TAL"/>
              <w:rPr>
                <w:sz w:val="16"/>
              </w:rPr>
            </w:pPr>
          </w:p>
        </w:tc>
      </w:tr>
      <w:tr w:rsidR="00BE3C62" w:rsidRPr="00BE3C62" w14:paraId="628C79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A914" w14:textId="77777777" w:rsidR="004377C2" w:rsidRPr="00BE3C62" w:rsidRDefault="004377C2" w:rsidP="00BE3C62">
            <w:pPr>
              <w:pStyle w:val="TAL"/>
              <w:rPr>
                <w:sz w:val="16"/>
              </w:rPr>
            </w:pPr>
            <w:r w:rsidRPr="00BE3C62">
              <w:rPr>
                <w:sz w:val="16"/>
              </w:rPr>
              <w:t>C4-214775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175D" w14:textId="77777777" w:rsidR="004377C2" w:rsidRPr="00BE3C62" w:rsidRDefault="004377C2" w:rsidP="00BE3C62">
            <w:pPr>
              <w:pStyle w:val="TAL"/>
              <w:rPr>
                <w:sz w:val="16"/>
              </w:rPr>
            </w:pPr>
            <w:r w:rsidRPr="00BE3C62">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465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65A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3712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957DD" w14:textId="77777777" w:rsidR="004377C2" w:rsidRPr="00BE3C62" w:rsidRDefault="004377C2" w:rsidP="00BE3C62">
            <w:pPr>
              <w:pStyle w:val="TAL"/>
              <w:rPr>
                <w:sz w:val="16"/>
              </w:rPr>
            </w:pPr>
          </w:p>
        </w:tc>
      </w:tr>
      <w:tr w:rsidR="00BE3C62" w:rsidRPr="00BE3C62" w14:paraId="7690825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D066" w14:textId="77777777" w:rsidR="004377C2" w:rsidRPr="00BE3C62" w:rsidRDefault="004377C2" w:rsidP="00BE3C62">
            <w:pPr>
              <w:pStyle w:val="TAL"/>
              <w:rPr>
                <w:sz w:val="16"/>
              </w:rPr>
            </w:pPr>
            <w:r w:rsidRPr="00BE3C62">
              <w:rPr>
                <w:sz w:val="16"/>
              </w:rPr>
              <w:t>C4-214776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A447" w14:textId="77777777" w:rsidR="004377C2" w:rsidRPr="00BE3C62" w:rsidRDefault="004377C2" w:rsidP="00BE3C62">
            <w:pPr>
              <w:pStyle w:val="TAL"/>
              <w:rPr>
                <w:sz w:val="16"/>
              </w:rPr>
            </w:pPr>
            <w:r w:rsidRPr="00BE3C62">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6461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6B1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76A7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BB76" w14:textId="77777777" w:rsidR="004377C2" w:rsidRPr="00BE3C62" w:rsidRDefault="004377C2" w:rsidP="00BE3C62">
            <w:pPr>
              <w:pStyle w:val="TAL"/>
              <w:rPr>
                <w:sz w:val="16"/>
              </w:rPr>
            </w:pPr>
          </w:p>
        </w:tc>
      </w:tr>
      <w:tr w:rsidR="00BE3C62" w:rsidRPr="00BE3C62" w14:paraId="54B1122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55A23" w14:textId="77777777" w:rsidR="004377C2" w:rsidRPr="00BE3C62" w:rsidRDefault="004377C2" w:rsidP="00BE3C62">
            <w:pPr>
              <w:pStyle w:val="TAL"/>
              <w:rPr>
                <w:sz w:val="16"/>
              </w:rPr>
            </w:pPr>
            <w:r w:rsidRPr="00BE3C62">
              <w:rPr>
                <w:sz w:val="16"/>
              </w:rPr>
              <w:t>C4-214777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C769" w14:textId="77777777" w:rsidR="004377C2" w:rsidRPr="00BE3C62" w:rsidRDefault="004377C2" w:rsidP="00BE3C62">
            <w:pPr>
              <w:pStyle w:val="TAL"/>
              <w:rPr>
                <w:sz w:val="16"/>
              </w:rPr>
            </w:pPr>
            <w:r w:rsidRPr="00BE3C62">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C0B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0CF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F7E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75914" w14:textId="77777777" w:rsidR="004377C2" w:rsidRPr="00BE3C62" w:rsidRDefault="004377C2" w:rsidP="00BE3C62">
            <w:pPr>
              <w:pStyle w:val="TAL"/>
              <w:rPr>
                <w:sz w:val="16"/>
              </w:rPr>
            </w:pPr>
          </w:p>
        </w:tc>
      </w:tr>
      <w:tr w:rsidR="00BE3C62" w:rsidRPr="00BE3C62" w14:paraId="7C5C564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63B9" w14:textId="77777777" w:rsidR="004377C2" w:rsidRPr="00BE3C62" w:rsidRDefault="004377C2" w:rsidP="00BE3C62">
            <w:pPr>
              <w:pStyle w:val="TAL"/>
              <w:rPr>
                <w:sz w:val="16"/>
              </w:rPr>
            </w:pPr>
            <w:r w:rsidRPr="00BE3C62">
              <w:rPr>
                <w:sz w:val="16"/>
              </w:rPr>
              <w:t>C4-214778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65DB" w14:textId="77777777" w:rsidR="004377C2" w:rsidRPr="00BE3C62" w:rsidRDefault="004377C2" w:rsidP="00BE3C62">
            <w:pPr>
              <w:pStyle w:val="TAL"/>
              <w:rPr>
                <w:sz w:val="16"/>
              </w:rPr>
            </w:pPr>
            <w:r w:rsidRPr="00BE3C62">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85E7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031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FBE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17F46" w14:textId="77777777" w:rsidR="004377C2" w:rsidRPr="00BE3C62" w:rsidRDefault="004377C2" w:rsidP="00BE3C62">
            <w:pPr>
              <w:pStyle w:val="TAL"/>
              <w:rPr>
                <w:sz w:val="16"/>
              </w:rPr>
            </w:pPr>
          </w:p>
        </w:tc>
      </w:tr>
      <w:tr w:rsidR="00BE3C62" w:rsidRPr="00BE3C62" w14:paraId="20CAA22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B8D0" w14:textId="77777777" w:rsidR="004377C2" w:rsidRPr="00BE3C62" w:rsidRDefault="004377C2" w:rsidP="00BE3C62">
            <w:pPr>
              <w:pStyle w:val="TAL"/>
              <w:rPr>
                <w:sz w:val="16"/>
              </w:rPr>
            </w:pPr>
            <w:r w:rsidRPr="00BE3C62">
              <w:rPr>
                <w:sz w:val="16"/>
              </w:rPr>
              <w:t>C4-214779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F2AF" w14:textId="77777777" w:rsidR="004377C2" w:rsidRPr="00BE3C62" w:rsidRDefault="004377C2" w:rsidP="00BE3C62">
            <w:pPr>
              <w:pStyle w:val="TAL"/>
              <w:rPr>
                <w:sz w:val="16"/>
              </w:rPr>
            </w:pPr>
            <w:r w:rsidRPr="00BE3C62">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E56F" w14:textId="77777777" w:rsidR="004377C2" w:rsidRPr="00BE3C62" w:rsidRDefault="004377C2" w:rsidP="00BE3C62">
            <w:pPr>
              <w:pStyle w:val="TAL"/>
              <w:rPr>
                <w:sz w:val="16"/>
              </w:rPr>
            </w:pPr>
            <w:r w:rsidRPr="00BE3C62">
              <w:rPr>
                <w:sz w:val="16"/>
              </w:rPr>
              <w:t>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C69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B6A1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BDC9" w14:textId="77777777" w:rsidR="004377C2" w:rsidRPr="00BE3C62" w:rsidRDefault="004377C2" w:rsidP="00BE3C62">
            <w:pPr>
              <w:pStyle w:val="TAL"/>
              <w:rPr>
                <w:sz w:val="16"/>
              </w:rPr>
            </w:pPr>
          </w:p>
        </w:tc>
      </w:tr>
      <w:tr w:rsidR="00BE3C62" w:rsidRPr="00BE3C62" w14:paraId="68C10C2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C614" w14:textId="77777777" w:rsidR="004377C2" w:rsidRPr="00BE3C62" w:rsidRDefault="004377C2" w:rsidP="00BE3C62">
            <w:pPr>
              <w:pStyle w:val="TAL"/>
              <w:rPr>
                <w:sz w:val="16"/>
              </w:rPr>
            </w:pPr>
            <w:r w:rsidRPr="00BE3C62">
              <w:rPr>
                <w:sz w:val="16"/>
              </w:rPr>
              <w:t>C4-214780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B62B" w14:textId="77777777" w:rsidR="004377C2" w:rsidRPr="00BE3C62" w:rsidRDefault="004377C2" w:rsidP="00BE3C62">
            <w:pPr>
              <w:pStyle w:val="TAL"/>
              <w:rPr>
                <w:sz w:val="16"/>
              </w:rPr>
            </w:pPr>
            <w:r w:rsidRPr="00BE3C62">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B85B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54C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2694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E9759" w14:textId="77777777" w:rsidR="004377C2" w:rsidRPr="00BE3C62" w:rsidRDefault="004377C2" w:rsidP="00BE3C62">
            <w:pPr>
              <w:pStyle w:val="TAL"/>
              <w:rPr>
                <w:sz w:val="16"/>
              </w:rPr>
            </w:pPr>
          </w:p>
        </w:tc>
      </w:tr>
      <w:tr w:rsidR="00BE3C62" w:rsidRPr="00BE3C62" w14:paraId="7604740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C6F9" w14:textId="77777777" w:rsidR="004377C2" w:rsidRPr="00BE3C62" w:rsidRDefault="004377C2" w:rsidP="00BE3C62">
            <w:pPr>
              <w:pStyle w:val="TAL"/>
              <w:rPr>
                <w:sz w:val="16"/>
              </w:rPr>
            </w:pPr>
            <w:r w:rsidRPr="00BE3C62">
              <w:rPr>
                <w:sz w:val="16"/>
              </w:rPr>
              <w:t>C4-214781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D2EFF" w14:textId="77777777" w:rsidR="004377C2" w:rsidRPr="00BE3C62" w:rsidRDefault="004377C2" w:rsidP="00BE3C62">
            <w:pPr>
              <w:pStyle w:val="TAL"/>
              <w:rPr>
                <w:sz w:val="16"/>
              </w:rPr>
            </w:pPr>
            <w:r w:rsidRPr="00BE3C62">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E619" w14:textId="77777777" w:rsidR="004377C2" w:rsidRPr="00BE3C62" w:rsidRDefault="004377C2" w:rsidP="00BE3C62">
            <w:pPr>
              <w:pStyle w:val="TAL"/>
              <w:rPr>
                <w:sz w:val="16"/>
              </w:rPr>
            </w:pPr>
            <w:r w:rsidRPr="00BE3C62">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116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028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A18D" w14:textId="77777777" w:rsidR="004377C2" w:rsidRPr="00BE3C62" w:rsidRDefault="004377C2" w:rsidP="00BE3C62">
            <w:pPr>
              <w:pStyle w:val="TAL"/>
              <w:rPr>
                <w:sz w:val="16"/>
              </w:rPr>
            </w:pPr>
          </w:p>
        </w:tc>
      </w:tr>
      <w:tr w:rsidR="00BE3C62" w:rsidRPr="00BE3C62" w14:paraId="32A51D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9678" w14:textId="77777777" w:rsidR="004377C2" w:rsidRPr="00BE3C62" w:rsidRDefault="004377C2" w:rsidP="00BE3C62">
            <w:pPr>
              <w:pStyle w:val="TAL"/>
              <w:rPr>
                <w:sz w:val="16"/>
              </w:rPr>
            </w:pPr>
            <w:r w:rsidRPr="00BE3C62">
              <w:rPr>
                <w:sz w:val="16"/>
              </w:rPr>
              <w:t>C4-214782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04B57" w14:textId="77777777" w:rsidR="004377C2" w:rsidRPr="00BE3C62" w:rsidRDefault="004377C2" w:rsidP="00BE3C62">
            <w:pPr>
              <w:pStyle w:val="TAL"/>
              <w:rPr>
                <w:sz w:val="16"/>
              </w:rPr>
            </w:pPr>
            <w:r w:rsidRPr="00BE3C62">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28F7" w14:textId="77777777" w:rsidR="004377C2" w:rsidRPr="00BE3C62" w:rsidRDefault="004377C2" w:rsidP="00BE3C62">
            <w:pPr>
              <w:pStyle w:val="TAL"/>
              <w:rPr>
                <w:sz w:val="16"/>
              </w:rPr>
            </w:pPr>
            <w:r w:rsidRPr="00BE3C62">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55F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7E9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C0D3F" w14:textId="77777777" w:rsidR="004377C2" w:rsidRPr="00BE3C62" w:rsidRDefault="004377C2" w:rsidP="00BE3C62">
            <w:pPr>
              <w:pStyle w:val="TAL"/>
              <w:rPr>
                <w:sz w:val="16"/>
              </w:rPr>
            </w:pPr>
          </w:p>
        </w:tc>
      </w:tr>
      <w:tr w:rsidR="00BE3C62" w:rsidRPr="00BE3C62" w14:paraId="1084185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0FC25" w14:textId="77777777" w:rsidR="004377C2" w:rsidRPr="00BE3C62" w:rsidRDefault="004377C2" w:rsidP="00BE3C62">
            <w:pPr>
              <w:pStyle w:val="TAL"/>
              <w:rPr>
                <w:sz w:val="16"/>
              </w:rPr>
            </w:pPr>
            <w:r w:rsidRPr="00BE3C62">
              <w:rPr>
                <w:sz w:val="16"/>
              </w:rPr>
              <w:t>C4-214783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D8A1" w14:textId="77777777" w:rsidR="004377C2" w:rsidRPr="00BE3C62" w:rsidRDefault="004377C2" w:rsidP="00BE3C62">
            <w:pPr>
              <w:pStyle w:val="TAL"/>
              <w:rPr>
                <w:sz w:val="16"/>
              </w:rPr>
            </w:pPr>
            <w:r w:rsidRPr="00BE3C62">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7360"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B106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01F4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7A27" w14:textId="77777777" w:rsidR="004377C2" w:rsidRPr="00BE3C62" w:rsidRDefault="004377C2" w:rsidP="00BE3C62">
            <w:pPr>
              <w:pStyle w:val="TAL"/>
              <w:rPr>
                <w:sz w:val="16"/>
              </w:rPr>
            </w:pPr>
          </w:p>
        </w:tc>
      </w:tr>
      <w:tr w:rsidR="00BE3C62" w:rsidRPr="00BE3C62" w14:paraId="3A9C0DA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8F5A" w14:textId="77777777" w:rsidR="004377C2" w:rsidRPr="00BE3C62" w:rsidRDefault="004377C2" w:rsidP="00BE3C62">
            <w:pPr>
              <w:pStyle w:val="TAL"/>
              <w:rPr>
                <w:sz w:val="16"/>
              </w:rPr>
            </w:pPr>
            <w:r w:rsidRPr="00BE3C62">
              <w:rPr>
                <w:sz w:val="16"/>
              </w:rPr>
              <w:t>C4-214784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44D1" w14:textId="77777777" w:rsidR="004377C2" w:rsidRPr="00BE3C62" w:rsidRDefault="004377C2" w:rsidP="00BE3C62">
            <w:pPr>
              <w:pStyle w:val="TAL"/>
              <w:rPr>
                <w:sz w:val="16"/>
              </w:rPr>
            </w:pPr>
            <w:r w:rsidRPr="00BE3C62">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1C697"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5F5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1F68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A7661" w14:textId="77777777" w:rsidR="004377C2" w:rsidRPr="00BE3C62" w:rsidRDefault="004377C2" w:rsidP="00BE3C62">
            <w:pPr>
              <w:pStyle w:val="TAL"/>
              <w:rPr>
                <w:sz w:val="16"/>
              </w:rPr>
            </w:pPr>
          </w:p>
        </w:tc>
      </w:tr>
      <w:tr w:rsidR="00BE3C62" w:rsidRPr="00BE3C62" w14:paraId="7AD54E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86A9" w14:textId="77777777" w:rsidR="004377C2" w:rsidRPr="00BE3C62" w:rsidRDefault="004377C2" w:rsidP="00BE3C62">
            <w:pPr>
              <w:pStyle w:val="TAL"/>
              <w:rPr>
                <w:sz w:val="16"/>
              </w:rPr>
            </w:pPr>
            <w:r w:rsidRPr="00BE3C62">
              <w:rPr>
                <w:sz w:val="16"/>
              </w:rPr>
              <w:t>C4-214785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BA895" w14:textId="77777777" w:rsidR="004377C2" w:rsidRPr="00BE3C62" w:rsidRDefault="004377C2" w:rsidP="00BE3C62">
            <w:pPr>
              <w:pStyle w:val="TAL"/>
              <w:rPr>
                <w:sz w:val="16"/>
              </w:rPr>
            </w:pPr>
            <w:r w:rsidRPr="00BE3C62">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35E5"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5CE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9AB4"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EB93E" w14:textId="77777777" w:rsidR="004377C2" w:rsidRPr="00BE3C62" w:rsidRDefault="004377C2" w:rsidP="00BE3C62">
            <w:pPr>
              <w:pStyle w:val="TAL"/>
              <w:rPr>
                <w:sz w:val="16"/>
              </w:rPr>
            </w:pPr>
          </w:p>
        </w:tc>
      </w:tr>
      <w:tr w:rsidR="00BE3C62" w:rsidRPr="00BE3C62" w14:paraId="484839C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CC8B1" w14:textId="77777777" w:rsidR="004377C2" w:rsidRPr="00BE3C62" w:rsidRDefault="004377C2" w:rsidP="00BE3C62">
            <w:pPr>
              <w:pStyle w:val="TAL"/>
              <w:rPr>
                <w:sz w:val="16"/>
              </w:rPr>
            </w:pPr>
            <w:r w:rsidRPr="00BE3C62">
              <w:rPr>
                <w:sz w:val="16"/>
              </w:rPr>
              <w:t>C4-214786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0D63" w14:textId="77777777" w:rsidR="004377C2" w:rsidRPr="00BE3C62" w:rsidRDefault="004377C2" w:rsidP="00BE3C62">
            <w:pPr>
              <w:pStyle w:val="TAL"/>
              <w:rPr>
                <w:sz w:val="16"/>
              </w:rPr>
            </w:pPr>
            <w:r w:rsidRPr="00BE3C62">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55B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6797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727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853EB" w14:textId="77777777" w:rsidR="004377C2" w:rsidRPr="00BE3C62" w:rsidRDefault="004377C2" w:rsidP="00BE3C62">
            <w:pPr>
              <w:pStyle w:val="TAL"/>
              <w:rPr>
                <w:sz w:val="16"/>
              </w:rPr>
            </w:pPr>
          </w:p>
        </w:tc>
      </w:tr>
      <w:tr w:rsidR="00BE3C62" w:rsidRPr="00BE3C62" w14:paraId="7DCAF36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D9E93" w14:textId="77777777" w:rsidR="004377C2" w:rsidRPr="00BE3C62" w:rsidRDefault="004377C2" w:rsidP="00BE3C62">
            <w:pPr>
              <w:pStyle w:val="TAL"/>
              <w:rPr>
                <w:sz w:val="16"/>
              </w:rPr>
            </w:pPr>
            <w:r w:rsidRPr="00BE3C62">
              <w:rPr>
                <w:sz w:val="16"/>
              </w:rPr>
              <w:t>C4-214787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3CF9" w14:textId="77777777" w:rsidR="004377C2" w:rsidRPr="00BE3C62" w:rsidRDefault="004377C2" w:rsidP="00BE3C62">
            <w:pPr>
              <w:pStyle w:val="TAL"/>
              <w:rPr>
                <w:sz w:val="16"/>
              </w:rPr>
            </w:pPr>
            <w:r w:rsidRPr="00BE3C62">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518EA" w14:textId="77777777" w:rsidR="004377C2" w:rsidRPr="00BE3C62" w:rsidRDefault="004377C2" w:rsidP="00BE3C62">
            <w:pPr>
              <w:pStyle w:val="TAL"/>
              <w:rPr>
                <w:sz w:val="16"/>
              </w:rPr>
            </w:pPr>
            <w:r w:rsidRPr="00BE3C62">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979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A03E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92A8" w14:textId="77777777" w:rsidR="004377C2" w:rsidRPr="00BE3C62" w:rsidRDefault="004377C2" w:rsidP="00BE3C62">
            <w:pPr>
              <w:pStyle w:val="TAL"/>
              <w:rPr>
                <w:sz w:val="16"/>
              </w:rPr>
            </w:pPr>
          </w:p>
        </w:tc>
      </w:tr>
      <w:tr w:rsidR="00BE3C62" w:rsidRPr="00BE3C62" w14:paraId="1044043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5F82" w14:textId="77777777" w:rsidR="004377C2" w:rsidRPr="00BE3C62" w:rsidRDefault="004377C2" w:rsidP="00BE3C62">
            <w:pPr>
              <w:pStyle w:val="TAL"/>
              <w:rPr>
                <w:sz w:val="16"/>
              </w:rPr>
            </w:pPr>
            <w:r w:rsidRPr="00BE3C62">
              <w:rPr>
                <w:sz w:val="16"/>
              </w:rPr>
              <w:t>C4-214788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E002" w14:textId="77777777" w:rsidR="004377C2" w:rsidRPr="00BE3C62" w:rsidRDefault="004377C2" w:rsidP="00BE3C62">
            <w:pPr>
              <w:pStyle w:val="TAL"/>
              <w:rPr>
                <w:sz w:val="16"/>
              </w:rPr>
            </w:pPr>
            <w:r w:rsidRPr="00BE3C62">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883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778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5B5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08E6" w14:textId="77777777" w:rsidR="004377C2" w:rsidRPr="00BE3C62" w:rsidRDefault="004377C2" w:rsidP="00BE3C62">
            <w:pPr>
              <w:pStyle w:val="TAL"/>
              <w:rPr>
                <w:sz w:val="16"/>
              </w:rPr>
            </w:pPr>
          </w:p>
        </w:tc>
      </w:tr>
      <w:tr w:rsidR="00BE3C62" w:rsidRPr="00BE3C62" w14:paraId="1A427C4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1C530" w14:textId="77777777" w:rsidR="004377C2" w:rsidRPr="00BE3C62" w:rsidRDefault="004377C2" w:rsidP="00BE3C62">
            <w:pPr>
              <w:pStyle w:val="TAL"/>
              <w:rPr>
                <w:sz w:val="16"/>
              </w:rPr>
            </w:pPr>
            <w:r w:rsidRPr="00BE3C62">
              <w:rPr>
                <w:sz w:val="16"/>
              </w:rPr>
              <w:t>C4-214789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68B4E" w14:textId="77777777" w:rsidR="004377C2" w:rsidRPr="00BE3C62" w:rsidRDefault="004377C2" w:rsidP="00BE3C62">
            <w:pPr>
              <w:pStyle w:val="TAL"/>
              <w:rPr>
                <w:sz w:val="16"/>
              </w:rPr>
            </w:pPr>
            <w:r w:rsidRPr="00BE3C62">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0EC1"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FB6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73B0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1DAE" w14:textId="77777777" w:rsidR="004377C2" w:rsidRPr="00BE3C62" w:rsidRDefault="004377C2" w:rsidP="00BE3C62">
            <w:pPr>
              <w:pStyle w:val="TAL"/>
              <w:rPr>
                <w:sz w:val="16"/>
              </w:rPr>
            </w:pPr>
          </w:p>
        </w:tc>
      </w:tr>
      <w:tr w:rsidR="00BE3C62" w:rsidRPr="00BE3C62" w14:paraId="7569D00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637AA" w14:textId="77777777" w:rsidR="004377C2" w:rsidRPr="00BE3C62" w:rsidRDefault="004377C2" w:rsidP="00BE3C62">
            <w:pPr>
              <w:pStyle w:val="TAL"/>
              <w:rPr>
                <w:sz w:val="16"/>
              </w:rPr>
            </w:pPr>
            <w:r w:rsidRPr="00BE3C62">
              <w:rPr>
                <w:sz w:val="16"/>
              </w:rPr>
              <w:t>C4-214790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22B02" w14:textId="77777777" w:rsidR="004377C2" w:rsidRPr="00BE3C62" w:rsidRDefault="004377C2" w:rsidP="00BE3C62">
            <w:pPr>
              <w:pStyle w:val="TAL"/>
              <w:rPr>
                <w:sz w:val="16"/>
              </w:rPr>
            </w:pPr>
            <w:r w:rsidRPr="00BE3C62">
              <w:rPr>
                <w:sz w:val="16"/>
              </w:rPr>
              <w:t>29.526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8B2AF"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BDE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27C45"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66C69" w14:textId="77777777" w:rsidR="004377C2" w:rsidRPr="00BE3C62" w:rsidRDefault="004377C2" w:rsidP="00BE3C62">
            <w:pPr>
              <w:pStyle w:val="TAL"/>
              <w:rPr>
                <w:sz w:val="16"/>
              </w:rPr>
            </w:pPr>
          </w:p>
        </w:tc>
      </w:tr>
      <w:tr w:rsidR="00BE3C62" w:rsidRPr="00BE3C62" w14:paraId="6474727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C594" w14:textId="77777777" w:rsidR="004377C2" w:rsidRPr="00BE3C62" w:rsidRDefault="004377C2" w:rsidP="00BE3C62">
            <w:pPr>
              <w:pStyle w:val="TAL"/>
              <w:rPr>
                <w:sz w:val="16"/>
              </w:rPr>
            </w:pPr>
            <w:r w:rsidRPr="00BE3C62">
              <w:rPr>
                <w:sz w:val="16"/>
              </w:rPr>
              <w:t>C4-214791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EB694" w14:textId="77777777" w:rsidR="004377C2" w:rsidRPr="00BE3C62" w:rsidRDefault="004377C2" w:rsidP="00BE3C62">
            <w:pPr>
              <w:pStyle w:val="TAL"/>
              <w:rPr>
                <w:sz w:val="16"/>
              </w:rPr>
            </w:pPr>
            <w:r w:rsidRPr="00BE3C62">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105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21B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9A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160C" w14:textId="77777777" w:rsidR="004377C2" w:rsidRPr="00BE3C62" w:rsidRDefault="004377C2" w:rsidP="00BE3C62">
            <w:pPr>
              <w:pStyle w:val="TAL"/>
              <w:rPr>
                <w:sz w:val="16"/>
              </w:rPr>
            </w:pPr>
          </w:p>
        </w:tc>
      </w:tr>
      <w:tr w:rsidR="00BE3C62" w:rsidRPr="00BE3C62" w14:paraId="2A04DDA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6012" w14:textId="77777777" w:rsidR="004377C2" w:rsidRPr="00BE3C62" w:rsidRDefault="004377C2" w:rsidP="00BE3C62">
            <w:pPr>
              <w:pStyle w:val="TAL"/>
              <w:rPr>
                <w:sz w:val="16"/>
              </w:rPr>
            </w:pPr>
            <w:r w:rsidRPr="00BE3C62">
              <w:rPr>
                <w:sz w:val="16"/>
              </w:rPr>
              <w:t>C4-214792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7884" w14:textId="77777777" w:rsidR="004377C2" w:rsidRPr="00BE3C62" w:rsidRDefault="004377C2" w:rsidP="00BE3C62">
            <w:pPr>
              <w:pStyle w:val="TAL"/>
              <w:rPr>
                <w:sz w:val="16"/>
              </w:rPr>
            </w:pPr>
            <w:r w:rsidRPr="00BE3C62">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41F6"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445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9E258"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D1AAA" w14:textId="77777777" w:rsidR="004377C2" w:rsidRPr="00BE3C62" w:rsidRDefault="004377C2" w:rsidP="00BE3C62">
            <w:pPr>
              <w:pStyle w:val="TAL"/>
              <w:rPr>
                <w:sz w:val="16"/>
              </w:rPr>
            </w:pPr>
          </w:p>
        </w:tc>
      </w:tr>
      <w:tr w:rsidR="00BE3C62" w:rsidRPr="00BE3C62" w14:paraId="317679C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06BE" w14:textId="77777777" w:rsidR="004377C2" w:rsidRPr="00BE3C62" w:rsidRDefault="004377C2" w:rsidP="00BE3C62">
            <w:pPr>
              <w:pStyle w:val="TAL"/>
              <w:rPr>
                <w:sz w:val="16"/>
              </w:rPr>
            </w:pPr>
            <w:r w:rsidRPr="00BE3C62">
              <w:rPr>
                <w:sz w:val="16"/>
              </w:rPr>
              <w:t>C4-214793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6DE9" w14:textId="77777777" w:rsidR="004377C2" w:rsidRPr="00BE3C62" w:rsidRDefault="004377C2" w:rsidP="00BE3C62">
            <w:pPr>
              <w:pStyle w:val="TAL"/>
              <w:rPr>
                <w:sz w:val="16"/>
              </w:rPr>
            </w:pPr>
            <w:r w:rsidRPr="00BE3C62">
              <w:rPr>
                <w:sz w:val="16"/>
              </w:rPr>
              <w:t>29.541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30A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3D0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B249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95C6" w14:textId="77777777" w:rsidR="004377C2" w:rsidRPr="00BE3C62" w:rsidRDefault="004377C2" w:rsidP="00BE3C62">
            <w:pPr>
              <w:pStyle w:val="TAL"/>
              <w:rPr>
                <w:sz w:val="16"/>
              </w:rPr>
            </w:pPr>
          </w:p>
        </w:tc>
      </w:tr>
      <w:tr w:rsidR="00BE3C62" w:rsidRPr="00BE3C62" w14:paraId="61B75E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82E6" w14:textId="77777777" w:rsidR="004377C2" w:rsidRPr="00BE3C62" w:rsidRDefault="004377C2" w:rsidP="00BE3C62">
            <w:pPr>
              <w:pStyle w:val="TAL"/>
              <w:rPr>
                <w:sz w:val="16"/>
              </w:rPr>
            </w:pPr>
            <w:r w:rsidRPr="00BE3C62">
              <w:rPr>
                <w:sz w:val="16"/>
              </w:rPr>
              <w:t>C4-214794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C8B34" w14:textId="77777777" w:rsidR="004377C2" w:rsidRPr="00BE3C62" w:rsidRDefault="004377C2" w:rsidP="00BE3C62">
            <w:pPr>
              <w:pStyle w:val="TAL"/>
              <w:rPr>
                <w:sz w:val="16"/>
              </w:rPr>
            </w:pPr>
            <w:r w:rsidRPr="00BE3C62">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43B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876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1A42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26FCA" w14:textId="77777777" w:rsidR="004377C2" w:rsidRPr="00BE3C62" w:rsidRDefault="004377C2" w:rsidP="00BE3C62">
            <w:pPr>
              <w:pStyle w:val="TAL"/>
              <w:rPr>
                <w:sz w:val="16"/>
              </w:rPr>
            </w:pPr>
          </w:p>
        </w:tc>
      </w:tr>
      <w:tr w:rsidR="00BE3C62" w:rsidRPr="00BE3C62" w14:paraId="1199910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690A" w14:textId="77777777" w:rsidR="004377C2" w:rsidRPr="00BE3C62" w:rsidRDefault="004377C2" w:rsidP="00BE3C62">
            <w:pPr>
              <w:pStyle w:val="TAL"/>
              <w:rPr>
                <w:sz w:val="16"/>
              </w:rPr>
            </w:pPr>
            <w:r w:rsidRPr="00BE3C62">
              <w:rPr>
                <w:sz w:val="16"/>
              </w:rPr>
              <w:t>C4-214795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175EE" w14:textId="77777777" w:rsidR="004377C2" w:rsidRPr="00BE3C62" w:rsidRDefault="004377C2" w:rsidP="00BE3C62">
            <w:pPr>
              <w:pStyle w:val="TAL"/>
              <w:rPr>
                <w:sz w:val="16"/>
              </w:rPr>
            </w:pPr>
            <w:r w:rsidRPr="00BE3C62">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6085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075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284E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364A" w14:textId="77777777" w:rsidR="004377C2" w:rsidRPr="00BE3C62" w:rsidRDefault="004377C2" w:rsidP="00BE3C62">
            <w:pPr>
              <w:pStyle w:val="TAL"/>
              <w:rPr>
                <w:sz w:val="16"/>
              </w:rPr>
            </w:pPr>
          </w:p>
        </w:tc>
      </w:tr>
      <w:tr w:rsidR="00BE3C62" w:rsidRPr="00BE3C62" w14:paraId="46463A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3CDF" w14:textId="77777777" w:rsidR="004377C2" w:rsidRPr="00BE3C62" w:rsidRDefault="004377C2" w:rsidP="00BE3C62">
            <w:pPr>
              <w:pStyle w:val="TAL"/>
              <w:rPr>
                <w:sz w:val="16"/>
              </w:rPr>
            </w:pPr>
            <w:r w:rsidRPr="00BE3C62">
              <w:rPr>
                <w:sz w:val="16"/>
              </w:rPr>
              <w:t>C4-214796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03BC" w14:textId="77777777" w:rsidR="004377C2" w:rsidRPr="00BE3C62" w:rsidRDefault="004377C2" w:rsidP="00BE3C62">
            <w:pPr>
              <w:pStyle w:val="TAL"/>
              <w:rPr>
                <w:sz w:val="16"/>
              </w:rPr>
            </w:pPr>
            <w:r w:rsidRPr="00BE3C62">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437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574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7EC3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EF6FE" w14:textId="77777777" w:rsidR="004377C2" w:rsidRPr="00BE3C62" w:rsidRDefault="004377C2" w:rsidP="00BE3C62">
            <w:pPr>
              <w:pStyle w:val="TAL"/>
              <w:rPr>
                <w:sz w:val="16"/>
              </w:rPr>
            </w:pPr>
          </w:p>
        </w:tc>
      </w:tr>
      <w:tr w:rsidR="00BE3C62" w:rsidRPr="00BE3C62" w14:paraId="5C8CBE0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49E0" w14:textId="77777777" w:rsidR="004377C2" w:rsidRPr="00BE3C62" w:rsidRDefault="004377C2" w:rsidP="00BE3C62">
            <w:pPr>
              <w:pStyle w:val="TAL"/>
              <w:rPr>
                <w:sz w:val="16"/>
              </w:rPr>
            </w:pPr>
            <w:r w:rsidRPr="00BE3C62">
              <w:rPr>
                <w:sz w:val="16"/>
              </w:rPr>
              <w:t>C4-214797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E2A6" w14:textId="77777777" w:rsidR="004377C2" w:rsidRPr="00BE3C62" w:rsidRDefault="004377C2" w:rsidP="00BE3C62">
            <w:pPr>
              <w:pStyle w:val="TAL"/>
              <w:rPr>
                <w:sz w:val="16"/>
              </w:rPr>
            </w:pPr>
            <w:r w:rsidRPr="00BE3C62">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CF71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E4E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0FD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9B0B4" w14:textId="77777777" w:rsidR="004377C2" w:rsidRPr="00BE3C62" w:rsidRDefault="004377C2" w:rsidP="00BE3C62">
            <w:pPr>
              <w:pStyle w:val="TAL"/>
              <w:rPr>
                <w:sz w:val="16"/>
              </w:rPr>
            </w:pPr>
          </w:p>
        </w:tc>
      </w:tr>
      <w:tr w:rsidR="00BE3C62" w:rsidRPr="00BE3C62" w14:paraId="3701CA8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2908" w14:textId="77777777" w:rsidR="004377C2" w:rsidRPr="00BE3C62" w:rsidRDefault="004377C2" w:rsidP="00BE3C62">
            <w:pPr>
              <w:pStyle w:val="TAL"/>
              <w:rPr>
                <w:sz w:val="16"/>
              </w:rPr>
            </w:pPr>
            <w:r w:rsidRPr="00BE3C62">
              <w:rPr>
                <w:sz w:val="16"/>
              </w:rPr>
              <w:t>C4-214798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DABF" w14:textId="77777777" w:rsidR="004377C2" w:rsidRPr="00BE3C62" w:rsidRDefault="004377C2" w:rsidP="00BE3C62">
            <w:pPr>
              <w:pStyle w:val="TAL"/>
              <w:rPr>
                <w:sz w:val="16"/>
              </w:rPr>
            </w:pPr>
            <w:r w:rsidRPr="00BE3C62">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85C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2626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FE16"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3E59" w14:textId="77777777" w:rsidR="004377C2" w:rsidRPr="00BE3C62" w:rsidRDefault="004377C2" w:rsidP="00BE3C62">
            <w:pPr>
              <w:pStyle w:val="TAL"/>
              <w:rPr>
                <w:sz w:val="16"/>
              </w:rPr>
            </w:pPr>
          </w:p>
        </w:tc>
      </w:tr>
      <w:tr w:rsidR="00BE3C62" w:rsidRPr="00BE3C62" w14:paraId="3539D8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647A" w14:textId="77777777" w:rsidR="004377C2" w:rsidRPr="00BE3C62" w:rsidRDefault="004377C2" w:rsidP="00BE3C62">
            <w:pPr>
              <w:pStyle w:val="TAL"/>
              <w:rPr>
                <w:sz w:val="16"/>
              </w:rPr>
            </w:pPr>
            <w:r w:rsidRPr="00BE3C62">
              <w:rPr>
                <w:sz w:val="16"/>
              </w:rPr>
              <w:t>C4-214799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93AF" w14:textId="77777777" w:rsidR="004377C2" w:rsidRPr="00BE3C62" w:rsidRDefault="004377C2" w:rsidP="00BE3C62">
            <w:pPr>
              <w:pStyle w:val="TAL"/>
              <w:rPr>
                <w:sz w:val="16"/>
              </w:rPr>
            </w:pPr>
            <w:r w:rsidRPr="00BE3C62">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1619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A90F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9025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9C6C" w14:textId="77777777" w:rsidR="004377C2" w:rsidRPr="00BE3C62" w:rsidRDefault="004377C2" w:rsidP="00BE3C62">
            <w:pPr>
              <w:pStyle w:val="TAL"/>
              <w:rPr>
                <w:sz w:val="16"/>
              </w:rPr>
            </w:pPr>
          </w:p>
        </w:tc>
      </w:tr>
      <w:tr w:rsidR="00BE3C62" w:rsidRPr="00BE3C62" w14:paraId="53B504F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AF0E" w14:textId="77777777" w:rsidR="004377C2" w:rsidRPr="00BE3C62" w:rsidRDefault="004377C2" w:rsidP="00BE3C62">
            <w:pPr>
              <w:pStyle w:val="TAL"/>
              <w:rPr>
                <w:sz w:val="16"/>
              </w:rPr>
            </w:pPr>
            <w:r w:rsidRPr="00BE3C62">
              <w:rPr>
                <w:sz w:val="16"/>
              </w:rPr>
              <w:t>C4-214800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549F" w14:textId="77777777" w:rsidR="004377C2" w:rsidRPr="00BE3C62" w:rsidRDefault="004377C2" w:rsidP="00BE3C62">
            <w:pPr>
              <w:pStyle w:val="TAL"/>
              <w:rPr>
                <w:sz w:val="16"/>
              </w:rPr>
            </w:pPr>
            <w:r w:rsidRPr="00BE3C62">
              <w:rPr>
                <w:sz w:val="16"/>
              </w:rPr>
              <w:t>29.598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3BDE" w14:textId="77777777" w:rsidR="004377C2" w:rsidRPr="00BE3C62" w:rsidRDefault="004377C2" w:rsidP="00BE3C62">
            <w:pPr>
              <w:pStyle w:val="TAL"/>
              <w:rPr>
                <w:sz w:val="16"/>
              </w:rPr>
            </w:pPr>
            <w:r w:rsidRPr="00BE3C62">
              <w:rPr>
                <w:sz w:val="16"/>
              </w:rPr>
              <w:t>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580E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DBCF"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6F62" w14:textId="77777777" w:rsidR="004377C2" w:rsidRPr="00BE3C62" w:rsidRDefault="004377C2" w:rsidP="00BE3C62">
            <w:pPr>
              <w:pStyle w:val="TAL"/>
              <w:rPr>
                <w:sz w:val="16"/>
              </w:rPr>
            </w:pPr>
          </w:p>
        </w:tc>
      </w:tr>
      <w:tr w:rsidR="00BE3C62" w:rsidRPr="00BE3C62" w14:paraId="796D911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C6C1" w14:textId="77777777" w:rsidR="004377C2" w:rsidRPr="00BE3C62" w:rsidRDefault="004377C2" w:rsidP="00BE3C62">
            <w:pPr>
              <w:pStyle w:val="TAL"/>
              <w:rPr>
                <w:sz w:val="16"/>
              </w:rPr>
            </w:pPr>
            <w:r w:rsidRPr="00BE3C62">
              <w:rPr>
                <w:sz w:val="16"/>
              </w:rPr>
              <w:t>C4-214801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D572" w14:textId="77777777" w:rsidR="004377C2" w:rsidRPr="00BE3C62" w:rsidRDefault="004377C2" w:rsidP="00BE3C62">
            <w:pPr>
              <w:pStyle w:val="TAL"/>
              <w:rPr>
                <w:sz w:val="16"/>
              </w:rPr>
            </w:pPr>
            <w:r w:rsidRPr="00BE3C62">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64F81"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4E09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86A01"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72D7" w14:textId="77777777" w:rsidR="004377C2" w:rsidRPr="00BE3C62" w:rsidRDefault="004377C2" w:rsidP="00BE3C62">
            <w:pPr>
              <w:pStyle w:val="TAL"/>
              <w:rPr>
                <w:sz w:val="16"/>
              </w:rPr>
            </w:pPr>
          </w:p>
        </w:tc>
      </w:tr>
      <w:tr w:rsidR="00BE3C62" w:rsidRPr="00BE3C62" w14:paraId="4D8B5D0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6030" w14:textId="77777777" w:rsidR="004377C2" w:rsidRPr="00BE3C62" w:rsidRDefault="004377C2" w:rsidP="00BE3C62">
            <w:pPr>
              <w:pStyle w:val="TAL"/>
              <w:rPr>
                <w:sz w:val="16"/>
              </w:rPr>
            </w:pPr>
            <w:r w:rsidRPr="00BE3C62">
              <w:rPr>
                <w:sz w:val="16"/>
              </w:rPr>
              <w:t>C4-214802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0CFF" w14:textId="77777777" w:rsidR="004377C2" w:rsidRPr="00BE3C62" w:rsidRDefault="004377C2" w:rsidP="00BE3C62">
            <w:pPr>
              <w:pStyle w:val="TAL"/>
              <w:rPr>
                <w:sz w:val="16"/>
              </w:rPr>
            </w:pPr>
            <w:r w:rsidRPr="00BE3C62">
              <w:rPr>
                <w:sz w:val="16"/>
              </w:rPr>
              <w:t>29.509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5A58"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B54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2B120"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1D8EA" w14:textId="77777777" w:rsidR="004377C2" w:rsidRPr="00BE3C62" w:rsidRDefault="004377C2" w:rsidP="00BE3C62">
            <w:pPr>
              <w:pStyle w:val="TAL"/>
              <w:rPr>
                <w:sz w:val="16"/>
              </w:rPr>
            </w:pPr>
          </w:p>
        </w:tc>
      </w:tr>
      <w:tr w:rsidR="00BE3C62" w:rsidRPr="00BE3C62" w14:paraId="0F3A679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BA97" w14:textId="77777777" w:rsidR="004377C2" w:rsidRPr="00BE3C62" w:rsidRDefault="004377C2" w:rsidP="00BE3C62">
            <w:pPr>
              <w:pStyle w:val="TAL"/>
              <w:rPr>
                <w:sz w:val="16"/>
              </w:rPr>
            </w:pPr>
            <w:r w:rsidRPr="00BE3C62">
              <w:rPr>
                <w:sz w:val="16"/>
              </w:rPr>
              <w:t>C4-214803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21AC9" w14:textId="77777777" w:rsidR="004377C2" w:rsidRPr="00BE3C62" w:rsidRDefault="004377C2" w:rsidP="00BE3C62">
            <w:pPr>
              <w:pStyle w:val="TAL"/>
              <w:rPr>
                <w:sz w:val="16"/>
              </w:rPr>
            </w:pPr>
            <w:r w:rsidRPr="00BE3C62">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421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91F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9DB1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C398" w14:textId="77777777" w:rsidR="004377C2" w:rsidRPr="00BE3C62" w:rsidRDefault="004377C2" w:rsidP="00BE3C62">
            <w:pPr>
              <w:pStyle w:val="TAL"/>
              <w:rPr>
                <w:sz w:val="16"/>
              </w:rPr>
            </w:pPr>
          </w:p>
        </w:tc>
      </w:tr>
      <w:tr w:rsidR="00BE3C62" w:rsidRPr="00BE3C62" w14:paraId="11D00C8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4592" w14:textId="77777777" w:rsidR="004377C2" w:rsidRPr="00BE3C62" w:rsidRDefault="004377C2" w:rsidP="00BE3C62">
            <w:pPr>
              <w:pStyle w:val="TAL"/>
              <w:rPr>
                <w:sz w:val="16"/>
              </w:rPr>
            </w:pPr>
            <w:r w:rsidRPr="00BE3C62">
              <w:rPr>
                <w:sz w:val="16"/>
              </w:rPr>
              <w:t>C4-214804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E3B5" w14:textId="77777777" w:rsidR="004377C2" w:rsidRPr="00BE3C62" w:rsidRDefault="004377C2" w:rsidP="00BE3C62">
            <w:pPr>
              <w:pStyle w:val="TAL"/>
              <w:rPr>
                <w:sz w:val="16"/>
              </w:rPr>
            </w:pPr>
            <w:r w:rsidRPr="00BE3C62">
              <w:rPr>
                <w:sz w:val="16"/>
              </w:rPr>
              <w:t>29.571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5F4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46C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9F7A"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CFBB" w14:textId="77777777" w:rsidR="004377C2" w:rsidRPr="00BE3C62" w:rsidRDefault="004377C2" w:rsidP="00BE3C62">
            <w:pPr>
              <w:pStyle w:val="TAL"/>
              <w:rPr>
                <w:sz w:val="16"/>
              </w:rPr>
            </w:pPr>
          </w:p>
        </w:tc>
      </w:tr>
      <w:tr w:rsidR="00BE3C62" w:rsidRPr="00BE3C62" w14:paraId="3286438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7255" w14:textId="77777777" w:rsidR="004377C2" w:rsidRPr="00BE3C62" w:rsidRDefault="004377C2" w:rsidP="00BE3C62">
            <w:pPr>
              <w:pStyle w:val="TAL"/>
              <w:rPr>
                <w:sz w:val="16"/>
              </w:rPr>
            </w:pPr>
            <w:r w:rsidRPr="00BE3C62">
              <w:rPr>
                <w:sz w:val="16"/>
              </w:rPr>
              <w:t>C4-214805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5236A" w14:textId="77777777" w:rsidR="004377C2" w:rsidRPr="00BE3C62" w:rsidRDefault="004377C2" w:rsidP="00BE3C62">
            <w:pPr>
              <w:pStyle w:val="TAL"/>
              <w:rPr>
                <w:sz w:val="16"/>
              </w:rPr>
            </w:pPr>
            <w:r w:rsidRPr="00BE3C62">
              <w:rPr>
                <w:sz w:val="16"/>
              </w:rPr>
              <w:t>29.573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C48C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1387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FE10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D0E9" w14:textId="77777777" w:rsidR="004377C2" w:rsidRPr="00BE3C62" w:rsidRDefault="004377C2" w:rsidP="00BE3C62">
            <w:pPr>
              <w:pStyle w:val="TAL"/>
              <w:rPr>
                <w:sz w:val="16"/>
              </w:rPr>
            </w:pPr>
          </w:p>
        </w:tc>
      </w:tr>
      <w:tr w:rsidR="00BE3C62" w:rsidRPr="00BE3C62" w14:paraId="4930B6F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A47F2" w14:textId="77777777" w:rsidR="004377C2" w:rsidRPr="00BE3C62" w:rsidRDefault="004377C2" w:rsidP="00BE3C62">
            <w:pPr>
              <w:pStyle w:val="TAL"/>
              <w:rPr>
                <w:sz w:val="16"/>
              </w:rPr>
            </w:pPr>
            <w:r w:rsidRPr="00BE3C62">
              <w:rPr>
                <w:sz w:val="16"/>
              </w:rPr>
              <w:t>C4-214806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6F2F1" w14:textId="77777777" w:rsidR="004377C2" w:rsidRPr="00BE3C62" w:rsidRDefault="004377C2" w:rsidP="00BE3C62">
            <w:pPr>
              <w:pStyle w:val="TAL"/>
              <w:rPr>
                <w:sz w:val="16"/>
              </w:rPr>
            </w:pPr>
            <w:r w:rsidRPr="00BE3C62">
              <w:rPr>
                <w:sz w:val="16"/>
              </w:rPr>
              <w:t>Extension of userLocationInfo attribute to support GERAN/UTRAN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F432"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0A8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42AF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6572" w14:textId="77777777" w:rsidR="004377C2" w:rsidRPr="00BE3C62" w:rsidRDefault="004377C2" w:rsidP="00BE3C62">
            <w:pPr>
              <w:pStyle w:val="TAL"/>
              <w:rPr>
                <w:sz w:val="16"/>
              </w:rPr>
            </w:pPr>
          </w:p>
        </w:tc>
      </w:tr>
      <w:tr w:rsidR="00BE3C62" w:rsidRPr="00BE3C62" w14:paraId="3D6F0D7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A819" w14:textId="77777777" w:rsidR="004377C2" w:rsidRPr="00BE3C62" w:rsidRDefault="004377C2" w:rsidP="00BE3C62">
            <w:pPr>
              <w:pStyle w:val="TAL"/>
              <w:rPr>
                <w:sz w:val="16"/>
              </w:rPr>
            </w:pPr>
            <w:r w:rsidRPr="00BE3C62">
              <w:rPr>
                <w:sz w:val="16"/>
              </w:rPr>
              <w:t>C4-214807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B1C9" w14:textId="77777777" w:rsidR="004377C2" w:rsidRPr="00BE3C62" w:rsidRDefault="004377C2" w:rsidP="00BE3C62">
            <w:pPr>
              <w:pStyle w:val="TAL"/>
              <w:rPr>
                <w:sz w:val="16"/>
              </w:rPr>
            </w:pPr>
            <w:r w:rsidRPr="00BE3C62">
              <w:rPr>
                <w:sz w:val="16"/>
              </w:rPr>
              <w:t>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124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3393"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3DD4" w14:textId="77777777" w:rsidR="004377C2" w:rsidRPr="00BE3C62" w:rsidRDefault="004377C2" w:rsidP="00BE3C62">
            <w:pPr>
              <w:pStyle w:val="TAL"/>
              <w:rPr>
                <w:sz w:val="16"/>
              </w:rPr>
            </w:pPr>
            <w:r w:rsidRPr="00BE3C62">
              <w:rPr>
                <w:sz w:val="16"/>
              </w:rPr>
              <w:t>C4-214557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ED66" w14:textId="77777777" w:rsidR="004377C2" w:rsidRPr="00BE3C62" w:rsidRDefault="004377C2" w:rsidP="00BE3C62">
            <w:pPr>
              <w:pStyle w:val="TAL"/>
              <w:rPr>
                <w:sz w:val="16"/>
              </w:rPr>
            </w:pPr>
            <w:r w:rsidRPr="00BE3C62">
              <w:rPr>
                <w:sz w:val="16"/>
              </w:rPr>
              <w:t>C4-214848</w:t>
            </w:r>
          </w:p>
        </w:tc>
      </w:tr>
      <w:tr w:rsidR="00BE3C62" w:rsidRPr="00BE3C62" w14:paraId="0D14F5F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3620B" w14:textId="77777777" w:rsidR="004377C2" w:rsidRPr="00BE3C62" w:rsidRDefault="004377C2" w:rsidP="00BE3C62">
            <w:pPr>
              <w:pStyle w:val="TAL"/>
              <w:rPr>
                <w:sz w:val="16"/>
              </w:rPr>
            </w:pPr>
            <w:r w:rsidRPr="00BE3C62">
              <w:rPr>
                <w:sz w:val="16"/>
              </w:rPr>
              <w:t>C4-214808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3077" w14:textId="77777777" w:rsidR="004377C2" w:rsidRPr="00BE3C62" w:rsidRDefault="004377C2" w:rsidP="00BE3C62">
            <w:pPr>
              <w:pStyle w:val="TAL"/>
              <w:rPr>
                <w:sz w:val="16"/>
              </w:rPr>
            </w:pPr>
            <w:r w:rsidRPr="00BE3C62">
              <w:rPr>
                <w:sz w:val="16"/>
              </w:rPr>
              <w:t>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1115C"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3BEE0" w14:textId="77777777" w:rsidR="004377C2" w:rsidRPr="00BE3C62" w:rsidRDefault="004377C2" w:rsidP="00BE3C62">
            <w:pPr>
              <w:pStyle w:val="TAL"/>
              <w:rPr>
                <w:sz w:val="16"/>
              </w:rPr>
            </w:pPr>
            <w:r w:rsidRPr="00BE3C62">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8A03" w14:textId="77777777" w:rsidR="004377C2" w:rsidRPr="00BE3C62" w:rsidRDefault="004377C2" w:rsidP="00BE3C62">
            <w:pPr>
              <w:pStyle w:val="TAL"/>
              <w:rPr>
                <w:sz w:val="16"/>
              </w:rPr>
            </w:pPr>
            <w:r w:rsidRPr="00BE3C62">
              <w:rPr>
                <w:sz w:val="16"/>
              </w:rPr>
              <w:t>C4-214678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91D9" w14:textId="77777777" w:rsidR="004377C2" w:rsidRPr="00BE3C62" w:rsidRDefault="004377C2" w:rsidP="00BE3C62">
            <w:pPr>
              <w:pStyle w:val="TAL"/>
              <w:rPr>
                <w:sz w:val="16"/>
              </w:rPr>
            </w:pPr>
          </w:p>
        </w:tc>
      </w:tr>
      <w:tr w:rsidR="00BE3C62" w:rsidRPr="00BE3C62" w14:paraId="28AFFE1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FCA8" w14:textId="77777777" w:rsidR="004377C2" w:rsidRPr="00BE3C62" w:rsidRDefault="004377C2" w:rsidP="00BE3C62">
            <w:pPr>
              <w:pStyle w:val="TAL"/>
              <w:rPr>
                <w:sz w:val="16"/>
              </w:rPr>
            </w:pPr>
            <w:r w:rsidRPr="00BE3C62">
              <w:rPr>
                <w:sz w:val="16"/>
              </w:rPr>
              <w:t>C4-214809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8BEA1"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FB3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F0FC"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B269" w14:textId="77777777" w:rsidR="004377C2" w:rsidRPr="00BE3C62" w:rsidRDefault="004377C2" w:rsidP="00BE3C62">
            <w:pPr>
              <w:pStyle w:val="TAL"/>
              <w:rPr>
                <w:sz w:val="16"/>
              </w:rPr>
            </w:pPr>
            <w:r w:rsidRPr="00BE3C62">
              <w:rPr>
                <w:sz w:val="16"/>
              </w:rPr>
              <w:t>C4-214552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4F32" w14:textId="77777777" w:rsidR="004377C2" w:rsidRPr="00BE3C62" w:rsidRDefault="004377C2" w:rsidP="00BE3C62">
            <w:pPr>
              <w:pStyle w:val="TAL"/>
              <w:rPr>
                <w:sz w:val="16"/>
              </w:rPr>
            </w:pPr>
            <w:r w:rsidRPr="00BE3C62">
              <w:rPr>
                <w:sz w:val="16"/>
              </w:rPr>
              <w:t>C4-214851</w:t>
            </w:r>
          </w:p>
        </w:tc>
      </w:tr>
      <w:tr w:rsidR="00BE3C62" w:rsidRPr="00BE3C62" w14:paraId="334262F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8D49" w14:textId="77777777" w:rsidR="004377C2" w:rsidRPr="00BE3C62" w:rsidRDefault="004377C2" w:rsidP="00BE3C62">
            <w:pPr>
              <w:pStyle w:val="TAL"/>
              <w:rPr>
                <w:sz w:val="16"/>
              </w:rPr>
            </w:pPr>
            <w:r w:rsidRPr="00BE3C62">
              <w:rPr>
                <w:sz w:val="16"/>
              </w:rPr>
              <w:t>C4-214810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CC877"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357C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A150D"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6551" w14:textId="77777777" w:rsidR="004377C2" w:rsidRPr="00BE3C62" w:rsidRDefault="004377C2" w:rsidP="00BE3C62">
            <w:pPr>
              <w:pStyle w:val="TAL"/>
              <w:rPr>
                <w:sz w:val="16"/>
              </w:rPr>
            </w:pPr>
            <w:r w:rsidRPr="00BE3C62">
              <w:rPr>
                <w:sz w:val="16"/>
              </w:rPr>
              <w:t>C4-214553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CD36" w14:textId="77777777" w:rsidR="004377C2" w:rsidRPr="00BE3C62" w:rsidRDefault="004377C2" w:rsidP="00BE3C62">
            <w:pPr>
              <w:pStyle w:val="TAL"/>
              <w:rPr>
                <w:sz w:val="16"/>
              </w:rPr>
            </w:pPr>
            <w:r w:rsidRPr="00BE3C62">
              <w:rPr>
                <w:sz w:val="16"/>
              </w:rPr>
              <w:t>C4-214852</w:t>
            </w:r>
          </w:p>
        </w:tc>
      </w:tr>
      <w:tr w:rsidR="00BE3C62" w:rsidRPr="00BE3C62" w14:paraId="329D77B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B691C" w14:textId="77777777" w:rsidR="004377C2" w:rsidRPr="00BE3C62" w:rsidRDefault="004377C2" w:rsidP="00BE3C62">
            <w:pPr>
              <w:pStyle w:val="TAL"/>
              <w:rPr>
                <w:sz w:val="16"/>
              </w:rPr>
            </w:pPr>
            <w:r w:rsidRPr="00BE3C62">
              <w:rPr>
                <w:sz w:val="16"/>
              </w:rPr>
              <w:t>C4-214811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26AC" w14:textId="77777777" w:rsidR="004377C2" w:rsidRPr="00BE3C62" w:rsidRDefault="004377C2" w:rsidP="00BE3C62">
            <w:pPr>
              <w:pStyle w:val="TAL"/>
              <w:rPr>
                <w:sz w:val="16"/>
              </w:rPr>
            </w:pPr>
            <w:r w:rsidRPr="00BE3C62">
              <w:rPr>
                <w:sz w:val="16"/>
              </w:rPr>
              <w:t>Future Port Allocation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639C" w14:textId="77777777" w:rsidR="004377C2" w:rsidRPr="00BE3C62" w:rsidRDefault="004377C2" w:rsidP="00BE3C62">
            <w:pPr>
              <w:pStyle w:val="TAL"/>
              <w:rPr>
                <w:sz w:val="16"/>
              </w:rPr>
            </w:pPr>
            <w:r w:rsidRPr="00BE3C62">
              <w:rPr>
                <w:sz w:val="16"/>
              </w:rPr>
              <w:t>IETF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2A52"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A4CA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C6E3A" w14:textId="77777777" w:rsidR="004377C2" w:rsidRPr="00BE3C62" w:rsidRDefault="004377C2" w:rsidP="00BE3C62">
            <w:pPr>
              <w:pStyle w:val="TAL"/>
              <w:rPr>
                <w:sz w:val="16"/>
              </w:rPr>
            </w:pPr>
          </w:p>
        </w:tc>
      </w:tr>
      <w:tr w:rsidR="00BE3C62" w:rsidRPr="00BE3C62" w14:paraId="509B91F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AC39" w14:textId="77777777" w:rsidR="004377C2" w:rsidRPr="00BE3C62" w:rsidRDefault="004377C2" w:rsidP="00BE3C62">
            <w:pPr>
              <w:pStyle w:val="TAL"/>
              <w:rPr>
                <w:sz w:val="16"/>
              </w:rPr>
            </w:pPr>
            <w:r w:rsidRPr="00BE3C62">
              <w:rPr>
                <w:sz w:val="16"/>
              </w:rPr>
              <w:t>C4-214812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E844" w14:textId="77777777" w:rsidR="004377C2" w:rsidRPr="00BE3C62" w:rsidRDefault="004377C2" w:rsidP="00BE3C62">
            <w:pPr>
              <w:pStyle w:val="TAL"/>
              <w:rPr>
                <w:sz w:val="16"/>
              </w:rPr>
            </w:pPr>
            <w:r w:rsidRPr="00BE3C62">
              <w:rPr>
                <w:sz w:val="16"/>
              </w:rPr>
              <w:t>5MBS – Clause 5.5.2 (Information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73F3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D18A"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34338" w14:textId="77777777" w:rsidR="004377C2" w:rsidRPr="00BE3C62" w:rsidRDefault="004377C2" w:rsidP="00BE3C62">
            <w:pPr>
              <w:pStyle w:val="TAL"/>
              <w:rPr>
                <w:sz w:val="16"/>
              </w:rPr>
            </w:pPr>
            <w:r w:rsidRPr="00BE3C62">
              <w:rPr>
                <w:sz w:val="16"/>
              </w:rPr>
              <w:t>C4-214063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69C01" w14:textId="77777777" w:rsidR="004377C2" w:rsidRPr="00BE3C62" w:rsidRDefault="004377C2" w:rsidP="00BE3C62">
            <w:pPr>
              <w:pStyle w:val="TAL"/>
              <w:rPr>
                <w:sz w:val="16"/>
              </w:rPr>
            </w:pPr>
          </w:p>
        </w:tc>
      </w:tr>
      <w:tr w:rsidR="00BE3C62" w:rsidRPr="00BE3C62" w14:paraId="560BDCF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C05D3" w14:textId="77777777" w:rsidR="004377C2" w:rsidRPr="00BE3C62" w:rsidRDefault="004377C2" w:rsidP="00BE3C62">
            <w:pPr>
              <w:pStyle w:val="TAL"/>
              <w:rPr>
                <w:sz w:val="16"/>
              </w:rPr>
            </w:pPr>
            <w:r w:rsidRPr="00BE3C62">
              <w:rPr>
                <w:sz w:val="16"/>
              </w:rPr>
              <w:t>C4-214813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5FF8" w14:textId="77777777" w:rsidR="004377C2" w:rsidRPr="00BE3C62" w:rsidRDefault="004377C2" w:rsidP="00BE3C62">
            <w:pPr>
              <w:pStyle w:val="TAL"/>
              <w:rPr>
                <w:sz w:val="16"/>
              </w:rPr>
            </w:pPr>
            <w:r w:rsidRPr="00BE3C62">
              <w:rPr>
                <w:sz w:val="16"/>
              </w:rPr>
              <w:t>Network access control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691B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3DE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81C9" w14:textId="77777777" w:rsidR="004377C2" w:rsidRPr="00BE3C62" w:rsidRDefault="004377C2" w:rsidP="00BE3C62">
            <w:pPr>
              <w:pStyle w:val="TAL"/>
              <w:rPr>
                <w:sz w:val="16"/>
              </w:rPr>
            </w:pPr>
            <w:r w:rsidRPr="00BE3C62">
              <w:rPr>
                <w:sz w:val="16"/>
              </w:rPr>
              <w:t>C4-214065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2B378" w14:textId="77777777" w:rsidR="004377C2" w:rsidRPr="00BE3C62" w:rsidRDefault="004377C2" w:rsidP="00BE3C62">
            <w:pPr>
              <w:pStyle w:val="TAL"/>
              <w:rPr>
                <w:sz w:val="16"/>
              </w:rPr>
            </w:pPr>
          </w:p>
        </w:tc>
      </w:tr>
      <w:tr w:rsidR="00BE3C62" w:rsidRPr="00BE3C62" w14:paraId="6A185F2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5116" w14:textId="77777777" w:rsidR="004377C2" w:rsidRPr="00BE3C62" w:rsidRDefault="004377C2" w:rsidP="00BE3C62">
            <w:pPr>
              <w:pStyle w:val="TAL"/>
              <w:rPr>
                <w:sz w:val="16"/>
              </w:rPr>
            </w:pPr>
            <w:r w:rsidRPr="00BE3C62">
              <w:rPr>
                <w:sz w:val="16"/>
              </w:rPr>
              <w:t>C4-214814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B87AB" w14:textId="77777777" w:rsidR="004377C2" w:rsidRPr="00BE3C62" w:rsidRDefault="004377C2" w:rsidP="00BE3C62">
            <w:pPr>
              <w:pStyle w:val="TAL"/>
              <w:rPr>
                <w:sz w:val="16"/>
              </w:rPr>
            </w:pPr>
            <w:r w:rsidRPr="00BE3C62">
              <w:rPr>
                <w:sz w:val="16"/>
              </w:rPr>
              <w:t>Authentication by AAA server in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7A5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17568"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D38C" w14:textId="77777777" w:rsidR="004377C2" w:rsidRPr="00BE3C62" w:rsidRDefault="004377C2" w:rsidP="00BE3C62">
            <w:pPr>
              <w:pStyle w:val="TAL"/>
              <w:rPr>
                <w:sz w:val="16"/>
              </w:rPr>
            </w:pPr>
            <w:r w:rsidRPr="00BE3C62">
              <w:rPr>
                <w:sz w:val="16"/>
              </w:rPr>
              <w:t>C4-214066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D879C" w14:textId="77777777" w:rsidR="004377C2" w:rsidRPr="00BE3C62" w:rsidRDefault="004377C2" w:rsidP="00BE3C62">
            <w:pPr>
              <w:pStyle w:val="TAL"/>
              <w:rPr>
                <w:sz w:val="16"/>
              </w:rPr>
            </w:pPr>
            <w:r w:rsidRPr="00BE3C62">
              <w:rPr>
                <w:sz w:val="16"/>
              </w:rPr>
              <w:t>C4-214856</w:t>
            </w:r>
          </w:p>
        </w:tc>
      </w:tr>
      <w:tr w:rsidR="00BE3C62" w:rsidRPr="00BE3C62" w14:paraId="0ED251D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9808" w14:textId="77777777" w:rsidR="004377C2" w:rsidRPr="00BE3C62" w:rsidRDefault="004377C2" w:rsidP="00BE3C62">
            <w:pPr>
              <w:pStyle w:val="TAL"/>
              <w:rPr>
                <w:sz w:val="16"/>
              </w:rPr>
            </w:pPr>
            <w:r w:rsidRPr="00BE3C62">
              <w:rPr>
                <w:sz w:val="16"/>
              </w:rPr>
              <w:t>C4-214815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4E56"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1481"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C7BD9"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E549"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3F6DD" w14:textId="77777777" w:rsidR="004377C2" w:rsidRPr="00BE3C62" w:rsidRDefault="004377C2" w:rsidP="00BE3C62">
            <w:pPr>
              <w:pStyle w:val="TAL"/>
              <w:rPr>
                <w:sz w:val="16"/>
              </w:rPr>
            </w:pPr>
            <w:r w:rsidRPr="00BE3C62">
              <w:rPr>
                <w:sz w:val="16"/>
              </w:rPr>
              <w:t>C4-214858</w:t>
            </w:r>
          </w:p>
        </w:tc>
      </w:tr>
      <w:tr w:rsidR="00BE3C62" w:rsidRPr="00BE3C62" w14:paraId="73479D6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02AB" w14:textId="77777777" w:rsidR="004377C2" w:rsidRPr="00BE3C62" w:rsidRDefault="004377C2" w:rsidP="00BE3C62">
            <w:pPr>
              <w:pStyle w:val="TAL"/>
              <w:rPr>
                <w:sz w:val="16"/>
              </w:rPr>
            </w:pPr>
            <w:r w:rsidRPr="00BE3C62">
              <w:rPr>
                <w:sz w:val="16"/>
              </w:rPr>
              <w:t>C4-214816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383C"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0EAB"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8AC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04AF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A891" w14:textId="77777777" w:rsidR="004377C2" w:rsidRPr="00BE3C62" w:rsidRDefault="004377C2" w:rsidP="00BE3C62">
            <w:pPr>
              <w:pStyle w:val="TAL"/>
              <w:rPr>
                <w:sz w:val="16"/>
              </w:rPr>
            </w:pPr>
            <w:r w:rsidRPr="00BE3C62">
              <w:rPr>
                <w:sz w:val="16"/>
              </w:rPr>
              <w:t>C4-214859</w:t>
            </w:r>
          </w:p>
        </w:tc>
      </w:tr>
      <w:tr w:rsidR="00BE3C62" w:rsidRPr="00BE3C62" w14:paraId="63A561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C413" w14:textId="77777777" w:rsidR="004377C2" w:rsidRPr="00BE3C62" w:rsidRDefault="004377C2" w:rsidP="00BE3C62">
            <w:pPr>
              <w:pStyle w:val="TAL"/>
              <w:rPr>
                <w:sz w:val="16"/>
              </w:rPr>
            </w:pPr>
            <w:r w:rsidRPr="00BE3C62">
              <w:rPr>
                <w:sz w:val="16"/>
              </w:rPr>
              <w:t>C4-214817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DB5A"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EC5A"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1EA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48E7D"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B41BA" w14:textId="77777777" w:rsidR="004377C2" w:rsidRPr="00BE3C62" w:rsidRDefault="004377C2" w:rsidP="00BE3C62">
            <w:pPr>
              <w:pStyle w:val="TAL"/>
              <w:rPr>
                <w:sz w:val="16"/>
              </w:rPr>
            </w:pPr>
          </w:p>
        </w:tc>
      </w:tr>
      <w:tr w:rsidR="00BE3C62" w:rsidRPr="00BE3C62" w14:paraId="4590B01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B944" w14:textId="77777777" w:rsidR="004377C2" w:rsidRPr="00BE3C62" w:rsidRDefault="004377C2" w:rsidP="00BE3C62">
            <w:pPr>
              <w:pStyle w:val="TAL"/>
              <w:rPr>
                <w:sz w:val="16"/>
              </w:rPr>
            </w:pPr>
            <w:r w:rsidRPr="00BE3C62">
              <w:rPr>
                <w:sz w:val="16"/>
              </w:rPr>
              <w:t>C4-214818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5A71"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87ABD"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98EC3"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68A1C"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D21A6" w14:textId="77777777" w:rsidR="004377C2" w:rsidRPr="00BE3C62" w:rsidRDefault="004377C2" w:rsidP="00BE3C62">
            <w:pPr>
              <w:pStyle w:val="TAL"/>
              <w:rPr>
                <w:sz w:val="16"/>
              </w:rPr>
            </w:pPr>
          </w:p>
        </w:tc>
      </w:tr>
      <w:tr w:rsidR="00BE3C62" w:rsidRPr="00BE3C62" w14:paraId="27121FA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A445" w14:textId="77777777" w:rsidR="004377C2" w:rsidRPr="00BE3C62" w:rsidRDefault="004377C2" w:rsidP="00BE3C62">
            <w:pPr>
              <w:pStyle w:val="TAL"/>
              <w:rPr>
                <w:sz w:val="16"/>
              </w:rPr>
            </w:pPr>
            <w:r w:rsidRPr="00BE3C62">
              <w:rPr>
                <w:sz w:val="16"/>
              </w:rPr>
              <w:t>C4-214819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AC834" w14:textId="77777777" w:rsidR="004377C2" w:rsidRPr="00BE3C62" w:rsidRDefault="004377C2" w:rsidP="00BE3C62">
            <w:pPr>
              <w:pStyle w:val="TAL"/>
              <w:rPr>
                <w:sz w:val="16"/>
              </w:rPr>
            </w:pPr>
            <w:r w:rsidRPr="00BE3C62">
              <w:rPr>
                <w:sz w:val="16"/>
              </w:rPr>
              <w:t>New feature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4443"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A23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1D0D" w14:textId="77777777" w:rsidR="004377C2" w:rsidRPr="00BE3C62" w:rsidRDefault="004377C2" w:rsidP="00BE3C62">
            <w:pPr>
              <w:pStyle w:val="TAL"/>
              <w:rPr>
                <w:sz w:val="16"/>
              </w:rPr>
            </w:pPr>
            <w:r w:rsidRPr="00BE3C62">
              <w:rPr>
                <w:sz w:val="16"/>
              </w:rPr>
              <w:t>C4-214388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6C56" w14:textId="77777777" w:rsidR="004377C2" w:rsidRPr="00BE3C62" w:rsidRDefault="004377C2" w:rsidP="00BE3C62">
            <w:pPr>
              <w:pStyle w:val="TAL"/>
              <w:rPr>
                <w:sz w:val="16"/>
              </w:rPr>
            </w:pPr>
          </w:p>
        </w:tc>
      </w:tr>
      <w:tr w:rsidR="00BE3C62" w:rsidRPr="00BE3C62" w14:paraId="6247F98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5C9D8" w14:textId="77777777" w:rsidR="004377C2" w:rsidRPr="00BE3C62" w:rsidRDefault="004377C2" w:rsidP="00BE3C62">
            <w:pPr>
              <w:pStyle w:val="TAL"/>
              <w:rPr>
                <w:sz w:val="16"/>
              </w:rPr>
            </w:pPr>
            <w:r w:rsidRPr="00BE3C62">
              <w:rPr>
                <w:sz w:val="16"/>
              </w:rPr>
              <w:t>C4-214820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64CB" w14:textId="77777777" w:rsidR="004377C2" w:rsidRPr="00BE3C62" w:rsidRDefault="004377C2" w:rsidP="00BE3C62">
            <w:pPr>
              <w:pStyle w:val="TAL"/>
              <w:rPr>
                <w:sz w:val="16"/>
              </w:rPr>
            </w:pPr>
            <w:r w:rsidRPr="00BE3C62">
              <w:rPr>
                <w:sz w:val="16"/>
              </w:rPr>
              <w:t>AF Coordination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0AD5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7BF06"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14EE" w14:textId="77777777" w:rsidR="004377C2" w:rsidRPr="00BE3C62" w:rsidRDefault="004377C2" w:rsidP="00BE3C62">
            <w:pPr>
              <w:pStyle w:val="TAL"/>
              <w:rPr>
                <w:sz w:val="16"/>
              </w:rPr>
            </w:pPr>
            <w:r w:rsidRPr="00BE3C62">
              <w:rPr>
                <w:sz w:val="16"/>
              </w:rPr>
              <w:t>C4-214121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7E0CD" w14:textId="77777777" w:rsidR="004377C2" w:rsidRPr="00BE3C62" w:rsidRDefault="004377C2" w:rsidP="00BE3C62">
            <w:pPr>
              <w:pStyle w:val="TAL"/>
              <w:rPr>
                <w:sz w:val="16"/>
              </w:rPr>
            </w:pPr>
            <w:r w:rsidRPr="00BE3C62">
              <w:rPr>
                <w:sz w:val="16"/>
              </w:rPr>
              <w:t>C4-214846</w:t>
            </w:r>
          </w:p>
        </w:tc>
      </w:tr>
      <w:tr w:rsidR="00BE3C62" w:rsidRPr="00BE3C62" w14:paraId="43D5057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AC64" w14:textId="77777777" w:rsidR="004377C2" w:rsidRPr="00BE3C62" w:rsidRDefault="004377C2" w:rsidP="00BE3C62">
            <w:pPr>
              <w:pStyle w:val="TAL"/>
              <w:rPr>
                <w:sz w:val="16"/>
              </w:rPr>
            </w:pPr>
            <w:r w:rsidRPr="00BE3C62">
              <w:rPr>
                <w:sz w:val="16"/>
              </w:rPr>
              <w:t>C4-214821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1730F" w14:textId="77777777" w:rsidR="004377C2" w:rsidRPr="00BE3C62" w:rsidRDefault="004377C2" w:rsidP="00BE3C62">
            <w:pPr>
              <w:pStyle w:val="TAL"/>
              <w:rPr>
                <w:sz w:val="16"/>
              </w:rPr>
            </w:pPr>
            <w:r w:rsidRPr="00BE3C62">
              <w:rPr>
                <w:sz w:val="16"/>
              </w:rPr>
              <w:t>Correction to shared IMPU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F4AC" w14:textId="77777777" w:rsidR="004377C2" w:rsidRPr="00BE3C62" w:rsidRDefault="004377C2" w:rsidP="00BE3C62">
            <w:pPr>
              <w:pStyle w:val="TAL"/>
              <w:rPr>
                <w:sz w:val="16"/>
              </w:rPr>
            </w:pPr>
            <w:r w:rsidRPr="00BE3C62">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2256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0CB3D" w14:textId="77777777" w:rsidR="004377C2" w:rsidRPr="00BE3C62" w:rsidRDefault="004377C2" w:rsidP="00BE3C62">
            <w:pPr>
              <w:pStyle w:val="TAL"/>
              <w:rPr>
                <w:sz w:val="16"/>
              </w:rPr>
            </w:pPr>
            <w:r w:rsidRPr="00BE3C62">
              <w:rPr>
                <w:sz w:val="16"/>
              </w:rPr>
              <w:t>C1-214498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A432" w14:textId="77777777" w:rsidR="004377C2" w:rsidRPr="00BE3C62" w:rsidRDefault="004377C2" w:rsidP="00BE3C62">
            <w:pPr>
              <w:pStyle w:val="TAL"/>
              <w:rPr>
                <w:sz w:val="16"/>
              </w:rPr>
            </w:pPr>
          </w:p>
        </w:tc>
      </w:tr>
      <w:tr w:rsidR="00BE3C62" w:rsidRPr="00BE3C62" w14:paraId="67D3EC3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0810" w14:textId="77777777" w:rsidR="004377C2" w:rsidRPr="00BE3C62" w:rsidRDefault="004377C2" w:rsidP="00BE3C62">
            <w:pPr>
              <w:pStyle w:val="TAL"/>
              <w:rPr>
                <w:sz w:val="16"/>
              </w:rPr>
            </w:pPr>
            <w:r w:rsidRPr="00BE3C62">
              <w:rPr>
                <w:sz w:val="16"/>
              </w:rPr>
              <w:t>C4-214822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397C" w14:textId="77777777" w:rsidR="004377C2" w:rsidRPr="00BE3C62" w:rsidRDefault="004377C2" w:rsidP="00BE3C62">
            <w:pPr>
              <w:pStyle w:val="TAL"/>
              <w:rPr>
                <w:sz w:val="16"/>
              </w:rPr>
            </w:pPr>
            <w:r w:rsidRPr="00BE3C62">
              <w:rPr>
                <w:sz w:val="16"/>
              </w:rPr>
              <w:t>Correction to shared IMPU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248F" w14:textId="77777777" w:rsidR="004377C2" w:rsidRPr="00BE3C62" w:rsidRDefault="004377C2" w:rsidP="00BE3C62">
            <w:pPr>
              <w:pStyle w:val="TAL"/>
              <w:rPr>
                <w:sz w:val="16"/>
              </w:rPr>
            </w:pPr>
            <w:r w:rsidRPr="00BE3C62">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B6BF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0A32"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5F8BB" w14:textId="77777777" w:rsidR="004377C2" w:rsidRPr="00BE3C62" w:rsidRDefault="004377C2" w:rsidP="00BE3C62">
            <w:pPr>
              <w:pStyle w:val="TAL"/>
              <w:rPr>
                <w:sz w:val="16"/>
              </w:rPr>
            </w:pPr>
          </w:p>
        </w:tc>
      </w:tr>
      <w:tr w:rsidR="00BE3C62" w:rsidRPr="00BE3C62" w14:paraId="27A1FE6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8C84" w14:textId="77777777" w:rsidR="004377C2" w:rsidRPr="00BE3C62" w:rsidRDefault="004377C2" w:rsidP="00BE3C62">
            <w:pPr>
              <w:pStyle w:val="TAL"/>
              <w:rPr>
                <w:sz w:val="16"/>
              </w:rPr>
            </w:pPr>
            <w:r w:rsidRPr="00BE3C62">
              <w:rPr>
                <w:sz w:val="16"/>
              </w:rPr>
              <w:t>C4-214823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D922C" w14:textId="77777777" w:rsidR="004377C2" w:rsidRPr="00BE3C62" w:rsidRDefault="004377C2" w:rsidP="00BE3C62">
            <w:pPr>
              <w:pStyle w:val="TAL"/>
              <w:rPr>
                <w:sz w:val="16"/>
              </w:rPr>
            </w:pPr>
            <w:r w:rsidRPr="00BE3C62">
              <w:rPr>
                <w:sz w:val="16"/>
              </w:rPr>
              <w:t>Editorial correction on WLAN Location Information AVP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833D" w14:textId="77777777" w:rsidR="004377C2" w:rsidRPr="00BE3C62" w:rsidRDefault="004377C2" w:rsidP="00BE3C62">
            <w:pPr>
              <w:pStyle w:val="TAL"/>
              <w:rPr>
                <w:sz w:val="16"/>
              </w:rPr>
            </w:pPr>
            <w:r w:rsidRPr="00BE3C62">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B28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D7FCB" w14:textId="77777777" w:rsidR="004377C2" w:rsidRPr="00BE3C62" w:rsidRDefault="004377C2" w:rsidP="00BE3C62">
            <w:pPr>
              <w:pStyle w:val="TAL"/>
              <w:rPr>
                <w:sz w:val="16"/>
              </w:rPr>
            </w:pPr>
            <w:r w:rsidRPr="00BE3C62">
              <w:rPr>
                <w:sz w:val="16"/>
              </w:rPr>
              <w:t>C4-214259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62AC" w14:textId="77777777" w:rsidR="004377C2" w:rsidRPr="00BE3C62" w:rsidRDefault="004377C2" w:rsidP="00BE3C62">
            <w:pPr>
              <w:pStyle w:val="TAL"/>
              <w:rPr>
                <w:sz w:val="16"/>
              </w:rPr>
            </w:pPr>
          </w:p>
        </w:tc>
      </w:tr>
      <w:tr w:rsidR="00BE3C62" w:rsidRPr="00BE3C62" w14:paraId="5A7A1E8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8BB4A" w14:textId="77777777" w:rsidR="004377C2" w:rsidRPr="00BE3C62" w:rsidRDefault="004377C2" w:rsidP="00BE3C62">
            <w:pPr>
              <w:pStyle w:val="TAL"/>
              <w:rPr>
                <w:sz w:val="16"/>
              </w:rPr>
            </w:pPr>
            <w:r w:rsidRPr="00BE3C62">
              <w:rPr>
                <w:sz w:val="16"/>
              </w:rPr>
              <w:t>C4-214824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C4E6"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7C2E" w14:textId="77777777" w:rsidR="004377C2" w:rsidRPr="00BE3C62" w:rsidRDefault="004377C2" w:rsidP="00BE3C62">
            <w:pPr>
              <w:pStyle w:val="TAL"/>
              <w:rPr>
                <w:sz w:val="16"/>
              </w:rPr>
            </w:pPr>
            <w:r w:rsidRPr="00BE3C6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B54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F9A0" w14:textId="77777777" w:rsidR="004377C2" w:rsidRPr="00BE3C62" w:rsidRDefault="004377C2" w:rsidP="00BE3C62">
            <w:pPr>
              <w:pStyle w:val="TAL"/>
              <w:rPr>
                <w:sz w:val="16"/>
              </w:rPr>
            </w:pPr>
            <w:r w:rsidRPr="00BE3C62">
              <w:rPr>
                <w:sz w:val="16"/>
              </w:rPr>
              <w:t>C4-214389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635C9" w14:textId="77777777" w:rsidR="004377C2" w:rsidRPr="00BE3C62" w:rsidRDefault="004377C2" w:rsidP="00BE3C62">
            <w:pPr>
              <w:pStyle w:val="TAL"/>
              <w:rPr>
                <w:sz w:val="16"/>
              </w:rPr>
            </w:pPr>
          </w:p>
        </w:tc>
      </w:tr>
      <w:tr w:rsidR="00BE3C62" w:rsidRPr="00BE3C62" w14:paraId="22784EF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14DCD" w14:textId="77777777" w:rsidR="004377C2" w:rsidRPr="00BE3C62" w:rsidRDefault="004377C2" w:rsidP="00BE3C62">
            <w:pPr>
              <w:pStyle w:val="TAL"/>
              <w:rPr>
                <w:sz w:val="16"/>
              </w:rPr>
            </w:pPr>
            <w:r w:rsidRPr="00BE3C62">
              <w:rPr>
                <w:sz w:val="16"/>
              </w:rPr>
              <w:t>C4-214825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6C84"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9E2E3" w14:textId="77777777" w:rsidR="004377C2" w:rsidRPr="00BE3C62" w:rsidRDefault="004377C2" w:rsidP="00BE3C62">
            <w:pPr>
              <w:pStyle w:val="TAL"/>
              <w:rPr>
                <w:sz w:val="16"/>
              </w:rPr>
            </w:pPr>
            <w:r w:rsidRPr="00BE3C6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1FDA1"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B0D3" w14:textId="77777777" w:rsidR="004377C2" w:rsidRPr="00BE3C62" w:rsidRDefault="004377C2" w:rsidP="00BE3C62">
            <w:pPr>
              <w:pStyle w:val="TAL"/>
              <w:rPr>
                <w:sz w:val="16"/>
              </w:rPr>
            </w:pPr>
            <w:r w:rsidRPr="00BE3C62">
              <w:rPr>
                <w:sz w:val="16"/>
              </w:rPr>
              <w:t>C4-214390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765B" w14:textId="77777777" w:rsidR="004377C2" w:rsidRPr="00BE3C62" w:rsidRDefault="004377C2" w:rsidP="00BE3C62">
            <w:pPr>
              <w:pStyle w:val="TAL"/>
              <w:rPr>
                <w:sz w:val="16"/>
              </w:rPr>
            </w:pPr>
          </w:p>
        </w:tc>
      </w:tr>
      <w:tr w:rsidR="00BE3C62" w:rsidRPr="00BE3C62" w14:paraId="0964C41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EFC9" w14:textId="77777777" w:rsidR="004377C2" w:rsidRPr="00BE3C62" w:rsidRDefault="004377C2" w:rsidP="00BE3C62">
            <w:pPr>
              <w:pStyle w:val="TAL"/>
              <w:rPr>
                <w:sz w:val="16"/>
              </w:rPr>
            </w:pPr>
            <w:r w:rsidRPr="00BE3C62">
              <w:rPr>
                <w:sz w:val="16"/>
              </w:rPr>
              <w:t>C4-214826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DF4D9"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6E201" w14:textId="77777777" w:rsidR="004377C2" w:rsidRPr="00BE3C62" w:rsidRDefault="004377C2" w:rsidP="00BE3C62">
            <w:pPr>
              <w:pStyle w:val="TAL"/>
              <w:rPr>
                <w:sz w:val="16"/>
              </w:rPr>
            </w:pPr>
            <w:r w:rsidRPr="00BE3C6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90A8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4998" w14:textId="77777777" w:rsidR="004377C2" w:rsidRPr="00BE3C62" w:rsidRDefault="004377C2" w:rsidP="00BE3C62">
            <w:pPr>
              <w:pStyle w:val="TAL"/>
              <w:rPr>
                <w:sz w:val="16"/>
              </w:rPr>
            </w:pPr>
            <w:r w:rsidRPr="00BE3C62">
              <w:rPr>
                <w:sz w:val="16"/>
              </w:rPr>
              <w:t>C4-214391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210A0" w14:textId="77777777" w:rsidR="004377C2" w:rsidRPr="00BE3C62" w:rsidRDefault="004377C2" w:rsidP="00BE3C62">
            <w:pPr>
              <w:pStyle w:val="TAL"/>
              <w:rPr>
                <w:sz w:val="16"/>
              </w:rPr>
            </w:pPr>
          </w:p>
        </w:tc>
      </w:tr>
      <w:tr w:rsidR="00BE3C62" w:rsidRPr="00BE3C62" w14:paraId="121DA09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34EB" w14:textId="77777777" w:rsidR="004377C2" w:rsidRPr="00BE3C62" w:rsidRDefault="004377C2" w:rsidP="00BE3C62">
            <w:pPr>
              <w:pStyle w:val="TAL"/>
              <w:rPr>
                <w:sz w:val="16"/>
              </w:rPr>
            </w:pPr>
            <w:r w:rsidRPr="00BE3C62">
              <w:rPr>
                <w:sz w:val="16"/>
              </w:rPr>
              <w:t>C4-214827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F17E6" w14:textId="77777777" w:rsidR="004377C2" w:rsidRPr="00BE3C62" w:rsidRDefault="004377C2" w:rsidP="00BE3C62">
            <w:pPr>
              <w:pStyle w:val="TAL"/>
              <w:rPr>
                <w:sz w:val="16"/>
              </w:rPr>
            </w:pPr>
            <w:r w:rsidRPr="00BE3C62">
              <w:rPr>
                <w:sz w:val="16"/>
              </w:rPr>
              <w:t>EE subscription for a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CE8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3578"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F730" w14:textId="77777777" w:rsidR="004377C2" w:rsidRPr="00BE3C62" w:rsidRDefault="004377C2" w:rsidP="00BE3C62">
            <w:pPr>
              <w:pStyle w:val="TAL"/>
              <w:rPr>
                <w:sz w:val="16"/>
              </w:rPr>
            </w:pPr>
            <w:r w:rsidRPr="00BE3C62">
              <w:rPr>
                <w:sz w:val="16"/>
              </w:rPr>
              <w:t>C4-214392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C7EE" w14:textId="77777777" w:rsidR="004377C2" w:rsidRPr="00BE3C62" w:rsidRDefault="004377C2" w:rsidP="00BE3C62">
            <w:pPr>
              <w:pStyle w:val="TAL"/>
              <w:rPr>
                <w:sz w:val="16"/>
              </w:rPr>
            </w:pPr>
          </w:p>
        </w:tc>
      </w:tr>
      <w:tr w:rsidR="00BE3C62" w:rsidRPr="00BE3C62" w14:paraId="59B51EA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BF38" w14:textId="77777777" w:rsidR="004377C2" w:rsidRPr="00BE3C62" w:rsidRDefault="004377C2" w:rsidP="00BE3C62">
            <w:pPr>
              <w:pStyle w:val="TAL"/>
              <w:rPr>
                <w:sz w:val="16"/>
              </w:rPr>
            </w:pPr>
            <w:r w:rsidRPr="00BE3C62">
              <w:rPr>
                <w:sz w:val="16"/>
              </w:rPr>
              <w:t>C4-214828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7772" w14:textId="77777777" w:rsidR="004377C2" w:rsidRPr="00BE3C62" w:rsidRDefault="004377C2" w:rsidP="00BE3C62">
            <w:pPr>
              <w:pStyle w:val="TAL"/>
              <w:rPr>
                <w:sz w:val="16"/>
              </w:rPr>
            </w:pPr>
            <w:r w:rsidRPr="00BE3C62">
              <w:rPr>
                <w:sz w:val="16"/>
              </w:rPr>
              <w:t>Corrections on SMF registration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641C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668A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9894" w14:textId="77777777" w:rsidR="004377C2" w:rsidRPr="00BE3C62" w:rsidRDefault="004377C2" w:rsidP="00BE3C62">
            <w:pPr>
              <w:pStyle w:val="TAL"/>
              <w:rPr>
                <w:sz w:val="16"/>
              </w:rPr>
            </w:pPr>
            <w:r w:rsidRPr="00BE3C62">
              <w:rPr>
                <w:sz w:val="16"/>
              </w:rPr>
              <w:t>C4-214395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368A" w14:textId="77777777" w:rsidR="004377C2" w:rsidRPr="00BE3C62" w:rsidRDefault="004377C2" w:rsidP="00BE3C62">
            <w:pPr>
              <w:pStyle w:val="TAL"/>
              <w:rPr>
                <w:sz w:val="16"/>
              </w:rPr>
            </w:pPr>
          </w:p>
        </w:tc>
      </w:tr>
      <w:tr w:rsidR="00BE3C62" w:rsidRPr="00BE3C62" w14:paraId="449C8FC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DFCE" w14:textId="77777777" w:rsidR="004377C2" w:rsidRPr="00BE3C62" w:rsidRDefault="004377C2" w:rsidP="00BE3C62">
            <w:pPr>
              <w:pStyle w:val="TAL"/>
              <w:rPr>
                <w:sz w:val="16"/>
              </w:rPr>
            </w:pPr>
            <w:r w:rsidRPr="00BE3C62">
              <w:rPr>
                <w:sz w:val="16"/>
              </w:rPr>
              <w:t>C4-214829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A917" w14:textId="77777777" w:rsidR="004377C2" w:rsidRPr="00BE3C62" w:rsidRDefault="004377C2" w:rsidP="00BE3C62">
            <w:pPr>
              <w:pStyle w:val="TAL"/>
              <w:rPr>
                <w:sz w:val="16"/>
              </w:rPr>
            </w:pPr>
            <w:r w:rsidRPr="00BE3C62">
              <w:rPr>
                <w:sz w:val="16"/>
              </w:rPr>
              <w:t>New AVP Exclude-Identifiers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CD97" w14:textId="77777777" w:rsidR="004377C2" w:rsidRPr="00BE3C62" w:rsidRDefault="004377C2" w:rsidP="00BE3C62">
            <w:pPr>
              <w:pStyle w:val="TAL"/>
              <w:rPr>
                <w:sz w:val="16"/>
              </w:rPr>
            </w:pPr>
            <w:r w:rsidRPr="00BE3C6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0BF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11B6F" w14:textId="77777777" w:rsidR="004377C2" w:rsidRPr="00BE3C62" w:rsidRDefault="004377C2" w:rsidP="00BE3C62">
            <w:pPr>
              <w:pStyle w:val="TAL"/>
              <w:rPr>
                <w:sz w:val="16"/>
              </w:rPr>
            </w:pPr>
            <w:r w:rsidRPr="00BE3C62">
              <w:rPr>
                <w:sz w:val="16"/>
              </w:rPr>
              <w:t>C4-214400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65236" w14:textId="77777777" w:rsidR="004377C2" w:rsidRPr="00BE3C62" w:rsidRDefault="004377C2" w:rsidP="00BE3C62">
            <w:pPr>
              <w:pStyle w:val="TAL"/>
              <w:rPr>
                <w:sz w:val="16"/>
              </w:rPr>
            </w:pPr>
          </w:p>
        </w:tc>
      </w:tr>
      <w:tr w:rsidR="00BE3C62" w:rsidRPr="00BE3C62" w14:paraId="3219D6D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7493" w14:textId="77777777" w:rsidR="004377C2" w:rsidRPr="00BE3C62" w:rsidRDefault="004377C2" w:rsidP="00BE3C62">
            <w:pPr>
              <w:pStyle w:val="TAL"/>
              <w:rPr>
                <w:sz w:val="16"/>
              </w:rPr>
            </w:pPr>
            <w:r w:rsidRPr="00BE3C62">
              <w:rPr>
                <w:sz w:val="16"/>
              </w:rPr>
              <w:t>C4-214830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90D7B" w14:textId="77777777" w:rsidR="004377C2" w:rsidRPr="00BE3C62" w:rsidRDefault="004377C2" w:rsidP="00BE3C62">
            <w:pPr>
              <w:pStyle w:val="TAL"/>
              <w:rPr>
                <w:sz w:val="16"/>
              </w:rPr>
            </w:pPr>
            <w:r w:rsidRPr="00BE3C62">
              <w:rPr>
                <w:sz w:val="16"/>
              </w:rPr>
              <w:t>Pseudo-CR on Add 3xx4xx5xx Response codes in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1EF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BF08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3C1E" w14:textId="77777777" w:rsidR="004377C2" w:rsidRPr="00BE3C62" w:rsidRDefault="004377C2" w:rsidP="00BE3C62">
            <w:pPr>
              <w:pStyle w:val="TAL"/>
              <w:rPr>
                <w:sz w:val="16"/>
              </w:rPr>
            </w:pPr>
            <w:r w:rsidRPr="00BE3C62">
              <w:rPr>
                <w:sz w:val="16"/>
              </w:rPr>
              <w:t>C4-214432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130D" w14:textId="77777777" w:rsidR="004377C2" w:rsidRPr="00BE3C62" w:rsidRDefault="004377C2" w:rsidP="00BE3C62">
            <w:pPr>
              <w:pStyle w:val="TAL"/>
              <w:rPr>
                <w:sz w:val="16"/>
              </w:rPr>
            </w:pPr>
          </w:p>
        </w:tc>
      </w:tr>
      <w:tr w:rsidR="00BE3C62" w:rsidRPr="00BE3C62" w14:paraId="4C75FF7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45039" w14:textId="77777777" w:rsidR="004377C2" w:rsidRPr="00BE3C62" w:rsidRDefault="004377C2" w:rsidP="00BE3C62">
            <w:pPr>
              <w:pStyle w:val="TAL"/>
              <w:rPr>
                <w:sz w:val="16"/>
              </w:rPr>
            </w:pPr>
            <w:r w:rsidRPr="00BE3C62">
              <w:rPr>
                <w:sz w:val="16"/>
              </w:rPr>
              <w:t>C4-214831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6B2E"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AA0B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B67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B8FC" w14:textId="77777777" w:rsidR="004377C2" w:rsidRPr="00BE3C62" w:rsidRDefault="004377C2" w:rsidP="00BE3C62">
            <w:pPr>
              <w:pStyle w:val="TAL"/>
              <w:rPr>
                <w:sz w:val="16"/>
              </w:rPr>
            </w:pPr>
            <w:r w:rsidRPr="00BE3C62">
              <w:rPr>
                <w:sz w:val="16"/>
              </w:rPr>
              <w:t>C4-214715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49FE0" w14:textId="77777777" w:rsidR="004377C2" w:rsidRPr="00BE3C62" w:rsidRDefault="004377C2" w:rsidP="00BE3C62">
            <w:pPr>
              <w:pStyle w:val="TAL"/>
              <w:rPr>
                <w:sz w:val="16"/>
              </w:rPr>
            </w:pPr>
          </w:p>
        </w:tc>
      </w:tr>
      <w:tr w:rsidR="00BE3C62" w:rsidRPr="00BE3C62" w14:paraId="5E15CA9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165A" w14:textId="77777777" w:rsidR="004377C2" w:rsidRPr="00BE3C62" w:rsidRDefault="004377C2" w:rsidP="00BE3C62">
            <w:pPr>
              <w:pStyle w:val="TAL"/>
              <w:rPr>
                <w:sz w:val="16"/>
              </w:rPr>
            </w:pPr>
            <w:r w:rsidRPr="00BE3C62">
              <w:rPr>
                <w:sz w:val="16"/>
              </w:rPr>
              <w:t>C4-214832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6325" w14:textId="77777777" w:rsidR="004377C2" w:rsidRPr="00BE3C62" w:rsidRDefault="004377C2" w:rsidP="00BE3C62">
            <w:pPr>
              <w:pStyle w:val="TAL"/>
              <w:rPr>
                <w:sz w:val="16"/>
              </w:rPr>
            </w:pPr>
            <w:r w:rsidRPr="00BE3C62">
              <w:rPr>
                <w:sz w:val="16"/>
              </w:rPr>
              <w:t>Pseudo-CR on Responses with 204 No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643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BA1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A01D1" w14:textId="77777777" w:rsidR="004377C2" w:rsidRPr="00BE3C62" w:rsidRDefault="004377C2" w:rsidP="00BE3C62">
            <w:pPr>
              <w:pStyle w:val="TAL"/>
              <w:rPr>
                <w:sz w:val="16"/>
              </w:rPr>
            </w:pPr>
            <w:r w:rsidRPr="00BE3C62">
              <w:rPr>
                <w:sz w:val="16"/>
              </w:rPr>
              <w:t>C4-214440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7E80" w14:textId="77777777" w:rsidR="004377C2" w:rsidRPr="00BE3C62" w:rsidRDefault="004377C2" w:rsidP="00BE3C62">
            <w:pPr>
              <w:pStyle w:val="TAL"/>
              <w:rPr>
                <w:sz w:val="16"/>
              </w:rPr>
            </w:pPr>
          </w:p>
        </w:tc>
      </w:tr>
      <w:tr w:rsidR="00BE3C62" w:rsidRPr="00BE3C62" w14:paraId="3DD72D6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F7BF" w14:textId="77777777" w:rsidR="004377C2" w:rsidRPr="00BE3C62" w:rsidRDefault="004377C2" w:rsidP="00BE3C62">
            <w:pPr>
              <w:pStyle w:val="TAL"/>
              <w:rPr>
                <w:sz w:val="16"/>
              </w:rPr>
            </w:pPr>
            <w:r w:rsidRPr="00BE3C62">
              <w:rPr>
                <w:sz w:val="16"/>
              </w:rPr>
              <w:t>C4-214833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1BA6"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B912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CB44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CE3A" w14:textId="77777777" w:rsidR="004377C2" w:rsidRPr="00BE3C62" w:rsidRDefault="004377C2" w:rsidP="00BE3C62">
            <w:pPr>
              <w:pStyle w:val="TAL"/>
              <w:rPr>
                <w:sz w:val="16"/>
              </w:rPr>
            </w:pPr>
            <w:r w:rsidRPr="00BE3C62">
              <w:rPr>
                <w:sz w:val="16"/>
              </w:rPr>
              <w:t>C4-214716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5706" w14:textId="77777777" w:rsidR="004377C2" w:rsidRPr="00BE3C62" w:rsidRDefault="004377C2" w:rsidP="00BE3C62">
            <w:pPr>
              <w:pStyle w:val="TAL"/>
              <w:rPr>
                <w:sz w:val="16"/>
              </w:rPr>
            </w:pPr>
          </w:p>
        </w:tc>
      </w:tr>
      <w:tr w:rsidR="00BE3C62" w:rsidRPr="00BE3C62" w14:paraId="156AFFE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50F40" w14:textId="77777777" w:rsidR="004377C2" w:rsidRPr="00BE3C62" w:rsidRDefault="004377C2" w:rsidP="00BE3C62">
            <w:pPr>
              <w:pStyle w:val="TAL"/>
              <w:rPr>
                <w:sz w:val="16"/>
              </w:rPr>
            </w:pPr>
            <w:r w:rsidRPr="00BE3C62">
              <w:rPr>
                <w:sz w:val="16"/>
              </w:rPr>
              <w:t>C4-214834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6CD64" w14:textId="77777777" w:rsidR="004377C2" w:rsidRPr="00BE3C62" w:rsidRDefault="004377C2" w:rsidP="00BE3C62">
            <w:pPr>
              <w:pStyle w:val="TAL"/>
              <w:rPr>
                <w:sz w:val="16"/>
              </w:rPr>
            </w:pPr>
            <w:r w:rsidRPr="00BE3C62">
              <w:rPr>
                <w:sz w:val="16"/>
              </w:rPr>
              <w:t>ProSe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1F3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601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632E9" w14:textId="77777777" w:rsidR="004377C2" w:rsidRPr="00BE3C62" w:rsidRDefault="004377C2" w:rsidP="00BE3C62">
            <w:pPr>
              <w:pStyle w:val="TAL"/>
              <w:rPr>
                <w:sz w:val="16"/>
              </w:rPr>
            </w:pPr>
            <w:r w:rsidRPr="00BE3C62">
              <w:rPr>
                <w:sz w:val="16"/>
              </w:rPr>
              <w:t>C4-214444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BDA1A" w14:textId="77777777" w:rsidR="004377C2" w:rsidRPr="00BE3C62" w:rsidRDefault="004377C2" w:rsidP="00BE3C62">
            <w:pPr>
              <w:pStyle w:val="TAL"/>
              <w:rPr>
                <w:sz w:val="16"/>
              </w:rPr>
            </w:pPr>
          </w:p>
        </w:tc>
      </w:tr>
      <w:tr w:rsidR="00BE3C62" w:rsidRPr="00BE3C62" w14:paraId="1E9C37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D5F9" w14:textId="77777777" w:rsidR="004377C2" w:rsidRPr="00BE3C62" w:rsidRDefault="004377C2" w:rsidP="00BE3C62">
            <w:pPr>
              <w:pStyle w:val="TAL"/>
              <w:rPr>
                <w:sz w:val="16"/>
              </w:rPr>
            </w:pPr>
            <w:r w:rsidRPr="00BE3C62">
              <w:rPr>
                <w:sz w:val="16"/>
              </w:rPr>
              <w:t>C4-214835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8CDF" w14:textId="77777777" w:rsidR="004377C2" w:rsidRPr="00BE3C62" w:rsidRDefault="004377C2" w:rsidP="00BE3C62">
            <w:pPr>
              <w:pStyle w:val="TAL"/>
              <w:rPr>
                <w:sz w:val="16"/>
              </w:rPr>
            </w:pPr>
            <w:r w:rsidRPr="00BE3C62">
              <w:rPr>
                <w:sz w:val="16"/>
              </w:rPr>
              <w:t>HssSubscriptionInfo creation providing 201 result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119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B74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E857" w14:textId="77777777" w:rsidR="004377C2" w:rsidRPr="00BE3C62" w:rsidRDefault="004377C2" w:rsidP="00BE3C62">
            <w:pPr>
              <w:pStyle w:val="TAL"/>
              <w:rPr>
                <w:sz w:val="16"/>
              </w:rPr>
            </w:pPr>
            <w:r w:rsidRPr="00BE3C62">
              <w:rPr>
                <w:sz w:val="16"/>
              </w:rPr>
              <w:t>C4-214449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467E" w14:textId="77777777" w:rsidR="004377C2" w:rsidRPr="00BE3C62" w:rsidRDefault="004377C2" w:rsidP="00BE3C62">
            <w:pPr>
              <w:pStyle w:val="TAL"/>
              <w:rPr>
                <w:sz w:val="16"/>
              </w:rPr>
            </w:pPr>
          </w:p>
        </w:tc>
      </w:tr>
      <w:tr w:rsidR="00BE3C62" w:rsidRPr="00BE3C62" w14:paraId="6F72F42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625FC" w14:textId="77777777" w:rsidR="004377C2" w:rsidRPr="00BE3C62" w:rsidRDefault="004377C2" w:rsidP="00BE3C62">
            <w:pPr>
              <w:pStyle w:val="TAL"/>
              <w:rPr>
                <w:sz w:val="16"/>
              </w:rPr>
            </w:pPr>
            <w:r w:rsidRPr="00BE3C62">
              <w:rPr>
                <w:sz w:val="16"/>
              </w:rPr>
              <w:t>C4-214836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1DE6" w14:textId="77777777" w:rsidR="004377C2" w:rsidRPr="00BE3C62" w:rsidRDefault="004377C2" w:rsidP="00BE3C62">
            <w:pPr>
              <w:pStyle w:val="TAL"/>
              <w:rPr>
                <w:sz w:val="16"/>
              </w:rPr>
            </w:pPr>
            <w:r w:rsidRPr="00BE3C62">
              <w:rPr>
                <w:sz w:val="16"/>
              </w:rPr>
              <w:t>Corrections on 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C2D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8EF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B582" w14:textId="77777777" w:rsidR="004377C2" w:rsidRPr="00BE3C62" w:rsidRDefault="004377C2" w:rsidP="00BE3C62">
            <w:pPr>
              <w:pStyle w:val="TAL"/>
              <w:rPr>
                <w:sz w:val="16"/>
              </w:rPr>
            </w:pPr>
            <w:r w:rsidRPr="00BE3C62">
              <w:rPr>
                <w:sz w:val="16"/>
              </w:rPr>
              <w:t>C4-214462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407FC" w14:textId="77777777" w:rsidR="004377C2" w:rsidRPr="00BE3C62" w:rsidRDefault="004377C2" w:rsidP="00BE3C62">
            <w:pPr>
              <w:pStyle w:val="TAL"/>
              <w:rPr>
                <w:sz w:val="16"/>
              </w:rPr>
            </w:pPr>
          </w:p>
        </w:tc>
      </w:tr>
      <w:tr w:rsidR="00BE3C62" w:rsidRPr="00BE3C62" w14:paraId="6D57E7E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DA9C7" w14:textId="77777777" w:rsidR="004377C2" w:rsidRPr="00BE3C62" w:rsidRDefault="004377C2" w:rsidP="00BE3C62">
            <w:pPr>
              <w:pStyle w:val="TAL"/>
              <w:rPr>
                <w:sz w:val="16"/>
              </w:rPr>
            </w:pPr>
            <w:r w:rsidRPr="00BE3C62">
              <w:rPr>
                <w:sz w:val="16"/>
              </w:rPr>
              <w:t>C4-214837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0BE3" w14:textId="77777777" w:rsidR="004377C2" w:rsidRPr="00BE3C62" w:rsidRDefault="004377C2" w:rsidP="00BE3C62">
            <w:pPr>
              <w:pStyle w:val="TAL"/>
              <w:rPr>
                <w:sz w:val="16"/>
              </w:rPr>
            </w:pPr>
            <w:r w:rsidRPr="00BE3C62">
              <w:rPr>
                <w:sz w:val="16"/>
              </w:rPr>
              <w:t>Corrections on ProvisionedParamenterDataEntry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FE01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263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3326" w14:textId="77777777" w:rsidR="004377C2" w:rsidRPr="00BE3C62" w:rsidRDefault="004377C2" w:rsidP="00BE3C62">
            <w:pPr>
              <w:pStyle w:val="TAL"/>
              <w:rPr>
                <w:sz w:val="16"/>
              </w:rPr>
            </w:pPr>
            <w:r w:rsidRPr="00BE3C62">
              <w:rPr>
                <w:sz w:val="16"/>
              </w:rPr>
              <w:t>C4-214468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F57F" w14:textId="77777777" w:rsidR="004377C2" w:rsidRPr="00BE3C62" w:rsidRDefault="004377C2" w:rsidP="00BE3C62">
            <w:pPr>
              <w:pStyle w:val="TAL"/>
              <w:rPr>
                <w:sz w:val="16"/>
              </w:rPr>
            </w:pPr>
          </w:p>
        </w:tc>
      </w:tr>
      <w:tr w:rsidR="00BE3C62" w:rsidRPr="00BE3C62" w14:paraId="523B86D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19F4" w14:textId="77777777" w:rsidR="004377C2" w:rsidRPr="00BE3C62" w:rsidRDefault="004377C2" w:rsidP="00BE3C62">
            <w:pPr>
              <w:pStyle w:val="TAL"/>
              <w:rPr>
                <w:sz w:val="16"/>
              </w:rPr>
            </w:pPr>
            <w:r w:rsidRPr="00BE3C62">
              <w:rPr>
                <w:sz w:val="16"/>
              </w:rPr>
              <w:t>C4-214838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A1F3" w14:textId="77777777" w:rsidR="004377C2" w:rsidRPr="00BE3C62" w:rsidRDefault="004377C2" w:rsidP="00BE3C62">
            <w:pPr>
              <w:pStyle w:val="TAL"/>
              <w:rPr>
                <w:sz w:val="16"/>
              </w:rPr>
            </w:pPr>
            <w:r w:rsidRPr="00BE3C62">
              <w:rPr>
                <w:sz w:val="16"/>
              </w:rPr>
              <w:t>Get the PP data of mutiple Afs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2A7D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B927"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EE47" w14:textId="77777777" w:rsidR="004377C2" w:rsidRPr="00BE3C62" w:rsidRDefault="004377C2" w:rsidP="00BE3C62">
            <w:pPr>
              <w:pStyle w:val="TAL"/>
              <w:rPr>
                <w:sz w:val="16"/>
              </w:rPr>
            </w:pPr>
            <w:r w:rsidRPr="00BE3C62">
              <w:rPr>
                <w:sz w:val="16"/>
              </w:rPr>
              <w:t>C4-214469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EDCDB" w14:textId="77777777" w:rsidR="004377C2" w:rsidRPr="00BE3C62" w:rsidRDefault="004377C2" w:rsidP="00BE3C62">
            <w:pPr>
              <w:pStyle w:val="TAL"/>
              <w:rPr>
                <w:sz w:val="16"/>
              </w:rPr>
            </w:pPr>
          </w:p>
        </w:tc>
      </w:tr>
      <w:tr w:rsidR="00BE3C62" w:rsidRPr="00BE3C62" w14:paraId="3903CAC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B24F" w14:textId="77777777" w:rsidR="004377C2" w:rsidRPr="00BE3C62" w:rsidRDefault="004377C2" w:rsidP="00BE3C62">
            <w:pPr>
              <w:pStyle w:val="TAL"/>
              <w:rPr>
                <w:sz w:val="16"/>
              </w:rPr>
            </w:pPr>
            <w:r w:rsidRPr="00BE3C62">
              <w:rPr>
                <w:sz w:val="16"/>
              </w:rPr>
              <w:t>C4-214839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55020" w14:textId="77777777" w:rsidR="004377C2" w:rsidRPr="00BE3C62" w:rsidRDefault="004377C2" w:rsidP="00BE3C62">
            <w:pPr>
              <w:pStyle w:val="TAL"/>
              <w:rPr>
                <w:sz w:val="16"/>
              </w:rPr>
            </w:pPr>
            <w:r w:rsidRPr="00BE3C62">
              <w:rPr>
                <w:sz w:val="16"/>
              </w:rPr>
              <w:t>Get the PP data of mutiple Afs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A3C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B066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2441D" w14:textId="77777777" w:rsidR="004377C2" w:rsidRPr="00BE3C62" w:rsidRDefault="004377C2" w:rsidP="00BE3C62">
            <w:pPr>
              <w:pStyle w:val="TAL"/>
              <w:rPr>
                <w:sz w:val="16"/>
              </w:rPr>
            </w:pPr>
            <w:r w:rsidRPr="00BE3C62">
              <w:rPr>
                <w:sz w:val="16"/>
              </w:rPr>
              <w:t>C4-214470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CF12" w14:textId="77777777" w:rsidR="004377C2" w:rsidRPr="00BE3C62" w:rsidRDefault="004377C2" w:rsidP="00BE3C62">
            <w:pPr>
              <w:pStyle w:val="TAL"/>
              <w:rPr>
                <w:sz w:val="16"/>
              </w:rPr>
            </w:pPr>
          </w:p>
        </w:tc>
      </w:tr>
      <w:tr w:rsidR="00BE3C62" w:rsidRPr="00BE3C62" w14:paraId="7A1C7BA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6AA40" w14:textId="77777777" w:rsidR="004377C2" w:rsidRPr="00BE3C62" w:rsidRDefault="004377C2" w:rsidP="00BE3C62">
            <w:pPr>
              <w:pStyle w:val="TAL"/>
              <w:rPr>
                <w:sz w:val="16"/>
              </w:rPr>
            </w:pPr>
            <w:r w:rsidRPr="00BE3C62">
              <w:rPr>
                <w:sz w:val="16"/>
              </w:rPr>
              <w:t>C4-214840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E4C6B" w14:textId="77777777" w:rsidR="004377C2" w:rsidRPr="00BE3C62" w:rsidRDefault="004377C2" w:rsidP="00BE3C62">
            <w:pPr>
              <w:pStyle w:val="TAL"/>
              <w:rPr>
                <w:sz w:val="16"/>
              </w:rPr>
            </w:pPr>
            <w:r w:rsidRPr="00BE3C62">
              <w:rPr>
                <w:sz w:val="16"/>
              </w:rPr>
              <w:t>Get the specific EE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5F5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373F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1796" w14:textId="77777777" w:rsidR="004377C2" w:rsidRPr="00BE3C62" w:rsidRDefault="004377C2" w:rsidP="00BE3C62">
            <w:pPr>
              <w:pStyle w:val="TAL"/>
              <w:rPr>
                <w:sz w:val="16"/>
              </w:rPr>
            </w:pPr>
            <w:r w:rsidRPr="00BE3C62">
              <w:rPr>
                <w:sz w:val="16"/>
              </w:rPr>
              <w:t>C4-214471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A033" w14:textId="77777777" w:rsidR="004377C2" w:rsidRPr="00BE3C62" w:rsidRDefault="004377C2" w:rsidP="00BE3C62">
            <w:pPr>
              <w:pStyle w:val="TAL"/>
              <w:rPr>
                <w:sz w:val="16"/>
              </w:rPr>
            </w:pPr>
          </w:p>
        </w:tc>
      </w:tr>
      <w:tr w:rsidR="00BE3C62" w:rsidRPr="00BE3C62" w14:paraId="7734B0A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169B3" w14:textId="77777777" w:rsidR="004377C2" w:rsidRPr="00BE3C62" w:rsidRDefault="004377C2" w:rsidP="00BE3C62">
            <w:pPr>
              <w:pStyle w:val="TAL"/>
              <w:rPr>
                <w:sz w:val="16"/>
              </w:rPr>
            </w:pPr>
            <w:r w:rsidRPr="00BE3C62">
              <w:rPr>
                <w:sz w:val="16"/>
              </w:rPr>
              <w:t>C4-214841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0C760" w14:textId="77777777" w:rsidR="004377C2" w:rsidRPr="00BE3C62" w:rsidRDefault="004377C2" w:rsidP="00BE3C62">
            <w:pPr>
              <w:pStyle w:val="TAL"/>
              <w:rPr>
                <w:sz w:val="16"/>
              </w:rPr>
            </w:pPr>
            <w:r w:rsidRPr="00BE3C62">
              <w:rPr>
                <w:sz w:val="16"/>
              </w:rPr>
              <w:t>Partial success on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956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517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E88E" w14:textId="77777777" w:rsidR="004377C2" w:rsidRPr="00BE3C62" w:rsidRDefault="004377C2" w:rsidP="00BE3C62">
            <w:pPr>
              <w:pStyle w:val="TAL"/>
              <w:rPr>
                <w:sz w:val="16"/>
              </w:rPr>
            </w:pPr>
            <w:r w:rsidRPr="00BE3C62">
              <w:rPr>
                <w:sz w:val="16"/>
              </w:rPr>
              <w:t>C4-214481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2F47" w14:textId="77777777" w:rsidR="004377C2" w:rsidRPr="00BE3C62" w:rsidRDefault="004377C2" w:rsidP="00BE3C62">
            <w:pPr>
              <w:pStyle w:val="TAL"/>
              <w:rPr>
                <w:sz w:val="16"/>
              </w:rPr>
            </w:pPr>
          </w:p>
        </w:tc>
      </w:tr>
      <w:tr w:rsidR="00BE3C62" w:rsidRPr="00BE3C62" w14:paraId="2D64E95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E861" w14:textId="77777777" w:rsidR="004377C2" w:rsidRPr="00BE3C62" w:rsidRDefault="004377C2" w:rsidP="00BE3C62">
            <w:pPr>
              <w:pStyle w:val="TAL"/>
              <w:rPr>
                <w:sz w:val="16"/>
              </w:rPr>
            </w:pPr>
            <w:r w:rsidRPr="00BE3C62">
              <w:rPr>
                <w:sz w:val="16"/>
              </w:rPr>
              <w:t>C4-214842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ADA0" w14:textId="77777777" w:rsidR="004377C2" w:rsidRPr="00BE3C62" w:rsidRDefault="004377C2" w:rsidP="00BE3C62">
            <w:pPr>
              <w:pStyle w:val="TAL"/>
              <w:rPr>
                <w:sz w:val="16"/>
              </w:rPr>
            </w:pPr>
            <w:r w:rsidRPr="00BE3C62">
              <w:rPr>
                <w:sz w:val="16"/>
              </w:rPr>
              <w:t>Partial success on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AB8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DB3D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D9E4" w14:textId="77777777" w:rsidR="004377C2" w:rsidRPr="00BE3C62" w:rsidRDefault="004377C2" w:rsidP="00BE3C62">
            <w:pPr>
              <w:pStyle w:val="TAL"/>
              <w:rPr>
                <w:sz w:val="16"/>
              </w:rPr>
            </w:pPr>
            <w:r w:rsidRPr="00BE3C62">
              <w:rPr>
                <w:sz w:val="16"/>
              </w:rPr>
              <w:t>C4-214483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A093" w14:textId="77777777" w:rsidR="004377C2" w:rsidRPr="00BE3C62" w:rsidRDefault="004377C2" w:rsidP="00BE3C62">
            <w:pPr>
              <w:pStyle w:val="TAL"/>
              <w:rPr>
                <w:sz w:val="16"/>
              </w:rPr>
            </w:pPr>
          </w:p>
        </w:tc>
      </w:tr>
      <w:tr w:rsidR="00BE3C62" w:rsidRPr="00BE3C62" w14:paraId="5CF55E7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9975" w14:textId="77777777" w:rsidR="004377C2" w:rsidRPr="00BE3C62" w:rsidRDefault="004377C2" w:rsidP="00BE3C62">
            <w:pPr>
              <w:pStyle w:val="TAL"/>
              <w:rPr>
                <w:sz w:val="16"/>
              </w:rPr>
            </w:pPr>
            <w:r w:rsidRPr="00BE3C62">
              <w:rPr>
                <w:sz w:val="16"/>
              </w:rPr>
              <w:t>C4-214843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D1BB"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1BD90" w14:textId="77777777" w:rsidR="004377C2" w:rsidRPr="00BE3C62" w:rsidRDefault="004377C2" w:rsidP="00BE3C62">
            <w:pPr>
              <w:pStyle w:val="TAL"/>
              <w:rPr>
                <w:sz w:val="16"/>
              </w:rPr>
            </w:pPr>
            <w:r w:rsidRPr="00BE3C62">
              <w:rPr>
                <w:sz w:val="16"/>
              </w:rPr>
              <w:t>Huawei, Hewlett 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13DB"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8A87" w14:textId="77777777" w:rsidR="004377C2" w:rsidRPr="00BE3C62" w:rsidRDefault="004377C2" w:rsidP="00BE3C62">
            <w:pPr>
              <w:pStyle w:val="TAL"/>
              <w:rPr>
                <w:sz w:val="16"/>
              </w:rPr>
            </w:pPr>
            <w:r w:rsidRPr="00BE3C62">
              <w:rPr>
                <w:sz w:val="16"/>
              </w:rPr>
              <w:t>C4-214459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524F" w14:textId="77777777" w:rsidR="004377C2" w:rsidRPr="00BE3C62" w:rsidRDefault="004377C2" w:rsidP="00BE3C62">
            <w:pPr>
              <w:pStyle w:val="TAL"/>
              <w:rPr>
                <w:sz w:val="16"/>
              </w:rPr>
            </w:pPr>
            <w:r w:rsidRPr="00BE3C62">
              <w:rPr>
                <w:sz w:val="16"/>
              </w:rPr>
              <w:t>C4-214862</w:t>
            </w:r>
          </w:p>
        </w:tc>
      </w:tr>
      <w:tr w:rsidR="00BE3C62" w:rsidRPr="00BE3C62" w14:paraId="25ED82B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4E24D" w14:textId="77777777" w:rsidR="004377C2" w:rsidRPr="00BE3C62" w:rsidRDefault="004377C2" w:rsidP="00BE3C62">
            <w:pPr>
              <w:pStyle w:val="TAL"/>
              <w:rPr>
                <w:sz w:val="16"/>
              </w:rPr>
            </w:pPr>
            <w:r w:rsidRPr="00BE3C62">
              <w:rPr>
                <w:sz w:val="16"/>
              </w:rPr>
              <w:t>C4-214844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883B"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F44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63FE"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BCD8" w14:textId="77777777" w:rsidR="004377C2" w:rsidRPr="00BE3C62" w:rsidRDefault="004377C2" w:rsidP="00BE3C62">
            <w:pPr>
              <w:pStyle w:val="TAL"/>
              <w:rPr>
                <w:sz w:val="16"/>
              </w:rPr>
            </w:pPr>
            <w:r w:rsidRPr="00BE3C62">
              <w:rPr>
                <w:sz w:val="16"/>
              </w:rPr>
              <w:t>C4-214460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8A5CE" w14:textId="77777777" w:rsidR="004377C2" w:rsidRPr="00BE3C62" w:rsidRDefault="004377C2" w:rsidP="00BE3C62">
            <w:pPr>
              <w:pStyle w:val="TAL"/>
              <w:rPr>
                <w:sz w:val="16"/>
              </w:rPr>
            </w:pPr>
            <w:r w:rsidRPr="00BE3C62">
              <w:rPr>
                <w:sz w:val="16"/>
              </w:rPr>
              <w:t>C4-214863</w:t>
            </w:r>
          </w:p>
        </w:tc>
      </w:tr>
      <w:tr w:rsidR="00BE3C62" w:rsidRPr="00BE3C62" w14:paraId="64E657E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66C5" w14:textId="77777777" w:rsidR="004377C2" w:rsidRPr="00BE3C62" w:rsidRDefault="004377C2" w:rsidP="00BE3C62">
            <w:pPr>
              <w:pStyle w:val="TAL"/>
              <w:rPr>
                <w:sz w:val="16"/>
              </w:rPr>
            </w:pPr>
            <w:r w:rsidRPr="00BE3C62">
              <w:rPr>
                <w:sz w:val="16"/>
              </w:rPr>
              <w:t>C4-214845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6790" w14:textId="77777777" w:rsidR="004377C2" w:rsidRPr="00BE3C62" w:rsidRDefault="004377C2" w:rsidP="00BE3C62">
            <w:pPr>
              <w:pStyle w:val="TAL"/>
              <w:rPr>
                <w:sz w:val="16"/>
              </w:rPr>
            </w:pPr>
            <w:r w:rsidRPr="00BE3C62">
              <w:rPr>
                <w:sz w:val="16"/>
              </w:rPr>
              <w:t>Corrections on contextInfo in AmfSubscriptionInfo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4CA8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F81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2ED2" w14:textId="77777777" w:rsidR="004377C2" w:rsidRPr="00BE3C62" w:rsidRDefault="004377C2" w:rsidP="00BE3C62">
            <w:pPr>
              <w:pStyle w:val="TAL"/>
              <w:rPr>
                <w:sz w:val="16"/>
              </w:rPr>
            </w:pPr>
            <w:r w:rsidRPr="00BE3C62">
              <w:rPr>
                <w:sz w:val="16"/>
              </w:rPr>
              <w:t>C4-214448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F0D0" w14:textId="77777777" w:rsidR="004377C2" w:rsidRPr="00BE3C62" w:rsidRDefault="004377C2" w:rsidP="00BE3C62">
            <w:pPr>
              <w:pStyle w:val="TAL"/>
              <w:rPr>
                <w:sz w:val="16"/>
              </w:rPr>
            </w:pPr>
          </w:p>
        </w:tc>
      </w:tr>
      <w:tr w:rsidR="00BE3C62" w:rsidRPr="00BE3C62" w14:paraId="610A470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3692" w14:textId="77777777" w:rsidR="004377C2" w:rsidRPr="00BE3C62" w:rsidRDefault="004377C2" w:rsidP="00BE3C62">
            <w:pPr>
              <w:pStyle w:val="TAL"/>
              <w:rPr>
                <w:sz w:val="16"/>
              </w:rPr>
            </w:pPr>
            <w:r w:rsidRPr="00BE3C62">
              <w:rPr>
                <w:sz w:val="16"/>
              </w:rPr>
              <w:t>C4-214846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57055" w14:textId="77777777" w:rsidR="004377C2" w:rsidRPr="00BE3C62" w:rsidRDefault="004377C2" w:rsidP="00BE3C62">
            <w:pPr>
              <w:pStyle w:val="TAL"/>
              <w:rPr>
                <w:sz w:val="16"/>
              </w:rPr>
            </w:pPr>
            <w:r w:rsidRPr="00BE3C62">
              <w:rPr>
                <w:sz w:val="16"/>
              </w:rPr>
              <w:t>AF Coordination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38E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EA4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CF77" w14:textId="77777777" w:rsidR="004377C2" w:rsidRPr="00BE3C62" w:rsidRDefault="004377C2" w:rsidP="00BE3C62">
            <w:pPr>
              <w:pStyle w:val="TAL"/>
              <w:rPr>
                <w:sz w:val="16"/>
              </w:rPr>
            </w:pPr>
            <w:r w:rsidRPr="00BE3C62">
              <w:rPr>
                <w:sz w:val="16"/>
              </w:rPr>
              <w:t>C4-214820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BB7E2" w14:textId="77777777" w:rsidR="004377C2" w:rsidRPr="00BE3C62" w:rsidRDefault="004377C2" w:rsidP="00BE3C62">
            <w:pPr>
              <w:pStyle w:val="TAL"/>
              <w:rPr>
                <w:sz w:val="16"/>
              </w:rPr>
            </w:pPr>
          </w:p>
        </w:tc>
      </w:tr>
      <w:tr w:rsidR="00BE3C62" w:rsidRPr="00BE3C62" w14:paraId="167C81B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76A3" w14:textId="77777777" w:rsidR="004377C2" w:rsidRPr="00BE3C62" w:rsidRDefault="004377C2" w:rsidP="00BE3C62">
            <w:pPr>
              <w:pStyle w:val="TAL"/>
              <w:rPr>
                <w:sz w:val="16"/>
              </w:rPr>
            </w:pPr>
            <w:r w:rsidRPr="00BE3C62">
              <w:rPr>
                <w:sz w:val="16"/>
              </w:rPr>
              <w:t>C4-214847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33AA"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E28A"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A38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2FC6A" w14:textId="77777777" w:rsidR="004377C2" w:rsidRPr="00BE3C62" w:rsidRDefault="004377C2" w:rsidP="00BE3C62">
            <w:pPr>
              <w:pStyle w:val="TAL"/>
              <w:rPr>
                <w:sz w:val="16"/>
              </w:rPr>
            </w:pPr>
            <w:r w:rsidRPr="00BE3C62">
              <w:rPr>
                <w:sz w:val="16"/>
              </w:rPr>
              <w:t>C4-214734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3E16" w14:textId="77777777" w:rsidR="004377C2" w:rsidRPr="00BE3C62" w:rsidRDefault="004377C2" w:rsidP="00BE3C62">
            <w:pPr>
              <w:pStyle w:val="TAL"/>
              <w:rPr>
                <w:sz w:val="16"/>
              </w:rPr>
            </w:pPr>
          </w:p>
        </w:tc>
      </w:tr>
      <w:tr w:rsidR="00BE3C62" w:rsidRPr="00BE3C62" w14:paraId="6A47621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64BB" w14:textId="77777777" w:rsidR="004377C2" w:rsidRPr="00BE3C62" w:rsidRDefault="004377C2" w:rsidP="00BE3C62">
            <w:pPr>
              <w:pStyle w:val="TAL"/>
              <w:rPr>
                <w:sz w:val="16"/>
              </w:rPr>
            </w:pPr>
            <w:r w:rsidRPr="00BE3C62">
              <w:rPr>
                <w:sz w:val="16"/>
              </w:rPr>
              <w:t>C4-214848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A418F" w14:textId="77777777" w:rsidR="004377C2" w:rsidRPr="00BE3C62" w:rsidRDefault="004377C2" w:rsidP="00BE3C62">
            <w:pPr>
              <w:pStyle w:val="TAL"/>
              <w:rPr>
                <w:sz w:val="16"/>
              </w:rPr>
            </w:pPr>
            <w:r w:rsidRPr="00BE3C62">
              <w:rPr>
                <w:sz w:val="16"/>
              </w:rPr>
              <w:t>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ECC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7D37" w14:textId="77777777" w:rsidR="004377C2" w:rsidRPr="00BE3C62" w:rsidRDefault="004377C2" w:rsidP="00BE3C62">
            <w:pPr>
              <w:pStyle w:val="TAL"/>
              <w:rPr>
                <w:sz w:val="16"/>
              </w:rPr>
            </w:pPr>
            <w:r w:rsidRPr="00BE3C62">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93C7" w14:textId="77777777" w:rsidR="004377C2" w:rsidRPr="00BE3C62" w:rsidRDefault="004377C2" w:rsidP="00BE3C62">
            <w:pPr>
              <w:pStyle w:val="TAL"/>
              <w:rPr>
                <w:sz w:val="16"/>
              </w:rPr>
            </w:pPr>
            <w:r w:rsidRPr="00BE3C62">
              <w:rPr>
                <w:sz w:val="16"/>
              </w:rPr>
              <w:t>C4-214807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093D" w14:textId="77777777" w:rsidR="004377C2" w:rsidRPr="00BE3C62" w:rsidRDefault="004377C2" w:rsidP="00BE3C62">
            <w:pPr>
              <w:pStyle w:val="TAL"/>
              <w:rPr>
                <w:sz w:val="16"/>
              </w:rPr>
            </w:pPr>
          </w:p>
        </w:tc>
      </w:tr>
      <w:tr w:rsidR="00BE3C62" w:rsidRPr="00BE3C62" w14:paraId="34087FC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1327" w14:textId="77777777" w:rsidR="004377C2" w:rsidRPr="00BE3C62" w:rsidRDefault="004377C2" w:rsidP="00BE3C62">
            <w:pPr>
              <w:pStyle w:val="TAL"/>
              <w:rPr>
                <w:sz w:val="16"/>
              </w:rPr>
            </w:pPr>
            <w:r w:rsidRPr="00BE3C62">
              <w:rPr>
                <w:sz w:val="16"/>
              </w:rPr>
              <w:t>C4-214849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903E"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6289"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C43D"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20EB" w14:textId="77777777" w:rsidR="004377C2" w:rsidRPr="00BE3C62" w:rsidRDefault="004377C2" w:rsidP="00BE3C62">
            <w:pPr>
              <w:pStyle w:val="TAL"/>
              <w:rPr>
                <w:sz w:val="16"/>
              </w:rPr>
            </w:pPr>
            <w:r w:rsidRPr="00BE3C62">
              <w:rPr>
                <w:sz w:val="16"/>
              </w:rPr>
              <w:t>C4-214735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9928" w14:textId="77777777" w:rsidR="004377C2" w:rsidRPr="00BE3C62" w:rsidRDefault="004377C2" w:rsidP="00BE3C62">
            <w:pPr>
              <w:pStyle w:val="TAL"/>
              <w:rPr>
                <w:sz w:val="16"/>
              </w:rPr>
            </w:pPr>
          </w:p>
        </w:tc>
      </w:tr>
      <w:tr w:rsidR="00BE3C62" w:rsidRPr="00BE3C62" w14:paraId="3FF1A24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C75F" w14:textId="77777777" w:rsidR="004377C2" w:rsidRPr="00BE3C62" w:rsidRDefault="004377C2" w:rsidP="00BE3C62">
            <w:pPr>
              <w:pStyle w:val="TAL"/>
              <w:rPr>
                <w:sz w:val="16"/>
              </w:rPr>
            </w:pPr>
            <w:r w:rsidRPr="00BE3C62">
              <w:rPr>
                <w:sz w:val="16"/>
              </w:rPr>
              <w:t>C4-214850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5091" w14:textId="77777777" w:rsidR="004377C2" w:rsidRPr="00BE3C62" w:rsidRDefault="004377C2" w:rsidP="00BE3C62">
            <w:pPr>
              <w:pStyle w:val="TAL"/>
              <w:rPr>
                <w:sz w:val="16"/>
              </w:rPr>
            </w:pPr>
            <w:r w:rsidRPr="00BE3C62">
              <w:rPr>
                <w:sz w:val="16"/>
              </w:rPr>
              <w:t>Evaluation of Solutions for UDR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BA85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C708"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44F0" w14:textId="77777777" w:rsidR="004377C2" w:rsidRPr="00BE3C62" w:rsidRDefault="004377C2" w:rsidP="00BE3C62">
            <w:pPr>
              <w:pStyle w:val="TAL"/>
              <w:rPr>
                <w:sz w:val="16"/>
              </w:rPr>
            </w:pPr>
            <w:r w:rsidRPr="00BE3C62">
              <w:rPr>
                <w:sz w:val="16"/>
              </w:rPr>
              <w:t>C4-214379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E8C84" w14:textId="77777777" w:rsidR="004377C2" w:rsidRPr="00BE3C62" w:rsidRDefault="004377C2" w:rsidP="00BE3C62">
            <w:pPr>
              <w:pStyle w:val="TAL"/>
              <w:rPr>
                <w:sz w:val="16"/>
              </w:rPr>
            </w:pPr>
          </w:p>
        </w:tc>
      </w:tr>
      <w:tr w:rsidR="00BE3C62" w:rsidRPr="00BE3C62" w14:paraId="552F69D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8770" w14:textId="77777777" w:rsidR="004377C2" w:rsidRPr="00BE3C62" w:rsidRDefault="004377C2" w:rsidP="00BE3C62">
            <w:pPr>
              <w:pStyle w:val="TAL"/>
              <w:rPr>
                <w:sz w:val="16"/>
              </w:rPr>
            </w:pPr>
            <w:r w:rsidRPr="00BE3C62">
              <w:rPr>
                <w:sz w:val="16"/>
              </w:rPr>
              <w:t>C4-214851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7A103"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8DB5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26334"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A53F" w14:textId="77777777" w:rsidR="004377C2" w:rsidRPr="00BE3C62" w:rsidRDefault="004377C2" w:rsidP="00BE3C62">
            <w:pPr>
              <w:pStyle w:val="TAL"/>
              <w:rPr>
                <w:sz w:val="16"/>
              </w:rPr>
            </w:pPr>
            <w:r w:rsidRPr="00BE3C62">
              <w:rPr>
                <w:sz w:val="16"/>
              </w:rPr>
              <w:t>C4-214809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362E" w14:textId="77777777" w:rsidR="004377C2" w:rsidRPr="00BE3C62" w:rsidRDefault="004377C2" w:rsidP="00BE3C62">
            <w:pPr>
              <w:pStyle w:val="TAL"/>
              <w:rPr>
                <w:sz w:val="16"/>
              </w:rPr>
            </w:pPr>
          </w:p>
        </w:tc>
      </w:tr>
      <w:tr w:rsidR="00BE3C62" w:rsidRPr="00BE3C62" w14:paraId="35B8D75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B2802" w14:textId="77777777" w:rsidR="004377C2" w:rsidRPr="00BE3C62" w:rsidRDefault="004377C2" w:rsidP="00BE3C62">
            <w:pPr>
              <w:pStyle w:val="TAL"/>
              <w:rPr>
                <w:sz w:val="16"/>
              </w:rPr>
            </w:pPr>
            <w:r w:rsidRPr="00BE3C62">
              <w:rPr>
                <w:sz w:val="16"/>
              </w:rPr>
              <w:t>C4-214852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873B"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A63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811F"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71FB" w14:textId="77777777" w:rsidR="004377C2" w:rsidRPr="00BE3C62" w:rsidRDefault="004377C2" w:rsidP="00BE3C62">
            <w:pPr>
              <w:pStyle w:val="TAL"/>
              <w:rPr>
                <w:sz w:val="16"/>
              </w:rPr>
            </w:pPr>
            <w:r w:rsidRPr="00BE3C62">
              <w:rPr>
                <w:sz w:val="16"/>
              </w:rPr>
              <w:t>C4-214810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7D5C" w14:textId="77777777" w:rsidR="004377C2" w:rsidRPr="00BE3C62" w:rsidRDefault="004377C2" w:rsidP="00BE3C62">
            <w:pPr>
              <w:pStyle w:val="TAL"/>
              <w:rPr>
                <w:sz w:val="16"/>
              </w:rPr>
            </w:pPr>
          </w:p>
        </w:tc>
      </w:tr>
      <w:tr w:rsidR="00BE3C62" w:rsidRPr="00BE3C62" w14:paraId="0E1A84A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AD352" w14:textId="77777777" w:rsidR="004377C2" w:rsidRPr="00BE3C62" w:rsidRDefault="004377C2" w:rsidP="00BE3C62">
            <w:pPr>
              <w:pStyle w:val="TAL"/>
              <w:rPr>
                <w:sz w:val="16"/>
              </w:rPr>
            </w:pPr>
            <w:r w:rsidRPr="00BE3C62">
              <w:rPr>
                <w:sz w:val="16"/>
              </w:rPr>
              <w:t>C4-214853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9B4AC"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1A0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506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0D35" w14:textId="77777777" w:rsidR="004377C2" w:rsidRPr="00BE3C62" w:rsidRDefault="004377C2" w:rsidP="00BE3C62">
            <w:pPr>
              <w:pStyle w:val="TAL"/>
              <w:rPr>
                <w:sz w:val="16"/>
              </w:rPr>
            </w:pPr>
            <w:r w:rsidRPr="00BE3C62">
              <w:rPr>
                <w:sz w:val="16"/>
              </w:rPr>
              <w:t>C4-214344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96DE9" w14:textId="77777777" w:rsidR="004377C2" w:rsidRPr="00BE3C62" w:rsidRDefault="004377C2" w:rsidP="00BE3C62">
            <w:pPr>
              <w:pStyle w:val="TAL"/>
              <w:rPr>
                <w:sz w:val="16"/>
              </w:rPr>
            </w:pPr>
          </w:p>
        </w:tc>
      </w:tr>
      <w:tr w:rsidR="00BE3C62" w:rsidRPr="00BE3C62" w14:paraId="0E22E3A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8C3C" w14:textId="77777777" w:rsidR="004377C2" w:rsidRPr="00BE3C62" w:rsidRDefault="004377C2" w:rsidP="00BE3C62">
            <w:pPr>
              <w:pStyle w:val="TAL"/>
              <w:rPr>
                <w:sz w:val="16"/>
              </w:rPr>
            </w:pPr>
            <w:r w:rsidRPr="00BE3C62">
              <w:rPr>
                <w:sz w:val="16"/>
              </w:rPr>
              <w:t>C4-214854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93CA"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9CD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2352"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EF9C" w14:textId="77777777" w:rsidR="004377C2" w:rsidRPr="00BE3C62" w:rsidRDefault="004377C2" w:rsidP="00BE3C62">
            <w:pPr>
              <w:pStyle w:val="TAL"/>
              <w:rPr>
                <w:sz w:val="16"/>
              </w:rPr>
            </w:pPr>
            <w:r w:rsidRPr="00BE3C62">
              <w:rPr>
                <w:sz w:val="16"/>
              </w:rPr>
              <w:t>C4-214345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FFF3" w14:textId="77777777" w:rsidR="004377C2" w:rsidRPr="00BE3C62" w:rsidRDefault="004377C2" w:rsidP="00BE3C62">
            <w:pPr>
              <w:pStyle w:val="TAL"/>
              <w:rPr>
                <w:sz w:val="16"/>
              </w:rPr>
            </w:pPr>
          </w:p>
        </w:tc>
      </w:tr>
      <w:tr w:rsidR="00BE3C62" w:rsidRPr="00BE3C62" w14:paraId="2EEF29C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50184" w14:textId="77777777" w:rsidR="004377C2" w:rsidRPr="00BE3C62" w:rsidRDefault="004377C2" w:rsidP="00BE3C62">
            <w:pPr>
              <w:pStyle w:val="TAL"/>
              <w:rPr>
                <w:sz w:val="16"/>
              </w:rPr>
            </w:pPr>
            <w:r w:rsidRPr="00BE3C62">
              <w:rPr>
                <w:sz w:val="16"/>
              </w:rPr>
              <w:t>C4-214855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2275"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C5E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C3D1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57F9" w14:textId="77777777" w:rsidR="004377C2" w:rsidRPr="00BE3C62" w:rsidRDefault="004377C2" w:rsidP="00BE3C62">
            <w:pPr>
              <w:pStyle w:val="TAL"/>
              <w:rPr>
                <w:sz w:val="16"/>
              </w:rPr>
            </w:pPr>
            <w:r w:rsidRPr="00BE3C62">
              <w:rPr>
                <w:sz w:val="16"/>
              </w:rPr>
              <w:t>C4-214346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BC346" w14:textId="77777777" w:rsidR="004377C2" w:rsidRPr="00BE3C62" w:rsidRDefault="004377C2" w:rsidP="00BE3C62">
            <w:pPr>
              <w:pStyle w:val="TAL"/>
              <w:rPr>
                <w:sz w:val="16"/>
              </w:rPr>
            </w:pPr>
          </w:p>
        </w:tc>
      </w:tr>
      <w:tr w:rsidR="00BE3C62" w:rsidRPr="00BE3C62" w14:paraId="1AA9D3A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6680" w14:textId="77777777" w:rsidR="004377C2" w:rsidRPr="00BE3C62" w:rsidRDefault="004377C2" w:rsidP="00BE3C62">
            <w:pPr>
              <w:pStyle w:val="TAL"/>
              <w:rPr>
                <w:sz w:val="16"/>
              </w:rPr>
            </w:pPr>
            <w:r w:rsidRPr="00BE3C62">
              <w:rPr>
                <w:sz w:val="16"/>
              </w:rPr>
              <w:t>C4-214856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009C" w14:textId="77777777" w:rsidR="004377C2" w:rsidRPr="00BE3C62" w:rsidRDefault="004377C2" w:rsidP="00BE3C62">
            <w:pPr>
              <w:pStyle w:val="TAL"/>
              <w:rPr>
                <w:sz w:val="16"/>
              </w:rPr>
            </w:pPr>
            <w:r w:rsidRPr="00BE3C62">
              <w:rPr>
                <w:sz w:val="16"/>
              </w:rPr>
              <w:t>Authentication by AAA server in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3EC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45DE5"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C87E" w14:textId="77777777" w:rsidR="004377C2" w:rsidRPr="00BE3C62" w:rsidRDefault="004377C2" w:rsidP="00BE3C62">
            <w:pPr>
              <w:pStyle w:val="TAL"/>
              <w:rPr>
                <w:sz w:val="16"/>
              </w:rPr>
            </w:pPr>
            <w:r w:rsidRPr="00BE3C62">
              <w:rPr>
                <w:sz w:val="16"/>
              </w:rPr>
              <w:t>C4-214814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93B8" w14:textId="77777777" w:rsidR="004377C2" w:rsidRPr="00BE3C62" w:rsidRDefault="004377C2" w:rsidP="00BE3C62">
            <w:pPr>
              <w:pStyle w:val="TAL"/>
              <w:rPr>
                <w:sz w:val="16"/>
              </w:rPr>
            </w:pPr>
          </w:p>
        </w:tc>
      </w:tr>
      <w:tr w:rsidR="00BE3C62" w:rsidRPr="00BE3C62" w14:paraId="29A93AF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B240" w14:textId="77777777" w:rsidR="004377C2" w:rsidRPr="00BE3C62" w:rsidRDefault="004377C2" w:rsidP="00BE3C62">
            <w:pPr>
              <w:pStyle w:val="TAL"/>
              <w:rPr>
                <w:sz w:val="16"/>
              </w:rPr>
            </w:pPr>
            <w:r w:rsidRPr="00BE3C62">
              <w:rPr>
                <w:sz w:val="16"/>
              </w:rPr>
              <w:t>C4-214857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F448" w14:textId="77777777" w:rsidR="004377C2" w:rsidRPr="00BE3C62" w:rsidRDefault="004377C2" w:rsidP="00BE3C62">
            <w:pPr>
              <w:pStyle w:val="TAL"/>
              <w:rPr>
                <w:sz w:val="16"/>
              </w:rPr>
            </w:pPr>
            <w:r w:rsidRPr="00BE3C62">
              <w:rPr>
                <w:sz w:val="16"/>
              </w:rPr>
              <w:t>Missing indication of UE support of NSSRG functionality in NSSF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160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597F1"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DAB6" w14:textId="77777777" w:rsidR="004377C2" w:rsidRPr="00BE3C62" w:rsidRDefault="004377C2" w:rsidP="00BE3C62">
            <w:pPr>
              <w:pStyle w:val="TAL"/>
              <w:rPr>
                <w:sz w:val="16"/>
              </w:rPr>
            </w:pPr>
            <w:r w:rsidRPr="00BE3C62">
              <w:rPr>
                <w:sz w:val="16"/>
              </w:rPr>
              <w:t>C4-214727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29CB" w14:textId="77777777" w:rsidR="004377C2" w:rsidRPr="00BE3C62" w:rsidRDefault="004377C2" w:rsidP="00BE3C62">
            <w:pPr>
              <w:pStyle w:val="TAL"/>
              <w:rPr>
                <w:sz w:val="16"/>
              </w:rPr>
            </w:pPr>
            <w:r w:rsidRPr="00BE3C62">
              <w:rPr>
                <w:sz w:val="16"/>
              </w:rPr>
              <w:t>C4-214860</w:t>
            </w:r>
          </w:p>
        </w:tc>
      </w:tr>
      <w:tr w:rsidR="00BE3C62" w:rsidRPr="00BE3C62" w14:paraId="03AA341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11D7" w14:textId="77777777" w:rsidR="004377C2" w:rsidRPr="00BE3C62" w:rsidRDefault="004377C2" w:rsidP="00BE3C62">
            <w:pPr>
              <w:pStyle w:val="TAL"/>
              <w:rPr>
                <w:sz w:val="16"/>
              </w:rPr>
            </w:pPr>
            <w:r w:rsidRPr="00BE3C62">
              <w:rPr>
                <w:sz w:val="16"/>
              </w:rPr>
              <w:t>C4-214858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50B3"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ADCF0"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AAB0C"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A641" w14:textId="77777777" w:rsidR="004377C2" w:rsidRPr="00BE3C62" w:rsidRDefault="004377C2" w:rsidP="00BE3C62">
            <w:pPr>
              <w:pStyle w:val="TAL"/>
              <w:rPr>
                <w:sz w:val="16"/>
              </w:rPr>
            </w:pPr>
            <w:r w:rsidRPr="00BE3C62">
              <w:rPr>
                <w:sz w:val="16"/>
              </w:rPr>
              <w:t>C4-214815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DC9D" w14:textId="77777777" w:rsidR="004377C2" w:rsidRPr="00BE3C62" w:rsidRDefault="004377C2" w:rsidP="00BE3C62">
            <w:pPr>
              <w:pStyle w:val="TAL"/>
              <w:rPr>
                <w:sz w:val="16"/>
              </w:rPr>
            </w:pPr>
          </w:p>
        </w:tc>
      </w:tr>
      <w:tr w:rsidR="00BE3C62" w:rsidRPr="00BE3C62" w14:paraId="775D063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89DB" w14:textId="77777777" w:rsidR="004377C2" w:rsidRPr="00BE3C62" w:rsidRDefault="004377C2" w:rsidP="00BE3C62">
            <w:pPr>
              <w:pStyle w:val="TAL"/>
              <w:rPr>
                <w:sz w:val="16"/>
              </w:rPr>
            </w:pPr>
            <w:r w:rsidRPr="00BE3C62">
              <w:rPr>
                <w:sz w:val="16"/>
              </w:rPr>
              <w:t>C4-214859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15EF1"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08DD"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BA70"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1E59" w14:textId="77777777" w:rsidR="004377C2" w:rsidRPr="00BE3C62" w:rsidRDefault="004377C2" w:rsidP="00BE3C62">
            <w:pPr>
              <w:pStyle w:val="TAL"/>
              <w:rPr>
                <w:sz w:val="16"/>
              </w:rPr>
            </w:pPr>
            <w:r w:rsidRPr="00BE3C62">
              <w:rPr>
                <w:sz w:val="16"/>
              </w:rPr>
              <w:t>C4-214816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616FF" w14:textId="77777777" w:rsidR="004377C2" w:rsidRPr="00BE3C62" w:rsidRDefault="004377C2" w:rsidP="00BE3C62">
            <w:pPr>
              <w:pStyle w:val="TAL"/>
              <w:rPr>
                <w:sz w:val="16"/>
              </w:rPr>
            </w:pPr>
          </w:p>
        </w:tc>
      </w:tr>
      <w:tr w:rsidR="00BE3C62" w:rsidRPr="00BE3C62" w14:paraId="624DB5D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FE38" w14:textId="77777777" w:rsidR="004377C2" w:rsidRPr="00BE3C62" w:rsidRDefault="004377C2" w:rsidP="00BE3C62">
            <w:pPr>
              <w:pStyle w:val="TAL"/>
              <w:rPr>
                <w:sz w:val="16"/>
              </w:rPr>
            </w:pPr>
            <w:r w:rsidRPr="00BE3C62">
              <w:rPr>
                <w:sz w:val="16"/>
              </w:rPr>
              <w:t>C4-214860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97CB1" w14:textId="77777777" w:rsidR="004377C2" w:rsidRPr="00BE3C62" w:rsidRDefault="004377C2" w:rsidP="00BE3C62">
            <w:pPr>
              <w:pStyle w:val="TAL"/>
              <w:rPr>
                <w:sz w:val="16"/>
              </w:rPr>
            </w:pPr>
            <w:r w:rsidRPr="00BE3C62">
              <w:rPr>
                <w:sz w:val="16"/>
              </w:rPr>
              <w:t>Missing indication of UE support of NSSRG functionality in NSSF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15DA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ABB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343D" w14:textId="77777777" w:rsidR="004377C2" w:rsidRPr="00BE3C62" w:rsidRDefault="004377C2" w:rsidP="00BE3C62">
            <w:pPr>
              <w:pStyle w:val="TAL"/>
              <w:rPr>
                <w:sz w:val="16"/>
              </w:rPr>
            </w:pPr>
            <w:r w:rsidRPr="00BE3C62">
              <w:rPr>
                <w:sz w:val="16"/>
              </w:rPr>
              <w:t>C4-214857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012B" w14:textId="77777777" w:rsidR="004377C2" w:rsidRPr="00BE3C62" w:rsidRDefault="004377C2" w:rsidP="00BE3C62">
            <w:pPr>
              <w:pStyle w:val="TAL"/>
              <w:rPr>
                <w:sz w:val="16"/>
              </w:rPr>
            </w:pPr>
          </w:p>
        </w:tc>
      </w:tr>
      <w:tr w:rsidR="00BE3C62" w:rsidRPr="00BE3C62" w14:paraId="018DA29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71163" w14:textId="77777777" w:rsidR="004377C2" w:rsidRPr="00BE3C62" w:rsidRDefault="004377C2" w:rsidP="00BE3C62">
            <w:pPr>
              <w:pStyle w:val="TAL"/>
              <w:rPr>
                <w:sz w:val="16"/>
              </w:rPr>
            </w:pPr>
            <w:r w:rsidRPr="00BE3C62">
              <w:rPr>
                <w:sz w:val="16"/>
              </w:rPr>
              <w:t>C4-214861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2F9F3"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CA3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8E829"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F3A5E" w14:textId="77777777" w:rsidR="004377C2" w:rsidRPr="00BE3C62" w:rsidRDefault="004377C2" w:rsidP="00BE3C62">
            <w:pPr>
              <w:pStyle w:val="TAL"/>
              <w:rPr>
                <w:sz w:val="16"/>
              </w:rPr>
            </w:pPr>
            <w:r w:rsidRPr="00BE3C62">
              <w:rPr>
                <w:sz w:val="16"/>
              </w:rPr>
              <w:t>C4-214733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214E" w14:textId="77777777" w:rsidR="004377C2" w:rsidRPr="00BE3C62" w:rsidRDefault="004377C2" w:rsidP="00BE3C62">
            <w:pPr>
              <w:pStyle w:val="TAL"/>
              <w:rPr>
                <w:sz w:val="16"/>
              </w:rPr>
            </w:pPr>
          </w:p>
        </w:tc>
      </w:tr>
      <w:tr w:rsidR="00BE3C62" w:rsidRPr="00BE3C62" w14:paraId="7E43AC3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3ABB0" w14:textId="77777777" w:rsidR="004377C2" w:rsidRPr="00BE3C62" w:rsidRDefault="004377C2" w:rsidP="00BE3C62">
            <w:pPr>
              <w:pStyle w:val="TAL"/>
              <w:rPr>
                <w:sz w:val="16"/>
              </w:rPr>
            </w:pPr>
            <w:r w:rsidRPr="00BE3C62">
              <w:rPr>
                <w:sz w:val="16"/>
              </w:rPr>
              <w:t>C4-214862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E4C30"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BD32" w14:textId="77777777" w:rsidR="004377C2" w:rsidRPr="00BE3C62" w:rsidRDefault="004377C2" w:rsidP="00BE3C62">
            <w:pPr>
              <w:pStyle w:val="TAL"/>
              <w:rPr>
                <w:sz w:val="16"/>
              </w:rPr>
            </w:pPr>
            <w:r w:rsidRPr="00BE3C62">
              <w:rPr>
                <w:sz w:val="16"/>
              </w:rPr>
              <w:t>Huawei, Hewlett 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FEAAE"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BB93" w14:textId="77777777" w:rsidR="004377C2" w:rsidRPr="00BE3C62" w:rsidRDefault="004377C2" w:rsidP="00BE3C62">
            <w:pPr>
              <w:pStyle w:val="TAL"/>
              <w:rPr>
                <w:sz w:val="16"/>
              </w:rPr>
            </w:pPr>
            <w:r w:rsidRPr="00BE3C62">
              <w:rPr>
                <w:sz w:val="16"/>
              </w:rPr>
              <w:t>C4-214843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D03E" w14:textId="77777777" w:rsidR="004377C2" w:rsidRPr="00BE3C62" w:rsidRDefault="004377C2" w:rsidP="00BE3C62">
            <w:pPr>
              <w:pStyle w:val="TAL"/>
              <w:rPr>
                <w:sz w:val="16"/>
              </w:rPr>
            </w:pPr>
          </w:p>
        </w:tc>
      </w:tr>
      <w:tr w:rsidR="00BE3C62" w:rsidRPr="00BE3C62" w14:paraId="006059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D38F" w14:textId="77777777" w:rsidR="004377C2" w:rsidRPr="00BE3C62" w:rsidRDefault="004377C2" w:rsidP="00BE3C62">
            <w:pPr>
              <w:pStyle w:val="TAL"/>
              <w:rPr>
                <w:sz w:val="16"/>
              </w:rPr>
            </w:pPr>
            <w:r w:rsidRPr="00BE3C62">
              <w:rPr>
                <w:sz w:val="16"/>
              </w:rPr>
              <w:t>C4-214863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DBCE2"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232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B04C" w14:textId="77777777" w:rsidR="004377C2" w:rsidRPr="00BE3C62" w:rsidRDefault="004377C2" w:rsidP="00BE3C62">
            <w:pPr>
              <w:pStyle w:val="TAL"/>
              <w:rPr>
                <w:sz w:val="16"/>
              </w:rPr>
            </w:pPr>
            <w:r w:rsidRPr="00BE3C62">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0E80" w14:textId="77777777" w:rsidR="004377C2" w:rsidRPr="00BE3C62" w:rsidRDefault="004377C2" w:rsidP="00BE3C62">
            <w:pPr>
              <w:pStyle w:val="TAL"/>
              <w:rPr>
                <w:sz w:val="16"/>
              </w:rPr>
            </w:pPr>
            <w:r w:rsidRPr="00BE3C62">
              <w:rPr>
                <w:sz w:val="16"/>
              </w:rPr>
              <w:t>C4-214844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73BDC" w14:textId="77777777" w:rsidR="004377C2" w:rsidRPr="00BE3C62" w:rsidRDefault="004377C2" w:rsidP="00BE3C62">
            <w:pPr>
              <w:pStyle w:val="TAL"/>
              <w:rPr>
                <w:sz w:val="16"/>
              </w:rPr>
            </w:pPr>
            <w:r w:rsidRPr="00BE3C62">
              <w:rPr>
                <w:sz w:val="16"/>
              </w:rPr>
              <w:t>C4-214866</w:t>
            </w:r>
          </w:p>
        </w:tc>
      </w:tr>
      <w:tr w:rsidR="00BE3C62" w:rsidRPr="00BE3C62" w14:paraId="3B3431C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5F65" w14:textId="77777777" w:rsidR="004377C2" w:rsidRPr="00BE3C62" w:rsidRDefault="004377C2" w:rsidP="00BE3C62">
            <w:pPr>
              <w:pStyle w:val="TAL"/>
              <w:rPr>
                <w:sz w:val="16"/>
              </w:rPr>
            </w:pPr>
            <w:r w:rsidRPr="00BE3C62">
              <w:rPr>
                <w:sz w:val="16"/>
              </w:rPr>
              <w:t>C4-214864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56456" w14:textId="77777777" w:rsidR="004377C2" w:rsidRPr="00BE3C62" w:rsidRDefault="004377C2" w:rsidP="00BE3C62">
            <w:pPr>
              <w:pStyle w:val="TAL"/>
              <w:rPr>
                <w:sz w:val="16"/>
              </w:rPr>
            </w:pPr>
            <w:r w:rsidRPr="00BE3C62">
              <w:rPr>
                <w:sz w:val="16"/>
              </w:rPr>
              <w:t>interface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F366" w14:textId="77777777" w:rsidR="004377C2" w:rsidRPr="00BE3C62" w:rsidRDefault="004377C2" w:rsidP="00BE3C62">
            <w:pPr>
              <w:pStyle w:val="TAL"/>
              <w:rPr>
                <w:sz w:val="16"/>
              </w:rPr>
            </w:pPr>
            <w:r w:rsidRPr="00BE3C62">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7B8B"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3973" w14:textId="77777777" w:rsidR="004377C2" w:rsidRPr="00BE3C62" w:rsidRDefault="004377C2" w:rsidP="00BE3C62">
            <w:pPr>
              <w:pStyle w:val="TAL"/>
              <w:rPr>
                <w:sz w:val="16"/>
              </w:rPr>
            </w:pPr>
            <w:r w:rsidRPr="00BE3C62">
              <w:rPr>
                <w:sz w:val="16"/>
              </w:rPr>
              <w:t>C4-214334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9BDD" w14:textId="77777777" w:rsidR="004377C2" w:rsidRPr="00BE3C62" w:rsidRDefault="004377C2" w:rsidP="00BE3C62">
            <w:pPr>
              <w:pStyle w:val="TAL"/>
              <w:rPr>
                <w:sz w:val="16"/>
              </w:rPr>
            </w:pPr>
          </w:p>
        </w:tc>
      </w:tr>
      <w:tr w:rsidR="00BE3C62" w:rsidRPr="00BE3C62" w14:paraId="76B95FF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62D27" w14:textId="77777777" w:rsidR="004377C2" w:rsidRPr="00BE3C62" w:rsidRDefault="004377C2" w:rsidP="00BE3C62">
            <w:pPr>
              <w:pStyle w:val="TAL"/>
              <w:rPr>
                <w:sz w:val="16"/>
              </w:rPr>
            </w:pPr>
            <w:r w:rsidRPr="00BE3C62">
              <w:rPr>
                <w:sz w:val="16"/>
              </w:rPr>
              <w:t>C4-214865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2229" w14:textId="77777777" w:rsidR="004377C2" w:rsidRPr="00BE3C62" w:rsidRDefault="004377C2" w:rsidP="00BE3C62">
            <w:pPr>
              <w:pStyle w:val="TAL"/>
              <w:rPr>
                <w:sz w:val="16"/>
              </w:rPr>
            </w:pPr>
            <w:r w:rsidRPr="00BE3C62">
              <w:rPr>
                <w:sz w:val="16"/>
              </w:rPr>
              <w:t>Revised WID on 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E5570"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7BAA"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D14B" w14:textId="77777777" w:rsidR="004377C2" w:rsidRPr="00BE3C62" w:rsidRDefault="004377C2" w:rsidP="00BE3C62">
            <w:pPr>
              <w:pStyle w:val="TAL"/>
              <w:rPr>
                <w:sz w:val="16"/>
              </w:rPr>
            </w:pPr>
            <w:r w:rsidRPr="00BE3C62">
              <w:rPr>
                <w:sz w:val="16"/>
              </w:rPr>
              <w:t>C4-214560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E59" w14:textId="77777777" w:rsidR="004377C2" w:rsidRPr="00BE3C62" w:rsidRDefault="004377C2" w:rsidP="00BE3C62">
            <w:pPr>
              <w:pStyle w:val="TAL"/>
              <w:rPr>
                <w:sz w:val="16"/>
              </w:rPr>
            </w:pPr>
          </w:p>
        </w:tc>
      </w:tr>
      <w:tr w:rsidR="00BE3C62" w:rsidRPr="00BE3C62" w14:paraId="53A7666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2AB2B" w14:textId="77777777" w:rsidR="004377C2" w:rsidRPr="00BE3C62" w:rsidRDefault="004377C2" w:rsidP="00BE3C62">
            <w:pPr>
              <w:pStyle w:val="TAL"/>
              <w:rPr>
                <w:sz w:val="16"/>
              </w:rPr>
            </w:pPr>
            <w:r w:rsidRPr="00BE3C62">
              <w:rPr>
                <w:sz w:val="16"/>
              </w:rPr>
              <w:t>C4-214866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6BF6"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7FF4" w14:textId="77777777" w:rsidR="004377C2" w:rsidRPr="00BE3C62" w:rsidRDefault="004377C2" w:rsidP="00BE3C62">
            <w:pPr>
              <w:pStyle w:val="TAL"/>
              <w:rPr>
                <w:sz w:val="16"/>
              </w:rPr>
            </w:pPr>
            <w:r w:rsidRPr="00BE3C62">
              <w:rPr>
                <w:sz w:val="16"/>
              </w:rPr>
              <w:t>Huawei, Hewlett 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08756" w14:textId="77777777" w:rsidR="004377C2" w:rsidRPr="00BE3C62" w:rsidRDefault="004377C2" w:rsidP="00BE3C62">
            <w:pPr>
              <w:pStyle w:val="TAL"/>
              <w:rPr>
                <w:sz w:val="16"/>
              </w:rPr>
            </w:pPr>
            <w:r w:rsidRPr="00BE3C62">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C3F7" w14:textId="77777777" w:rsidR="004377C2" w:rsidRPr="00BE3C62" w:rsidRDefault="004377C2" w:rsidP="00BE3C62">
            <w:pPr>
              <w:pStyle w:val="TAL"/>
              <w:rPr>
                <w:sz w:val="16"/>
              </w:rPr>
            </w:pPr>
            <w:r w:rsidRPr="00BE3C62">
              <w:rPr>
                <w:sz w:val="16"/>
              </w:rPr>
              <w:t>C4-214863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E866A" w14:textId="77777777" w:rsidR="004377C2" w:rsidRPr="00BE3C62" w:rsidRDefault="004377C2" w:rsidP="00BE3C62">
            <w:pPr>
              <w:pStyle w:val="TAL"/>
              <w:rPr>
                <w:sz w:val="16"/>
              </w:rPr>
            </w:pPr>
          </w:p>
        </w:tc>
      </w:tr>
    </w:tbl>
    <w:p w14:paraId="580F50DB" w14:textId="77777777" w:rsidR="004377C2" w:rsidRDefault="004377C2" w:rsidP="004377C2"/>
    <w:p w14:paraId="5E9DD58C" w14:textId="77777777" w:rsidR="004377C2" w:rsidRDefault="004377C2" w:rsidP="004377C2">
      <w:pPr>
        <w:pStyle w:val="Heading3"/>
      </w:pPr>
      <w:bookmarkStart w:id="147" w:name="_Toc81397719"/>
      <w:r>
        <w:t>A2: Tdoc decision timing</w:t>
      </w:r>
      <w:bookmarkEnd w:id="147"/>
    </w:p>
    <w:p w14:paraId="68163C97" w14:textId="77777777" w:rsidR="004377C2" w:rsidRDefault="004377C2" w:rsidP="004377C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BE3C62" w:rsidRPr="00BE3C62" w14:paraId="43BE90C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59CD" w14:textId="77777777" w:rsidR="004377C2" w:rsidRDefault="004377C2" w:rsidP="00BE3C6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EB5C" w14:textId="77777777" w:rsidR="004377C2" w:rsidRDefault="004377C2" w:rsidP="00BE3C62">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5F2C1" w14:textId="77777777" w:rsidR="004377C2" w:rsidRDefault="004377C2" w:rsidP="00BE3C62">
            <w:pPr>
              <w:pStyle w:val="TAH"/>
            </w:pPr>
            <w:r>
              <w:t>Decision</w:t>
            </w:r>
          </w:p>
        </w:tc>
      </w:tr>
    </w:tbl>
    <w:p w14:paraId="00C52B1E" w14:textId="77777777" w:rsidR="004377C2" w:rsidRDefault="004377C2" w:rsidP="004377C2"/>
    <w:p w14:paraId="2713C4F0" w14:textId="77777777" w:rsidR="004377C2" w:rsidRDefault="004377C2" w:rsidP="004377C2">
      <w:pPr>
        <w:pStyle w:val="Heading2"/>
      </w:pPr>
      <w:r>
        <w:br w:type="page"/>
      </w:r>
      <w:bookmarkStart w:id="148" w:name="_Toc81397720"/>
      <w:r>
        <w:lastRenderedPageBreak/>
        <w:t>Annex B: List of change requests</w:t>
      </w:r>
      <w:bookmarkEnd w:id="148"/>
    </w:p>
    <w:p w14:paraId="3C76F704" w14:textId="77777777" w:rsidR="004377C2" w:rsidRDefault="004377C2" w:rsidP="004377C2">
      <w:pPr>
        <w:pStyle w:val="TH"/>
      </w:pP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00"/>
        <w:gridCol w:w="1684"/>
        <w:gridCol w:w="706"/>
        <w:gridCol w:w="572"/>
        <w:gridCol w:w="547"/>
        <w:gridCol w:w="510"/>
        <w:gridCol w:w="507"/>
        <w:gridCol w:w="1364"/>
        <w:gridCol w:w="967"/>
      </w:tblGrid>
      <w:tr w:rsidR="00BE3C62" w:rsidRPr="00BE3C62" w14:paraId="6B4690E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F32E7" w14:textId="77777777" w:rsidR="004377C2" w:rsidRDefault="004377C2" w:rsidP="00BE3C6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8D01" w14:textId="77777777" w:rsidR="004377C2" w:rsidRDefault="004377C2" w:rsidP="00BE3C62">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24F9" w14:textId="77777777" w:rsidR="004377C2" w:rsidRDefault="004377C2" w:rsidP="00BE3C62">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347B" w14:textId="77777777" w:rsidR="004377C2" w:rsidRDefault="004377C2" w:rsidP="00BE3C62">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2C39" w14:textId="77777777" w:rsidR="004377C2" w:rsidRDefault="004377C2" w:rsidP="00BE3C62">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462DE" w14:textId="77777777" w:rsidR="004377C2" w:rsidRDefault="004377C2" w:rsidP="00BE3C62">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C886" w14:textId="77777777" w:rsidR="004377C2" w:rsidRDefault="004377C2" w:rsidP="00BE3C62">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6897C" w14:textId="77777777" w:rsidR="004377C2" w:rsidRDefault="004377C2" w:rsidP="00BE3C62">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147E" w14:textId="77777777" w:rsidR="004377C2" w:rsidRDefault="004377C2" w:rsidP="00BE3C62">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F353" w14:textId="77777777" w:rsidR="004377C2" w:rsidRDefault="004377C2" w:rsidP="00BE3C62">
            <w:pPr>
              <w:pStyle w:val="TAH"/>
            </w:pPr>
            <w:r>
              <w:t>Decision</w:t>
            </w:r>
          </w:p>
        </w:tc>
      </w:tr>
      <w:tr w:rsidR="00BE3C62" w:rsidRPr="00BE3C62" w14:paraId="637600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5214" w14:textId="77777777" w:rsidR="004377C2" w:rsidRPr="00BE3C62" w:rsidRDefault="004377C2" w:rsidP="00BE3C62">
            <w:pPr>
              <w:pStyle w:val="TAL"/>
              <w:rPr>
                <w:sz w:val="16"/>
              </w:rPr>
            </w:pPr>
            <w:r w:rsidRPr="00BE3C62">
              <w:rPr>
                <w:sz w:val="16"/>
              </w:rPr>
              <w:t>C4-214182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807C" w14:textId="77777777" w:rsidR="004377C2" w:rsidRPr="00BE3C62" w:rsidRDefault="004377C2" w:rsidP="00BE3C62">
            <w:pPr>
              <w:pStyle w:val="TAL"/>
              <w:rPr>
                <w:sz w:val="16"/>
              </w:rPr>
            </w:pPr>
            <w:r w:rsidRPr="00BE3C62">
              <w:rPr>
                <w:sz w:val="16"/>
              </w:rPr>
              <w:t>Self-assignment 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103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C7296" w14:textId="77777777" w:rsidR="004377C2" w:rsidRPr="00BE3C62" w:rsidRDefault="004377C2" w:rsidP="00BE3C62">
            <w:pPr>
              <w:pStyle w:val="TAL"/>
              <w:rPr>
                <w:sz w:val="16"/>
              </w:rPr>
            </w:pPr>
            <w:r w:rsidRPr="00BE3C62">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C586" w14:textId="77777777" w:rsidR="004377C2" w:rsidRPr="00BE3C62" w:rsidRDefault="004377C2" w:rsidP="00BE3C62">
            <w:pPr>
              <w:pStyle w:val="TAL"/>
              <w:rPr>
                <w:sz w:val="16"/>
              </w:rPr>
            </w:pPr>
            <w:r w:rsidRPr="00BE3C62">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A883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53F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AD89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4F8B8" w14:textId="77777777" w:rsidR="004377C2" w:rsidRPr="00BE3C62" w:rsidRDefault="004377C2" w:rsidP="00BE3C62">
            <w:pPr>
              <w:pStyle w:val="TAL"/>
              <w:rPr>
                <w:sz w:val="16"/>
              </w:rPr>
            </w:pPr>
            <w:r w:rsidRPr="00BE3C62">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68415" w14:textId="77777777" w:rsidR="004377C2" w:rsidRPr="00BE3C62" w:rsidRDefault="004377C2" w:rsidP="00BE3C62">
            <w:pPr>
              <w:pStyle w:val="TAL"/>
              <w:rPr>
                <w:sz w:val="16"/>
              </w:rPr>
            </w:pPr>
            <w:r w:rsidRPr="00BE3C62">
              <w:rPr>
                <w:sz w:val="16"/>
              </w:rPr>
              <w:t>agreed</w:t>
            </w:r>
          </w:p>
        </w:tc>
      </w:tr>
      <w:tr w:rsidR="00BE3C62" w:rsidRPr="00BE3C62" w14:paraId="58FDDD2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9E27" w14:textId="77777777" w:rsidR="004377C2" w:rsidRPr="00BE3C62" w:rsidRDefault="004377C2" w:rsidP="00BE3C62">
            <w:pPr>
              <w:pStyle w:val="TAL"/>
              <w:rPr>
                <w:sz w:val="16"/>
              </w:rPr>
            </w:pPr>
            <w:r w:rsidRPr="00BE3C62">
              <w:rPr>
                <w:sz w:val="16"/>
              </w:rPr>
              <w:t>C4-214230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0966" w14:textId="77777777" w:rsidR="004377C2" w:rsidRPr="00BE3C62" w:rsidRDefault="004377C2" w:rsidP="00BE3C62">
            <w:pPr>
              <w:pStyle w:val="TAL"/>
              <w:rPr>
                <w:sz w:val="16"/>
              </w:rPr>
            </w:pPr>
            <w:r w:rsidRPr="00BE3C62">
              <w:rPr>
                <w:sz w:val="16"/>
              </w:rPr>
              <w:t>Definition of TMGI for MBS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4F9D"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37C4" w14:textId="77777777" w:rsidR="004377C2" w:rsidRPr="00BE3C62" w:rsidRDefault="004377C2" w:rsidP="00BE3C62">
            <w:pPr>
              <w:pStyle w:val="TAL"/>
              <w:rPr>
                <w:sz w:val="16"/>
              </w:rPr>
            </w:pPr>
            <w:r w:rsidRPr="00BE3C62">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2C3F" w14:textId="77777777" w:rsidR="004377C2" w:rsidRPr="00BE3C62" w:rsidRDefault="004377C2" w:rsidP="00BE3C62">
            <w:pPr>
              <w:pStyle w:val="TAL"/>
              <w:rPr>
                <w:sz w:val="16"/>
              </w:rPr>
            </w:pPr>
            <w:r w:rsidRPr="00BE3C62">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691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83E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42B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BA4E" w14:textId="77777777" w:rsidR="004377C2" w:rsidRPr="00BE3C62" w:rsidRDefault="004377C2" w:rsidP="00BE3C62">
            <w:pPr>
              <w:pStyle w:val="TAL"/>
              <w:rPr>
                <w:sz w:val="16"/>
              </w:rPr>
            </w:pPr>
            <w:r w:rsidRPr="00BE3C62">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08FF" w14:textId="77777777" w:rsidR="004377C2" w:rsidRPr="00BE3C62" w:rsidRDefault="004377C2" w:rsidP="00BE3C62">
            <w:pPr>
              <w:pStyle w:val="TAL"/>
              <w:rPr>
                <w:sz w:val="16"/>
              </w:rPr>
            </w:pPr>
            <w:r w:rsidRPr="00BE3C62">
              <w:rPr>
                <w:sz w:val="16"/>
              </w:rPr>
              <w:t>agreed</w:t>
            </w:r>
          </w:p>
        </w:tc>
      </w:tr>
      <w:tr w:rsidR="00BE3C62" w:rsidRPr="00BE3C62" w14:paraId="4F04FA2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0133" w14:textId="77777777" w:rsidR="004377C2" w:rsidRPr="00BE3C62" w:rsidRDefault="004377C2" w:rsidP="00BE3C62">
            <w:pPr>
              <w:pStyle w:val="TAL"/>
              <w:rPr>
                <w:sz w:val="16"/>
              </w:rPr>
            </w:pPr>
            <w:r w:rsidRPr="00BE3C62">
              <w:rPr>
                <w:sz w:val="16"/>
              </w:rPr>
              <w:t>C4-214231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BC92" w14:textId="77777777" w:rsidR="004377C2" w:rsidRPr="00BE3C62" w:rsidRDefault="004377C2" w:rsidP="00BE3C62">
            <w:pPr>
              <w:pStyle w:val="TAL"/>
              <w:rPr>
                <w:sz w:val="16"/>
              </w:rPr>
            </w:pPr>
            <w:r w:rsidRPr="00BE3C62">
              <w:rPr>
                <w:sz w:val="16"/>
              </w:rPr>
              <w:t>Definition of Area Session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0BF9"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2E9E" w14:textId="77777777" w:rsidR="004377C2" w:rsidRPr="00BE3C62" w:rsidRDefault="004377C2" w:rsidP="00BE3C62">
            <w:pPr>
              <w:pStyle w:val="TAL"/>
              <w:rPr>
                <w:sz w:val="16"/>
              </w:rPr>
            </w:pPr>
            <w:r w:rsidRPr="00BE3C62">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3119" w14:textId="77777777" w:rsidR="004377C2" w:rsidRPr="00BE3C62" w:rsidRDefault="004377C2" w:rsidP="00BE3C62">
            <w:pPr>
              <w:pStyle w:val="TAL"/>
              <w:rPr>
                <w:sz w:val="16"/>
              </w:rPr>
            </w:pPr>
            <w:r w:rsidRPr="00BE3C62">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73C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A87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154F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8EBA" w14:textId="77777777" w:rsidR="004377C2" w:rsidRPr="00BE3C62" w:rsidRDefault="004377C2" w:rsidP="00BE3C62">
            <w:pPr>
              <w:pStyle w:val="TAL"/>
              <w:rPr>
                <w:sz w:val="16"/>
              </w:rPr>
            </w:pPr>
            <w:r w:rsidRPr="00BE3C62">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1BA2" w14:textId="77777777" w:rsidR="004377C2" w:rsidRPr="00BE3C62" w:rsidRDefault="004377C2" w:rsidP="00BE3C62">
            <w:pPr>
              <w:pStyle w:val="TAL"/>
              <w:rPr>
                <w:sz w:val="16"/>
              </w:rPr>
            </w:pPr>
            <w:r w:rsidRPr="00BE3C62">
              <w:rPr>
                <w:sz w:val="16"/>
              </w:rPr>
              <w:t>agreed</w:t>
            </w:r>
          </w:p>
        </w:tc>
      </w:tr>
      <w:tr w:rsidR="00BE3C62" w:rsidRPr="00BE3C62" w14:paraId="4659557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A6BB" w14:textId="77777777" w:rsidR="004377C2" w:rsidRPr="00BE3C62" w:rsidRDefault="004377C2" w:rsidP="00BE3C62">
            <w:pPr>
              <w:pStyle w:val="TAL"/>
              <w:rPr>
                <w:sz w:val="16"/>
              </w:rPr>
            </w:pPr>
            <w:r w:rsidRPr="00BE3C62">
              <w:rPr>
                <w:sz w:val="16"/>
              </w:rPr>
              <w:t>C4-214508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1C9E" w14:textId="77777777" w:rsidR="004377C2" w:rsidRPr="00BE3C62" w:rsidRDefault="004377C2" w:rsidP="00BE3C62">
            <w:pPr>
              <w:pStyle w:val="TAL"/>
              <w:rPr>
                <w:sz w:val="16"/>
              </w:rPr>
            </w:pPr>
            <w:r w:rsidRPr="00BE3C62">
              <w:rPr>
                <w:sz w:val="16"/>
              </w:rPr>
              <w:t>FQDN for 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9438" w14:textId="77777777" w:rsidR="004377C2" w:rsidRPr="00BE3C62" w:rsidRDefault="004377C2" w:rsidP="00BE3C62">
            <w:pPr>
              <w:pStyle w:val="TAL"/>
              <w:rPr>
                <w:sz w:val="16"/>
              </w:rPr>
            </w:pPr>
            <w:r w:rsidRPr="00BE3C62">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F260" w14:textId="77777777" w:rsidR="004377C2" w:rsidRPr="00BE3C62" w:rsidRDefault="004377C2" w:rsidP="00BE3C62">
            <w:pPr>
              <w:pStyle w:val="TAL"/>
              <w:rPr>
                <w:sz w:val="16"/>
              </w:rPr>
            </w:pPr>
            <w:r w:rsidRPr="00BE3C62">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1208" w14:textId="77777777" w:rsidR="004377C2" w:rsidRPr="00BE3C62" w:rsidRDefault="004377C2" w:rsidP="00BE3C62">
            <w:pPr>
              <w:pStyle w:val="TAL"/>
              <w:rPr>
                <w:sz w:val="16"/>
              </w:rPr>
            </w:pPr>
            <w:r w:rsidRPr="00BE3C62">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AFD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E3B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7D3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594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0E3F" w14:textId="77777777" w:rsidR="004377C2" w:rsidRPr="00BE3C62" w:rsidRDefault="004377C2" w:rsidP="00BE3C62">
            <w:pPr>
              <w:pStyle w:val="TAL"/>
              <w:rPr>
                <w:sz w:val="16"/>
              </w:rPr>
            </w:pPr>
            <w:r w:rsidRPr="00BE3C62">
              <w:rPr>
                <w:sz w:val="16"/>
              </w:rPr>
              <w:t>revised</w:t>
            </w:r>
          </w:p>
        </w:tc>
      </w:tr>
      <w:tr w:rsidR="00BE3C62" w:rsidRPr="00BE3C62" w14:paraId="4265BC7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64A3" w14:textId="77777777" w:rsidR="004377C2" w:rsidRPr="00BE3C62" w:rsidRDefault="004377C2" w:rsidP="00BE3C62">
            <w:pPr>
              <w:pStyle w:val="TAL"/>
              <w:rPr>
                <w:sz w:val="16"/>
              </w:rPr>
            </w:pPr>
            <w:r w:rsidRPr="00BE3C62">
              <w:rPr>
                <w:sz w:val="16"/>
              </w:rPr>
              <w:t>C4-214737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EC550" w14:textId="77777777" w:rsidR="004377C2" w:rsidRPr="00BE3C62" w:rsidRDefault="004377C2" w:rsidP="00BE3C62">
            <w:pPr>
              <w:pStyle w:val="TAL"/>
              <w:rPr>
                <w:sz w:val="16"/>
              </w:rPr>
            </w:pPr>
            <w:r w:rsidRPr="00BE3C62">
              <w:rPr>
                <w:sz w:val="16"/>
              </w:rPr>
              <w:t>FQDN for 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470E5" w14:textId="77777777" w:rsidR="004377C2" w:rsidRPr="00BE3C62" w:rsidRDefault="004377C2" w:rsidP="00BE3C62">
            <w:pPr>
              <w:pStyle w:val="TAL"/>
              <w:rPr>
                <w:sz w:val="16"/>
              </w:rPr>
            </w:pPr>
            <w:r w:rsidRPr="00BE3C62">
              <w:rPr>
                <w:sz w:val="16"/>
              </w:rPr>
              <w:t>Qualcomm Incorporated,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CB13" w14:textId="77777777" w:rsidR="004377C2" w:rsidRPr="00BE3C62" w:rsidRDefault="004377C2" w:rsidP="00BE3C62">
            <w:pPr>
              <w:pStyle w:val="TAL"/>
              <w:rPr>
                <w:sz w:val="16"/>
              </w:rPr>
            </w:pPr>
            <w:r w:rsidRPr="00BE3C62">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4F21" w14:textId="77777777" w:rsidR="004377C2" w:rsidRPr="00BE3C62" w:rsidRDefault="004377C2" w:rsidP="00BE3C62">
            <w:pPr>
              <w:pStyle w:val="TAL"/>
              <w:rPr>
                <w:sz w:val="16"/>
              </w:rPr>
            </w:pPr>
            <w:r w:rsidRPr="00BE3C62">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5373"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079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26A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F057"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60B21" w14:textId="77777777" w:rsidR="004377C2" w:rsidRPr="00BE3C62" w:rsidRDefault="004377C2" w:rsidP="00BE3C62">
            <w:pPr>
              <w:pStyle w:val="TAL"/>
              <w:rPr>
                <w:sz w:val="16"/>
              </w:rPr>
            </w:pPr>
            <w:r w:rsidRPr="00BE3C62">
              <w:rPr>
                <w:sz w:val="16"/>
              </w:rPr>
              <w:t>agreed</w:t>
            </w:r>
          </w:p>
        </w:tc>
      </w:tr>
      <w:tr w:rsidR="00BE3C62" w:rsidRPr="00BE3C62" w14:paraId="3A3A004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B1184" w14:textId="77777777" w:rsidR="004377C2" w:rsidRPr="00BE3C62" w:rsidRDefault="004377C2" w:rsidP="00BE3C62">
            <w:pPr>
              <w:pStyle w:val="TAL"/>
              <w:rPr>
                <w:sz w:val="16"/>
              </w:rPr>
            </w:pPr>
            <w:r w:rsidRPr="00BE3C62">
              <w:rPr>
                <w:sz w:val="16"/>
              </w:rPr>
              <w:t>C4-214672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E651" w14:textId="77777777" w:rsidR="004377C2" w:rsidRPr="00BE3C62" w:rsidRDefault="004377C2" w:rsidP="00BE3C62">
            <w:pPr>
              <w:pStyle w:val="TAL"/>
              <w:rPr>
                <w:sz w:val="16"/>
              </w:rPr>
            </w:pPr>
            <w:r w:rsidRPr="00BE3C62">
              <w:rPr>
                <w:sz w:val="16"/>
              </w:rPr>
              <w:t>Slice "SD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AACF" w14:textId="77777777" w:rsidR="004377C2" w:rsidRPr="00BE3C62" w:rsidRDefault="004377C2" w:rsidP="00BE3C62">
            <w:pPr>
              <w:pStyle w:val="TAL"/>
              <w:rPr>
                <w:sz w:val="16"/>
              </w:rPr>
            </w:pPr>
            <w:r w:rsidRPr="00BE3C62">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AAED" w14:textId="77777777" w:rsidR="004377C2" w:rsidRPr="00BE3C62" w:rsidRDefault="004377C2" w:rsidP="00BE3C62">
            <w:pPr>
              <w:pStyle w:val="TAL"/>
              <w:rPr>
                <w:sz w:val="16"/>
              </w:rPr>
            </w:pPr>
            <w:r w:rsidRPr="00BE3C62">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23D3B" w14:textId="77777777" w:rsidR="004377C2" w:rsidRPr="00BE3C62" w:rsidRDefault="004377C2" w:rsidP="00BE3C62">
            <w:pPr>
              <w:pStyle w:val="TAL"/>
              <w:rPr>
                <w:sz w:val="16"/>
              </w:rPr>
            </w:pPr>
            <w:r w:rsidRPr="00BE3C62">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3F97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4B6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8E3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ED36"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F58D" w14:textId="77777777" w:rsidR="004377C2" w:rsidRPr="00BE3C62" w:rsidRDefault="004377C2" w:rsidP="00BE3C62">
            <w:pPr>
              <w:pStyle w:val="TAL"/>
              <w:rPr>
                <w:sz w:val="16"/>
              </w:rPr>
            </w:pPr>
            <w:r w:rsidRPr="00BE3C62">
              <w:rPr>
                <w:sz w:val="16"/>
              </w:rPr>
              <w:t>agreed</w:t>
            </w:r>
          </w:p>
        </w:tc>
      </w:tr>
      <w:tr w:rsidR="00BE3C62" w:rsidRPr="00BE3C62" w14:paraId="581A697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BC3E" w14:textId="77777777" w:rsidR="004377C2" w:rsidRPr="00BE3C62" w:rsidRDefault="004377C2" w:rsidP="00BE3C62">
            <w:pPr>
              <w:pStyle w:val="TAL"/>
              <w:rPr>
                <w:sz w:val="16"/>
              </w:rPr>
            </w:pPr>
            <w:r w:rsidRPr="00BE3C62">
              <w:rPr>
                <w:sz w:val="16"/>
              </w:rPr>
              <w:t>C4-214256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A6F50" w14:textId="77777777" w:rsidR="004377C2" w:rsidRPr="00BE3C62" w:rsidRDefault="004377C2" w:rsidP="00BE3C62">
            <w:pPr>
              <w:pStyle w:val="TAL"/>
              <w:rPr>
                <w:sz w:val="16"/>
              </w:rPr>
            </w:pPr>
            <w:r w:rsidRPr="00BE3C62">
              <w:rPr>
                <w:sz w:val="16"/>
              </w:rPr>
              <w:t>Restoration of PDN connections served by a combined SGW/PGW in 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334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4A46C" w14:textId="77777777" w:rsidR="004377C2" w:rsidRPr="00BE3C62" w:rsidRDefault="004377C2" w:rsidP="00BE3C62">
            <w:pPr>
              <w:pStyle w:val="TAL"/>
              <w:rPr>
                <w:sz w:val="16"/>
              </w:rPr>
            </w:pPr>
            <w:r w:rsidRPr="00BE3C62">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B295" w14:textId="77777777" w:rsidR="004377C2" w:rsidRPr="00BE3C62" w:rsidRDefault="004377C2" w:rsidP="00BE3C62">
            <w:pPr>
              <w:pStyle w:val="TAL"/>
              <w:rPr>
                <w:sz w:val="16"/>
              </w:rPr>
            </w:pPr>
            <w:r w:rsidRPr="00BE3C62">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BCD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859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7A2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8CA0B" w14:textId="77777777" w:rsidR="004377C2" w:rsidRPr="00BE3C62" w:rsidRDefault="004377C2" w:rsidP="00BE3C62">
            <w:pPr>
              <w:pStyle w:val="TAL"/>
              <w:rPr>
                <w:sz w:val="16"/>
              </w:rPr>
            </w:pPr>
            <w:r w:rsidRPr="00BE3C62">
              <w:rPr>
                <w:sz w:val="16"/>
              </w:rPr>
              <w:t>TEI17, 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DC96" w14:textId="77777777" w:rsidR="004377C2" w:rsidRPr="00BE3C62" w:rsidRDefault="004377C2" w:rsidP="00BE3C62">
            <w:pPr>
              <w:pStyle w:val="TAL"/>
              <w:rPr>
                <w:sz w:val="16"/>
              </w:rPr>
            </w:pPr>
            <w:r w:rsidRPr="00BE3C62">
              <w:rPr>
                <w:sz w:val="16"/>
              </w:rPr>
              <w:t>revised</w:t>
            </w:r>
          </w:p>
        </w:tc>
      </w:tr>
      <w:tr w:rsidR="00BE3C62" w:rsidRPr="00BE3C62" w14:paraId="2B7271F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E78E" w14:textId="77777777" w:rsidR="004377C2" w:rsidRPr="00BE3C62" w:rsidRDefault="004377C2" w:rsidP="00BE3C62">
            <w:pPr>
              <w:pStyle w:val="TAL"/>
              <w:rPr>
                <w:sz w:val="16"/>
              </w:rPr>
            </w:pPr>
            <w:r w:rsidRPr="00BE3C62">
              <w:rPr>
                <w:sz w:val="16"/>
              </w:rPr>
              <w:t>C4-214636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BE697" w14:textId="77777777" w:rsidR="004377C2" w:rsidRPr="00BE3C62" w:rsidRDefault="004377C2" w:rsidP="00BE3C62">
            <w:pPr>
              <w:pStyle w:val="TAL"/>
              <w:rPr>
                <w:sz w:val="16"/>
              </w:rPr>
            </w:pPr>
            <w:r w:rsidRPr="00BE3C62">
              <w:rPr>
                <w:sz w:val="16"/>
              </w:rPr>
              <w:t>Restoration of PDN connections served by a combined SGW/PGW in 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9E49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2E4AD" w14:textId="77777777" w:rsidR="004377C2" w:rsidRPr="00BE3C62" w:rsidRDefault="004377C2" w:rsidP="00BE3C62">
            <w:pPr>
              <w:pStyle w:val="TAL"/>
              <w:rPr>
                <w:sz w:val="16"/>
              </w:rPr>
            </w:pPr>
            <w:r w:rsidRPr="00BE3C62">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6B55" w14:textId="77777777" w:rsidR="004377C2" w:rsidRPr="00BE3C62" w:rsidRDefault="004377C2" w:rsidP="00BE3C62">
            <w:pPr>
              <w:pStyle w:val="TAL"/>
              <w:rPr>
                <w:sz w:val="16"/>
              </w:rPr>
            </w:pPr>
            <w:r w:rsidRPr="00BE3C62">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17559"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9D2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D392F"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B3B0" w14:textId="77777777" w:rsidR="004377C2" w:rsidRPr="00BE3C62" w:rsidRDefault="004377C2" w:rsidP="00BE3C62">
            <w:pPr>
              <w:pStyle w:val="TAL"/>
              <w:rPr>
                <w:sz w:val="16"/>
              </w:rPr>
            </w:pPr>
            <w:r w:rsidRPr="00BE3C62">
              <w:rPr>
                <w:sz w:val="16"/>
              </w:rPr>
              <w:t>TEI17, 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54B31" w14:textId="77777777" w:rsidR="004377C2" w:rsidRPr="00BE3C62" w:rsidRDefault="004377C2" w:rsidP="00BE3C62">
            <w:pPr>
              <w:pStyle w:val="TAL"/>
              <w:rPr>
                <w:sz w:val="16"/>
              </w:rPr>
            </w:pPr>
            <w:r w:rsidRPr="00BE3C62">
              <w:rPr>
                <w:sz w:val="16"/>
              </w:rPr>
              <w:t>agreed</w:t>
            </w:r>
          </w:p>
        </w:tc>
      </w:tr>
      <w:tr w:rsidR="00BE3C62" w:rsidRPr="00BE3C62" w14:paraId="6CB36FF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D2EC" w14:textId="77777777" w:rsidR="004377C2" w:rsidRPr="00BE3C62" w:rsidRDefault="004377C2" w:rsidP="00BE3C62">
            <w:pPr>
              <w:pStyle w:val="TAL"/>
              <w:rPr>
                <w:sz w:val="16"/>
              </w:rPr>
            </w:pPr>
            <w:r w:rsidRPr="00BE3C62">
              <w:rPr>
                <w:sz w:val="16"/>
              </w:rPr>
              <w:t>C4-214211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83AB" w14:textId="77777777" w:rsidR="004377C2" w:rsidRPr="00BE3C62" w:rsidRDefault="004377C2" w:rsidP="00BE3C62">
            <w:pPr>
              <w:pStyle w:val="TAL"/>
              <w:rPr>
                <w:sz w:val="16"/>
              </w:rPr>
            </w:pPr>
            <w:r w:rsidRPr="00BE3C62">
              <w:rPr>
                <w:sz w:val="16"/>
              </w:rPr>
              <w:t>Improvements to I-SMF/V-SMF Restoration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3274"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6561" w14:textId="77777777" w:rsidR="004377C2" w:rsidRPr="00BE3C62" w:rsidRDefault="004377C2" w:rsidP="00BE3C62">
            <w:pPr>
              <w:pStyle w:val="TAL"/>
              <w:rPr>
                <w:sz w:val="16"/>
              </w:rPr>
            </w:pPr>
            <w:r w:rsidRPr="00BE3C62">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520E3" w14:textId="77777777" w:rsidR="004377C2" w:rsidRPr="00BE3C62" w:rsidRDefault="004377C2" w:rsidP="00BE3C62">
            <w:pPr>
              <w:pStyle w:val="TAL"/>
              <w:rPr>
                <w:sz w:val="16"/>
              </w:rPr>
            </w:pPr>
            <w:r w:rsidRPr="00BE3C62">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9ED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CFF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B28A"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0504" w14:textId="77777777" w:rsidR="004377C2" w:rsidRPr="00BE3C62" w:rsidRDefault="004377C2" w:rsidP="00BE3C62">
            <w:pPr>
              <w:pStyle w:val="TAL"/>
              <w:rPr>
                <w:sz w:val="16"/>
              </w:rPr>
            </w:pPr>
            <w:r w:rsidRPr="00BE3C62">
              <w:rPr>
                <w:sz w:val="16"/>
              </w:rPr>
              <w:t>ETSUN,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3CBA" w14:textId="77777777" w:rsidR="004377C2" w:rsidRPr="00BE3C62" w:rsidRDefault="004377C2" w:rsidP="00BE3C62">
            <w:pPr>
              <w:pStyle w:val="TAL"/>
              <w:rPr>
                <w:sz w:val="16"/>
              </w:rPr>
            </w:pPr>
            <w:r w:rsidRPr="00BE3C62">
              <w:rPr>
                <w:sz w:val="16"/>
              </w:rPr>
              <w:t>postponed</w:t>
            </w:r>
          </w:p>
        </w:tc>
      </w:tr>
      <w:tr w:rsidR="00BE3C62" w:rsidRPr="00BE3C62" w14:paraId="2976FDD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BC3CE" w14:textId="77777777" w:rsidR="004377C2" w:rsidRPr="00BE3C62" w:rsidRDefault="004377C2" w:rsidP="00BE3C62">
            <w:pPr>
              <w:pStyle w:val="TAL"/>
              <w:rPr>
                <w:sz w:val="16"/>
              </w:rPr>
            </w:pPr>
            <w:r w:rsidRPr="00BE3C62">
              <w:rPr>
                <w:sz w:val="16"/>
              </w:rPr>
              <w:t>C4-214509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38497" w14:textId="77777777" w:rsidR="004377C2" w:rsidRPr="00BE3C62" w:rsidRDefault="004377C2" w:rsidP="00BE3C62">
            <w:pPr>
              <w:pStyle w:val="TAL"/>
              <w:rPr>
                <w:sz w:val="16"/>
              </w:rPr>
            </w:pPr>
            <w:r w:rsidRPr="00BE3C62">
              <w:rPr>
                <w:sz w:val="16"/>
              </w:rPr>
              <w:t>Restoration of SM contexts affected by a partial or complete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44A8"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0DCE3" w14:textId="77777777" w:rsidR="004377C2" w:rsidRPr="00BE3C62" w:rsidRDefault="004377C2" w:rsidP="00BE3C62">
            <w:pPr>
              <w:pStyle w:val="TAL"/>
              <w:rPr>
                <w:sz w:val="16"/>
              </w:rPr>
            </w:pPr>
            <w:r w:rsidRPr="00BE3C62">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D3F8" w14:textId="77777777" w:rsidR="004377C2" w:rsidRPr="00BE3C62" w:rsidRDefault="004377C2" w:rsidP="00BE3C62">
            <w:pPr>
              <w:pStyle w:val="TAL"/>
              <w:rPr>
                <w:sz w:val="16"/>
              </w:rPr>
            </w:pPr>
            <w:r w:rsidRPr="00BE3C62">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B35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2560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894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60FA" w14:textId="77777777" w:rsidR="004377C2" w:rsidRPr="00BE3C62" w:rsidRDefault="004377C2" w:rsidP="00BE3C62">
            <w:pPr>
              <w:pStyle w:val="TAL"/>
              <w:rPr>
                <w:sz w:val="16"/>
              </w:rPr>
            </w:pPr>
            <w:r w:rsidRPr="00BE3C62">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3E25" w14:textId="77777777" w:rsidR="004377C2" w:rsidRPr="00BE3C62" w:rsidRDefault="004377C2" w:rsidP="00BE3C62">
            <w:pPr>
              <w:pStyle w:val="TAL"/>
              <w:rPr>
                <w:sz w:val="16"/>
              </w:rPr>
            </w:pPr>
            <w:r w:rsidRPr="00BE3C62">
              <w:rPr>
                <w:sz w:val="16"/>
              </w:rPr>
              <w:t>postponed</w:t>
            </w:r>
          </w:p>
        </w:tc>
      </w:tr>
      <w:tr w:rsidR="00BE3C62" w:rsidRPr="00BE3C62" w14:paraId="27C52AA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DAC1" w14:textId="77777777" w:rsidR="004377C2" w:rsidRPr="00BE3C62" w:rsidRDefault="004377C2" w:rsidP="00BE3C62">
            <w:pPr>
              <w:pStyle w:val="TAL"/>
              <w:rPr>
                <w:sz w:val="16"/>
              </w:rPr>
            </w:pPr>
            <w:r w:rsidRPr="00BE3C62">
              <w:rPr>
                <w:sz w:val="16"/>
              </w:rPr>
              <w:t>C4-214275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60549" w14:textId="77777777" w:rsidR="004377C2" w:rsidRPr="00BE3C62" w:rsidRDefault="004377C2" w:rsidP="00BE3C62">
            <w:pPr>
              <w:pStyle w:val="TAL"/>
              <w:rPr>
                <w:sz w:val="16"/>
              </w:rPr>
            </w:pPr>
            <w:r w:rsidRPr="00BE3C62">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5C64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4FFFE" w14:textId="77777777" w:rsidR="004377C2" w:rsidRPr="00BE3C62" w:rsidRDefault="004377C2" w:rsidP="00BE3C62">
            <w:pPr>
              <w:pStyle w:val="TAL"/>
              <w:rPr>
                <w:sz w:val="16"/>
              </w:rPr>
            </w:pPr>
            <w:r w:rsidRPr="00BE3C62">
              <w:rPr>
                <w:sz w:val="16"/>
              </w:rPr>
              <w:t>29.060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7775" w14:textId="77777777" w:rsidR="004377C2" w:rsidRPr="00BE3C62" w:rsidRDefault="004377C2" w:rsidP="00BE3C62">
            <w:pPr>
              <w:pStyle w:val="TAL"/>
              <w:rPr>
                <w:sz w:val="16"/>
              </w:rPr>
            </w:pPr>
            <w:r w:rsidRPr="00BE3C62">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A89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375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FA6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76A0"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9AD2B" w14:textId="77777777" w:rsidR="004377C2" w:rsidRPr="00BE3C62" w:rsidRDefault="004377C2" w:rsidP="00BE3C62">
            <w:pPr>
              <w:pStyle w:val="TAL"/>
              <w:rPr>
                <w:sz w:val="16"/>
              </w:rPr>
            </w:pPr>
            <w:r w:rsidRPr="00BE3C62">
              <w:rPr>
                <w:sz w:val="16"/>
              </w:rPr>
              <w:t>revised</w:t>
            </w:r>
          </w:p>
        </w:tc>
      </w:tr>
      <w:tr w:rsidR="00BE3C62" w:rsidRPr="00BE3C62" w14:paraId="084897B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329CE" w14:textId="77777777" w:rsidR="004377C2" w:rsidRPr="00BE3C62" w:rsidRDefault="004377C2" w:rsidP="00BE3C62">
            <w:pPr>
              <w:pStyle w:val="TAL"/>
              <w:rPr>
                <w:sz w:val="16"/>
              </w:rPr>
            </w:pPr>
            <w:r w:rsidRPr="00BE3C62">
              <w:rPr>
                <w:sz w:val="16"/>
              </w:rPr>
              <w:t>C4-214639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A072" w14:textId="77777777" w:rsidR="004377C2" w:rsidRPr="00BE3C62" w:rsidRDefault="004377C2" w:rsidP="00BE3C62">
            <w:pPr>
              <w:pStyle w:val="TAL"/>
              <w:rPr>
                <w:sz w:val="16"/>
              </w:rPr>
            </w:pPr>
            <w:r w:rsidRPr="00BE3C62">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22B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860A8" w14:textId="77777777" w:rsidR="004377C2" w:rsidRPr="00BE3C62" w:rsidRDefault="004377C2" w:rsidP="00BE3C62">
            <w:pPr>
              <w:pStyle w:val="TAL"/>
              <w:rPr>
                <w:sz w:val="16"/>
              </w:rPr>
            </w:pPr>
            <w:r w:rsidRPr="00BE3C62">
              <w:rPr>
                <w:sz w:val="16"/>
              </w:rPr>
              <w:t>29.060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0F7C" w14:textId="77777777" w:rsidR="004377C2" w:rsidRPr="00BE3C62" w:rsidRDefault="004377C2" w:rsidP="00BE3C62">
            <w:pPr>
              <w:pStyle w:val="TAL"/>
              <w:rPr>
                <w:sz w:val="16"/>
              </w:rPr>
            </w:pPr>
            <w:r w:rsidRPr="00BE3C62">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C49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A5B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C3D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7DC0"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1CC0" w14:textId="77777777" w:rsidR="004377C2" w:rsidRPr="00BE3C62" w:rsidRDefault="004377C2" w:rsidP="00BE3C62">
            <w:pPr>
              <w:pStyle w:val="TAL"/>
              <w:rPr>
                <w:sz w:val="16"/>
              </w:rPr>
            </w:pPr>
            <w:r w:rsidRPr="00BE3C62">
              <w:rPr>
                <w:sz w:val="16"/>
              </w:rPr>
              <w:t>agreed</w:t>
            </w:r>
          </w:p>
        </w:tc>
      </w:tr>
      <w:tr w:rsidR="00BE3C62" w:rsidRPr="00BE3C62" w14:paraId="1766A65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0B05" w14:textId="77777777" w:rsidR="004377C2" w:rsidRPr="00BE3C62" w:rsidRDefault="004377C2" w:rsidP="00BE3C62">
            <w:pPr>
              <w:pStyle w:val="TAL"/>
              <w:rPr>
                <w:sz w:val="16"/>
              </w:rPr>
            </w:pPr>
            <w:r w:rsidRPr="00BE3C62">
              <w:rPr>
                <w:sz w:val="16"/>
              </w:rPr>
              <w:t>C4-214160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A518" w14:textId="77777777" w:rsidR="004377C2" w:rsidRPr="00BE3C62" w:rsidRDefault="004377C2" w:rsidP="00BE3C62">
            <w:pPr>
              <w:pStyle w:val="TAL"/>
              <w:rPr>
                <w:sz w:val="16"/>
              </w:rPr>
            </w:pPr>
            <w:r w:rsidRPr="00BE3C62">
              <w:rPr>
                <w:sz w:val="16"/>
              </w:rPr>
              <w:t>APN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3613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1AA2" w14:textId="77777777" w:rsidR="004377C2" w:rsidRPr="00BE3C62" w:rsidRDefault="004377C2" w:rsidP="00BE3C62">
            <w:pPr>
              <w:pStyle w:val="TAL"/>
              <w:rPr>
                <w:sz w:val="16"/>
              </w:rPr>
            </w:pPr>
            <w:r w:rsidRPr="00BE3C62">
              <w:rPr>
                <w:sz w:val="16"/>
              </w:rPr>
              <w:t>29.128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788B" w14:textId="77777777" w:rsidR="004377C2" w:rsidRPr="00BE3C62" w:rsidRDefault="004377C2" w:rsidP="00BE3C62">
            <w:pPr>
              <w:pStyle w:val="TAL"/>
              <w:rPr>
                <w:sz w:val="16"/>
              </w:rPr>
            </w:pPr>
            <w:r w:rsidRPr="00BE3C62">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2F1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0B02"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15C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CBA96" w14:textId="77777777" w:rsidR="004377C2" w:rsidRPr="00BE3C62" w:rsidRDefault="004377C2" w:rsidP="00BE3C62">
            <w:pPr>
              <w:pStyle w:val="TAL"/>
              <w:rPr>
                <w:sz w:val="16"/>
              </w:rPr>
            </w:pPr>
            <w:r w:rsidRPr="00BE3C62">
              <w:rPr>
                <w:sz w:val="16"/>
              </w:rPr>
              <w:t>TEI16,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ECE21" w14:textId="77777777" w:rsidR="004377C2" w:rsidRPr="00BE3C62" w:rsidRDefault="004377C2" w:rsidP="00BE3C62">
            <w:pPr>
              <w:pStyle w:val="TAL"/>
              <w:rPr>
                <w:sz w:val="16"/>
              </w:rPr>
            </w:pPr>
            <w:r w:rsidRPr="00BE3C62">
              <w:rPr>
                <w:sz w:val="16"/>
              </w:rPr>
              <w:t>revised</w:t>
            </w:r>
          </w:p>
        </w:tc>
      </w:tr>
      <w:tr w:rsidR="00BE3C62" w:rsidRPr="00BE3C62" w14:paraId="568BC21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78BED" w14:textId="77777777" w:rsidR="004377C2" w:rsidRPr="00BE3C62" w:rsidRDefault="004377C2" w:rsidP="00BE3C62">
            <w:pPr>
              <w:pStyle w:val="TAL"/>
              <w:rPr>
                <w:sz w:val="16"/>
              </w:rPr>
            </w:pPr>
            <w:r w:rsidRPr="00BE3C62">
              <w:rPr>
                <w:sz w:val="16"/>
              </w:rPr>
              <w:t>C4-214580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F1C5" w14:textId="77777777" w:rsidR="004377C2" w:rsidRPr="00BE3C62" w:rsidRDefault="004377C2" w:rsidP="00BE3C62">
            <w:pPr>
              <w:pStyle w:val="TAL"/>
              <w:rPr>
                <w:sz w:val="16"/>
              </w:rPr>
            </w:pPr>
            <w:r w:rsidRPr="00BE3C62">
              <w:rPr>
                <w:sz w:val="16"/>
              </w:rPr>
              <w:t>APN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AD0E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D32EB" w14:textId="77777777" w:rsidR="004377C2" w:rsidRPr="00BE3C62" w:rsidRDefault="004377C2" w:rsidP="00BE3C62">
            <w:pPr>
              <w:pStyle w:val="TAL"/>
              <w:rPr>
                <w:sz w:val="16"/>
              </w:rPr>
            </w:pPr>
            <w:r w:rsidRPr="00BE3C62">
              <w:rPr>
                <w:sz w:val="16"/>
              </w:rPr>
              <w:t>29.128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24A8" w14:textId="77777777" w:rsidR="004377C2" w:rsidRPr="00BE3C62" w:rsidRDefault="004377C2" w:rsidP="00BE3C62">
            <w:pPr>
              <w:pStyle w:val="TAL"/>
              <w:rPr>
                <w:sz w:val="16"/>
              </w:rPr>
            </w:pPr>
            <w:r w:rsidRPr="00BE3C62">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1F38"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672E"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469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25B6" w14:textId="77777777" w:rsidR="004377C2" w:rsidRPr="00BE3C62" w:rsidRDefault="004377C2" w:rsidP="00BE3C62">
            <w:pPr>
              <w:pStyle w:val="TAL"/>
              <w:rPr>
                <w:sz w:val="16"/>
              </w:rPr>
            </w:pPr>
            <w:r w:rsidRPr="00BE3C62">
              <w:rPr>
                <w:sz w:val="16"/>
              </w:rPr>
              <w:t>TEI16,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C329" w14:textId="77777777" w:rsidR="004377C2" w:rsidRPr="00BE3C62" w:rsidRDefault="004377C2" w:rsidP="00BE3C62">
            <w:pPr>
              <w:pStyle w:val="TAL"/>
              <w:rPr>
                <w:sz w:val="16"/>
              </w:rPr>
            </w:pPr>
            <w:r w:rsidRPr="00BE3C62">
              <w:rPr>
                <w:sz w:val="16"/>
              </w:rPr>
              <w:t>agreed</w:t>
            </w:r>
          </w:p>
        </w:tc>
      </w:tr>
      <w:tr w:rsidR="00BE3C62" w:rsidRPr="00BE3C62" w14:paraId="1F2732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240DA" w14:textId="77777777" w:rsidR="004377C2" w:rsidRPr="00BE3C62" w:rsidRDefault="004377C2" w:rsidP="00BE3C62">
            <w:pPr>
              <w:pStyle w:val="TAL"/>
              <w:rPr>
                <w:sz w:val="16"/>
              </w:rPr>
            </w:pPr>
            <w:r w:rsidRPr="00BE3C62">
              <w:rPr>
                <w:sz w:val="16"/>
              </w:rPr>
              <w:t>C4-214403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CA21" w14:textId="77777777" w:rsidR="004377C2" w:rsidRPr="00BE3C62" w:rsidRDefault="004377C2" w:rsidP="00BE3C62">
            <w:pPr>
              <w:pStyle w:val="TAL"/>
              <w:rPr>
                <w:sz w:val="16"/>
              </w:rPr>
            </w:pPr>
            <w:r w:rsidRPr="00BE3C62">
              <w:rPr>
                <w:sz w:val="16"/>
              </w:rPr>
              <w:t>Correction on NIDD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332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0681" w14:textId="77777777" w:rsidR="004377C2" w:rsidRPr="00BE3C62" w:rsidRDefault="004377C2" w:rsidP="00BE3C62">
            <w:pPr>
              <w:pStyle w:val="TAL"/>
              <w:rPr>
                <w:sz w:val="16"/>
              </w:rPr>
            </w:pPr>
            <w:r w:rsidRPr="00BE3C62">
              <w:rPr>
                <w:sz w:val="16"/>
              </w:rPr>
              <w:t>29.128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66A91" w14:textId="77777777" w:rsidR="004377C2" w:rsidRPr="00BE3C62" w:rsidRDefault="004377C2" w:rsidP="00BE3C62">
            <w:pPr>
              <w:pStyle w:val="TAL"/>
              <w:rPr>
                <w:sz w:val="16"/>
              </w:rPr>
            </w:pPr>
            <w:r w:rsidRPr="00BE3C62">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FF2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BFFA"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BA0A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0CEB"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25156" w14:textId="77777777" w:rsidR="004377C2" w:rsidRPr="00BE3C62" w:rsidRDefault="004377C2" w:rsidP="00BE3C62">
            <w:pPr>
              <w:pStyle w:val="TAL"/>
              <w:rPr>
                <w:sz w:val="16"/>
              </w:rPr>
            </w:pPr>
            <w:r w:rsidRPr="00BE3C62">
              <w:rPr>
                <w:sz w:val="16"/>
              </w:rPr>
              <w:t>agreed</w:t>
            </w:r>
          </w:p>
        </w:tc>
      </w:tr>
      <w:tr w:rsidR="00BE3C62" w:rsidRPr="00BE3C62" w14:paraId="10FAD6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4AF2" w14:textId="77777777" w:rsidR="004377C2" w:rsidRPr="00BE3C62" w:rsidRDefault="004377C2" w:rsidP="00BE3C62">
            <w:pPr>
              <w:pStyle w:val="TAL"/>
              <w:rPr>
                <w:sz w:val="16"/>
              </w:rPr>
            </w:pPr>
            <w:r w:rsidRPr="00BE3C62">
              <w:rPr>
                <w:sz w:val="16"/>
              </w:rPr>
              <w:t>C4-214048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023A" w14:textId="77777777" w:rsidR="004377C2" w:rsidRPr="00BE3C62" w:rsidRDefault="004377C2" w:rsidP="00BE3C62">
            <w:pPr>
              <w:pStyle w:val="TAL"/>
              <w:rPr>
                <w:sz w:val="16"/>
              </w:rPr>
            </w:pPr>
            <w:r w:rsidRPr="00BE3C62">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3C85" w14:textId="77777777" w:rsidR="004377C2" w:rsidRPr="00BE3C62" w:rsidRDefault="004377C2" w:rsidP="00BE3C62">
            <w:pPr>
              <w:pStyle w:val="TAL"/>
              <w:rPr>
                <w:sz w:val="16"/>
              </w:rPr>
            </w:pPr>
            <w:r w:rsidRPr="00BE3C62">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97ECC" w14:textId="77777777" w:rsidR="004377C2" w:rsidRPr="00BE3C62" w:rsidRDefault="004377C2" w:rsidP="00BE3C62">
            <w:pPr>
              <w:pStyle w:val="TAL"/>
              <w:rPr>
                <w:sz w:val="16"/>
              </w:rPr>
            </w:pPr>
            <w:r w:rsidRPr="00BE3C62">
              <w:rPr>
                <w:sz w:val="16"/>
              </w:rPr>
              <w:t>29.168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5910" w14:textId="77777777" w:rsidR="004377C2" w:rsidRPr="00BE3C62" w:rsidRDefault="004377C2" w:rsidP="00BE3C62">
            <w:pPr>
              <w:pStyle w:val="TAL"/>
              <w:rPr>
                <w:sz w:val="16"/>
              </w:rPr>
            </w:pPr>
            <w:r w:rsidRPr="00BE3C62">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858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F67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0115" w14:textId="77777777" w:rsidR="004377C2" w:rsidRPr="00BE3C62" w:rsidRDefault="004377C2" w:rsidP="00BE3C62">
            <w:pPr>
              <w:pStyle w:val="TAL"/>
              <w:rPr>
                <w:sz w:val="16"/>
              </w:rPr>
            </w:pPr>
            <w:r w:rsidRPr="00BE3C62">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B51FA"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CB5F" w14:textId="77777777" w:rsidR="004377C2" w:rsidRPr="00BE3C62" w:rsidRDefault="004377C2" w:rsidP="00BE3C62">
            <w:pPr>
              <w:pStyle w:val="TAL"/>
              <w:rPr>
                <w:sz w:val="16"/>
              </w:rPr>
            </w:pPr>
            <w:r w:rsidRPr="00BE3C62">
              <w:rPr>
                <w:sz w:val="16"/>
              </w:rPr>
              <w:t>revised</w:t>
            </w:r>
          </w:p>
        </w:tc>
      </w:tr>
      <w:tr w:rsidR="00BE3C62" w:rsidRPr="00BE3C62" w14:paraId="30BA09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FED90" w14:textId="77777777" w:rsidR="004377C2" w:rsidRPr="00BE3C62" w:rsidRDefault="004377C2" w:rsidP="00BE3C62">
            <w:pPr>
              <w:pStyle w:val="TAL"/>
              <w:rPr>
                <w:sz w:val="16"/>
              </w:rPr>
            </w:pPr>
            <w:r w:rsidRPr="00BE3C62">
              <w:rPr>
                <w:sz w:val="16"/>
              </w:rPr>
              <w:t>C4-214530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4D02" w14:textId="77777777" w:rsidR="004377C2" w:rsidRPr="00BE3C62" w:rsidRDefault="004377C2" w:rsidP="00BE3C62">
            <w:pPr>
              <w:pStyle w:val="TAL"/>
              <w:rPr>
                <w:sz w:val="16"/>
              </w:rPr>
            </w:pPr>
            <w:r w:rsidRPr="00BE3C62">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1933" w14:textId="77777777" w:rsidR="004377C2" w:rsidRPr="00BE3C62" w:rsidRDefault="004377C2" w:rsidP="00BE3C62">
            <w:pPr>
              <w:pStyle w:val="TAL"/>
              <w:rPr>
                <w:sz w:val="16"/>
              </w:rPr>
            </w:pPr>
            <w:r w:rsidRPr="00BE3C62">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9159" w14:textId="77777777" w:rsidR="004377C2" w:rsidRPr="00BE3C62" w:rsidRDefault="004377C2" w:rsidP="00BE3C62">
            <w:pPr>
              <w:pStyle w:val="TAL"/>
              <w:rPr>
                <w:sz w:val="16"/>
              </w:rPr>
            </w:pPr>
            <w:r w:rsidRPr="00BE3C62">
              <w:rPr>
                <w:sz w:val="16"/>
              </w:rPr>
              <w:t>29.168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B250" w14:textId="77777777" w:rsidR="004377C2" w:rsidRPr="00BE3C62" w:rsidRDefault="004377C2" w:rsidP="00BE3C62">
            <w:pPr>
              <w:pStyle w:val="TAL"/>
              <w:rPr>
                <w:sz w:val="16"/>
              </w:rPr>
            </w:pPr>
            <w:r w:rsidRPr="00BE3C62">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07CA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16F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B97B" w14:textId="77777777" w:rsidR="004377C2" w:rsidRPr="00BE3C62" w:rsidRDefault="004377C2" w:rsidP="00BE3C62">
            <w:pPr>
              <w:pStyle w:val="TAL"/>
              <w:rPr>
                <w:sz w:val="16"/>
              </w:rPr>
            </w:pPr>
            <w:r w:rsidRPr="00BE3C62">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5C8D"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A8842" w14:textId="77777777" w:rsidR="004377C2" w:rsidRPr="00BE3C62" w:rsidRDefault="004377C2" w:rsidP="00BE3C62">
            <w:pPr>
              <w:pStyle w:val="TAL"/>
              <w:rPr>
                <w:sz w:val="16"/>
              </w:rPr>
            </w:pPr>
            <w:r w:rsidRPr="00BE3C62">
              <w:rPr>
                <w:sz w:val="16"/>
              </w:rPr>
              <w:t>agreed</w:t>
            </w:r>
          </w:p>
        </w:tc>
      </w:tr>
      <w:tr w:rsidR="00BE3C62" w:rsidRPr="00BE3C62" w14:paraId="4FE3CC2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85FF" w14:textId="77777777" w:rsidR="004377C2" w:rsidRPr="00BE3C62" w:rsidRDefault="004377C2" w:rsidP="00BE3C62">
            <w:pPr>
              <w:pStyle w:val="TAL"/>
              <w:rPr>
                <w:sz w:val="16"/>
              </w:rPr>
            </w:pPr>
            <w:r w:rsidRPr="00BE3C62">
              <w:rPr>
                <w:sz w:val="16"/>
              </w:rPr>
              <w:t>C4-214161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88BD" w14:textId="77777777" w:rsidR="004377C2" w:rsidRPr="00BE3C62" w:rsidRDefault="004377C2" w:rsidP="00BE3C62">
            <w:pPr>
              <w:pStyle w:val="TAL"/>
              <w:rPr>
                <w:sz w:val="16"/>
              </w:rPr>
            </w:pPr>
            <w:r w:rsidRPr="00BE3C62">
              <w:rPr>
                <w:sz w:val="16"/>
              </w:rPr>
              <w:t>APN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934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C63E" w14:textId="77777777" w:rsidR="004377C2" w:rsidRPr="00BE3C62" w:rsidRDefault="004377C2" w:rsidP="00BE3C62">
            <w:pPr>
              <w:pStyle w:val="TAL"/>
              <w:rPr>
                <w:sz w:val="16"/>
              </w:rPr>
            </w:pPr>
            <w:r w:rsidRPr="00BE3C62">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071F" w14:textId="77777777" w:rsidR="004377C2" w:rsidRPr="00BE3C62" w:rsidRDefault="004377C2" w:rsidP="00BE3C62">
            <w:pPr>
              <w:pStyle w:val="TAL"/>
              <w:rPr>
                <w:sz w:val="16"/>
              </w:rPr>
            </w:pPr>
            <w:r w:rsidRPr="00BE3C62">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51ED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954C"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410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8645" w14:textId="77777777" w:rsidR="004377C2" w:rsidRPr="00BE3C62" w:rsidRDefault="004377C2" w:rsidP="00BE3C62">
            <w:pPr>
              <w:pStyle w:val="TAL"/>
              <w:rPr>
                <w:sz w:val="16"/>
              </w:rPr>
            </w:pPr>
            <w:r w:rsidRPr="00BE3C62">
              <w:rPr>
                <w:sz w:val="16"/>
              </w:rPr>
              <w:t>TEI16,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0D23" w14:textId="77777777" w:rsidR="004377C2" w:rsidRPr="00BE3C62" w:rsidRDefault="004377C2" w:rsidP="00BE3C62">
            <w:pPr>
              <w:pStyle w:val="TAL"/>
              <w:rPr>
                <w:sz w:val="16"/>
              </w:rPr>
            </w:pPr>
            <w:r w:rsidRPr="00BE3C62">
              <w:rPr>
                <w:sz w:val="16"/>
              </w:rPr>
              <w:t>revised</w:t>
            </w:r>
          </w:p>
        </w:tc>
      </w:tr>
      <w:tr w:rsidR="00BE3C62" w:rsidRPr="00BE3C62" w14:paraId="48A3B1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0F91" w14:textId="77777777" w:rsidR="004377C2" w:rsidRPr="00BE3C62" w:rsidRDefault="004377C2" w:rsidP="00BE3C62">
            <w:pPr>
              <w:pStyle w:val="TAL"/>
              <w:rPr>
                <w:sz w:val="16"/>
              </w:rPr>
            </w:pPr>
            <w:r w:rsidRPr="00BE3C62">
              <w:rPr>
                <w:sz w:val="16"/>
              </w:rPr>
              <w:t>C4-214581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E233D" w14:textId="77777777" w:rsidR="004377C2" w:rsidRPr="00BE3C62" w:rsidRDefault="004377C2" w:rsidP="00BE3C62">
            <w:pPr>
              <w:pStyle w:val="TAL"/>
              <w:rPr>
                <w:sz w:val="16"/>
              </w:rPr>
            </w:pPr>
            <w:r w:rsidRPr="00BE3C62">
              <w:rPr>
                <w:sz w:val="16"/>
              </w:rPr>
              <w:t>APN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B4D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8D2EE" w14:textId="77777777" w:rsidR="004377C2" w:rsidRPr="00BE3C62" w:rsidRDefault="004377C2" w:rsidP="00BE3C62">
            <w:pPr>
              <w:pStyle w:val="TAL"/>
              <w:rPr>
                <w:sz w:val="16"/>
              </w:rPr>
            </w:pPr>
            <w:r w:rsidRPr="00BE3C62">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0D618" w14:textId="77777777" w:rsidR="004377C2" w:rsidRPr="00BE3C62" w:rsidRDefault="004377C2" w:rsidP="00BE3C62">
            <w:pPr>
              <w:pStyle w:val="TAL"/>
              <w:rPr>
                <w:sz w:val="16"/>
              </w:rPr>
            </w:pPr>
            <w:r w:rsidRPr="00BE3C62">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2244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44D5"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6A3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44E2" w14:textId="77777777" w:rsidR="004377C2" w:rsidRPr="00BE3C62" w:rsidRDefault="004377C2" w:rsidP="00BE3C62">
            <w:pPr>
              <w:pStyle w:val="TAL"/>
              <w:rPr>
                <w:sz w:val="16"/>
              </w:rPr>
            </w:pPr>
            <w:r w:rsidRPr="00BE3C62">
              <w:rPr>
                <w:sz w:val="16"/>
              </w:rPr>
              <w:t>TEI16,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A57B5" w14:textId="77777777" w:rsidR="004377C2" w:rsidRPr="00BE3C62" w:rsidRDefault="004377C2" w:rsidP="00BE3C62">
            <w:pPr>
              <w:pStyle w:val="TAL"/>
              <w:rPr>
                <w:sz w:val="16"/>
              </w:rPr>
            </w:pPr>
            <w:r w:rsidRPr="00BE3C62">
              <w:rPr>
                <w:sz w:val="16"/>
              </w:rPr>
              <w:t>agreed</w:t>
            </w:r>
          </w:p>
        </w:tc>
      </w:tr>
      <w:tr w:rsidR="00BE3C62" w:rsidRPr="00BE3C62" w14:paraId="01513B1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F8B9E" w14:textId="77777777" w:rsidR="004377C2" w:rsidRPr="00BE3C62" w:rsidRDefault="004377C2" w:rsidP="00BE3C62">
            <w:pPr>
              <w:pStyle w:val="TAL"/>
              <w:rPr>
                <w:sz w:val="16"/>
              </w:rPr>
            </w:pPr>
            <w:r w:rsidRPr="00BE3C62">
              <w:rPr>
                <w:sz w:val="16"/>
              </w:rPr>
              <w:t>C4-214400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0890" w14:textId="77777777" w:rsidR="004377C2" w:rsidRPr="00BE3C62" w:rsidRDefault="004377C2" w:rsidP="00BE3C62">
            <w:pPr>
              <w:pStyle w:val="TAL"/>
              <w:rPr>
                <w:sz w:val="16"/>
              </w:rPr>
            </w:pPr>
            <w:r w:rsidRPr="00BE3C62">
              <w:rPr>
                <w:sz w:val="16"/>
              </w:rPr>
              <w:t>New AVP Cancelled-Individual-Members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13FD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4E61" w14:textId="77777777" w:rsidR="004377C2" w:rsidRPr="00BE3C62" w:rsidRDefault="004377C2" w:rsidP="00BE3C62">
            <w:pPr>
              <w:pStyle w:val="TAL"/>
              <w:rPr>
                <w:sz w:val="16"/>
              </w:rPr>
            </w:pPr>
            <w:r w:rsidRPr="00BE3C62">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DB915" w14:textId="77777777" w:rsidR="004377C2" w:rsidRPr="00BE3C62" w:rsidRDefault="004377C2" w:rsidP="00BE3C62">
            <w:pPr>
              <w:pStyle w:val="TAL"/>
              <w:rPr>
                <w:sz w:val="16"/>
              </w:rPr>
            </w:pPr>
            <w:r w:rsidRPr="00BE3C62">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205F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A19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78F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7406" w14:textId="77777777" w:rsidR="004377C2" w:rsidRPr="00BE3C62" w:rsidRDefault="004377C2" w:rsidP="00BE3C62">
            <w:pPr>
              <w:pStyle w:val="TAL"/>
              <w:rPr>
                <w:sz w:val="16"/>
              </w:rPr>
            </w:pPr>
            <w:r w:rsidRPr="00BE3C62">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FC99" w14:textId="77777777" w:rsidR="004377C2" w:rsidRPr="00BE3C62" w:rsidRDefault="004377C2" w:rsidP="00BE3C62">
            <w:pPr>
              <w:pStyle w:val="TAL"/>
              <w:rPr>
                <w:sz w:val="16"/>
              </w:rPr>
            </w:pPr>
            <w:r w:rsidRPr="00BE3C62">
              <w:rPr>
                <w:sz w:val="16"/>
              </w:rPr>
              <w:t>revised</w:t>
            </w:r>
          </w:p>
        </w:tc>
      </w:tr>
      <w:tr w:rsidR="00BE3C62" w:rsidRPr="00BE3C62" w14:paraId="4E47469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F1F0" w14:textId="77777777" w:rsidR="004377C2" w:rsidRPr="00BE3C62" w:rsidRDefault="004377C2" w:rsidP="00BE3C62">
            <w:pPr>
              <w:pStyle w:val="TAL"/>
              <w:rPr>
                <w:sz w:val="16"/>
              </w:rPr>
            </w:pPr>
            <w:r w:rsidRPr="00BE3C62">
              <w:rPr>
                <w:sz w:val="16"/>
              </w:rPr>
              <w:t>C4-214829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55A35" w14:textId="77777777" w:rsidR="004377C2" w:rsidRPr="00BE3C62" w:rsidRDefault="004377C2" w:rsidP="00BE3C62">
            <w:pPr>
              <w:pStyle w:val="TAL"/>
              <w:rPr>
                <w:sz w:val="16"/>
              </w:rPr>
            </w:pPr>
            <w:r w:rsidRPr="00BE3C62">
              <w:rPr>
                <w:sz w:val="16"/>
              </w:rPr>
              <w:t>New AVP Exclude-Identifiers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7651" w14:textId="77777777" w:rsidR="004377C2" w:rsidRPr="00BE3C62" w:rsidRDefault="004377C2" w:rsidP="00BE3C62">
            <w:pPr>
              <w:pStyle w:val="TAL"/>
              <w:rPr>
                <w:sz w:val="16"/>
              </w:rPr>
            </w:pPr>
            <w:r w:rsidRPr="00BE3C6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1AF22" w14:textId="77777777" w:rsidR="004377C2" w:rsidRPr="00BE3C62" w:rsidRDefault="004377C2" w:rsidP="00BE3C62">
            <w:pPr>
              <w:pStyle w:val="TAL"/>
              <w:rPr>
                <w:sz w:val="16"/>
              </w:rPr>
            </w:pPr>
            <w:r w:rsidRPr="00BE3C62">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7D8D" w14:textId="77777777" w:rsidR="004377C2" w:rsidRPr="00BE3C62" w:rsidRDefault="004377C2" w:rsidP="00BE3C62">
            <w:pPr>
              <w:pStyle w:val="TAL"/>
              <w:rPr>
                <w:sz w:val="16"/>
              </w:rPr>
            </w:pPr>
            <w:r w:rsidRPr="00BE3C62">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47A9"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1C8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28F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CD2F0" w14:textId="77777777" w:rsidR="004377C2" w:rsidRPr="00BE3C62" w:rsidRDefault="004377C2" w:rsidP="00BE3C62">
            <w:pPr>
              <w:pStyle w:val="TAL"/>
              <w:rPr>
                <w:sz w:val="16"/>
              </w:rPr>
            </w:pPr>
            <w:r w:rsidRPr="00BE3C62">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50C56" w14:textId="77777777" w:rsidR="004377C2" w:rsidRPr="00BE3C62" w:rsidRDefault="004377C2" w:rsidP="00BE3C62">
            <w:pPr>
              <w:pStyle w:val="TAL"/>
              <w:rPr>
                <w:sz w:val="16"/>
              </w:rPr>
            </w:pPr>
            <w:r w:rsidRPr="00BE3C62">
              <w:rPr>
                <w:sz w:val="16"/>
              </w:rPr>
              <w:t>agreed</w:t>
            </w:r>
          </w:p>
        </w:tc>
      </w:tr>
      <w:tr w:rsidR="00BE3C62" w:rsidRPr="00BE3C62" w14:paraId="7368F3F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DDF4" w14:textId="77777777" w:rsidR="004377C2" w:rsidRPr="00BE3C62" w:rsidRDefault="004377C2" w:rsidP="00BE3C62">
            <w:pPr>
              <w:pStyle w:val="TAL"/>
              <w:rPr>
                <w:sz w:val="16"/>
              </w:rPr>
            </w:pPr>
            <w:r w:rsidRPr="00BE3C62">
              <w:rPr>
                <w:sz w:val="16"/>
              </w:rPr>
              <w:t>C4-214051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92BC" w14:textId="77777777" w:rsidR="004377C2" w:rsidRPr="00BE3C62" w:rsidRDefault="004377C2" w:rsidP="00BE3C62">
            <w:pPr>
              <w:pStyle w:val="TAL"/>
              <w:rPr>
                <w:sz w:val="16"/>
              </w:rPr>
            </w:pPr>
            <w:r w:rsidRPr="00BE3C62">
              <w:rPr>
                <w:sz w:val="16"/>
              </w:rPr>
              <w:t>Correction on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71FDF" w14:textId="77777777" w:rsidR="004377C2" w:rsidRPr="00BE3C62" w:rsidRDefault="004377C2" w:rsidP="00BE3C62">
            <w:pPr>
              <w:pStyle w:val="TAL"/>
              <w:rPr>
                <w:sz w:val="16"/>
              </w:rPr>
            </w:pPr>
            <w:r w:rsidRPr="00BE3C62">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853B"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EC65" w14:textId="77777777" w:rsidR="004377C2" w:rsidRPr="00BE3C62" w:rsidRDefault="004377C2" w:rsidP="00BE3C62">
            <w:pPr>
              <w:pStyle w:val="TAL"/>
              <w:rPr>
                <w:sz w:val="16"/>
              </w:rPr>
            </w:pPr>
            <w:r w:rsidRPr="00BE3C62">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AED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73BC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7BC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AC19" w14:textId="77777777" w:rsidR="004377C2" w:rsidRPr="00BE3C62" w:rsidRDefault="004377C2" w:rsidP="00BE3C62">
            <w:pPr>
              <w:pStyle w:val="TAL"/>
              <w:rPr>
                <w:sz w:val="16"/>
              </w:rPr>
            </w:pPr>
            <w:r w:rsidRPr="00BE3C62">
              <w:rPr>
                <w:sz w:val="16"/>
              </w:rPr>
              <w:t>BEPoP,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2722" w14:textId="77777777" w:rsidR="004377C2" w:rsidRPr="00BE3C62" w:rsidRDefault="004377C2" w:rsidP="00BE3C62">
            <w:pPr>
              <w:pStyle w:val="TAL"/>
              <w:rPr>
                <w:sz w:val="16"/>
              </w:rPr>
            </w:pPr>
            <w:r w:rsidRPr="00BE3C62">
              <w:rPr>
                <w:sz w:val="16"/>
              </w:rPr>
              <w:t>revised</w:t>
            </w:r>
          </w:p>
        </w:tc>
      </w:tr>
      <w:tr w:rsidR="00BE3C62" w:rsidRPr="00BE3C62" w14:paraId="32270A0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B99B" w14:textId="77777777" w:rsidR="004377C2" w:rsidRPr="00BE3C62" w:rsidRDefault="004377C2" w:rsidP="00BE3C62">
            <w:pPr>
              <w:pStyle w:val="TAL"/>
              <w:rPr>
                <w:sz w:val="16"/>
              </w:rPr>
            </w:pPr>
            <w:r w:rsidRPr="00BE3C62">
              <w:rPr>
                <w:sz w:val="16"/>
              </w:rPr>
              <w:t>C4-214722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257B" w14:textId="77777777" w:rsidR="004377C2" w:rsidRPr="00BE3C62" w:rsidRDefault="004377C2" w:rsidP="00BE3C62">
            <w:pPr>
              <w:pStyle w:val="TAL"/>
              <w:rPr>
                <w:sz w:val="16"/>
              </w:rPr>
            </w:pPr>
            <w:r w:rsidRPr="00BE3C62">
              <w:rPr>
                <w:sz w:val="16"/>
              </w:rPr>
              <w:t>Correction on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C608" w14:textId="77777777" w:rsidR="004377C2" w:rsidRPr="00BE3C62" w:rsidRDefault="004377C2" w:rsidP="00BE3C62">
            <w:pPr>
              <w:pStyle w:val="TAL"/>
              <w:rPr>
                <w:sz w:val="16"/>
              </w:rPr>
            </w:pPr>
            <w:r w:rsidRPr="00BE3C6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525C1"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38E7" w14:textId="77777777" w:rsidR="004377C2" w:rsidRPr="00BE3C62" w:rsidRDefault="004377C2" w:rsidP="00BE3C62">
            <w:pPr>
              <w:pStyle w:val="TAL"/>
              <w:rPr>
                <w:sz w:val="16"/>
              </w:rPr>
            </w:pPr>
            <w:r w:rsidRPr="00BE3C62">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BCF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979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13A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377E" w14:textId="77777777" w:rsidR="004377C2" w:rsidRPr="00BE3C62" w:rsidRDefault="004377C2" w:rsidP="00BE3C62">
            <w:pPr>
              <w:pStyle w:val="TAL"/>
              <w:rPr>
                <w:sz w:val="16"/>
              </w:rPr>
            </w:pPr>
            <w:r w:rsidRPr="00BE3C62">
              <w:rPr>
                <w:sz w:val="16"/>
              </w:rPr>
              <w:t>5G_URLLC, 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2D089" w14:textId="77777777" w:rsidR="004377C2" w:rsidRPr="00BE3C62" w:rsidRDefault="004377C2" w:rsidP="00BE3C62">
            <w:pPr>
              <w:pStyle w:val="TAL"/>
              <w:rPr>
                <w:sz w:val="16"/>
              </w:rPr>
            </w:pPr>
            <w:r w:rsidRPr="00BE3C62">
              <w:rPr>
                <w:sz w:val="16"/>
              </w:rPr>
              <w:t>agreed</w:t>
            </w:r>
          </w:p>
        </w:tc>
      </w:tr>
      <w:tr w:rsidR="00BE3C62" w:rsidRPr="00BE3C62" w14:paraId="233077B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D530" w14:textId="77777777" w:rsidR="004377C2" w:rsidRPr="00BE3C62" w:rsidRDefault="004377C2" w:rsidP="00BE3C62">
            <w:pPr>
              <w:pStyle w:val="TAL"/>
              <w:rPr>
                <w:sz w:val="16"/>
              </w:rPr>
            </w:pPr>
            <w:r w:rsidRPr="00BE3C62">
              <w:rPr>
                <w:sz w:val="16"/>
              </w:rPr>
              <w:t>C4-214119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44B7" w14:textId="77777777" w:rsidR="004377C2" w:rsidRPr="00BE3C62" w:rsidRDefault="004377C2" w:rsidP="00BE3C62">
            <w:pPr>
              <w:pStyle w:val="TAL"/>
              <w:rPr>
                <w:sz w:val="16"/>
              </w:rPr>
            </w:pPr>
            <w:r w:rsidRPr="00BE3C62">
              <w:rPr>
                <w:sz w:val="16"/>
              </w:rPr>
              <w:t>PMF address information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F5B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79559"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65ED" w14:textId="77777777" w:rsidR="004377C2" w:rsidRPr="00BE3C62" w:rsidRDefault="004377C2" w:rsidP="00BE3C62">
            <w:pPr>
              <w:pStyle w:val="TAL"/>
              <w:rPr>
                <w:sz w:val="16"/>
              </w:rPr>
            </w:pPr>
            <w:r w:rsidRPr="00BE3C62">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812D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583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D97F"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BAB9" w14:textId="77777777" w:rsidR="004377C2" w:rsidRPr="00BE3C62" w:rsidRDefault="004377C2" w:rsidP="00BE3C62">
            <w:pPr>
              <w:pStyle w:val="TAL"/>
              <w:rPr>
                <w:sz w:val="16"/>
              </w:rPr>
            </w:pPr>
            <w:r w:rsidRPr="00BE3C62">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2006" w14:textId="77777777" w:rsidR="004377C2" w:rsidRPr="00BE3C62" w:rsidRDefault="004377C2" w:rsidP="00BE3C62">
            <w:pPr>
              <w:pStyle w:val="TAL"/>
              <w:rPr>
                <w:sz w:val="16"/>
              </w:rPr>
            </w:pPr>
            <w:r w:rsidRPr="00BE3C62">
              <w:rPr>
                <w:sz w:val="16"/>
              </w:rPr>
              <w:t>revised</w:t>
            </w:r>
          </w:p>
        </w:tc>
      </w:tr>
      <w:tr w:rsidR="00BE3C62" w:rsidRPr="00BE3C62" w14:paraId="1A5EA92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C8A0" w14:textId="77777777" w:rsidR="004377C2" w:rsidRPr="00BE3C62" w:rsidRDefault="004377C2" w:rsidP="00BE3C62">
            <w:pPr>
              <w:pStyle w:val="TAL"/>
              <w:rPr>
                <w:sz w:val="16"/>
              </w:rPr>
            </w:pPr>
            <w:r w:rsidRPr="00BE3C62">
              <w:rPr>
                <w:sz w:val="16"/>
              </w:rPr>
              <w:t>C4-214743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95741" w14:textId="77777777" w:rsidR="004377C2" w:rsidRPr="00BE3C62" w:rsidRDefault="004377C2" w:rsidP="00BE3C62">
            <w:pPr>
              <w:pStyle w:val="TAL"/>
              <w:rPr>
                <w:sz w:val="16"/>
              </w:rPr>
            </w:pPr>
            <w:r w:rsidRPr="00BE3C62">
              <w:rPr>
                <w:sz w:val="16"/>
              </w:rPr>
              <w:t>PMF address information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503C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E8E61"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1C11" w14:textId="77777777" w:rsidR="004377C2" w:rsidRPr="00BE3C62" w:rsidRDefault="004377C2" w:rsidP="00BE3C62">
            <w:pPr>
              <w:pStyle w:val="TAL"/>
              <w:rPr>
                <w:sz w:val="16"/>
              </w:rPr>
            </w:pPr>
            <w:r w:rsidRPr="00BE3C62">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A9B1"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CC4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0DB7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35C1" w14:textId="77777777" w:rsidR="004377C2" w:rsidRPr="00BE3C62" w:rsidRDefault="004377C2" w:rsidP="00BE3C62">
            <w:pPr>
              <w:pStyle w:val="TAL"/>
              <w:rPr>
                <w:sz w:val="16"/>
              </w:rPr>
            </w:pPr>
            <w:r w:rsidRPr="00BE3C62">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F891" w14:textId="77777777" w:rsidR="004377C2" w:rsidRPr="00BE3C62" w:rsidRDefault="004377C2" w:rsidP="00BE3C62">
            <w:pPr>
              <w:pStyle w:val="TAL"/>
              <w:rPr>
                <w:sz w:val="16"/>
              </w:rPr>
            </w:pPr>
            <w:r w:rsidRPr="00BE3C62">
              <w:rPr>
                <w:sz w:val="16"/>
              </w:rPr>
              <w:t>agreed</w:t>
            </w:r>
          </w:p>
        </w:tc>
      </w:tr>
      <w:tr w:rsidR="00BE3C62" w:rsidRPr="00BE3C62" w14:paraId="009196F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BB72" w14:textId="77777777" w:rsidR="004377C2" w:rsidRPr="00BE3C62" w:rsidRDefault="004377C2" w:rsidP="00BE3C62">
            <w:pPr>
              <w:pStyle w:val="TAL"/>
              <w:rPr>
                <w:sz w:val="16"/>
              </w:rPr>
            </w:pPr>
            <w:r w:rsidRPr="00BE3C62">
              <w:rPr>
                <w:sz w:val="16"/>
              </w:rPr>
              <w:t>C4-214132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D76F" w14:textId="77777777" w:rsidR="004377C2" w:rsidRPr="00BE3C62" w:rsidRDefault="004377C2" w:rsidP="00BE3C62">
            <w:pPr>
              <w:pStyle w:val="TAL"/>
              <w:rPr>
                <w:sz w:val="16"/>
              </w:rPr>
            </w:pPr>
            <w:r w:rsidRPr="00BE3C62">
              <w:rPr>
                <w:sz w:val="16"/>
              </w:rPr>
              <w:t>5GS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FA10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266DC"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D86B" w14:textId="77777777" w:rsidR="004377C2" w:rsidRPr="00BE3C62" w:rsidRDefault="004377C2" w:rsidP="00BE3C62">
            <w:pPr>
              <w:pStyle w:val="TAL"/>
              <w:rPr>
                <w:sz w:val="16"/>
              </w:rPr>
            </w:pPr>
            <w:r w:rsidRPr="00BE3C62">
              <w:rPr>
                <w:sz w:val="16"/>
              </w:rPr>
              <w:t>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B5A2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AAB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3E8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FFFE3"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7370" w14:textId="77777777" w:rsidR="004377C2" w:rsidRPr="00BE3C62" w:rsidRDefault="004377C2" w:rsidP="00BE3C62">
            <w:pPr>
              <w:pStyle w:val="TAL"/>
              <w:rPr>
                <w:sz w:val="16"/>
              </w:rPr>
            </w:pPr>
            <w:r w:rsidRPr="00BE3C62">
              <w:rPr>
                <w:sz w:val="16"/>
              </w:rPr>
              <w:t>agreed</w:t>
            </w:r>
          </w:p>
        </w:tc>
      </w:tr>
      <w:tr w:rsidR="00BE3C62" w:rsidRPr="00BE3C62" w14:paraId="236EEBB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236A" w14:textId="77777777" w:rsidR="004377C2" w:rsidRPr="00BE3C62" w:rsidRDefault="004377C2" w:rsidP="00BE3C62">
            <w:pPr>
              <w:pStyle w:val="TAL"/>
              <w:rPr>
                <w:sz w:val="16"/>
              </w:rPr>
            </w:pPr>
            <w:r w:rsidRPr="00BE3C62">
              <w:rPr>
                <w:sz w:val="16"/>
              </w:rPr>
              <w:t>C4-214178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39C7D" w14:textId="77777777" w:rsidR="004377C2" w:rsidRPr="00BE3C62" w:rsidRDefault="004377C2" w:rsidP="00BE3C62">
            <w:pPr>
              <w:pStyle w:val="TAL"/>
              <w:rPr>
                <w:sz w:val="16"/>
              </w:rPr>
            </w:pPr>
            <w:r w:rsidRPr="00BE3C62">
              <w:rPr>
                <w:sz w:val="16"/>
              </w:rPr>
              <w:t>Protocol impact on N4mb for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138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594CF"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B6D1" w14:textId="77777777" w:rsidR="004377C2" w:rsidRPr="00BE3C62" w:rsidRDefault="004377C2" w:rsidP="00BE3C62">
            <w:pPr>
              <w:pStyle w:val="TAL"/>
              <w:rPr>
                <w:sz w:val="16"/>
              </w:rPr>
            </w:pPr>
            <w:r w:rsidRPr="00BE3C62">
              <w:rPr>
                <w:sz w:val="16"/>
              </w:rPr>
              <w:t>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662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250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B01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75D0E" w14:textId="77777777" w:rsidR="004377C2" w:rsidRPr="00BE3C62" w:rsidRDefault="004377C2" w:rsidP="00BE3C62">
            <w:pPr>
              <w:pStyle w:val="TAL"/>
              <w:rPr>
                <w:sz w:val="16"/>
              </w:rPr>
            </w:pPr>
            <w:r w:rsidRPr="00BE3C62">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9DCF7" w14:textId="77777777" w:rsidR="004377C2" w:rsidRPr="00BE3C62" w:rsidRDefault="004377C2" w:rsidP="00BE3C62">
            <w:pPr>
              <w:pStyle w:val="TAL"/>
              <w:rPr>
                <w:sz w:val="16"/>
              </w:rPr>
            </w:pPr>
            <w:r w:rsidRPr="00BE3C62">
              <w:rPr>
                <w:sz w:val="16"/>
              </w:rPr>
              <w:t>revised</w:t>
            </w:r>
          </w:p>
        </w:tc>
      </w:tr>
      <w:tr w:rsidR="00BE3C62" w:rsidRPr="00BE3C62" w14:paraId="51F468D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67CBC" w14:textId="77777777" w:rsidR="004377C2" w:rsidRPr="00BE3C62" w:rsidRDefault="004377C2" w:rsidP="00BE3C62">
            <w:pPr>
              <w:pStyle w:val="TAL"/>
              <w:rPr>
                <w:sz w:val="16"/>
              </w:rPr>
            </w:pPr>
            <w:r w:rsidRPr="00BE3C62">
              <w:rPr>
                <w:sz w:val="16"/>
              </w:rPr>
              <w:t>C4-214631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38A7" w14:textId="77777777" w:rsidR="004377C2" w:rsidRPr="00BE3C62" w:rsidRDefault="004377C2" w:rsidP="00BE3C62">
            <w:pPr>
              <w:pStyle w:val="TAL"/>
              <w:rPr>
                <w:sz w:val="16"/>
              </w:rPr>
            </w:pPr>
            <w:r w:rsidRPr="00BE3C62">
              <w:rPr>
                <w:sz w:val="16"/>
              </w:rPr>
              <w:t>Protocol impact on N4mb for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17FC" w14:textId="77777777" w:rsidR="004377C2" w:rsidRPr="00BE3C62" w:rsidRDefault="004377C2" w:rsidP="00BE3C62">
            <w:pPr>
              <w:pStyle w:val="TAL"/>
              <w:rPr>
                <w:sz w:val="16"/>
              </w:rPr>
            </w:pPr>
            <w:r w:rsidRPr="00BE3C62">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31D07"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6065" w14:textId="77777777" w:rsidR="004377C2" w:rsidRPr="00BE3C62" w:rsidRDefault="004377C2" w:rsidP="00BE3C62">
            <w:pPr>
              <w:pStyle w:val="TAL"/>
              <w:rPr>
                <w:sz w:val="16"/>
              </w:rPr>
            </w:pPr>
            <w:r w:rsidRPr="00BE3C62">
              <w:rPr>
                <w:sz w:val="16"/>
              </w:rPr>
              <w:t>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7EE23"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A0D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0FC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1D8F" w14:textId="77777777" w:rsidR="004377C2" w:rsidRPr="00BE3C62" w:rsidRDefault="004377C2" w:rsidP="00BE3C62">
            <w:pPr>
              <w:pStyle w:val="TAL"/>
              <w:rPr>
                <w:sz w:val="16"/>
              </w:rPr>
            </w:pPr>
            <w:r w:rsidRPr="00BE3C62">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CFBE" w14:textId="77777777" w:rsidR="004377C2" w:rsidRPr="00BE3C62" w:rsidRDefault="004377C2" w:rsidP="00BE3C62">
            <w:pPr>
              <w:pStyle w:val="TAL"/>
              <w:rPr>
                <w:sz w:val="16"/>
              </w:rPr>
            </w:pPr>
            <w:r w:rsidRPr="00BE3C62">
              <w:rPr>
                <w:sz w:val="16"/>
              </w:rPr>
              <w:t>agreed</w:t>
            </w:r>
          </w:p>
        </w:tc>
      </w:tr>
      <w:tr w:rsidR="00BE3C62" w:rsidRPr="00BE3C62" w14:paraId="04A9147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D302" w14:textId="77777777" w:rsidR="004377C2" w:rsidRPr="00BE3C62" w:rsidRDefault="004377C2" w:rsidP="00BE3C62">
            <w:pPr>
              <w:pStyle w:val="TAL"/>
              <w:rPr>
                <w:sz w:val="16"/>
              </w:rPr>
            </w:pPr>
            <w:r w:rsidRPr="00BE3C62">
              <w:rPr>
                <w:sz w:val="16"/>
              </w:rPr>
              <w:t>C4-214179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6BCB5" w14:textId="77777777" w:rsidR="004377C2" w:rsidRPr="00BE3C62" w:rsidRDefault="004377C2" w:rsidP="00BE3C62">
            <w:pPr>
              <w:pStyle w:val="TAL"/>
              <w:rPr>
                <w:sz w:val="16"/>
              </w:rPr>
            </w:pPr>
            <w:r w:rsidRPr="00BE3C62">
              <w:rPr>
                <w:sz w:val="16"/>
              </w:rPr>
              <w:t>Protocol impact on N4 for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427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EF52"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09CF" w14:textId="77777777" w:rsidR="004377C2" w:rsidRPr="00BE3C62" w:rsidRDefault="004377C2" w:rsidP="00BE3C62">
            <w:pPr>
              <w:pStyle w:val="TAL"/>
              <w:rPr>
                <w:sz w:val="16"/>
              </w:rPr>
            </w:pPr>
            <w:r w:rsidRPr="00BE3C62">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2F0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F27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0C87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78141" w14:textId="77777777" w:rsidR="004377C2" w:rsidRPr="00BE3C62" w:rsidRDefault="004377C2" w:rsidP="00BE3C62">
            <w:pPr>
              <w:pStyle w:val="TAL"/>
              <w:rPr>
                <w:sz w:val="16"/>
              </w:rPr>
            </w:pPr>
            <w:r w:rsidRPr="00BE3C62">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7667" w14:textId="77777777" w:rsidR="004377C2" w:rsidRPr="00BE3C62" w:rsidRDefault="004377C2" w:rsidP="00BE3C62">
            <w:pPr>
              <w:pStyle w:val="TAL"/>
              <w:rPr>
                <w:sz w:val="16"/>
              </w:rPr>
            </w:pPr>
            <w:r w:rsidRPr="00BE3C62">
              <w:rPr>
                <w:sz w:val="16"/>
              </w:rPr>
              <w:t>postponed</w:t>
            </w:r>
          </w:p>
        </w:tc>
      </w:tr>
      <w:tr w:rsidR="00BE3C62" w:rsidRPr="00BE3C62" w14:paraId="3209CB4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611B" w14:textId="77777777" w:rsidR="004377C2" w:rsidRPr="00BE3C62" w:rsidRDefault="004377C2" w:rsidP="00BE3C62">
            <w:pPr>
              <w:pStyle w:val="TAL"/>
              <w:rPr>
                <w:sz w:val="16"/>
              </w:rPr>
            </w:pPr>
            <w:r w:rsidRPr="00BE3C62">
              <w:rPr>
                <w:sz w:val="16"/>
              </w:rPr>
              <w:t>C4-214180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4723" w14:textId="77777777" w:rsidR="004377C2" w:rsidRPr="00BE3C62" w:rsidRDefault="004377C2" w:rsidP="00BE3C62">
            <w:pPr>
              <w:pStyle w:val="TAL"/>
              <w:rPr>
                <w:sz w:val="16"/>
              </w:rPr>
            </w:pPr>
            <w:r w:rsidRPr="00BE3C62">
              <w:rPr>
                <w:sz w:val="16"/>
              </w:rPr>
              <w:t>L2TP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ECF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BFF7"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2B97" w14:textId="77777777" w:rsidR="004377C2" w:rsidRPr="00BE3C62" w:rsidRDefault="004377C2" w:rsidP="00BE3C62">
            <w:pPr>
              <w:pStyle w:val="TAL"/>
              <w:rPr>
                <w:sz w:val="16"/>
              </w:rPr>
            </w:pPr>
            <w:r w:rsidRPr="00BE3C62">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F16E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382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D5A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A3494" w14:textId="77777777" w:rsidR="004377C2" w:rsidRPr="00BE3C62" w:rsidRDefault="004377C2" w:rsidP="00BE3C62">
            <w:pPr>
              <w:pStyle w:val="TAL"/>
              <w:rPr>
                <w:sz w:val="16"/>
              </w:rPr>
            </w:pPr>
            <w:r w:rsidRPr="00BE3C62">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C65D" w14:textId="77777777" w:rsidR="004377C2" w:rsidRPr="00BE3C62" w:rsidRDefault="004377C2" w:rsidP="00BE3C62">
            <w:pPr>
              <w:pStyle w:val="TAL"/>
              <w:rPr>
                <w:sz w:val="16"/>
              </w:rPr>
            </w:pPr>
            <w:r w:rsidRPr="00BE3C62">
              <w:rPr>
                <w:sz w:val="16"/>
              </w:rPr>
              <w:t>revised</w:t>
            </w:r>
          </w:p>
        </w:tc>
      </w:tr>
      <w:tr w:rsidR="00BE3C62" w:rsidRPr="00BE3C62" w14:paraId="500BF69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764EA" w14:textId="77777777" w:rsidR="004377C2" w:rsidRPr="00BE3C62" w:rsidRDefault="004377C2" w:rsidP="00BE3C62">
            <w:pPr>
              <w:pStyle w:val="TAL"/>
              <w:rPr>
                <w:sz w:val="16"/>
              </w:rPr>
            </w:pPr>
            <w:r w:rsidRPr="00BE3C62">
              <w:rPr>
                <w:sz w:val="16"/>
              </w:rPr>
              <w:t>C4-214643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38DA" w14:textId="77777777" w:rsidR="004377C2" w:rsidRPr="00BE3C62" w:rsidRDefault="004377C2" w:rsidP="00BE3C62">
            <w:pPr>
              <w:pStyle w:val="TAL"/>
              <w:rPr>
                <w:sz w:val="16"/>
              </w:rPr>
            </w:pPr>
            <w:r w:rsidRPr="00BE3C62">
              <w:rPr>
                <w:sz w:val="16"/>
              </w:rPr>
              <w:t>L2TP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E6D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02FF"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ED9E" w14:textId="77777777" w:rsidR="004377C2" w:rsidRPr="00BE3C62" w:rsidRDefault="004377C2" w:rsidP="00BE3C62">
            <w:pPr>
              <w:pStyle w:val="TAL"/>
              <w:rPr>
                <w:sz w:val="16"/>
              </w:rPr>
            </w:pPr>
            <w:r w:rsidRPr="00BE3C62">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49F5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976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6F15"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7425C" w14:textId="77777777" w:rsidR="004377C2" w:rsidRPr="00BE3C62" w:rsidRDefault="004377C2" w:rsidP="00BE3C62">
            <w:pPr>
              <w:pStyle w:val="TAL"/>
              <w:rPr>
                <w:sz w:val="16"/>
              </w:rPr>
            </w:pPr>
            <w:r w:rsidRPr="00BE3C62">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9313" w14:textId="77777777" w:rsidR="004377C2" w:rsidRPr="00BE3C62" w:rsidRDefault="004377C2" w:rsidP="00BE3C62">
            <w:pPr>
              <w:pStyle w:val="TAL"/>
              <w:rPr>
                <w:sz w:val="16"/>
              </w:rPr>
            </w:pPr>
            <w:r w:rsidRPr="00BE3C62">
              <w:rPr>
                <w:sz w:val="16"/>
              </w:rPr>
              <w:t>agreed</w:t>
            </w:r>
          </w:p>
        </w:tc>
      </w:tr>
      <w:tr w:rsidR="00BE3C62" w:rsidRPr="00BE3C62" w14:paraId="42AFBB9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3C59" w14:textId="77777777" w:rsidR="004377C2" w:rsidRPr="00BE3C62" w:rsidRDefault="004377C2" w:rsidP="00BE3C62">
            <w:pPr>
              <w:pStyle w:val="TAL"/>
              <w:rPr>
                <w:sz w:val="16"/>
              </w:rPr>
            </w:pPr>
            <w:r w:rsidRPr="00BE3C62">
              <w:rPr>
                <w:sz w:val="16"/>
              </w:rPr>
              <w:t>C4-214181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80A56" w14:textId="77777777" w:rsidR="004377C2" w:rsidRPr="00BE3C62" w:rsidRDefault="004377C2" w:rsidP="00BE3C62">
            <w:pPr>
              <w:pStyle w:val="TAL"/>
              <w:rPr>
                <w:sz w:val="16"/>
              </w:rPr>
            </w:pPr>
            <w:r w:rsidRPr="00BE3C62">
              <w:rPr>
                <w:sz w:val="16"/>
              </w:rPr>
              <w:t>LNS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3D3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634C3"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2D5DB" w14:textId="77777777" w:rsidR="004377C2" w:rsidRPr="00BE3C62" w:rsidRDefault="004377C2" w:rsidP="00BE3C62">
            <w:pPr>
              <w:pStyle w:val="TAL"/>
              <w:rPr>
                <w:sz w:val="16"/>
              </w:rPr>
            </w:pPr>
            <w:r w:rsidRPr="00BE3C62">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3B8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8562" w14:textId="77777777" w:rsidR="004377C2" w:rsidRPr="00BE3C62" w:rsidRDefault="004377C2" w:rsidP="00BE3C62">
            <w:pPr>
              <w:pStyle w:val="TAL"/>
              <w:rPr>
                <w:sz w:val="16"/>
              </w:rPr>
            </w:pPr>
            <w:r w:rsidRPr="00BE3C62">
              <w:rPr>
                <w:sz w:val="16"/>
              </w:rPr>
              <w:t>Rel-</w:t>
            </w:r>
            <w:r w:rsidRPr="00BE3C62">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C430" w14:textId="77777777" w:rsidR="004377C2" w:rsidRPr="00BE3C62" w:rsidRDefault="004377C2" w:rsidP="00BE3C62">
            <w:pPr>
              <w:pStyle w:val="TAL"/>
              <w:rPr>
                <w:sz w:val="16"/>
              </w:rPr>
            </w:pPr>
            <w:r w:rsidRPr="00BE3C62">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F3921" w14:textId="77777777" w:rsidR="004377C2" w:rsidRPr="00BE3C62" w:rsidRDefault="004377C2" w:rsidP="00BE3C62">
            <w:pPr>
              <w:pStyle w:val="TAL"/>
              <w:rPr>
                <w:sz w:val="16"/>
              </w:rPr>
            </w:pPr>
            <w:r w:rsidRPr="00BE3C62">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A313" w14:textId="77777777" w:rsidR="004377C2" w:rsidRPr="00BE3C62" w:rsidRDefault="004377C2" w:rsidP="00BE3C62">
            <w:pPr>
              <w:pStyle w:val="TAL"/>
              <w:rPr>
                <w:sz w:val="16"/>
              </w:rPr>
            </w:pPr>
            <w:r w:rsidRPr="00BE3C62">
              <w:rPr>
                <w:sz w:val="16"/>
              </w:rPr>
              <w:t>revised</w:t>
            </w:r>
          </w:p>
        </w:tc>
      </w:tr>
      <w:tr w:rsidR="00BE3C62" w:rsidRPr="00BE3C62" w14:paraId="77A0EA1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C3F5C" w14:textId="77777777" w:rsidR="004377C2" w:rsidRPr="00BE3C62" w:rsidRDefault="004377C2" w:rsidP="00BE3C62">
            <w:pPr>
              <w:pStyle w:val="TAL"/>
              <w:rPr>
                <w:sz w:val="16"/>
              </w:rPr>
            </w:pPr>
            <w:r w:rsidRPr="00BE3C62">
              <w:rPr>
                <w:sz w:val="16"/>
              </w:rPr>
              <w:t>C4-214635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78C67" w14:textId="77777777" w:rsidR="004377C2" w:rsidRPr="00BE3C62" w:rsidRDefault="004377C2" w:rsidP="00BE3C62">
            <w:pPr>
              <w:pStyle w:val="TAL"/>
              <w:rPr>
                <w:sz w:val="16"/>
              </w:rPr>
            </w:pPr>
            <w:r w:rsidRPr="00BE3C62">
              <w:rPr>
                <w:sz w:val="16"/>
              </w:rPr>
              <w:t>LNS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23F6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5983"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1E389" w14:textId="77777777" w:rsidR="004377C2" w:rsidRPr="00BE3C62" w:rsidRDefault="004377C2" w:rsidP="00BE3C62">
            <w:pPr>
              <w:pStyle w:val="TAL"/>
              <w:rPr>
                <w:sz w:val="16"/>
              </w:rPr>
            </w:pPr>
            <w:r w:rsidRPr="00BE3C62">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2DCA8"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E35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A2174"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419A" w14:textId="77777777" w:rsidR="004377C2" w:rsidRPr="00BE3C62" w:rsidRDefault="004377C2" w:rsidP="00BE3C62">
            <w:pPr>
              <w:pStyle w:val="TAL"/>
              <w:rPr>
                <w:sz w:val="16"/>
              </w:rPr>
            </w:pPr>
            <w:r w:rsidRPr="00BE3C62">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5821" w14:textId="77777777" w:rsidR="004377C2" w:rsidRPr="00BE3C62" w:rsidRDefault="004377C2" w:rsidP="00BE3C62">
            <w:pPr>
              <w:pStyle w:val="TAL"/>
              <w:rPr>
                <w:sz w:val="16"/>
              </w:rPr>
            </w:pPr>
            <w:r w:rsidRPr="00BE3C62">
              <w:rPr>
                <w:sz w:val="16"/>
              </w:rPr>
              <w:t>agreed</w:t>
            </w:r>
          </w:p>
        </w:tc>
      </w:tr>
      <w:tr w:rsidR="00BE3C62" w:rsidRPr="00BE3C62" w14:paraId="7EBB150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4BC0" w14:textId="77777777" w:rsidR="004377C2" w:rsidRPr="00BE3C62" w:rsidRDefault="004377C2" w:rsidP="00BE3C62">
            <w:pPr>
              <w:pStyle w:val="TAL"/>
              <w:rPr>
                <w:sz w:val="16"/>
              </w:rPr>
            </w:pPr>
            <w:r w:rsidRPr="00BE3C62">
              <w:rPr>
                <w:sz w:val="16"/>
              </w:rPr>
              <w:t>C4-214209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F045" w14:textId="77777777" w:rsidR="004377C2" w:rsidRPr="00BE3C62" w:rsidRDefault="004377C2" w:rsidP="00BE3C62">
            <w:pPr>
              <w:pStyle w:val="TAL"/>
              <w:rPr>
                <w:sz w:val="16"/>
              </w:rPr>
            </w:pPr>
            <w:r w:rsidRPr="00BE3C62">
              <w:rPr>
                <w:sz w:val="16"/>
              </w:rPr>
              <w:t>Handling of PMF Message with UE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E7A16"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4A7F"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E64C" w14:textId="77777777" w:rsidR="004377C2" w:rsidRPr="00BE3C62" w:rsidRDefault="004377C2" w:rsidP="00BE3C62">
            <w:pPr>
              <w:pStyle w:val="TAL"/>
              <w:rPr>
                <w:sz w:val="16"/>
              </w:rPr>
            </w:pPr>
            <w:r w:rsidRPr="00BE3C62">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A45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4FF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463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8301" w14:textId="77777777" w:rsidR="004377C2" w:rsidRPr="00BE3C62" w:rsidRDefault="004377C2" w:rsidP="00BE3C62">
            <w:pPr>
              <w:pStyle w:val="TAL"/>
              <w:rPr>
                <w:sz w:val="16"/>
              </w:rPr>
            </w:pPr>
            <w:r w:rsidRPr="00BE3C62">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9861E" w14:textId="77777777" w:rsidR="004377C2" w:rsidRPr="00BE3C62" w:rsidRDefault="004377C2" w:rsidP="00BE3C62">
            <w:pPr>
              <w:pStyle w:val="TAL"/>
              <w:rPr>
                <w:sz w:val="16"/>
              </w:rPr>
            </w:pPr>
            <w:r w:rsidRPr="00BE3C62">
              <w:rPr>
                <w:sz w:val="16"/>
              </w:rPr>
              <w:t>revised</w:t>
            </w:r>
          </w:p>
        </w:tc>
      </w:tr>
      <w:tr w:rsidR="00BE3C62" w:rsidRPr="00BE3C62" w14:paraId="6C2C3BB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59A1" w14:textId="77777777" w:rsidR="004377C2" w:rsidRPr="00BE3C62" w:rsidRDefault="004377C2" w:rsidP="00BE3C62">
            <w:pPr>
              <w:pStyle w:val="TAL"/>
              <w:rPr>
                <w:sz w:val="16"/>
              </w:rPr>
            </w:pPr>
            <w:r w:rsidRPr="00BE3C62">
              <w:rPr>
                <w:sz w:val="16"/>
              </w:rPr>
              <w:t>C4-214598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6175" w14:textId="77777777" w:rsidR="004377C2" w:rsidRPr="00BE3C62" w:rsidRDefault="004377C2" w:rsidP="00BE3C62">
            <w:pPr>
              <w:pStyle w:val="TAL"/>
              <w:rPr>
                <w:sz w:val="16"/>
              </w:rPr>
            </w:pPr>
            <w:r w:rsidRPr="00BE3C62">
              <w:rPr>
                <w:sz w:val="16"/>
              </w:rPr>
              <w:t>Handling of PMF Message with UE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BBE4"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F35F"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3950" w14:textId="77777777" w:rsidR="004377C2" w:rsidRPr="00BE3C62" w:rsidRDefault="004377C2" w:rsidP="00BE3C62">
            <w:pPr>
              <w:pStyle w:val="TAL"/>
              <w:rPr>
                <w:sz w:val="16"/>
              </w:rPr>
            </w:pPr>
            <w:r w:rsidRPr="00BE3C62">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D759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552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ACD4"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D12B1" w14:textId="77777777" w:rsidR="004377C2" w:rsidRPr="00BE3C62" w:rsidRDefault="004377C2" w:rsidP="00BE3C62">
            <w:pPr>
              <w:pStyle w:val="TAL"/>
              <w:rPr>
                <w:sz w:val="16"/>
              </w:rPr>
            </w:pPr>
            <w:r w:rsidRPr="00BE3C62">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C354" w14:textId="77777777" w:rsidR="004377C2" w:rsidRPr="00BE3C62" w:rsidRDefault="004377C2" w:rsidP="00BE3C62">
            <w:pPr>
              <w:pStyle w:val="TAL"/>
              <w:rPr>
                <w:sz w:val="16"/>
              </w:rPr>
            </w:pPr>
            <w:r w:rsidRPr="00BE3C62">
              <w:rPr>
                <w:sz w:val="16"/>
              </w:rPr>
              <w:t>revised</w:t>
            </w:r>
          </w:p>
        </w:tc>
      </w:tr>
      <w:tr w:rsidR="00BE3C62" w:rsidRPr="00BE3C62" w14:paraId="09C826C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B3C6" w14:textId="77777777" w:rsidR="004377C2" w:rsidRPr="00BE3C62" w:rsidRDefault="004377C2" w:rsidP="00BE3C62">
            <w:pPr>
              <w:pStyle w:val="TAL"/>
              <w:rPr>
                <w:sz w:val="16"/>
              </w:rPr>
            </w:pPr>
            <w:r w:rsidRPr="00BE3C62">
              <w:rPr>
                <w:sz w:val="16"/>
              </w:rPr>
              <w:t>C4-214736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A559" w14:textId="77777777" w:rsidR="004377C2" w:rsidRPr="00BE3C62" w:rsidRDefault="004377C2" w:rsidP="00BE3C62">
            <w:pPr>
              <w:pStyle w:val="TAL"/>
              <w:rPr>
                <w:sz w:val="16"/>
              </w:rPr>
            </w:pPr>
            <w:r w:rsidRPr="00BE3C62">
              <w:rPr>
                <w:sz w:val="16"/>
              </w:rPr>
              <w:t>Handling of PMF Message with UE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08E6"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108F"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0FD9" w14:textId="77777777" w:rsidR="004377C2" w:rsidRPr="00BE3C62" w:rsidRDefault="004377C2" w:rsidP="00BE3C62">
            <w:pPr>
              <w:pStyle w:val="TAL"/>
              <w:rPr>
                <w:sz w:val="16"/>
              </w:rPr>
            </w:pPr>
            <w:r w:rsidRPr="00BE3C62">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3BFC3"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841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4D0E"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D380" w14:textId="77777777" w:rsidR="004377C2" w:rsidRPr="00BE3C62" w:rsidRDefault="004377C2" w:rsidP="00BE3C62">
            <w:pPr>
              <w:pStyle w:val="TAL"/>
              <w:rPr>
                <w:sz w:val="16"/>
              </w:rPr>
            </w:pPr>
            <w:r w:rsidRPr="00BE3C62">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AA6E" w14:textId="77777777" w:rsidR="004377C2" w:rsidRPr="00BE3C62" w:rsidRDefault="004377C2" w:rsidP="00BE3C62">
            <w:pPr>
              <w:pStyle w:val="TAL"/>
              <w:rPr>
                <w:sz w:val="16"/>
              </w:rPr>
            </w:pPr>
            <w:r w:rsidRPr="00BE3C62">
              <w:rPr>
                <w:sz w:val="16"/>
              </w:rPr>
              <w:t>agreed</w:t>
            </w:r>
          </w:p>
        </w:tc>
      </w:tr>
      <w:tr w:rsidR="00BE3C62" w:rsidRPr="00BE3C62" w14:paraId="44A12FD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5B61" w14:textId="77777777" w:rsidR="004377C2" w:rsidRPr="00BE3C62" w:rsidRDefault="004377C2" w:rsidP="00BE3C62">
            <w:pPr>
              <w:pStyle w:val="TAL"/>
              <w:rPr>
                <w:sz w:val="16"/>
              </w:rPr>
            </w:pPr>
            <w:r w:rsidRPr="00BE3C62">
              <w:rPr>
                <w:sz w:val="16"/>
              </w:rPr>
              <w:t>C4-214227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8AF3" w14:textId="77777777" w:rsidR="004377C2" w:rsidRPr="00BE3C62" w:rsidRDefault="004377C2" w:rsidP="00BE3C62">
            <w:pPr>
              <w:pStyle w:val="TAL"/>
              <w:rPr>
                <w:sz w:val="16"/>
              </w:rPr>
            </w:pPr>
            <w:r w:rsidRPr="00BE3C62">
              <w:rPr>
                <w:sz w:val="16"/>
              </w:rPr>
              <w:t>Edge Relocation using EAS IP address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9001"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366E"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D90E" w14:textId="77777777" w:rsidR="004377C2" w:rsidRPr="00BE3C62" w:rsidRDefault="004377C2" w:rsidP="00BE3C62">
            <w:pPr>
              <w:pStyle w:val="TAL"/>
              <w:rPr>
                <w:sz w:val="16"/>
              </w:rPr>
            </w:pPr>
            <w:r w:rsidRPr="00BE3C62">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9F5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A6D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A4E3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7D55"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FE857" w14:textId="77777777" w:rsidR="004377C2" w:rsidRPr="00BE3C62" w:rsidRDefault="004377C2" w:rsidP="00BE3C62">
            <w:pPr>
              <w:pStyle w:val="TAL"/>
              <w:rPr>
                <w:sz w:val="16"/>
              </w:rPr>
            </w:pPr>
            <w:r w:rsidRPr="00BE3C62">
              <w:rPr>
                <w:sz w:val="16"/>
              </w:rPr>
              <w:t>agreed</w:t>
            </w:r>
          </w:p>
        </w:tc>
      </w:tr>
      <w:tr w:rsidR="00BE3C62" w:rsidRPr="00BE3C62" w14:paraId="2414E7C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1E74" w14:textId="77777777" w:rsidR="004377C2" w:rsidRPr="00BE3C62" w:rsidRDefault="004377C2" w:rsidP="00BE3C62">
            <w:pPr>
              <w:pStyle w:val="TAL"/>
              <w:rPr>
                <w:sz w:val="16"/>
              </w:rPr>
            </w:pPr>
            <w:r w:rsidRPr="00BE3C62">
              <w:rPr>
                <w:sz w:val="16"/>
              </w:rPr>
              <w:t>C4-214228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3AEE" w14:textId="77777777" w:rsidR="004377C2" w:rsidRPr="00BE3C62" w:rsidRDefault="004377C2" w:rsidP="00BE3C62">
            <w:pPr>
              <w:pStyle w:val="TAL"/>
              <w:rPr>
                <w:sz w:val="16"/>
              </w:rPr>
            </w:pPr>
            <w:r w:rsidRPr="00BE3C62">
              <w:rPr>
                <w:sz w:val="16"/>
              </w:rPr>
              <w:t>EAS Discovery procedure with Local DNS Server/Resolver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A0CB"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478A"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65106" w14:textId="77777777" w:rsidR="004377C2" w:rsidRPr="00BE3C62" w:rsidRDefault="004377C2" w:rsidP="00BE3C62">
            <w:pPr>
              <w:pStyle w:val="TAL"/>
              <w:rPr>
                <w:sz w:val="16"/>
              </w:rPr>
            </w:pPr>
            <w:r w:rsidRPr="00BE3C62">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3AF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928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6656"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B44D"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E91D" w14:textId="77777777" w:rsidR="004377C2" w:rsidRPr="00BE3C62" w:rsidRDefault="004377C2" w:rsidP="00BE3C62">
            <w:pPr>
              <w:pStyle w:val="TAL"/>
              <w:rPr>
                <w:sz w:val="16"/>
              </w:rPr>
            </w:pPr>
            <w:r w:rsidRPr="00BE3C62">
              <w:rPr>
                <w:sz w:val="16"/>
              </w:rPr>
              <w:t>revised</w:t>
            </w:r>
          </w:p>
        </w:tc>
      </w:tr>
      <w:tr w:rsidR="00BE3C62" w:rsidRPr="00BE3C62" w14:paraId="325F11A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CD339" w14:textId="77777777" w:rsidR="004377C2" w:rsidRPr="00BE3C62" w:rsidRDefault="004377C2" w:rsidP="00BE3C62">
            <w:pPr>
              <w:pStyle w:val="TAL"/>
              <w:rPr>
                <w:sz w:val="16"/>
              </w:rPr>
            </w:pPr>
            <w:r w:rsidRPr="00BE3C62">
              <w:rPr>
                <w:sz w:val="16"/>
              </w:rPr>
              <w:t>C4-214677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01D4D" w14:textId="77777777" w:rsidR="004377C2" w:rsidRPr="00BE3C62" w:rsidRDefault="004377C2" w:rsidP="00BE3C62">
            <w:pPr>
              <w:pStyle w:val="TAL"/>
              <w:rPr>
                <w:sz w:val="16"/>
              </w:rPr>
            </w:pPr>
            <w:r w:rsidRPr="00BE3C62">
              <w:rPr>
                <w:sz w:val="16"/>
              </w:rPr>
              <w:t>EAS Discovery procedure with Local DNS Server/Resolver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0CE2"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01F5"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F543" w14:textId="77777777" w:rsidR="004377C2" w:rsidRPr="00BE3C62" w:rsidRDefault="004377C2" w:rsidP="00BE3C62">
            <w:pPr>
              <w:pStyle w:val="TAL"/>
              <w:rPr>
                <w:sz w:val="16"/>
              </w:rPr>
            </w:pPr>
            <w:r w:rsidRPr="00BE3C62">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DC5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1B6A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A4E5"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AD92"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1A5B5" w14:textId="77777777" w:rsidR="004377C2" w:rsidRPr="00BE3C62" w:rsidRDefault="004377C2" w:rsidP="00BE3C62">
            <w:pPr>
              <w:pStyle w:val="TAL"/>
              <w:rPr>
                <w:sz w:val="16"/>
              </w:rPr>
            </w:pPr>
            <w:r w:rsidRPr="00BE3C62">
              <w:rPr>
                <w:sz w:val="16"/>
              </w:rPr>
              <w:t>agreed</w:t>
            </w:r>
          </w:p>
        </w:tc>
      </w:tr>
      <w:tr w:rsidR="00BE3C62" w:rsidRPr="00BE3C62" w14:paraId="108F41C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3784" w14:textId="77777777" w:rsidR="004377C2" w:rsidRPr="00BE3C62" w:rsidRDefault="004377C2" w:rsidP="00BE3C62">
            <w:pPr>
              <w:pStyle w:val="TAL"/>
              <w:rPr>
                <w:sz w:val="16"/>
              </w:rPr>
            </w:pPr>
            <w:r w:rsidRPr="00BE3C62">
              <w:rPr>
                <w:sz w:val="16"/>
              </w:rPr>
              <w:t>C4-214229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7740" w14:textId="77777777" w:rsidR="004377C2" w:rsidRPr="00BE3C62" w:rsidRDefault="004377C2" w:rsidP="00BE3C62">
            <w:pPr>
              <w:pStyle w:val="TAL"/>
              <w:rPr>
                <w:sz w:val="16"/>
              </w:rPr>
            </w:pPr>
            <w:r w:rsidRPr="00BE3C62">
              <w:rPr>
                <w:sz w:val="16"/>
              </w:rPr>
              <w:t>Direct Reporting of QoS monitoring events to Local NEF or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5CA36"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4C0A"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0EDFB" w14:textId="77777777" w:rsidR="004377C2" w:rsidRPr="00BE3C62" w:rsidRDefault="004377C2" w:rsidP="00BE3C62">
            <w:pPr>
              <w:pStyle w:val="TAL"/>
              <w:rPr>
                <w:sz w:val="16"/>
              </w:rPr>
            </w:pPr>
            <w:r w:rsidRPr="00BE3C62">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6819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540D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3AB0"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4495"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EF61" w14:textId="77777777" w:rsidR="004377C2" w:rsidRPr="00BE3C62" w:rsidRDefault="004377C2" w:rsidP="00BE3C62">
            <w:pPr>
              <w:pStyle w:val="TAL"/>
              <w:rPr>
                <w:sz w:val="16"/>
              </w:rPr>
            </w:pPr>
            <w:r w:rsidRPr="00BE3C62">
              <w:rPr>
                <w:sz w:val="16"/>
              </w:rPr>
              <w:t>agreed</w:t>
            </w:r>
          </w:p>
        </w:tc>
      </w:tr>
      <w:tr w:rsidR="00BE3C62" w:rsidRPr="00BE3C62" w14:paraId="2F533F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ADAC3" w14:textId="77777777" w:rsidR="004377C2" w:rsidRPr="00BE3C62" w:rsidRDefault="004377C2" w:rsidP="00BE3C62">
            <w:pPr>
              <w:pStyle w:val="TAL"/>
              <w:rPr>
                <w:sz w:val="16"/>
              </w:rPr>
            </w:pPr>
            <w:r w:rsidRPr="00BE3C62">
              <w:rPr>
                <w:sz w:val="16"/>
              </w:rPr>
              <w:t>C4-214241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4D86" w14:textId="77777777" w:rsidR="004377C2" w:rsidRPr="00BE3C62" w:rsidRDefault="004377C2" w:rsidP="00BE3C62">
            <w:pPr>
              <w:pStyle w:val="TAL"/>
              <w:rPr>
                <w:sz w:val="16"/>
              </w:rPr>
            </w:pPr>
            <w:r w:rsidRPr="00BE3C62">
              <w:rPr>
                <w:sz w:val="16"/>
              </w:rPr>
              <w:t>TSCTSF NF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C9A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BE96"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866D" w14:textId="77777777" w:rsidR="004377C2" w:rsidRPr="00BE3C62" w:rsidRDefault="004377C2" w:rsidP="00BE3C62">
            <w:pPr>
              <w:pStyle w:val="TAL"/>
              <w:rPr>
                <w:sz w:val="16"/>
              </w:rPr>
            </w:pPr>
            <w:r w:rsidRPr="00BE3C62">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1E47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7173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FB89" w14:textId="77777777" w:rsidR="004377C2" w:rsidRPr="00BE3C62" w:rsidRDefault="004377C2" w:rsidP="00BE3C62">
            <w:pPr>
              <w:pStyle w:val="TAL"/>
              <w:rPr>
                <w:sz w:val="16"/>
              </w:rPr>
            </w:pPr>
            <w:r w:rsidRPr="00BE3C62">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81DA" w14:textId="77777777" w:rsidR="004377C2" w:rsidRPr="00BE3C62" w:rsidRDefault="004377C2" w:rsidP="00BE3C62">
            <w:pPr>
              <w:pStyle w:val="TAL"/>
              <w:rPr>
                <w:sz w:val="16"/>
              </w:rPr>
            </w:pPr>
            <w:r w:rsidRPr="00BE3C62">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152D3" w14:textId="77777777" w:rsidR="004377C2" w:rsidRPr="00BE3C62" w:rsidRDefault="004377C2" w:rsidP="00BE3C62">
            <w:pPr>
              <w:pStyle w:val="TAL"/>
              <w:rPr>
                <w:sz w:val="16"/>
              </w:rPr>
            </w:pPr>
            <w:r w:rsidRPr="00BE3C62">
              <w:rPr>
                <w:sz w:val="16"/>
              </w:rPr>
              <w:t>merged</w:t>
            </w:r>
          </w:p>
        </w:tc>
      </w:tr>
      <w:tr w:rsidR="00BE3C62" w:rsidRPr="00BE3C62" w14:paraId="0D4CF2A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3323" w14:textId="77777777" w:rsidR="004377C2" w:rsidRPr="00BE3C62" w:rsidRDefault="004377C2" w:rsidP="00BE3C62">
            <w:pPr>
              <w:pStyle w:val="TAL"/>
              <w:rPr>
                <w:sz w:val="16"/>
              </w:rPr>
            </w:pPr>
            <w:r w:rsidRPr="00BE3C62">
              <w:rPr>
                <w:sz w:val="16"/>
              </w:rPr>
              <w:t>C4-214245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2949E" w14:textId="77777777" w:rsidR="004377C2" w:rsidRPr="00BE3C62" w:rsidRDefault="004377C2" w:rsidP="00BE3C62">
            <w:pPr>
              <w:pStyle w:val="TAL"/>
              <w:rPr>
                <w:sz w:val="16"/>
              </w:rPr>
            </w:pPr>
            <w:r w:rsidRPr="00BE3C62">
              <w:rPr>
                <w:sz w:val="16"/>
              </w:rPr>
              <w:t>Retention of PFCP sessions during PFCP Association Setup initiated by UP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C2F2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4553"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58BD9" w14:textId="77777777" w:rsidR="004377C2" w:rsidRPr="00BE3C62" w:rsidRDefault="004377C2" w:rsidP="00BE3C62">
            <w:pPr>
              <w:pStyle w:val="TAL"/>
              <w:rPr>
                <w:sz w:val="16"/>
              </w:rPr>
            </w:pPr>
            <w:r w:rsidRPr="00BE3C62">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BFB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14E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B20A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09EDA"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F885" w14:textId="77777777" w:rsidR="004377C2" w:rsidRPr="00BE3C62" w:rsidRDefault="004377C2" w:rsidP="00BE3C62">
            <w:pPr>
              <w:pStyle w:val="TAL"/>
              <w:rPr>
                <w:sz w:val="16"/>
              </w:rPr>
            </w:pPr>
            <w:r w:rsidRPr="00BE3C62">
              <w:rPr>
                <w:sz w:val="16"/>
              </w:rPr>
              <w:t>withdrawn</w:t>
            </w:r>
          </w:p>
        </w:tc>
      </w:tr>
      <w:tr w:rsidR="00BE3C62" w:rsidRPr="00BE3C62" w14:paraId="5145456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3068" w14:textId="77777777" w:rsidR="004377C2" w:rsidRPr="00BE3C62" w:rsidRDefault="004377C2" w:rsidP="00BE3C62">
            <w:pPr>
              <w:pStyle w:val="TAL"/>
              <w:rPr>
                <w:sz w:val="16"/>
              </w:rPr>
            </w:pPr>
            <w:r w:rsidRPr="00BE3C62">
              <w:rPr>
                <w:sz w:val="16"/>
              </w:rPr>
              <w:t>C4-214253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BFF03" w14:textId="77777777" w:rsidR="004377C2" w:rsidRPr="00BE3C62" w:rsidRDefault="004377C2" w:rsidP="00BE3C62">
            <w:pPr>
              <w:pStyle w:val="TAL"/>
              <w:rPr>
                <w:sz w:val="16"/>
              </w:rPr>
            </w:pPr>
            <w:r w:rsidRPr="00BE3C62">
              <w:rPr>
                <w:sz w:val="16"/>
              </w:rPr>
              <w:t>SNSSAI Update after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3123F"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FD3FA"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F68A" w14:textId="77777777" w:rsidR="004377C2" w:rsidRPr="00BE3C62" w:rsidRDefault="004377C2" w:rsidP="00BE3C62">
            <w:pPr>
              <w:pStyle w:val="TAL"/>
              <w:rPr>
                <w:sz w:val="16"/>
              </w:rPr>
            </w:pPr>
            <w:r w:rsidRPr="00BE3C62">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5C20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913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66D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E024"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6CDE" w14:textId="77777777" w:rsidR="004377C2" w:rsidRPr="00BE3C62" w:rsidRDefault="004377C2" w:rsidP="00BE3C62">
            <w:pPr>
              <w:pStyle w:val="TAL"/>
              <w:rPr>
                <w:sz w:val="16"/>
              </w:rPr>
            </w:pPr>
            <w:r w:rsidRPr="00BE3C62">
              <w:rPr>
                <w:sz w:val="16"/>
              </w:rPr>
              <w:t>revised</w:t>
            </w:r>
          </w:p>
        </w:tc>
      </w:tr>
      <w:tr w:rsidR="00BE3C62" w:rsidRPr="00BE3C62" w14:paraId="51BBACC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5836C" w14:textId="77777777" w:rsidR="004377C2" w:rsidRPr="00BE3C62" w:rsidRDefault="004377C2" w:rsidP="00BE3C62">
            <w:pPr>
              <w:pStyle w:val="TAL"/>
              <w:rPr>
                <w:sz w:val="16"/>
              </w:rPr>
            </w:pPr>
            <w:r w:rsidRPr="00BE3C62">
              <w:rPr>
                <w:sz w:val="16"/>
              </w:rPr>
              <w:t>C4-214536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A6BE" w14:textId="77777777" w:rsidR="004377C2" w:rsidRPr="00BE3C62" w:rsidRDefault="004377C2" w:rsidP="00BE3C62">
            <w:pPr>
              <w:pStyle w:val="TAL"/>
              <w:rPr>
                <w:sz w:val="16"/>
              </w:rPr>
            </w:pPr>
            <w:r w:rsidRPr="00BE3C62">
              <w:rPr>
                <w:sz w:val="16"/>
              </w:rPr>
              <w:t>SNSSAI Update after EPS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C9F10"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130F"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162B" w14:textId="77777777" w:rsidR="004377C2" w:rsidRPr="00BE3C62" w:rsidRDefault="004377C2" w:rsidP="00BE3C62">
            <w:pPr>
              <w:pStyle w:val="TAL"/>
              <w:rPr>
                <w:sz w:val="16"/>
              </w:rPr>
            </w:pPr>
            <w:r w:rsidRPr="00BE3C62">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42CA"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310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8853"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D8BB"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84C16" w14:textId="77777777" w:rsidR="004377C2" w:rsidRPr="00BE3C62" w:rsidRDefault="004377C2" w:rsidP="00BE3C62">
            <w:pPr>
              <w:pStyle w:val="TAL"/>
              <w:rPr>
                <w:sz w:val="16"/>
              </w:rPr>
            </w:pPr>
            <w:r w:rsidRPr="00BE3C62">
              <w:rPr>
                <w:sz w:val="16"/>
              </w:rPr>
              <w:t>agreed</w:t>
            </w:r>
          </w:p>
        </w:tc>
      </w:tr>
      <w:tr w:rsidR="00BE3C62" w:rsidRPr="00BE3C62" w14:paraId="37C8D3F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1E65" w14:textId="77777777" w:rsidR="004377C2" w:rsidRPr="00BE3C62" w:rsidRDefault="004377C2" w:rsidP="00BE3C62">
            <w:pPr>
              <w:pStyle w:val="TAL"/>
              <w:rPr>
                <w:sz w:val="16"/>
              </w:rPr>
            </w:pPr>
            <w:r w:rsidRPr="00BE3C62">
              <w:rPr>
                <w:sz w:val="16"/>
              </w:rPr>
              <w:t>C4-214276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C2D6" w14:textId="77777777" w:rsidR="004377C2" w:rsidRPr="00BE3C62" w:rsidRDefault="004377C2" w:rsidP="00BE3C62">
            <w:pPr>
              <w:pStyle w:val="TAL"/>
              <w:rPr>
                <w:sz w:val="16"/>
              </w:rPr>
            </w:pPr>
            <w:r w:rsidRPr="00BE3C62">
              <w:rPr>
                <w:sz w:val="16"/>
              </w:rPr>
              <w:t>Partial Failure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63C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D9E8"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627C" w14:textId="77777777" w:rsidR="004377C2" w:rsidRPr="00BE3C62" w:rsidRDefault="004377C2" w:rsidP="00BE3C62">
            <w:pPr>
              <w:pStyle w:val="TAL"/>
              <w:rPr>
                <w:sz w:val="16"/>
              </w:rPr>
            </w:pPr>
            <w:r w:rsidRPr="00BE3C62">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1AA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2FF7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0263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0017"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4779" w14:textId="77777777" w:rsidR="004377C2" w:rsidRPr="00BE3C62" w:rsidRDefault="004377C2" w:rsidP="00BE3C62">
            <w:pPr>
              <w:pStyle w:val="TAL"/>
              <w:rPr>
                <w:sz w:val="16"/>
              </w:rPr>
            </w:pPr>
            <w:r w:rsidRPr="00BE3C62">
              <w:rPr>
                <w:sz w:val="16"/>
              </w:rPr>
              <w:t>revised</w:t>
            </w:r>
          </w:p>
        </w:tc>
      </w:tr>
      <w:tr w:rsidR="00BE3C62" w:rsidRPr="00BE3C62" w14:paraId="3CDB810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93B19" w14:textId="77777777" w:rsidR="004377C2" w:rsidRPr="00BE3C62" w:rsidRDefault="004377C2" w:rsidP="00BE3C62">
            <w:pPr>
              <w:pStyle w:val="TAL"/>
              <w:rPr>
                <w:sz w:val="16"/>
              </w:rPr>
            </w:pPr>
            <w:r w:rsidRPr="00BE3C62">
              <w:rPr>
                <w:sz w:val="16"/>
              </w:rPr>
              <w:t>C4-214640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EBAB" w14:textId="77777777" w:rsidR="004377C2" w:rsidRPr="00BE3C62" w:rsidRDefault="004377C2" w:rsidP="00BE3C62">
            <w:pPr>
              <w:pStyle w:val="TAL"/>
              <w:rPr>
                <w:sz w:val="16"/>
              </w:rPr>
            </w:pPr>
            <w:r w:rsidRPr="00BE3C62">
              <w:rPr>
                <w:sz w:val="16"/>
              </w:rPr>
              <w:t>Partial Failure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0B2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B1077"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86A4" w14:textId="77777777" w:rsidR="004377C2" w:rsidRPr="00BE3C62" w:rsidRDefault="004377C2" w:rsidP="00BE3C62">
            <w:pPr>
              <w:pStyle w:val="TAL"/>
              <w:rPr>
                <w:sz w:val="16"/>
              </w:rPr>
            </w:pPr>
            <w:r w:rsidRPr="00BE3C62">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FA2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62F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66B9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0267"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0A01" w14:textId="77777777" w:rsidR="004377C2" w:rsidRPr="00BE3C62" w:rsidRDefault="004377C2" w:rsidP="00BE3C62">
            <w:pPr>
              <w:pStyle w:val="TAL"/>
              <w:rPr>
                <w:sz w:val="16"/>
              </w:rPr>
            </w:pPr>
            <w:r w:rsidRPr="00BE3C62">
              <w:rPr>
                <w:sz w:val="16"/>
              </w:rPr>
              <w:t>agreed</w:t>
            </w:r>
          </w:p>
        </w:tc>
      </w:tr>
      <w:tr w:rsidR="00BE3C62" w:rsidRPr="00BE3C62" w14:paraId="75ED163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10FDA" w14:textId="77777777" w:rsidR="004377C2" w:rsidRPr="00BE3C62" w:rsidRDefault="004377C2" w:rsidP="00BE3C62">
            <w:pPr>
              <w:pStyle w:val="TAL"/>
              <w:rPr>
                <w:sz w:val="16"/>
              </w:rPr>
            </w:pPr>
            <w:r w:rsidRPr="00BE3C62">
              <w:rPr>
                <w:sz w:val="16"/>
              </w:rPr>
              <w:t>C4-214277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0E23" w14:textId="77777777" w:rsidR="004377C2" w:rsidRPr="00BE3C62" w:rsidRDefault="004377C2" w:rsidP="00BE3C62">
            <w:pPr>
              <w:pStyle w:val="TAL"/>
              <w:rPr>
                <w:sz w:val="16"/>
              </w:rPr>
            </w:pPr>
            <w:r w:rsidRPr="00BE3C62">
              <w:rPr>
                <w:sz w:val="16"/>
              </w:rPr>
              <w:t>Add SUPI, GPSI, and PEI to User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3CC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F6C2"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6777" w14:textId="77777777" w:rsidR="004377C2" w:rsidRPr="00BE3C62" w:rsidRDefault="004377C2" w:rsidP="00BE3C62">
            <w:pPr>
              <w:pStyle w:val="TAL"/>
              <w:rPr>
                <w:sz w:val="16"/>
              </w:rPr>
            </w:pPr>
            <w:r w:rsidRPr="00BE3C62">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04C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9AF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D610"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2D45E"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E899" w14:textId="77777777" w:rsidR="004377C2" w:rsidRPr="00BE3C62" w:rsidRDefault="004377C2" w:rsidP="00BE3C62">
            <w:pPr>
              <w:pStyle w:val="TAL"/>
              <w:rPr>
                <w:sz w:val="16"/>
              </w:rPr>
            </w:pPr>
            <w:r w:rsidRPr="00BE3C62">
              <w:rPr>
                <w:sz w:val="16"/>
              </w:rPr>
              <w:t>revised</w:t>
            </w:r>
          </w:p>
        </w:tc>
      </w:tr>
      <w:tr w:rsidR="00BE3C62" w:rsidRPr="00BE3C62" w14:paraId="0809785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B084A" w14:textId="77777777" w:rsidR="004377C2" w:rsidRPr="00BE3C62" w:rsidRDefault="004377C2" w:rsidP="00BE3C62">
            <w:pPr>
              <w:pStyle w:val="TAL"/>
              <w:rPr>
                <w:sz w:val="16"/>
              </w:rPr>
            </w:pPr>
            <w:r w:rsidRPr="00BE3C62">
              <w:rPr>
                <w:sz w:val="16"/>
              </w:rPr>
              <w:t>C4-214641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9C88A" w14:textId="77777777" w:rsidR="004377C2" w:rsidRPr="00BE3C62" w:rsidRDefault="004377C2" w:rsidP="00BE3C62">
            <w:pPr>
              <w:pStyle w:val="TAL"/>
              <w:rPr>
                <w:sz w:val="16"/>
              </w:rPr>
            </w:pPr>
            <w:r w:rsidRPr="00BE3C62">
              <w:rPr>
                <w:sz w:val="16"/>
              </w:rPr>
              <w:t>Add SUPI, GPSI, and PEI to User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1ED1"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F2BE"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536A" w14:textId="77777777" w:rsidR="004377C2" w:rsidRPr="00BE3C62" w:rsidRDefault="004377C2" w:rsidP="00BE3C62">
            <w:pPr>
              <w:pStyle w:val="TAL"/>
              <w:rPr>
                <w:sz w:val="16"/>
              </w:rPr>
            </w:pPr>
            <w:r w:rsidRPr="00BE3C62">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F508"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007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60F3"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62432"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4470" w14:textId="77777777" w:rsidR="004377C2" w:rsidRPr="00BE3C62" w:rsidRDefault="004377C2" w:rsidP="00BE3C62">
            <w:pPr>
              <w:pStyle w:val="TAL"/>
              <w:rPr>
                <w:sz w:val="16"/>
              </w:rPr>
            </w:pPr>
            <w:r w:rsidRPr="00BE3C62">
              <w:rPr>
                <w:sz w:val="16"/>
              </w:rPr>
              <w:t>agreed</w:t>
            </w:r>
          </w:p>
        </w:tc>
      </w:tr>
      <w:tr w:rsidR="00BE3C62" w:rsidRPr="00BE3C62" w14:paraId="6C0FD8F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B089" w14:textId="77777777" w:rsidR="004377C2" w:rsidRPr="00BE3C62" w:rsidRDefault="004377C2" w:rsidP="00BE3C62">
            <w:pPr>
              <w:pStyle w:val="TAL"/>
              <w:rPr>
                <w:sz w:val="16"/>
              </w:rPr>
            </w:pPr>
            <w:r w:rsidRPr="00BE3C62">
              <w:rPr>
                <w:sz w:val="16"/>
              </w:rPr>
              <w:t>C4-214278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6744E" w14:textId="77777777" w:rsidR="004377C2" w:rsidRPr="00BE3C62" w:rsidRDefault="004377C2" w:rsidP="00BE3C62">
            <w:pPr>
              <w:pStyle w:val="TAL"/>
              <w:rPr>
                <w:sz w:val="16"/>
              </w:rPr>
            </w:pPr>
            <w:r w:rsidRPr="00BE3C62">
              <w:rPr>
                <w:sz w:val="16"/>
              </w:rPr>
              <w:t>Predefined Rule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839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E0F7A"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AC50" w14:textId="77777777" w:rsidR="004377C2" w:rsidRPr="00BE3C62" w:rsidRDefault="004377C2" w:rsidP="00BE3C62">
            <w:pPr>
              <w:pStyle w:val="TAL"/>
              <w:rPr>
                <w:sz w:val="16"/>
              </w:rPr>
            </w:pPr>
            <w:r w:rsidRPr="00BE3C62">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4F9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BF4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FC0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9893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EA0E" w14:textId="77777777" w:rsidR="004377C2" w:rsidRPr="00BE3C62" w:rsidRDefault="004377C2" w:rsidP="00BE3C62">
            <w:pPr>
              <w:pStyle w:val="TAL"/>
              <w:rPr>
                <w:sz w:val="16"/>
              </w:rPr>
            </w:pPr>
            <w:r w:rsidRPr="00BE3C62">
              <w:rPr>
                <w:sz w:val="16"/>
              </w:rPr>
              <w:t>revised</w:t>
            </w:r>
          </w:p>
        </w:tc>
      </w:tr>
      <w:tr w:rsidR="00BE3C62" w:rsidRPr="00BE3C62" w14:paraId="4BBF7BC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CA02" w14:textId="77777777" w:rsidR="004377C2" w:rsidRPr="00BE3C62" w:rsidRDefault="004377C2" w:rsidP="00BE3C62">
            <w:pPr>
              <w:pStyle w:val="TAL"/>
              <w:rPr>
                <w:sz w:val="16"/>
              </w:rPr>
            </w:pPr>
            <w:r w:rsidRPr="00BE3C62">
              <w:rPr>
                <w:sz w:val="16"/>
              </w:rPr>
              <w:t>C4-214642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8AD1" w14:textId="77777777" w:rsidR="004377C2" w:rsidRPr="00BE3C62" w:rsidRDefault="004377C2" w:rsidP="00BE3C62">
            <w:pPr>
              <w:pStyle w:val="TAL"/>
              <w:rPr>
                <w:sz w:val="16"/>
              </w:rPr>
            </w:pPr>
            <w:r w:rsidRPr="00BE3C62">
              <w:rPr>
                <w:sz w:val="16"/>
              </w:rPr>
              <w:t>Predefined Rule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F307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3C71"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29484" w14:textId="77777777" w:rsidR="004377C2" w:rsidRPr="00BE3C62" w:rsidRDefault="004377C2" w:rsidP="00BE3C62">
            <w:pPr>
              <w:pStyle w:val="TAL"/>
              <w:rPr>
                <w:sz w:val="16"/>
              </w:rPr>
            </w:pPr>
            <w:r w:rsidRPr="00BE3C62">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86125"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B66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B30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641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CD6C" w14:textId="77777777" w:rsidR="004377C2" w:rsidRPr="00BE3C62" w:rsidRDefault="004377C2" w:rsidP="00BE3C62">
            <w:pPr>
              <w:pStyle w:val="TAL"/>
              <w:rPr>
                <w:sz w:val="16"/>
              </w:rPr>
            </w:pPr>
            <w:r w:rsidRPr="00BE3C62">
              <w:rPr>
                <w:sz w:val="16"/>
              </w:rPr>
              <w:t>agreed</w:t>
            </w:r>
          </w:p>
        </w:tc>
      </w:tr>
      <w:tr w:rsidR="00BE3C62" w:rsidRPr="00BE3C62" w14:paraId="25B3274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6F71" w14:textId="77777777" w:rsidR="004377C2" w:rsidRPr="00BE3C62" w:rsidRDefault="004377C2" w:rsidP="00BE3C62">
            <w:pPr>
              <w:pStyle w:val="TAL"/>
              <w:rPr>
                <w:sz w:val="16"/>
              </w:rPr>
            </w:pPr>
            <w:r w:rsidRPr="00BE3C62">
              <w:rPr>
                <w:sz w:val="16"/>
              </w:rPr>
              <w:t>C4-214488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BF5F9" w14:textId="77777777" w:rsidR="004377C2" w:rsidRPr="00BE3C62" w:rsidRDefault="004377C2" w:rsidP="00BE3C62">
            <w:pPr>
              <w:pStyle w:val="TAL"/>
              <w:rPr>
                <w:sz w:val="16"/>
              </w:rPr>
            </w:pPr>
            <w:r w:rsidRPr="00BE3C62">
              <w:rPr>
                <w:sz w:val="16"/>
              </w:rPr>
              <w:t>Introduction of TSCTSF and other stage2 and 3 alignments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4CF0" w14:textId="77777777" w:rsidR="004377C2" w:rsidRPr="00BE3C62" w:rsidRDefault="004377C2" w:rsidP="00BE3C62">
            <w:pPr>
              <w:pStyle w:val="TAL"/>
              <w:rPr>
                <w:sz w:val="16"/>
              </w:rPr>
            </w:pPr>
            <w:r w:rsidRPr="00BE3C62">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7A36"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6088" w14:textId="77777777" w:rsidR="004377C2" w:rsidRPr="00BE3C62" w:rsidRDefault="004377C2" w:rsidP="00BE3C62">
            <w:pPr>
              <w:pStyle w:val="TAL"/>
              <w:rPr>
                <w:sz w:val="16"/>
              </w:rPr>
            </w:pPr>
            <w:r w:rsidRPr="00BE3C62">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FF1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E423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ED74"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3DF9" w14:textId="77777777" w:rsidR="004377C2" w:rsidRPr="00BE3C62" w:rsidRDefault="004377C2" w:rsidP="00BE3C62">
            <w:pPr>
              <w:pStyle w:val="TAL"/>
              <w:rPr>
                <w:sz w:val="16"/>
              </w:rPr>
            </w:pPr>
            <w:r w:rsidRPr="00BE3C62">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1E95" w14:textId="77777777" w:rsidR="004377C2" w:rsidRPr="00BE3C62" w:rsidRDefault="004377C2" w:rsidP="00BE3C62">
            <w:pPr>
              <w:pStyle w:val="TAL"/>
              <w:rPr>
                <w:sz w:val="16"/>
              </w:rPr>
            </w:pPr>
            <w:r w:rsidRPr="00BE3C62">
              <w:rPr>
                <w:sz w:val="16"/>
              </w:rPr>
              <w:t>revised</w:t>
            </w:r>
          </w:p>
        </w:tc>
      </w:tr>
      <w:tr w:rsidR="00BE3C62" w:rsidRPr="00BE3C62" w14:paraId="21B34F0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61193" w14:textId="77777777" w:rsidR="004377C2" w:rsidRPr="00BE3C62" w:rsidRDefault="004377C2" w:rsidP="00BE3C62">
            <w:pPr>
              <w:pStyle w:val="TAL"/>
              <w:rPr>
                <w:sz w:val="16"/>
              </w:rPr>
            </w:pPr>
            <w:r w:rsidRPr="00BE3C62">
              <w:rPr>
                <w:sz w:val="16"/>
              </w:rPr>
              <w:t>C4-214535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D253E" w14:textId="77777777" w:rsidR="004377C2" w:rsidRPr="00BE3C62" w:rsidRDefault="004377C2" w:rsidP="00BE3C62">
            <w:pPr>
              <w:pStyle w:val="TAL"/>
              <w:rPr>
                <w:sz w:val="16"/>
              </w:rPr>
            </w:pPr>
            <w:r w:rsidRPr="00BE3C62">
              <w:rPr>
                <w:sz w:val="16"/>
              </w:rPr>
              <w:t>Introduction of TSCTSF and other stage2 and 3 alignments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AA7E" w14:textId="77777777" w:rsidR="004377C2" w:rsidRPr="00BE3C62" w:rsidRDefault="004377C2" w:rsidP="00BE3C62">
            <w:pPr>
              <w:pStyle w:val="TAL"/>
              <w:rPr>
                <w:sz w:val="16"/>
              </w:rPr>
            </w:pPr>
            <w:r w:rsidRPr="00BE3C62">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7DFD"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D2110" w14:textId="77777777" w:rsidR="004377C2" w:rsidRPr="00BE3C62" w:rsidRDefault="004377C2" w:rsidP="00BE3C62">
            <w:pPr>
              <w:pStyle w:val="TAL"/>
              <w:rPr>
                <w:sz w:val="16"/>
              </w:rPr>
            </w:pPr>
            <w:r w:rsidRPr="00BE3C62">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279A"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DE8A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43BB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D9E2" w14:textId="77777777" w:rsidR="004377C2" w:rsidRPr="00BE3C62" w:rsidRDefault="004377C2" w:rsidP="00BE3C62">
            <w:pPr>
              <w:pStyle w:val="TAL"/>
              <w:rPr>
                <w:sz w:val="16"/>
              </w:rPr>
            </w:pPr>
            <w:r w:rsidRPr="00BE3C62">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9D59" w14:textId="77777777" w:rsidR="004377C2" w:rsidRPr="00BE3C62" w:rsidRDefault="004377C2" w:rsidP="00BE3C62">
            <w:pPr>
              <w:pStyle w:val="TAL"/>
              <w:rPr>
                <w:sz w:val="16"/>
              </w:rPr>
            </w:pPr>
            <w:r w:rsidRPr="00BE3C62">
              <w:rPr>
                <w:sz w:val="16"/>
              </w:rPr>
              <w:t>agreed</w:t>
            </w:r>
          </w:p>
        </w:tc>
      </w:tr>
      <w:tr w:rsidR="00BE3C62" w:rsidRPr="00BE3C62" w14:paraId="45BC412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C78E4" w14:textId="77777777" w:rsidR="004377C2" w:rsidRPr="00BE3C62" w:rsidRDefault="004377C2" w:rsidP="00BE3C62">
            <w:pPr>
              <w:pStyle w:val="TAL"/>
              <w:rPr>
                <w:sz w:val="16"/>
              </w:rPr>
            </w:pPr>
            <w:r w:rsidRPr="00BE3C62">
              <w:rPr>
                <w:sz w:val="16"/>
              </w:rPr>
              <w:t>C4-214492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B47E" w14:textId="77777777" w:rsidR="004377C2" w:rsidRPr="00BE3C62" w:rsidRDefault="004377C2" w:rsidP="00BE3C62">
            <w:pPr>
              <w:pStyle w:val="TAL"/>
              <w:rPr>
                <w:sz w:val="16"/>
              </w:rPr>
            </w:pPr>
            <w:r w:rsidRPr="00BE3C62">
              <w:rPr>
                <w:sz w:val="16"/>
              </w:rPr>
              <w:t>IEEE Std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734BD" w14:textId="77777777" w:rsidR="004377C2" w:rsidRPr="00BE3C62" w:rsidRDefault="004377C2" w:rsidP="00BE3C62">
            <w:pPr>
              <w:pStyle w:val="TAL"/>
              <w:rPr>
                <w:sz w:val="16"/>
              </w:rPr>
            </w:pPr>
            <w:r w:rsidRPr="00BE3C62">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373D"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6ED50" w14:textId="77777777" w:rsidR="004377C2" w:rsidRPr="00BE3C62" w:rsidRDefault="004377C2" w:rsidP="00BE3C62">
            <w:pPr>
              <w:pStyle w:val="TAL"/>
              <w:rPr>
                <w:sz w:val="16"/>
              </w:rPr>
            </w:pPr>
            <w:r w:rsidRPr="00BE3C62">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ADAD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86EE"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738F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15A23" w14:textId="77777777" w:rsidR="004377C2" w:rsidRPr="00BE3C62" w:rsidRDefault="004377C2" w:rsidP="00BE3C62">
            <w:pPr>
              <w:pStyle w:val="TAL"/>
              <w:rPr>
                <w:sz w:val="16"/>
              </w:rPr>
            </w:pPr>
            <w:r w:rsidRPr="00BE3C62">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B49A" w14:textId="77777777" w:rsidR="004377C2" w:rsidRPr="00BE3C62" w:rsidRDefault="004377C2" w:rsidP="00BE3C62">
            <w:pPr>
              <w:pStyle w:val="TAL"/>
              <w:rPr>
                <w:sz w:val="16"/>
              </w:rPr>
            </w:pPr>
            <w:r w:rsidRPr="00BE3C62">
              <w:rPr>
                <w:sz w:val="16"/>
              </w:rPr>
              <w:t>revised</w:t>
            </w:r>
          </w:p>
        </w:tc>
      </w:tr>
      <w:tr w:rsidR="00BE3C62" w:rsidRPr="00BE3C62" w14:paraId="4A6555D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3A66" w14:textId="77777777" w:rsidR="004377C2" w:rsidRPr="00BE3C62" w:rsidRDefault="004377C2" w:rsidP="00BE3C62">
            <w:pPr>
              <w:pStyle w:val="TAL"/>
              <w:rPr>
                <w:sz w:val="16"/>
              </w:rPr>
            </w:pPr>
            <w:r w:rsidRPr="00BE3C62">
              <w:rPr>
                <w:sz w:val="16"/>
              </w:rPr>
              <w:t>C4-214601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54F6" w14:textId="77777777" w:rsidR="004377C2" w:rsidRPr="00BE3C62" w:rsidRDefault="004377C2" w:rsidP="00BE3C62">
            <w:pPr>
              <w:pStyle w:val="TAL"/>
              <w:rPr>
                <w:sz w:val="16"/>
              </w:rPr>
            </w:pPr>
            <w:r w:rsidRPr="00BE3C62">
              <w:rPr>
                <w:sz w:val="16"/>
              </w:rPr>
              <w:t>IEEE Std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D4F83" w14:textId="77777777" w:rsidR="004377C2" w:rsidRPr="00BE3C62" w:rsidRDefault="004377C2" w:rsidP="00BE3C62">
            <w:pPr>
              <w:pStyle w:val="TAL"/>
              <w:rPr>
                <w:sz w:val="16"/>
              </w:rPr>
            </w:pPr>
            <w:r w:rsidRPr="00BE3C62">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2F08"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029A" w14:textId="77777777" w:rsidR="004377C2" w:rsidRPr="00BE3C62" w:rsidRDefault="004377C2" w:rsidP="00BE3C62">
            <w:pPr>
              <w:pStyle w:val="TAL"/>
              <w:rPr>
                <w:sz w:val="16"/>
              </w:rPr>
            </w:pPr>
            <w:r w:rsidRPr="00BE3C62">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865E"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955F"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337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D018" w14:textId="77777777" w:rsidR="004377C2" w:rsidRPr="00BE3C62" w:rsidRDefault="004377C2" w:rsidP="00BE3C62">
            <w:pPr>
              <w:pStyle w:val="TAL"/>
              <w:rPr>
                <w:sz w:val="16"/>
              </w:rPr>
            </w:pPr>
            <w:r w:rsidRPr="00BE3C62">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F239" w14:textId="77777777" w:rsidR="004377C2" w:rsidRPr="00BE3C62" w:rsidRDefault="004377C2" w:rsidP="00BE3C62">
            <w:pPr>
              <w:pStyle w:val="TAL"/>
              <w:rPr>
                <w:sz w:val="16"/>
              </w:rPr>
            </w:pPr>
            <w:r w:rsidRPr="00BE3C62">
              <w:rPr>
                <w:sz w:val="16"/>
              </w:rPr>
              <w:t>agreed</w:t>
            </w:r>
          </w:p>
        </w:tc>
      </w:tr>
      <w:tr w:rsidR="00BE3C62" w:rsidRPr="00BE3C62" w14:paraId="7DF2D06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9F5FD" w14:textId="77777777" w:rsidR="004377C2" w:rsidRPr="00BE3C62" w:rsidRDefault="004377C2" w:rsidP="00BE3C62">
            <w:pPr>
              <w:pStyle w:val="TAL"/>
              <w:rPr>
                <w:sz w:val="16"/>
              </w:rPr>
            </w:pPr>
            <w:r w:rsidRPr="00BE3C62">
              <w:rPr>
                <w:sz w:val="16"/>
              </w:rPr>
              <w:t>C4-214493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B431" w14:textId="77777777" w:rsidR="004377C2" w:rsidRPr="00BE3C62" w:rsidRDefault="004377C2" w:rsidP="00BE3C62">
            <w:pPr>
              <w:pStyle w:val="TAL"/>
              <w:rPr>
                <w:sz w:val="16"/>
              </w:rPr>
            </w:pPr>
            <w:r w:rsidRPr="00BE3C62">
              <w:rPr>
                <w:sz w:val="16"/>
              </w:rPr>
              <w:t>IEEE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8800" w14:textId="77777777" w:rsidR="004377C2" w:rsidRPr="00BE3C62" w:rsidRDefault="004377C2" w:rsidP="00BE3C62">
            <w:pPr>
              <w:pStyle w:val="TAL"/>
              <w:rPr>
                <w:sz w:val="16"/>
              </w:rPr>
            </w:pPr>
            <w:r w:rsidRPr="00BE3C62">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5DC9"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D68B" w14:textId="77777777" w:rsidR="004377C2" w:rsidRPr="00BE3C62" w:rsidRDefault="004377C2" w:rsidP="00BE3C62">
            <w:pPr>
              <w:pStyle w:val="TAL"/>
              <w:rPr>
                <w:sz w:val="16"/>
              </w:rPr>
            </w:pPr>
            <w:r w:rsidRPr="00BE3C62">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242E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586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6853"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D155D" w14:textId="77777777" w:rsidR="004377C2" w:rsidRPr="00BE3C62" w:rsidRDefault="004377C2" w:rsidP="00BE3C62">
            <w:pPr>
              <w:pStyle w:val="TAL"/>
              <w:rPr>
                <w:sz w:val="16"/>
              </w:rPr>
            </w:pPr>
            <w:r w:rsidRPr="00BE3C62">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96921" w14:textId="77777777" w:rsidR="004377C2" w:rsidRPr="00BE3C62" w:rsidRDefault="004377C2" w:rsidP="00BE3C62">
            <w:pPr>
              <w:pStyle w:val="TAL"/>
              <w:rPr>
                <w:sz w:val="16"/>
              </w:rPr>
            </w:pPr>
            <w:r w:rsidRPr="00BE3C62">
              <w:rPr>
                <w:sz w:val="16"/>
              </w:rPr>
              <w:t>revised</w:t>
            </w:r>
          </w:p>
        </w:tc>
      </w:tr>
      <w:tr w:rsidR="00BE3C62" w:rsidRPr="00BE3C62" w14:paraId="11418EF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11EAF" w14:textId="77777777" w:rsidR="004377C2" w:rsidRPr="00BE3C62" w:rsidRDefault="004377C2" w:rsidP="00BE3C62">
            <w:pPr>
              <w:pStyle w:val="TAL"/>
              <w:rPr>
                <w:sz w:val="16"/>
              </w:rPr>
            </w:pPr>
            <w:r w:rsidRPr="00BE3C62">
              <w:rPr>
                <w:sz w:val="16"/>
              </w:rPr>
              <w:t>C4-214603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0CBE" w14:textId="77777777" w:rsidR="004377C2" w:rsidRPr="00BE3C62" w:rsidRDefault="004377C2" w:rsidP="00BE3C62">
            <w:pPr>
              <w:pStyle w:val="TAL"/>
              <w:rPr>
                <w:sz w:val="16"/>
              </w:rPr>
            </w:pPr>
            <w:r w:rsidRPr="00BE3C62">
              <w:rPr>
                <w:sz w:val="16"/>
              </w:rPr>
              <w:t>IEEE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CC7D0" w14:textId="77777777" w:rsidR="004377C2" w:rsidRPr="00BE3C62" w:rsidRDefault="004377C2" w:rsidP="00BE3C62">
            <w:pPr>
              <w:pStyle w:val="TAL"/>
              <w:rPr>
                <w:sz w:val="16"/>
              </w:rPr>
            </w:pPr>
            <w:r w:rsidRPr="00BE3C62">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A5AE4"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DBF0E" w14:textId="77777777" w:rsidR="004377C2" w:rsidRPr="00BE3C62" w:rsidRDefault="004377C2" w:rsidP="00BE3C62">
            <w:pPr>
              <w:pStyle w:val="TAL"/>
              <w:rPr>
                <w:sz w:val="16"/>
              </w:rPr>
            </w:pPr>
            <w:r w:rsidRPr="00BE3C62">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814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8C0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3B64"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4A6A" w14:textId="77777777" w:rsidR="004377C2" w:rsidRPr="00BE3C62" w:rsidRDefault="004377C2" w:rsidP="00BE3C62">
            <w:pPr>
              <w:pStyle w:val="TAL"/>
              <w:rPr>
                <w:sz w:val="16"/>
              </w:rPr>
            </w:pPr>
            <w:r w:rsidRPr="00BE3C62">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38B3E" w14:textId="77777777" w:rsidR="004377C2" w:rsidRPr="00BE3C62" w:rsidRDefault="004377C2" w:rsidP="00BE3C62">
            <w:pPr>
              <w:pStyle w:val="TAL"/>
              <w:rPr>
                <w:sz w:val="16"/>
              </w:rPr>
            </w:pPr>
            <w:r w:rsidRPr="00BE3C62">
              <w:rPr>
                <w:sz w:val="16"/>
              </w:rPr>
              <w:t>agreed</w:t>
            </w:r>
          </w:p>
        </w:tc>
      </w:tr>
      <w:tr w:rsidR="00BE3C62" w:rsidRPr="00BE3C62" w14:paraId="3735E0A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1BA3" w14:textId="77777777" w:rsidR="004377C2" w:rsidRPr="00BE3C62" w:rsidRDefault="004377C2" w:rsidP="00BE3C62">
            <w:pPr>
              <w:pStyle w:val="TAL"/>
              <w:rPr>
                <w:sz w:val="16"/>
              </w:rPr>
            </w:pPr>
            <w:r w:rsidRPr="00BE3C62">
              <w:rPr>
                <w:sz w:val="16"/>
              </w:rPr>
              <w:t>C4-214510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F7A2" w14:textId="77777777" w:rsidR="004377C2" w:rsidRPr="00BE3C62" w:rsidRDefault="004377C2" w:rsidP="00BE3C62">
            <w:pPr>
              <w:pStyle w:val="TAL"/>
              <w:rPr>
                <w:sz w:val="16"/>
              </w:rPr>
            </w:pPr>
            <w:r w:rsidRPr="00BE3C62">
              <w:rPr>
                <w:sz w:val="16"/>
              </w:rPr>
              <w:t>Restoration of PFCP sessions with corresponding SM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DD43"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4441"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67A0" w14:textId="77777777" w:rsidR="004377C2" w:rsidRPr="00BE3C62" w:rsidRDefault="004377C2" w:rsidP="00BE3C62">
            <w:pPr>
              <w:pStyle w:val="TAL"/>
              <w:rPr>
                <w:sz w:val="16"/>
              </w:rPr>
            </w:pPr>
            <w:r w:rsidRPr="00BE3C62">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422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F5D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211B"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0E725" w14:textId="77777777" w:rsidR="004377C2" w:rsidRPr="00BE3C62" w:rsidRDefault="004377C2" w:rsidP="00BE3C62">
            <w:pPr>
              <w:pStyle w:val="TAL"/>
              <w:rPr>
                <w:sz w:val="16"/>
              </w:rPr>
            </w:pPr>
            <w:r w:rsidRPr="00BE3C62">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4437" w14:textId="77777777" w:rsidR="004377C2" w:rsidRPr="00BE3C62" w:rsidRDefault="004377C2" w:rsidP="00BE3C62">
            <w:pPr>
              <w:pStyle w:val="TAL"/>
              <w:rPr>
                <w:sz w:val="16"/>
              </w:rPr>
            </w:pPr>
            <w:r w:rsidRPr="00BE3C62">
              <w:rPr>
                <w:sz w:val="16"/>
              </w:rPr>
              <w:t>postponed</w:t>
            </w:r>
          </w:p>
        </w:tc>
      </w:tr>
      <w:tr w:rsidR="00BE3C62" w:rsidRPr="00BE3C62" w14:paraId="5EE5644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2503" w14:textId="77777777" w:rsidR="004377C2" w:rsidRPr="00BE3C62" w:rsidRDefault="004377C2" w:rsidP="00BE3C62">
            <w:pPr>
              <w:pStyle w:val="TAL"/>
              <w:rPr>
                <w:sz w:val="16"/>
              </w:rPr>
            </w:pPr>
            <w:r w:rsidRPr="00BE3C62">
              <w:rPr>
                <w:sz w:val="16"/>
              </w:rPr>
              <w:t>C4-214578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9C5C" w14:textId="77777777" w:rsidR="004377C2" w:rsidRPr="00BE3C62" w:rsidRDefault="004377C2" w:rsidP="00BE3C62">
            <w:pPr>
              <w:pStyle w:val="TAL"/>
              <w:rPr>
                <w:sz w:val="16"/>
              </w:rPr>
            </w:pPr>
            <w:r w:rsidRPr="00BE3C62">
              <w:rPr>
                <w:sz w:val="16"/>
              </w:rPr>
              <w:t>Handling of PMF Message with UE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5F12"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B13BA" w14:textId="77777777" w:rsidR="004377C2" w:rsidRPr="00BE3C62" w:rsidRDefault="004377C2" w:rsidP="00BE3C62">
            <w:pPr>
              <w:pStyle w:val="TAL"/>
              <w:rPr>
                <w:sz w:val="16"/>
              </w:rPr>
            </w:pPr>
            <w:r w:rsidRPr="00BE3C62">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8668" w14:textId="77777777" w:rsidR="004377C2" w:rsidRPr="00BE3C62" w:rsidRDefault="004377C2" w:rsidP="00BE3C62">
            <w:pPr>
              <w:pStyle w:val="TAL"/>
              <w:rPr>
                <w:sz w:val="16"/>
              </w:rPr>
            </w:pPr>
            <w:r w:rsidRPr="00BE3C62">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3AB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7C5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8F2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0045" w14:textId="77777777" w:rsidR="004377C2" w:rsidRPr="00BE3C62" w:rsidRDefault="004377C2" w:rsidP="00BE3C62">
            <w:pPr>
              <w:pStyle w:val="TAL"/>
              <w:rPr>
                <w:sz w:val="16"/>
              </w:rPr>
            </w:pPr>
            <w:r w:rsidRPr="00BE3C62">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31E1" w14:textId="77777777" w:rsidR="004377C2" w:rsidRPr="00BE3C62" w:rsidRDefault="004377C2" w:rsidP="00BE3C62">
            <w:pPr>
              <w:pStyle w:val="TAL"/>
              <w:rPr>
                <w:sz w:val="16"/>
              </w:rPr>
            </w:pPr>
            <w:r w:rsidRPr="00BE3C62">
              <w:rPr>
                <w:sz w:val="16"/>
              </w:rPr>
              <w:t>withdrawn</w:t>
            </w:r>
          </w:p>
        </w:tc>
      </w:tr>
      <w:tr w:rsidR="00BE3C62" w:rsidRPr="00BE3C62" w14:paraId="336C5ED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49B9C" w14:textId="77777777" w:rsidR="004377C2" w:rsidRPr="00BE3C62" w:rsidRDefault="004377C2" w:rsidP="00BE3C62">
            <w:pPr>
              <w:pStyle w:val="TAL"/>
              <w:rPr>
                <w:sz w:val="16"/>
              </w:rPr>
            </w:pPr>
            <w:r w:rsidRPr="00BE3C62">
              <w:rPr>
                <w:sz w:val="16"/>
              </w:rPr>
              <w:t>C4-214396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82C4" w14:textId="77777777" w:rsidR="004377C2" w:rsidRPr="00BE3C62" w:rsidRDefault="004377C2" w:rsidP="00BE3C62">
            <w:pPr>
              <w:pStyle w:val="TAL"/>
              <w:rPr>
                <w:sz w:val="16"/>
              </w:rPr>
            </w:pPr>
            <w:r w:rsidRPr="00BE3C62">
              <w:rPr>
                <w:sz w:val="16"/>
              </w:rPr>
              <w:t>Superfluous AVPs in re-used Diameter AVPs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83E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0192" w14:textId="77777777" w:rsidR="004377C2" w:rsidRPr="00BE3C62" w:rsidRDefault="004377C2" w:rsidP="00BE3C62">
            <w:pPr>
              <w:pStyle w:val="TAL"/>
              <w:rPr>
                <w:sz w:val="16"/>
              </w:rPr>
            </w:pPr>
            <w:r w:rsidRPr="00BE3C62">
              <w:rPr>
                <w:sz w:val="16"/>
              </w:rPr>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10EA" w14:textId="77777777" w:rsidR="004377C2" w:rsidRPr="00BE3C62" w:rsidRDefault="004377C2" w:rsidP="00BE3C62">
            <w:pPr>
              <w:pStyle w:val="TAL"/>
              <w:rPr>
                <w:sz w:val="16"/>
              </w:rPr>
            </w:pPr>
            <w:r w:rsidRPr="00BE3C62">
              <w:rPr>
                <w:sz w:val="16"/>
              </w:rPr>
              <w:t>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E906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7F1B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582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1712"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FE02" w14:textId="77777777" w:rsidR="004377C2" w:rsidRPr="00BE3C62" w:rsidRDefault="004377C2" w:rsidP="00BE3C62">
            <w:pPr>
              <w:pStyle w:val="TAL"/>
              <w:rPr>
                <w:sz w:val="16"/>
              </w:rPr>
            </w:pPr>
            <w:r w:rsidRPr="00BE3C62">
              <w:rPr>
                <w:sz w:val="16"/>
              </w:rPr>
              <w:t>agreed</w:t>
            </w:r>
          </w:p>
        </w:tc>
      </w:tr>
      <w:tr w:rsidR="00BE3C62" w:rsidRPr="00BE3C62" w14:paraId="62E2708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C003" w14:textId="77777777" w:rsidR="004377C2" w:rsidRPr="00BE3C62" w:rsidRDefault="004377C2" w:rsidP="00BE3C62">
            <w:pPr>
              <w:pStyle w:val="TAL"/>
              <w:rPr>
                <w:sz w:val="16"/>
              </w:rPr>
            </w:pPr>
            <w:r w:rsidRPr="00BE3C62">
              <w:rPr>
                <w:sz w:val="16"/>
              </w:rPr>
              <w:t>C4-214259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25BB" w14:textId="77777777" w:rsidR="004377C2" w:rsidRPr="00BE3C62" w:rsidRDefault="004377C2" w:rsidP="00BE3C62">
            <w:pPr>
              <w:pStyle w:val="TAL"/>
              <w:rPr>
                <w:sz w:val="16"/>
              </w:rPr>
            </w:pPr>
            <w:r w:rsidRPr="00BE3C62">
              <w:rPr>
                <w:sz w:val="16"/>
              </w:rPr>
              <w:t>UE UDP port on SWm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4D53" w14:textId="77777777" w:rsidR="004377C2" w:rsidRPr="00BE3C62" w:rsidRDefault="004377C2" w:rsidP="00BE3C62">
            <w:pPr>
              <w:pStyle w:val="TAL"/>
              <w:rPr>
                <w:sz w:val="16"/>
              </w:rPr>
            </w:pPr>
            <w:r w:rsidRPr="00BE3C62">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D538C" w14:textId="77777777" w:rsidR="004377C2" w:rsidRPr="00BE3C62" w:rsidRDefault="004377C2" w:rsidP="00BE3C62">
            <w:pPr>
              <w:pStyle w:val="TAL"/>
              <w:rPr>
                <w:sz w:val="16"/>
              </w:rPr>
            </w:pPr>
            <w:r w:rsidRPr="00BE3C62">
              <w:rPr>
                <w:sz w:val="16"/>
              </w:rPr>
              <w:t>29.273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1F5D" w14:textId="77777777" w:rsidR="004377C2" w:rsidRPr="00BE3C62" w:rsidRDefault="004377C2" w:rsidP="00BE3C62">
            <w:pPr>
              <w:pStyle w:val="TAL"/>
              <w:rPr>
                <w:sz w:val="16"/>
              </w:rPr>
            </w:pPr>
            <w:r w:rsidRPr="00BE3C62">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163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175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686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FE92"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FCC3" w14:textId="77777777" w:rsidR="004377C2" w:rsidRPr="00BE3C62" w:rsidRDefault="004377C2" w:rsidP="00BE3C62">
            <w:pPr>
              <w:pStyle w:val="TAL"/>
              <w:rPr>
                <w:sz w:val="16"/>
              </w:rPr>
            </w:pPr>
            <w:r w:rsidRPr="00BE3C62">
              <w:rPr>
                <w:sz w:val="16"/>
              </w:rPr>
              <w:t>revised</w:t>
            </w:r>
          </w:p>
        </w:tc>
      </w:tr>
      <w:tr w:rsidR="00BE3C62" w:rsidRPr="00BE3C62" w14:paraId="5CB198B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9A8D" w14:textId="77777777" w:rsidR="004377C2" w:rsidRPr="00BE3C62" w:rsidRDefault="004377C2" w:rsidP="00BE3C62">
            <w:pPr>
              <w:pStyle w:val="TAL"/>
              <w:rPr>
                <w:sz w:val="16"/>
              </w:rPr>
            </w:pPr>
            <w:r w:rsidRPr="00BE3C62">
              <w:rPr>
                <w:sz w:val="16"/>
              </w:rPr>
              <w:t>C4-214823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D84F" w14:textId="77777777" w:rsidR="004377C2" w:rsidRPr="00BE3C62" w:rsidRDefault="004377C2" w:rsidP="00BE3C62">
            <w:pPr>
              <w:pStyle w:val="TAL"/>
              <w:rPr>
                <w:sz w:val="16"/>
              </w:rPr>
            </w:pPr>
            <w:r w:rsidRPr="00BE3C62">
              <w:rPr>
                <w:sz w:val="16"/>
              </w:rPr>
              <w:t>Editorial correction on WLAN Location Information AVP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3144F" w14:textId="77777777" w:rsidR="004377C2" w:rsidRPr="00BE3C62" w:rsidRDefault="004377C2" w:rsidP="00BE3C62">
            <w:pPr>
              <w:pStyle w:val="TAL"/>
              <w:rPr>
                <w:sz w:val="16"/>
              </w:rPr>
            </w:pPr>
            <w:r w:rsidRPr="00BE3C62">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EAB8" w14:textId="77777777" w:rsidR="004377C2" w:rsidRPr="00BE3C62" w:rsidRDefault="004377C2" w:rsidP="00BE3C62">
            <w:pPr>
              <w:pStyle w:val="TAL"/>
              <w:rPr>
                <w:sz w:val="16"/>
              </w:rPr>
            </w:pPr>
            <w:r w:rsidRPr="00BE3C62">
              <w:rPr>
                <w:sz w:val="16"/>
              </w:rPr>
              <w:t>29.273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94C0" w14:textId="77777777" w:rsidR="004377C2" w:rsidRPr="00BE3C62" w:rsidRDefault="004377C2" w:rsidP="00BE3C62">
            <w:pPr>
              <w:pStyle w:val="TAL"/>
              <w:rPr>
                <w:sz w:val="16"/>
              </w:rPr>
            </w:pPr>
            <w:r w:rsidRPr="00BE3C62">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3F9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A79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ADE9" w14:textId="77777777" w:rsidR="004377C2" w:rsidRPr="00BE3C62" w:rsidRDefault="004377C2" w:rsidP="00BE3C62">
            <w:pPr>
              <w:pStyle w:val="TAL"/>
              <w:rPr>
                <w:sz w:val="16"/>
              </w:rPr>
            </w:pPr>
            <w:r w:rsidRPr="00BE3C62">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C439"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8CDB" w14:textId="77777777" w:rsidR="004377C2" w:rsidRPr="00BE3C62" w:rsidRDefault="004377C2" w:rsidP="00BE3C62">
            <w:pPr>
              <w:pStyle w:val="TAL"/>
              <w:rPr>
                <w:sz w:val="16"/>
              </w:rPr>
            </w:pPr>
            <w:r w:rsidRPr="00BE3C62">
              <w:rPr>
                <w:sz w:val="16"/>
              </w:rPr>
              <w:t>agreed</w:t>
            </w:r>
          </w:p>
        </w:tc>
      </w:tr>
      <w:tr w:rsidR="00BE3C62" w:rsidRPr="00BE3C62" w14:paraId="1051435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27DB" w14:textId="77777777" w:rsidR="004377C2" w:rsidRPr="00BE3C62" w:rsidRDefault="004377C2" w:rsidP="00BE3C62">
            <w:pPr>
              <w:pStyle w:val="TAL"/>
              <w:rPr>
                <w:sz w:val="16"/>
              </w:rPr>
            </w:pPr>
            <w:r w:rsidRPr="00BE3C62">
              <w:rPr>
                <w:sz w:val="16"/>
              </w:rPr>
              <w:t>C4-214060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B6B4"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EF6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3935"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95D2" w14:textId="77777777" w:rsidR="004377C2" w:rsidRPr="00BE3C62" w:rsidRDefault="004377C2" w:rsidP="00BE3C62">
            <w:pPr>
              <w:pStyle w:val="TAL"/>
              <w:rPr>
                <w:sz w:val="16"/>
              </w:rPr>
            </w:pPr>
            <w:r w:rsidRPr="00BE3C62">
              <w:rPr>
                <w:sz w:val="16"/>
              </w:rPr>
              <w:t>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84E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CC04"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56D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834D"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01B5" w14:textId="77777777" w:rsidR="004377C2" w:rsidRPr="00BE3C62" w:rsidRDefault="004377C2" w:rsidP="00BE3C62">
            <w:pPr>
              <w:pStyle w:val="TAL"/>
              <w:rPr>
                <w:sz w:val="16"/>
              </w:rPr>
            </w:pPr>
            <w:r w:rsidRPr="00BE3C62">
              <w:rPr>
                <w:sz w:val="16"/>
              </w:rPr>
              <w:t>withdrawn</w:t>
            </w:r>
          </w:p>
        </w:tc>
      </w:tr>
      <w:tr w:rsidR="00BE3C62" w:rsidRPr="00BE3C62" w14:paraId="5A813CC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1821" w14:textId="77777777" w:rsidR="004377C2" w:rsidRPr="00BE3C62" w:rsidRDefault="004377C2" w:rsidP="00BE3C62">
            <w:pPr>
              <w:pStyle w:val="TAL"/>
              <w:rPr>
                <w:sz w:val="16"/>
              </w:rPr>
            </w:pPr>
            <w:r w:rsidRPr="00BE3C62">
              <w:rPr>
                <w:sz w:val="16"/>
              </w:rPr>
              <w:t>C4-214061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7452"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287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AF2F5"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794C4" w14:textId="77777777" w:rsidR="004377C2" w:rsidRPr="00BE3C62" w:rsidRDefault="004377C2" w:rsidP="00BE3C62">
            <w:pPr>
              <w:pStyle w:val="TAL"/>
              <w:rPr>
                <w:sz w:val="16"/>
              </w:rPr>
            </w:pPr>
            <w:r w:rsidRPr="00BE3C62">
              <w:rPr>
                <w:sz w:val="16"/>
              </w:rPr>
              <w:t>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156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96A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C7F9"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96B6"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BC99" w14:textId="77777777" w:rsidR="004377C2" w:rsidRPr="00BE3C62" w:rsidRDefault="004377C2" w:rsidP="00BE3C62">
            <w:pPr>
              <w:pStyle w:val="TAL"/>
              <w:rPr>
                <w:sz w:val="16"/>
              </w:rPr>
            </w:pPr>
            <w:r w:rsidRPr="00BE3C62">
              <w:rPr>
                <w:sz w:val="16"/>
              </w:rPr>
              <w:t>withdrawn</w:t>
            </w:r>
          </w:p>
        </w:tc>
      </w:tr>
      <w:tr w:rsidR="00BE3C62" w:rsidRPr="00BE3C62" w14:paraId="0569961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A098" w14:textId="77777777" w:rsidR="004377C2" w:rsidRPr="00BE3C62" w:rsidRDefault="004377C2" w:rsidP="00BE3C62">
            <w:pPr>
              <w:pStyle w:val="TAL"/>
              <w:rPr>
                <w:sz w:val="16"/>
              </w:rPr>
            </w:pPr>
            <w:r w:rsidRPr="00BE3C62">
              <w:rPr>
                <w:sz w:val="16"/>
              </w:rPr>
              <w:t>C4-214083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EBC31" w14:textId="77777777" w:rsidR="004377C2" w:rsidRPr="00BE3C62" w:rsidRDefault="004377C2" w:rsidP="00BE3C62">
            <w:pPr>
              <w:pStyle w:val="TAL"/>
              <w:rPr>
                <w:sz w:val="16"/>
              </w:rPr>
            </w:pPr>
            <w:r w:rsidRPr="00BE3C62">
              <w:rPr>
                <w:sz w:val="16"/>
              </w:rPr>
              <w:t>Correct the presence condition of temporary identities after integrity checking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568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51C3"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5BB7" w14:textId="77777777" w:rsidR="004377C2" w:rsidRPr="00BE3C62" w:rsidRDefault="004377C2" w:rsidP="00BE3C62">
            <w:pPr>
              <w:pStyle w:val="TAL"/>
              <w:rPr>
                <w:sz w:val="16"/>
              </w:rPr>
            </w:pPr>
            <w:r w:rsidRPr="00BE3C62">
              <w:rPr>
                <w:sz w:val="16"/>
              </w:rPr>
              <w:t>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45F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B6F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48A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BCA2"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7DFF" w14:textId="77777777" w:rsidR="004377C2" w:rsidRPr="00BE3C62" w:rsidRDefault="004377C2" w:rsidP="00BE3C62">
            <w:pPr>
              <w:pStyle w:val="TAL"/>
              <w:rPr>
                <w:sz w:val="16"/>
              </w:rPr>
            </w:pPr>
            <w:r w:rsidRPr="00BE3C62">
              <w:rPr>
                <w:sz w:val="16"/>
              </w:rPr>
              <w:t>agreed</w:t>
            </w:r>
          </w:p>
        </w:tc>
      </w:tr>
      <w:tr w:rsidR="00BE3C62" w:rsidRPr="00BE3C62" w14:paraId="2998A74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1D97" w14:textId="77777777" w:rsidR="004377C2" w:rsidRPr="00BE3C62" w:rsidRDefault="004377C2" w:rsidP="00BE3C62">
            <w:pPr>
              <w:pStyle w:val="TAL"/>
              <w:rPr>
                <w:sz w:val="16"/>
              </w:rPr>
            </w:pPr>
            <w:r w:rsidRPr="00BE3C62">
              <w:rPr>
                <w:sz w:val="16"/>
              </w:rPr>
              <w:t>C4-214084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01E6" w14:textId="77777777" w:rsidR="004377C2" w:rsidRPr="00BE3C62" w:rsidRDefault="004377C2" w:rsidP="00BE3C62">
            <w:pPr>
              <w:pStyle w:val="TAL"/>
              <w:rPr>
                <w:sz w:val="16"/>
              </w:rPr>
            </w:pPr>
            <w:r w:rsidRPr="00BE3C62">
              <w:rPr>
                <w:sz w:val="16"/>
              </w:rPr>
              <w:t>PGW reselection for 5G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1987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F042"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D935" w14:textId="77777777" w:rsidR="004377C2" w:rsidRPr="00BE3C62" w:rsidRDefault="004377C2" w:rsidP="00BE3C62">
            <w:pPr>
              <w:pStyle w:val="TAL"/>
              <w:rPr>
                <w:sz w:val="16"/>
              </w:rPr>
            </w:pPr>
            <w:r w:rsidRPr="00BE3C62">
              <w:rPr>
                <w:sz w:val="16"/>
              </w:rPr>
              <w:t>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BC02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D30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00E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32DA"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BC3A" w14:textId="77777777" w:rsidR="004377C2" w:rsidRPr="00BE3C62" w:rsidRDefault="004377C2" w:rsidP="00BE3C62">
            <w:pPr>
              <w:pStyle w:val="TAL"/>
              <w:rPr>
                <w:sz w:val="16"/>
              </w:rPr>
            </w:pPr>
            <w:r w:rsidRPr="00BE3C62">
              <w:rPr>
                <w:sz w:val="16"/>
              </w:rPr>
              <w:t>revised</w:t>
            </w:r>
          </w:p>
        </w:tc>
      </w:tr>
      <w:tr w:rsidR="00BE3C62" w:rsidRPr="00BE3C62" w14:paraId="6490BFD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4C91" w14:textId="77777777" w:rsidR="004377C2" w:rsidRPr="00BE3C62" w:rsidRDefault="004377C2" w:rsidP="00BE3C62">
            <w:pPr>
              <w:pStyle w:val="TAL"/>
              <w:rPr>
                <w:sz w:val="16"/>
              </w:rPr>
            </w:pPr>
            <w:r w:rsidRPr="00BE3C62">
              <w:rPr>
                <w:sz w:val="16"/>
              </w:rPr>
              <w:t>C4-214717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73C5B" w14:textId="77777777" w:rsidR="004377C2" w:rsidRPr="00BE3C62" w:rsidRDefault="004377C2" w:rsidP="00BE3C62">
            <w:pPr>
              <w:pStyle w:val="TAL"/>
              <w:rPr>
                <w:sz w:val="16"/>
              </w:rPr>
            </w:pPr>
            <w:r w:rsidRPr="00BE3C62">
              <w:rPr>
                <w:sz w:val="16"/>
              </w:rPr>
              <w:t xml:space="preserve">PGW reselection for 5G Network </w:t>
            </w:r>
            <w:r w:rsidRPr="00BE3C62">
              <w:rPr>
                <w:sz w:val="16"/>
              </w:rPr>
              <w:lastRenderedPageBreak/>
              <w:t>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3530" w14:textId="77777777" w:rsidR="004377C2" w:rsidRPr="00BE3C62" w:rsidRDefault="004377C2" w:rsidP="00BE3C62">
            <w:pPr>
              <w:pStyle w:val="TAL"/>
              <w:rPr>
                <w:sz w:val="16"/>
              </w:rPr>
            </w:pPr>
            <w:r w:rsidRPr="00BE3C62">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C733D"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CE36" w14:textId="77777777" w:rsidR="004377C2" w:rsidRPr="00BE3C62" w:rsidRDefault="004377C2" w:rsidP="00BE3C62">
            <w:pPr>
              <w:pStyle w:val="TAL"/>
              <w:rPr>
                <w:sz w:val="16"/>
              </w:rPr>
            </w:pPr>
            <w:r w:rsidRPr="00BE3C62">
              <w:rPr>
                <w:sz w:val="16"/>
              </w:rPr>
              <w:t>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F2C3"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A1A80" w14:textId="77777777" w:rsidR="004377C2" w:rsidRPr="00BE3C62" w:rsidRDefault="004377C2" w:rsidP="00BE3C62">
            <w:pPr>
              <w:pStyle w:val="TAL"/>
              <w:rPr>
                <w:sz w:val="16"/>
              </w:rPr>
            </w:pPr>
            <w:r w:rsidRPr="00BE3C62">
              <w:rPr>
                <w:sz w:val="16"/>
              </w:rPr>
              <w:t>Rel-</w:t>
            </w:r>
            <w:r w:rsidRPr="00BE3C62">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7D7C" w14:textId="77777777" w:rsidR="004377C2" w:rsidRPr="00BE3C62" w:rsidRDefault="004377C2" w:rsidP="00BE3C62">
            <w:pPr>
              <w:pStyle w:val="TAL"/>
              <w:rPr>
                <w:sz w:val="16"/>
              </w:rPr>
            </w:pPr>
            <w:r w:rsidRPr="00BE3C62">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E7D8"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3597" w14:textId="77777777" w:rsidR="004377C2" w:rsidRPr="00BE3C62" w:rsidRDefault="004377C2" w:rsidP="00BE3C62">
            <w:pPr>
              <w:pStyle w:val="TAL"/>
              <w:rPr>
                <w:sz w:val="16"/>
              </w:rPr>
            </w:pPr>
            <w:r w:rsidRPr="00BE3C62">
              <w:rPr>
                <w:sz w:val="16"/>
              </w:rPr>
              <w:t>agreed</w:t>
            </w:r>
          </w:p>
        </w:tc>
      </w:tr>
      <w:tr w:rsidR="00BE3C62" w:rsidRPr="00BE3C62" w14:paraId="1BF7428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863A" w14:textId="77777777" w:rsidR="004377C2" w:rsidRPr="00BE3C62" w:rsidRDefault="004377C2" w:rsidP="00BE3C62">
            <w:pPr>
              <w:pStyle w:val="TAL"/>
              <w:rPr>
                <w:sz w:val="16"/>
              </w:rPr>
            </w:pPr>
            <w:r w:rsidRPr="00BE3C62">
              <w:rPr>
                <w:sz w:val="16"/>
              </w:rPr>
              <w:t>C4-214184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159E"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313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6E50"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D0A7" w14:textId="77777777" w:rsidR="004377C2" w:rsidRPr="00BE3C62" w:rsidRDefault="004377C2" w:rsidP="00BE3C62">
            <w:pPr>
              <w:pStyle w:val="TAL"/>
              <w:rPr>
                <w:sz w:val="16"/>
              </w:rPr>
            </w:pPr>
            <w:r w:rsidRPr="00BE3C62">
              <w:rPr>
                <w:sz w:val="16"/>
              </w:rPr>
              <w:t>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451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9A7C7"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5E4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98BC"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5C2F" w14:textId="77777777" w:rsidR="004377C2" w:rsidRPr="00BE3C62" w:rsidRDefault="004377C2" w:rsidP="00BE3C62">
            <w:pPr>
              <w:pStyle w:val="TAL"/>
              <w:rPr>
                <w:sz w:val="16"/>
              </w:rPr>
            </w:pPr>
            <w:r w:rsidRPr="00BE3C62">
              <w:rPr>
                <w:sz w:val="16"/>
              </w:rPr>
              <w:t>revised</w:t>
            </w:r>
          </w:p>
        </w:tc>
      </w:tr>
      <w:tr w:rsidR="00BE3C62" w:rsidRPr="00BE3C62" w14:paraId="5DD1BAE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0B82" w14:textId="77777777" w:rsidR="004377C2" w:rsidRPr="00BE3C62" w:rsidRDefault="004377C2" w:rsidP="00BE3C62">
            <w:pPr>
              <w:pStyle w:val="TAL"/>
              <w:rPr>
                <w:sz w:val="16"/>
              </w:rPr>
            </w:pPr>
            <w:r w:rsidRPr="00BE3C62">
              <w:rPr>
                <w:sz w:val="16"/>
              </w:rPr>
              <w:t>C4-214552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6B98"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795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DCC4"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F17D" w14:textId="77777777" w:rsidR="004377C2" w:rsidRPr="00BE3C62" w:rsidRDefault="004377C2" w:rsidP="00BE3C62">
            <w:pPr>
              <w:pStyle w:val="TAL"/>
              <w:rPr>
                <w:sz w:val="16"/>
              </w:rPr>
            </w:pPr>
            <w:r w:rsidRPr="00BE3C62">
              <w:rPr>
                <w:sz w:val="16"/>
              </w:rPr>
              <w:t>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41A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3847"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AD6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0DEF8"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C3C8" w14:textId="77777777" w:rsidR="004377C2" w:rsidRPr="00BE3C62" w:rsidRDefault="004377C2" w:rsidP="00BE3C62">
            <w:pPr>
              <w:pStyle w:val="TAL"/>
              <w:rPr>
                <w:sz w:val="16"/>
              </w:rPr>
            </w:pPr>
            <w:r w:rsidRPr="00BE3C62">
              <w:rPr>
                <w:sz w:val="16"/>
              </w:rPr>
              <w:t>revised</w:t>
            </w:r>
          </w:p>
        </w:tc>
      </w:tr>
      <w:tr w:rsidR="00BE3C62" w:rsidRPr="00BE3C62" w14:paraId="3843A78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20CE" w14:textId="77777777" w:rsidR="004377C2" w:rsidRPr="00BE3C62" w:rsidRDefault="004377C2" w:rsidP="00BE3C62">
            <w:pPr>
              <w:pStyle w:val="TAL"/>
              <w:rPr>
                <w:sz w:val="16"/>
              </w:rPr>
            </w:pPr>
            <w:r w:rsidRPr="00BE3C62">
              <w:rPr>
                <w:sz w:val="16"/>
              </w:rPr>
              <w:t>C4-214809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5B39"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6722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F5FC"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C5E0" w14:textId="77777777" w:rsidR="004377C2" w:rsidRPr="00BE3C62" w:rsidRDefault="004377C2" w:rsidP="00BE3C62">
            <w:pPr>
              <w:pStyle w:val="TAL"/>
              <w:rPr>
                <w:sz w:val="16"/>
              </w:rPr>
            </w:pPr>
            <w:r w:rsidRPr="00BE3C62">
              <w:rPr>
                <w:sz w:val="16"/>
              </w:rPr>
              <w:t>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E9A1"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BBBB9"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9A5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62E22"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88DF" w14:textId="77777777" w:rsidR="004377C2" w:rsidRPr="00BE3C62" w:rsidRDefault="004377C2" w:rsidP="00BE3C62">
            <w:pPr>
              <w:pStyle w:val="TAL"/>
              <w:rPr>
                <w:sz w:val="16"/>
              </w:rPr>
            </w:pPr>
            <w:r w:rsidRPr="00BE3C62">
              <w:rPr>
                <w:sz w:val="16"/>
              </w:rPr>
              <w:t>revised</w:t>
            </w:r>
          </w:p>
        </w:tc>
      </w:tr>
      <w:tr w:rsidR="00BE3C62" w:rsidRPr="00BE3C62" w14:paraId="7ED0523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E20D" w14:textId="77777777" w:rsidR="004377C2" w:rsidRPr="00BE3C62" w:rsidRDefault="004377C2" w:rsidP="00BE3C62">
            <w:pPr>
              <w:pStyle w:val="TAL"/>
              <w:rPr>
                <w:sz w:val="16"/>
              </w:rPr>
            </w:pPr>
            <w:r w:rsidRPr="00BE3C62">
              <w:rPr>
                <w:sz w:val="16"/>
              </w:rPr>
              <w:t>C4-214851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D7CE"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DAD7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6779"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8477" w14:textId="77777777" w:rsidR="004377C2" w:rsidRPr="00BE3C62" w:rsidRDefault="004377C2" w:rsidP="00BE3C62">
            <w:pPr>
              <w:pStyle w:val="TAL"/>
              <w:rPr>
                <w:sz w:val="16"/>
              </w:rPr>
            </w:pPr>
            <w:r w:rsidRPr="00BE3C62">
              <w:rPr>
                <w:sz w:val="16"/>
              </w:rPr>
              <w:t>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0BEA6" w14:textId="77777777" w:rsidR="004377C2" w:rsidRPr="00BE3C62" w:rsidRDefault="004377C2" w:rsidP="00BE3C62">
            <w:pPr>
              <w:pStyle w:val="TAR"/>
              <w:rPr>
                <w:sz w:val="16"/>
              </w:rPr>
            </w:pPr>
            <w:r w:rsidRPr="00BE3C6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8B9E"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17C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FC593"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B462F" w14:textId="77777777" w:rsidR="004377C2" w:rsidRPr="00BE3C62" w:rsidRDefault="004377C2" w:rsidP="00BE3C62">
            <w:pPr>
              <w:pStyle w:val="TAL"/>
              <w:rPr>
                <w:sz w:val="16"/>
              </w:rPr>
            </w:pPr>
            <w:r w:rsidRPr="00BE3C62">
              <w:rPr>
                <w:sz w:val="16"/>
              </w:rPr>
              <w:t>agreed</w:t>
            </w:r>
          </w:p>
        </w:tc>
      </w:tr>
      <w:tr w:rsidR="00BE3C62" w:rsidRPr="00BE3C62" w14:paraId="7A32452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E4D9" w14:textId="77777777" w:rsidR="004377C2" w:rsidRPr="00BE3C62" w:rsidRDefault="004377C2" w:rsidP="00BE3C62">
            <w:pPr>
              <w:pStyle w:val="TAL"/>
              <w:rPr>
                <w:sz w:val="16"/>
              </w:rPr>
            </w:pPr>
            <w:r w:rsidRPr="00BE3C62">
              <w:rPr>
                <w:sz w:val="16"/>
              </w:rPr>
              <w:t>C4-214185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27E2"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5D4C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C1AA"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7BC3" w14:textId="77777777" w:rsidR="004377C2" w:rsidRPr="00BE3C62" w:rsidRDefault="004377C2" w:rsidP="00BE3C62">
            <w:pPr>
              <w:pStyle w:val="TAL"/>
              <w:rPr>
                <w:sz w:val="16"/>
              </w:rPr>
            </w:pPr>
            <w:r w:rsidRPr="00BE3C62">
              <w:rPr>
                <w:sz w:val="16"/>
              </w:rPr>
              <w:t>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C78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37D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37D6"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CDB6"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5EBD" w14:textId="77777777" w:rsidR="004377C2" w:rsidRPr="00BE3C62" w:rsidRDefault="004377C2" w:rsidP="00BE3C62">
            <w:pPr>
              <w:pStyle w:val="TAL"/>
              <w:rPr>
                <w:sz w:val="16"/>
              </w:rPr>
            </w:pPr>
            <w:r w:rsidRPr="00BE3C62">
              <w:rPr>
                <w:sz w:val="16"/>
              </w:rPr>
              <w:t>revised</w:t>
            </w:r>
          </w:p>
        </w:tc>
      </w:tr>
      <w:tr w:rsidR="00BE3C62" w:rsidRPr="00BE3C62" w14:paraId="7F92EEF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2130" w14:textId="77777777" w:rsidR="004377C2" w:rsidRPr="00BE3C62" w:rsidRDefault="004377C2" w:rsidP="00BE3C62">
            <w:pPr>
              <w:pStyle w:val="TAL"/>
              <w:rPr>
                <w:sz w:val="16"/>
              </w:rPr>
            </w:pPr>
            <w:r w:rsidRPr="00BE3C62">
              <w:rPr>
                <w:sz w:val="16"/>
              </w:rPr>
              <w:t>C4-214553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32D6"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D141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84964"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43A0D" w14:textId="77777777" w:rsidR="004377C2" w:rsidRPr="00BE3C62" w:rsidRDefault="004377C2" w:rsidP="00BE3C62">
            <w:pPr>
              <w:pStyle w:val="TAL"/>
              <w:rPr>
                <w:sz w:val="16"/>
              </w:rPr>
            </w:pPr>
            <w:r w:rsidRPr="00BE3C62">
              <w:rPr>
                <w:sz w:val="16"/>
              </w:rPr>
              <w:t>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CB7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10CF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B21D1"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30DC"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82AE8" w14:textId="77777777" w:rsidR="004377C2" w:rsidRPr="00BE3C62" w:rsidRDefault="004377C2" w:rsidP="00BE3C62">
            <w:pPr>
              <w:pStyle w:val="TAL"/>
              <w:rPr>
                <w:sz w:val="16"/>
              </w:rPr>
            </w:pPr>
            <w:r w:rsidRPr="00BE3C62">
              <w:rPr>
                <w:sz w:val="16"/>
              </w:rPr>
              <w:t>revised</w:t>
            </w:r>
          </w:p>
        </w:tc>
      </w:tr>
      <w:tr w:rsidR="00BE3C62" w:rsidRPr="00BE3C62" w14:paraId="2B41F9A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5FD54" w14:textId="77777777" w:rsidR="004377C2" w:rsidRPr="00BE3C62" w:rsidRDefault="004377C2" w:rsidP="00BE3C62">
            <w:pPr>
              <w:pStyle w:val="TAL"/>
              <w:rPr>
                <w:sz w:val="16"/>
              </w:rPr>
            </w:pPr>
            <w:r w:rsidRPr="00BE3C62">
              <w:rPr>
                <w:sz w:val="16"/>
              </w:rPr>
              <w:t>C4-214810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4E92"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6DC5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5410"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5F52F" w14:textId="77777777" w:rsidR="004377C2" w:rsidRPr="00BE3C62" w:rsidRDefault="004377C2" w:rsidP="00BE3C62">
            <w:pPr>
              <w:pStyle w:val="TAL"/>
              <w:rPr>
                <w:sz w:val="16"/>
              </w:rPr>
            </w:pPr>
            <w:r w:rsidRPr="00BE3C62">
              <w:rPr>
                <w:sz w:val="16"/>
              </w:rPr>
              <w:t>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B9DB"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DFB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9BE5"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51F3"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7BC5" w14:textId="77777777" w:rsidR="004377C2" w:rsidRPr="00BE3C62" w:rsidRDefault="004377C2" w:rsidP="00BE3C62">
            <w:pPr>
              <w:pStyle w:val="TAL"/>
              <w:rPr>
                <w:sz w:val="16"/>
              </w:rPr>
            </w:pPr>
            <w:r w:rsidRPr="00BE3C62">
              <w:rPr>
                <w:sz w:val="16"/>
              </w:rPr>
              <w:t>revised</w:t>
            </w:r>
          </w:p>
        </w:tc>
      </w:tr>
      <w:tr w:rsidR="00BE3C62" w:rsidRPr="00BE3C62" w14:paraId="74ED63C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4147" w14:textId="77777777" w:rsidR="004377C2" w:rsidRPr="00BE3C62" w:rsidRDefault="004377C2" w:rsidP="00BE3C62">
            <w:pPr>
              <w:pStyle w:val="TAL"/>
              <w:rPr>
                <w:sz w:val="16"/>
              </w:rPr>
            </w:pPr>
            <w:r w:rsidRPr="00BE3C62">
              <w:rPr>
                <w:sz w:val="16"/>
              </w:rPr>
              <w:t>C4-214852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10D2" w14:textId="77777777" w:rsidR="004377C2" w:rsidRPr="00BE3C62" w:rsidRDefault="004377C2" w:rsidP="00BE3C62">
            <w:pPr>
              <w:pStyle w:val="TAL"/>
              <w:rPr>
                <w:sz w:val="16"/>
              </w:rPr>
            </w:pPr>
            <w:r w:rsidRPr="00BE3C62">
              <w:rPr>
                <w:sz w:val="16"/>
              </w:rPr>
              <w:t>TAU reject issue during MME handover (KSI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FB7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4E065"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465A" w14:textId="77777777" w:rsidR="004377C2" w:rsidRPr="00BE3C62" w:rsidRDefault="004377C2" w:rsidP="00BE3C62">
            <w:pPr>
              <w:pStyle w:val="TAL"/>
              <w:rPr>
                <w:sz w:val="16"/>
              </w:rPr>
            </w:pPr>
            <w:r w:rsidRPr="00BE3C62">
              <w:rPr>
                <w:sz w:val="16"/>
              </w:rPr>
              <w:t>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4C55C" w14:textId="77777777" w:rsidR="004377C2" w:rsidRPr="00BE3C62" w:rsidRDefault="004377C2" w:rsidP="00BE3C62">
            <w:pPr>
              <w:pStyle w:val="TAR"/>
              <w:rPr>
                <w:sz w:val="16"/>
              </w:rPr>
            </w:pPr>
            <w:r w:rsidRPr="00BE3C6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2C0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98E3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8C81"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229A" w14:textId="77777777" w:rsidR="004377C2" w:rsidRPr="00BE3C62" w:rsidRDefault="004377C2" w:rsidP="00BE3C62">
            <w:pPr>
              <w:pStyle w:val="TAL"/>
              <w:rPr>
                <w:sz w:val="16"/>
              </w:rPr>
            </w:pPr>
            <w:r w:rsidRPr="00BE3C62">
              <w:rPr>
                <w:sz w:val="16"/>
              </w:rPr>
              <w:t>agreed</w:t>
            </w:r>
          </w:p>
        </w:tc>
      </w:tr>
      <w:tr w:rsidR="00BE3C62" w:rsidRPr="00BE3C62" w14:paraId="5FB2B26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ACB53" w14:textId="77777777" w:rsidR="004377C2" w:rsidRPr="00BE3C62" w:rsidRDefault="004377C2" w:rsidP="00BE3C62">
            <w:pPr>
              <w:pStyle w:val="TAL"/>
              <w:rPr>
                <w:sz w:val="16"/>
              </w:rPr>
            </w:pPr>
            <w:r w:rsidRPr="00BE3C62">
              <w:rPr>
                <w:sz w:val="16"/>
              </w:rPr>
              <w:t>C4-214243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701CC" w14:textId="77777777" w:rsidR="004377C2" w:rsidRPr="00BE3C62" w:rsidRDefault="004377C2" w:rsidP="00BE3C62">
            <w:pPr>
              <w:pStyle w:val="TAL"/>
              <w:rPr>
                <w:sz w:val="16"/>
              </w:rPr>
            </w:pPr>
            <w:r w:rsidRPr="00BE3C62">
              <w:rPr>
                <w:sz w:val="16"/>
              </w:rPr>
              <w:t>Passing PSCell ID to SGW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CD65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6CCC"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2C518" w14:textId="77777777" w:rsidR="004377C2" w:rsidRPr="00BE3C62" w:rsidRDefault="004377C2" w:rsidP="00BE3C62">
            <w:pPr>
              <w:pStyle w:val="TAL"/>
              <w:rPr>
                <w:sz w:val="16"/>
              </w:rPr>
            </w:pPr>
            <w:r w:rsidRPr="00BE3C62">
              <w:rPr>
                <w:sz w:val="16"/>
              </w:rPr>
              <w:t>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14A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B93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21A19" w14:textId="77777777" w:rsidR="004377C2" w:rsidRPr="00BE3C62" w:rsidRDefault="004377C2" w:rsidP="00BE3C62">
            <w:pPr>
              <w:pStyle w:val="TAL"/>
              <w:rPr>
                <w:sz w:val="16"/>
              </w:rPr>
            </w:pPr>
            <w:r w:rsidRPr="00BE3C62">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DD84" w14:textId="77777777" w:rsidR="004377C2" w:rsidRPr="00BE3C62" w:rsidRDefault="004377C2" w:rsidP="00BE3C62">
            <w:pPr>
              <w:pStyle w:val="TAL"/>
              <w:rPr>
                <w:sz w:val="16"/>
              </w:rPr>
            </w:pPr>
            <w:r w:rsidRPr="00BE3C62">
              <w:rPr>
                <w:sz w:val="16"/>
              </w:rPr>
              <w:t>EDCE5, LI15,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DFC8" w14:textId="77777777" w:rsidR="004377C2" w:rsidRPr="00BE3C62" w:rsidRDefault="004377C2" w:rsidP="00BE3C62">
            <w:pPr>
              <w:pStyle w:val="TAL"/>
              <w:rPr>
                <w:sz w:val="16"/>
              </w:rPr>
            </w:pPr>
            <w:r w:rsidRPr="00BE3C62">
              <w:rPr>
                <w:sz w:val="16"/>
              </w:rPr>
              <w:t>agreed</w:t>
            </w:r>
          </w:p>
        </w:tc>
      </w:tr>
      <w:tr w:rsidR="00BE3C62" w:rsidRPr="00BE3C62" w14:paraId="4B7F692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F755" w14:textId="77777777" w:rsidR="004377C2" w:rsidRPr="00BE3C62" w:rsidRDefault="004377C2" w:rsidP="00BE3C62">
            <w:pPr>
              <w:pStyle w:val="TAL"/>
              <w:rPr>
                <w:sz w:val="16"/>
              </w:rPr>
            </w:pPr>
            <w:r w:rsidRPr="00BE3C62">
              <w:rPr>
                <w:sz w:val="16"/>
              </w:rPr>
              <w:t>C4-214249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5BC3" w14:textId="77777777" w:rsidR="004377C2" w:rsidRPr="00BE3C62" w:rsidRDefault="004377C2" w:rsidP="00BE3C62">
            <w:pPr>
              <w:pStyle w:val="TAL"/>
              <w:rPr>
                <w:sz w:val="16"/>
              </w:rPr>
            </w:pPr>
            <w:r w:rsidRPr="00BE3C62">
              <w:rPr>
                <w:sz w:val="16"/>
              </w:rPr>
              <w:t>4G to 5G 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002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FBB0"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8F5D" w14:textId="77777777" w:rsidR="004377C2" w:rsidRPr="00BE3C62" w:rsidRDefault="004377C2" w:rsidP="00BE3C62">
            <w:pPr>
              <w:pStyle w:val="TAL"/>
              <w:rPr>
                <w:sz w:val="16"/>
              </w:rPr>
            </w:pPr>
            <w:r w:rsidRPr="00BE3C62">
              <w:rPr>
                <w:sz w:val="16"/>
              </w:rPr>
              <w:t>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C98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818E"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5EBD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8D58"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34B9" w14:textId="77777777" w:rsidR="004377C2" w:rsidRPr="00BE3C62" w:rsidRDefault="004377C2" w:rsidP="00BE3C62">
            <w:pPr>
              <w:pStyle w:val="TAL"/>
              <w:rPr>
                <w:sz w:val="16"/>
              </w:rPr>
            </w:pPr>
            <w:r w:rsidRPr="00BE3C62">
              <w:rPr>
                <w:sz w:val="16"/>
              </w:rPr>
              <w:t>agreed</w:t>
            </w:r>
          </w:p>
        </w:tc>
      </w:tr>
      <w:tr w:rsidR="00BE3C62" w:rsidRPr="00BE3C62" w14:paraId="4E0A56A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310F4" w14:textId="77777777" w:rsidR="004377C2" w:rsidRPr="00BE3C62" w:rsidRDefault="004377C2" w:rsidP="00BE3C62">
            <w:pPr>
              <w:pStyle w:val="TAL"/>
              <w:rPr>
                <w:sz w:val="16"/>
              </w:rPr>
            </w:pPr>
            <w:r w:rsidRPr="00BE3C62">
              <w:rPr>
                <w:sz w:val="16"/>
              </w:rPr>
              <w:t>C4-214250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5B87" w14:textId="77777777" w:rsidR="004377C2" w:rsidRPr="00BE3C62" w:rsidRDefault="004377C2" w:rsidP="00BE3C62">
            <w:pPr>
              <w:pStyle w:val="TAL"/>
              <w:rPr>
                <w:sz w:val="16"/>
              </w:rPr>
            </w:pPr>
            <w:r w:rsidRPr="00BE3C62">
              <w:rPr>
                <w:sz w:val="16"/>
              </w:rPr>
              <w:t>4G to 5G 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F95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EB03B"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A16D" w14:textId="77777777" w:rsidR="004377C2" w:rsidRPr="00BE3C62" w:rsidRDefault="004377C2" w:rsidP="00BE3C62">
            <w:pPr>
              <w:pStyle w:val="TAL"/>
              <w:rPr>
                <w:sz w:val="16"/>
              </w:rPr>
            </w:pPr>
            <w:r w:rsidRPr="00BE3C62">
              <w:rPr>
                <w:sz w:val="16"/>
              </w:rPr>
              <w:t>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8BD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AE9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C961"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49E1"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12D0D" w14:textId="77777777" w:rsidR="004377C2" w:rsidRPr="00BE3C62" w:rsidRDefault="004377C2" w:rsidP="00BE3C62">
            <w:pPr>
              <w:pStyle w:val="TAL"/>
              <w:rPr>
                <w:sz w:val="16"/>
              </w:rPr>
            </w:pPr>
            <w:r w:rsidRPr="00BE3C62">
              <w:rPr>
                <w:sz w:val="16"/>
              </w:rPr>
              <w:t>agreed</w:t>
            </w:r>
          </w:p>
        </w:tc>
      </w:tr>
      <w:tr w:rsidR="00BE3C62" w:rsidRPr="00BE3C62" w14:paraId="7D8A3D9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A26C" w14:textId="77777777" w:rsidR="004377C2" w:rsidRPr="00BE3C62" w:rsidRDefault="004377C2" w:rsidP="00BE3C62">
            <w:pPr>
              <w:pStyle w:val="TAL"/>
              <w:rPr>
                <w:sz w:val="16"/>
              </w:rPr>
            </w:pPr>
            <w:r w:rsidRPr="00BE3C62">
              <w:rPr>
                <w:sz w:val="16"/>
              </w:rPr>
              <w:t>C4-214251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0911" w14:textId="77777777" w:rsidR="004377C2" w:rsidRPr="00BE3C62" w:rsidRDefault="004377C2" w:rsidP="00BE3C62">
            <w:pPr>
              <w:pStyle w:val="TAL"/>
              <w:rPr>
                <w:sz w:val="16"/>
              </w:rPr>
            </w:pPr>
            <w:r w:rsidRPr="00BE3C62">
              <w:rPr>
                <w:sz w:val="16"/>
              </w:rPr>
              <w:t>Secondary RAT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802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5419"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2D8E" w14:textId="77777777" w:rsidR="004377C2" w:rsidRPr="00BE3C62" w:rsidRDefault="004377C2" w:rsidP="00BE3C62">
            <w:pPr>
              <w:pStyle w:val="TAL"/>
              <w:rPr>
                <w:sz w:val="16"/>
              </w:rPr>
            </w:pPr>
            <w:r w:rsidRPr="00BE3C62">
              <w:rPr>
                <w:sz w:val="16"/>
              </w:rPr>
              <w:t>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27EB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351E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B93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A34A"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10B7" w14:textId="77777777" w:rsidR="004377C2" w:rsidRPr="00BE3C62" w:rsidRDefault="004377C2" w:rsidP="00BE3C62">
            <w:pPr>
              <w:pStyle w:val="TAL"/>
              <w:rPr>
                <w:sz w:val="16"/>
              </w:rPr>
            </w:pPr>
            <w:r w:rsidRPr="00BE3C62">
              <w:rPr>
                <w:sz w:val="16"/>
              </w:rPr>
              <w:t>revised</w:t>
            </w:r>
          </w:p>
        </w:tc>
      </w:tr>
      <w:tr w:rsidR="00BE3C62" w:rsidRPr="00BE3C62" w14:paraId="50F40E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55B2" w14:textId="77777777" w:rsidR="004377C2" w:rsidRPr="00BE3C62" w:rsidRDefault="004377C2" w:rsidP="00BE3C62">
            <w:pPr>
              <w:pStyle w:val="TAL"/>
              <w:rPr>
                <w:sz w:val="16"/>
              </w:rPr>
            </w:pPr>
            <w:r w:rsidRPr="00BE3C62">
              <w:rPr>
                <w:sz w:val="16"/>
              </w:rPr>
              <w:t>C4-214633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5C1D" w14:textId="77777777" w:rsidR="004377C2" w:rsidRPr="00BE3C62" w:rsidRDefault="004377C2" w:rsidP="00BE3C62">
            <w:pPr>
              <w:pStyle w:val="TAL"/>
              <w:rPr>
                <w:sz w:val="16"/>
              </w:rPr>
            </w:pPr>
            <w:r w:rsidRPr="00BE3C62">
              <w:rPr>
                <w:sz w:val="16"/>
              </w:rPr>
              <w:t>Secondary RAT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FA53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2EC7"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C6A4D" w14:textId="77777777" w:rsidR="004377C2" w:rsidRPr="00BE3C62" w:rsidRDefault="004377C2" w:rsidP="00BE3C62">
            <w:pPr>
              <w:pStyle w:val="TAL"/>
              <w:rPr>
                <w:sz w:val="16"/>
              </w:rPr>
            </w:pPr>
            <w:r w:rsidRPr="00BE3C62">
              <w:rPr>
                <w:sz w:val="16"/>
              </w:rPr>
              <w:t>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D5EE"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9C9A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9DC5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7CDAD"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A4349" w14:textId="77777777" w:rsidR="004377C2" w:rsidRPr="00BE3C62" w:rsidRDefault="004377C2" w:rsidP="00BE3C62">
            <w:pPr>
              <w:pStyle w:val="TAL"/>
              <w:rPr>
                <w:sz w:val="16"/>
              </w:rPr>
            </w:pPr>
            <w:r w:rsidRPr="00BE3C62">
              <w:rPr>
                <w:sz w:val="16"/>
              </w:rPr>
              <w:t>agreed</w:t>
            </w:r>
          </w:p>
        </w:tc>
      </w:tr>
      <w:tr w:rsidR="00BE3C62" w:rsidRPr="00BE3C62" w14:paraId="25792C5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958D0" w14:textId="77777777" w:rsidR="004377C2" w:rsidRPr="00BE3C62" w:rsidRDefault="004377C2" w:rsidP="00BE3C62">
            <w:pPr>
              <w:pStyle w:val="TAL"/>
              <w:rPr>
                <w:sz w:val="16"/>
              </w:rPr>
            </w:pPr>
            <w:r w:rsidRPr="00BE3C62">
              <w:rPr>
                <w:sz w:val="16"/>
              </w:rPr>
              <w:t>C4-214257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03C5" w14:textId="77777777" w:rsidR="004377C2" w:rsidRPr="00BE3C62" w:rsidRDefault="004377C2" w:rsidP="00BE3C62">
            <w:pPr>
              <w:pStyle w:val="TAL"/>
              <w:rPr>
                <w:sz w:val="16"/>
              </w:rPr>
            </w:pPr>
            <w:r w:rsidRPr="00BE3C62">
              <w:rPr>
                <w:sz w:val="16"/>
              </w:rPr>
              <w:t>Restoration of PDN connections served by a combined SGW/PGW in 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7F1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B673"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47DA" w14:textId="77777777" w:rsidR="004377C2" w:rsidRPr="00BE3C62" w:rsidRDefault="004377C2" w:rsidP="00BE3C62">
            <w:pPr>
              <w:pStyle w:val="TAL"/>
              <w:rPr>
                <w:sz w:val="16"/>
              </w:rPr>
            </w:pPr>
            <w:r w:rsidRPr="00BE3C62">
              <w:rPr>
                <w:sz w:val="16"/>
              </w:rPr>
              <w:t>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232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4686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4481"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0A31" w14:textId="77777777" w:rsidR="004377C2" w:rsidRPr="00BE3C62" w:rsidRDefault="004377C2" w:rsidP="00BE3C62">
            <w:pPr>
              <w:pStyle w:val="TAL"/>
              <w:rPr>
                <w:sz w:val="16"/>
              </w:rPr>
            </w:pPr>
            <w:r w:rsidRPr="00BE3C62">
              <w:rPr>
                <w:sz w:val="16"/>
              </w:rPr>
              <w:t>TEI17, 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6C110" w14:textId="77777777" w:rsidR="004377C2" w:rsidRPr="00BE3C62" w:rsidRDefault="004377C2" w:rsidP="00BE3C62">
            <w:pPr>
              <w:pStyle w:val="TAL"/>
              <w:rPr>
                <w:sz w:val="16"/>
              </w:rPr>
            </w:pPr>
            <w:r w:rsidRPr="00BE3C62">
              <w:rPr>
                <w:sz w:val="16"/>
              </w:rPr>
              <w:t>revised</w:t>
            </w:r>
          </w:p>
        </w:tc>
      </w:tr>
      <w:tr w:rsidR="00BE3C62" w:rsidRPr="00BE3C62" w14:paraId="51FCEAB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637C2" w14:textId="77777777" w:rsidR="004377C2" w:rsidRPr="00BE3C62" w:rsidRDefault="004377C2" w:rsidP="00BE3C62">
            <w:pPr>
              <w:pStyle w:val="TAL"/>
              <w:rPr>
                <w:sz w:val="16"/>
              </w:rPr>
            </w:pPr>
            <w:r w:rsidRPr="00BE3C62">
              <w:rPr>
                <w:sz w:val="16"/>
              </w:rPr>
              <w:t>C4-214638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CB84" w14:textId="77777777" w:rsidR="004377C2" w:rsidRPr="00BE3C62" w:rsidRDefault="004377C2" w:rsidP="00BE3C62">
            <w:pPr>
              <w:pStyle w:val="TAL"/>
              <w:rPr>
                <w:sz w:val="16"/>
              </w:rPr>
            </w:pPr>
            <w:r w:rsidRPr="00BE3C62">
              <w:rPr>
                <w:sz w:val="16"/>
              </w:rPr>
              <w:t>Restoration of PDN connections served by a combined SGW/PGW in 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D701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8309" w14:textId="77777777" w:rsidR="004377C2" w:rsidRPr="00BE3C62" w:rsidRDefault="004377C2" w:rsidP="00BE3C62">
            <w:pPr>
              <w:pStyle w:val="TAL"/>
              <w:rPr>
                <w:sz w:val="16"/>
              </w:rPr>
            </w:pPr>
            <w:r w:rsidRPr="00BE3C62">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CCF5" w14:textId="77777777" w:rsidR="004377C2" w:rsidRPr="00BE3C62" w:rsidRDefault="004377C2" w:rsidP="00BE3C62">
            <w:pPr>
              <w:pStyle w:val="TAL"/>
              <w:rPr>
                <w:sz w:val="16"/>
              </w:rPr>
            </w:pPr>
            <w:r w:rsidRPr="00BE3C62">
              <w:rPr>
                <w:sz w:val="16"/>
              </w:rPr>
              <w:t>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FA0E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A0B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F5D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8B94" w14:textId="77777777" w:rsidR="004377C2" w:rsidRPr="00BE3C62" w:rsidRDefault="004377C2" w:rsidP="00BE3C62">
            <w:pPr>
              <w:pStyle w:val="TAL"/>
              <w:rPr>
                <w:sz w:val="16"/>
              </w:rPr>
            </w:pPr>
            <w:r w:rsidRPr="00BE3C62">
              <w:rPr>
                <w:sz w:val="16"/>
              </w:rPr>
              <w:t>TEI17, 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8F73" w14:textId="77777777" w:rsidR="004377C2" w:rsidRPr="00BE3C62" w:rsidRDefault="004377C2" w:rsidP="00BE3C62">
            <w:pPr>
              <w:pStyle w:val="TAL"/>
              <w:rPr>
                <w:sz w:val="16"/>
              </w:rPr>
            </w:pPr>
            <w:r w:rsidRPr="00BE3C62">
              <w:rPr>
                <w:sz w:val="16"/>
              </w:rPr>
              <w:t>agreed</w:t>
            </w:r>
          </w:p>
        </w:tc>
      </w:tr>
      <w:tr w:rsidR="00BE3C62" w:rsidRPr="00BE3C62" w14:paraId="2B90BA8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57AAB" w14:textId="77777777" w:rsidR="004377C2" w:rsidRPr="00BE3C62" w:rsidRDefault="004377C2" w:rsidP="00BE3C62">
            <w:pPr>
              <w:pStyle w:val="TAL"/>
              <w:rPr>
                <w:sz w:val="16"/>
              </w:rPr>
            </w:pPr>
            <w:r w:rsidRPr="00BE3C62">
              <w:rPr>
                <w:sz w:val="16"/>
              </w:rPr>
              <w:t>C4-214234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EC8E" w14:textId="77777777" w:rsidR="004377C2" w:rsidRPr="00BE3C62" w:rsidRDefault="004377C2" w:rsidP="00BE3C62">
            <w:pPr>
              <w:pStyle w:val="TAL"/>
              <w:rPr>
                <w:sz w:val="16"/>
              </w:rPr>
            </w:pPr>
            <w:r w:rsidRPr="00BE3C62">
              <w:rPr>
                <w:sz w:val="16"/>
              </w:rPr>
              <w:t>GTP-U tunneling for N3mb and N19mb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D5EE"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5FD34" w14:textId="77777777" w:rsidR="004377C2" w:rsidRPr="00BE3C62" w:rsidRDefault="004377C2" w:rsidP="00BE3C62">
            <w:pPr>
              <w:pStyle w:val="TAL"/>
              <w:rPr>
                <w:sz w:val="16"/>
              </w:rPr>
            </w:pPr>
            <w:r w:rsidRPr="00BE3C62">
              <w:rPr>
                <w:sz w:val="16"/>
              </w:rPr>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838B" w14:textId="77777777" w:rsidR="004377C2" w:rsidRPr="00BE3C62" w:rsidRDefault="004377C2" w:rsidP="00BE3C62">
            <w:pPr>
              <w:pStyle w:val="TAL"/>
              <w:rPr>
                <w:sz w:val="16"/>
              </w:rPr>
            </w:pPr>
            <w:r w:rsidRPr="00BE3C62">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6223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A29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7CA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D72F" w14:textId="77777777" w:rsidR="004377C2" w:rsidRPr="00BE3C62" w:rsidRDefault="004377C2" w:rsidP="00BE3C62">
            <w:pPr>
              <w:pStyle w:val="TAL"/>
              <w:rPr>
                <w:sz w:val="16"/>
              </w:rPr>
            </w:pPr>
            <w:r w:rsidRPr="00BE3C62">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F3D9" w14:textId="77777777" w:rsidR="004377C2" w:rsidRPr="00BE3C62" w:rsidRDefault="004377C2" w:rsidP="00BE3C62">
            <w:pPr>
              <w:pStyle w:val="TAL"/>
              <w:rPr>
                <w:sz w:val="16"/>
              </w:rPr>
            </w:pPr>
            <w:r w:rsidRPr="00BE3C62">
              <w:rPr>
                <w:sz w:val="16"/>
              </w:rPr>
              <w:t>agreed</w:t>
            </w:r>
          </w:p>
        </w:tc>
      </w:tr>
      <w:tr w:rsidR="00BE3C62" w:rsidRPr="00BE3C62" w14:paraId="7DCE014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A534" w14:textId="77777777" w:rsidR="004377C2" w:rsidRPr="00BE3C62" w:rsidRDefault="004377C2" w:rsidP="00BE3C62">
            <w:pPr>
              <w:pStyle w:val="TAL"/>
              <w:rPr>
                <w:sz w:val="16"/>
              </w:rPr>
            </w:pPr>
            <w:r w:rsidRPr="00BE3C62">
              <w:rPr>
                <w:sz w:val="16"/>
              </w:rPr>
              <w:t>C4-214401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19A87" w14:textId="77777777" w:rsidR="004377C2" w:rsidRPr="00BE3C62" w:rsidRDefault="004377C2" w:rsidP="00BE3C62">
            <w:pPr>
              <w:pStyle w:val="TAL"/>
              <w:rPr>
                <w:sz w:val="16"/>
              </w:rPr>
            </w:pPr>
            <w:r w:rsidRPr="00BE3C62">
              <w:rPr>
                <w:sz w:val="16"/>
              </w:rPr>
              <w:t>Partial cancellation of group 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1F05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DA4B3" w14:textId="77777777" w:rsidR="004377C2" w:rsidRPr="00BE3C62" w:rsidRDefault="004377C2" w:rsidP="00BE3C62">
            <w:pPr>
              <w:pStyle w:val="TAL"/>
              <w:rPr>
                <w:sz w:val="16"/>
              </w:rPr>
            </w:pPr>
            <w:r w:rsidRPr="00BE3C62">
              <w:rPr>
                <w:sz w:val="16"/>
              </w:rPr>
              <w:t>29.336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44D3B" w14:textId="77777777" w:rsidR="004377C2" w:rsidRPr="00BE3C62" w:rsidRDefault="004377C2" w:rsidP="00BE3C62">
            <w:pPr>
              <w:pStyle w:val="TAL"/>
              <w:rPr>
                <w:sz w:val="16"/>
              </w:rPr>
            </w:pPr>
            <w:r w:rsidRPr="00BE3C62">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3A0F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A12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A165"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65E5" w14:textId="77777777" w:rsidR="004377C2" w:rsidRPr="00BE3C62" w:rsidRDefault="004377C2" w:rsidP="00BE3C62">
            <w:pPr>
              <w:pStyle w:val="TAL"/>
              <w:rPr>
                <w:sz w:val="16"/>
              </w:rPr>
            </w:pPr>
            <w:r w:rsidRPr="00BE3C62">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09F6" w14:textId="77777777" w:rsidR="004377C2" w:rsidRPr="00BE3C62" w:rsidRDefault="004377C2" w:rsidP="00BE3C62">
            <w:pPr>
              <w:pStyle w:val="TAL"/>
              <w:rPr>
                <w:sz w:val="16"/>
              </w:rPr>
            </w:pPr>
            <w:r w:rsidRPr="00BE3C62">
              <w:rPr>
                <w:sz w:val="16"/>
              </w:rPr>
              <w:t>merged</w:t>
            </w:r>
          </w:p>
        </w:tc>
      </w:tr>
      <w:tr w:rsidR="00BE3C62" w:rsidRPr="00BE3C62" w14:paraId="08F8A51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C634" w14:textId="77777777" w:rsidR="004377C2" w:rsidRPr="00BE3C62" w:rsidRDefault="004377C2" w:rsidP="00BE3C62">
            <w:pPr>
              <w:pStyle w:val="TAL"/>
              <w:rPr>
                <w:sz w:val="16"/>
              </w:rPr>
            </w:pPr>
            <w:r w:rsidRPr="00BE3C62">
              <w:rPr>
                <w:sz w:val="16"/>
              </w:rPr>
              <w:t>C4-214404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4B400" w14:textId="77777777" w:rsidR="004377C2" w:rsidRPr="00BE3C62" w:rsidRDefault="004377C2" w:rsidP="00BE3C62">
            <w:pPr>
              <w:pStyle w:val="TAL"/>
              <w:rPr>
                <w:sz w:val="16"/>
              </w:rPr>
            </w:pPr>
            <w:r w:rsidRPr="00BE3C62">
              <w:rPr>
                <w:sz w:val="16"/>
              </w:rPr>
              <w:t>Dynamic management of group 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282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47828" w14:textId="77777777" w:rsidR="004377C2" w:rsidRPr="00BE3C62" w:rsidRDefault="004377C2" w:rsidP="00BE3C62">
            <w:pPr>
              <w:pStyle w:val="TAL"/>
              <w:rPr>
                <w:sz w:val="16"/>
              </w:rPr>
            </w:pPr>
            <w:r w:rsidRPr="00BE3C62">
              <w:rPr>
                <w:sz w:val="16"/>
              </w:rPr>
              <w:t>29.336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4B48" w14:textId="77777777" w:rsidR="004377C2" w:rsidRPr="00BE3C62" w:rsidRDefault="004377C2" w:rsidP="00BE3C62">
            <w:pPr>
              <w:pStyle w:val="TAL"/>
              <w:rPr>
                <w:sz w:val="16"/>
              </w:rPr>
            </w:pPr>
            <w:r w:rsidRPr="00BE3C62">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DE3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F2A9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9116"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D59B" w14:textId="77777777" w:rsidR="004377C2" w:rsidRPr="00BE3C62" w:rsidRDefault="004377C2" w:rsidP="00BE3C62">
            <w:pPr>
              <w:pStyle w:val="TAL"/>
              <w:rPr>
                <w:sz w:val="16"/>
              </w:rPr>
            </w:pPr>
            <w:r w:rsidRPr="00BE3C62">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6244" w14:textId="77777777" w:rsidR="004377C2" w:rsidRPr="00BE3C62" w:rsidRDefault="004377C2" w:rsidP="00BE3C62">
            <w:pPr>
              <w:pStyle w:val="TAL"/>
              <w:rPr>
                <w:sz w:val="16"/>
              </w:rPr>
            </w:pPr>
            <w:r w:rsidRPr="00BE3C62">
              <w:rPr>
                <w:sz w:val="16"/>
              </w:rPr>
              <w:t>revised</w:t>
            </w:r>
          </w:p>
        </w:tc>
      </w:tr>
      <w:tr w:rsidR="00BE3C62" w:rsidRPr="00BE3C62" w14:paraId="5031A2B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15943" w14:textId="77777777" w:rsidR="004377C2" w:rsidRPr="00BE3C62" w:rsidRDefault="004377C2" w:rsidP="00BE3C62">
            <w:pPr>
              <w:pStyle w:val="TAL"/>
              <w:rPr>
                <w:sz w:val="16"/>
              </w:rPr>
            </w:pPr>
            <w:r w:rsidRPr="00BE3C62">
              <w:rPr>
                <w:sz w:val="16"/>
              </w:rPr>
              <w:t>C4-214747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A423E" w14:textId="77777777" w:rsidR="004377C2" w:rsidRPr="00BE3C62" w:rsidRDefault="004377C2" w:rsidP="00BE3C62">
            <w:pPr>
              <w:pStyle w:val="TAL"/>
              <w:rPr>
                <w:sz w:val="16"/>
              </w:rPr>
            </w:pPr>
            <w:r w:rsidRPr="00BE3C62">
              <w:rPr>
                <w:sz w:val="16"/>
              </w:rPr>
              <w:t>Dynamic management of group 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3BBB" w14:textId="77777777" w:rsidR="004377C2" w:rsidRPr="00BE3C62" w:rsidRDefault="004377C2" w:rsidP="00BE3C62">
            <w:pPr>
              <w:pStyle w:val="TAL"/>
              <w:rPr>
                <w:sz w:val="16"/>
              </w:rPr>
            </w:pPr>
            <w:r w:rsidRPr="00BE3C62">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74D7" w14:textId="77777777" w:rsidR="004377C2" w:rsidRPr="00BE3C62" w:rsidRDefault="004377C2" w:rsidP="00BE3C62">
            <w:pPr>
              <w:pStyle w:val="TAL"/>
              <w:rPr>
                <w:sz w:val="16"/>
              </w:rPr>
            </w:pPr>
            <w:r w:rsidRPr="00BE3C62">
              <w:rPr>
                <w:sz w:val="16"/>
              </w:rPr>
              <w:t>29.336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11FA" w14:textId="77777777" w:rsidR="004377C2" w:rsidRPr="00BE3C62" w:rsidRDefault="004377C2" w:rsidP="00BE3C62">
            <w:pPr>
              <w:pStyle w:val="TAL"/>
              <w:rPr>
                <w:sz w:val="16"/>
              </w:rPr>
            </w:pPr>
            <w:r w:rsidRPr="00BE3C62">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D94AA"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065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9F800"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BE626" w14:textId="77777777" w:rsidR="004377C2" w:rsidRPr="00BE3C62" w:rsidRDefault="004377C2" w:rsidP="00BE3C62">
            <w:pPr>
              <w:pStyle w:val="TAL"/>
              <w:rPr>
                <w:sz w:val="16"/>
              </w:rPr>
            </w:pPr>
            <w:r w:rsidRPr="00BE3C62">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2AF3" w14:textId="77777777" w:rsidR="004377C2" w:rsidRPr="00BE3C62" w:rsidRDefault="004377C2" w:rsidP="00BE3C62">
            <w:pPr>
              <w:pStyle w:val="TAL"/>
              <w:rPr>
                <w:sz w:val="16"/>
              </w:rPr>
            </w:pPr>
            <w:r w:rsidRPr="00BE3C62">
              <w:rPr>
                <w:sz w:val="16"/>
              </w:rPr>
              <w:t>agreed</w:t>
            </w:r>
          </w:p>
        </w:tc>
      </w:tr>
      <w:tr w:rsidR="00BE3C62" w:rsidRPr="00BE3C62" w14:paraId="19E3BFE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0D3F" w14:textId="77777777" w:rsidR="004377C2" w:rsidRPr="00BE3C62" w:rsidRDefault="004377C2" w:rsidP="00BE3C62">
            <w:pPr>
              <w:pStyle w:val="TAL"/>
              <w:rPr>
                <w:sz w:val="16"/>
              </w:rPr>
            </w:pPr>
            <w:r w:rsidRPr="00BE3C62">
              <w:rPr>
                <w:sz w:val="16"/>
              </w:rPr>
              <w:t>C4-214131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E289" w14:textId="77777777" w:rsidR="004377C2" w:rsidRPr="00BE3C62" w:rsidRDefault="004377C2" w:rsidP="00BE3C62">
            <w:pPr>
              <w:pStyle w:val="TAL"/>
              <w:rPr>
                <w:sz w:val="16"/>
              </w:rPr>
            </w:pPr>
            <w:r w:rsidRPr="00BE3C62">
              <w:rPr>
                <w:sz w:val="16"/>
              </w:rPr>
              <w:t>Correct the examples of 3gpp-Sbi-Routing-Binding and 3gpp-Sbi-Binding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C618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68E5A"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D468" w14:textId="77777777" w:rsidR="004377C2" w:rsidRPr="00BE3C62" w:rsidRDefault="004377C2" w:rsidP="00BE3C62">
            <w:pPr>
              <w:pStyle w:val="TAL"/>
              <w:rPr>
                <w:sz w:val="16"/>
              </w:rPr>
            </w:pPr>
            <w:r w:rsidRPr="00BE3C62">
              <w:rPr>
                <w:sz w:val="16"/>
              </w:rPr>
              <w:t>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7F1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C38A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00F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A4BA"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63F6" w14:textId="77777777" w:rsidR="004377C2" w:rsidRPr="00BE3C62" w:rsidRDefault="004377C2" w:rsidP="00BE3C62">
            <w:pPr>
              <w:pStyle w:val="TAL"/>
              <w:rPr>
                <w:sz w:val="16"/>
              </w:rPr>
            </w:pPr>
            <w:r w:rsidRPr="00BE3C62">
              <w:rPr>
                <w:sz w:val="16"/>
              </w:rPr>
              <w:t>agreed</w:t>
            </w:r>
          </w:p>
        </w:tc>
      </w:tr>
      <w:tr w:rsidR="00BE3C62" w:rsidRPr="00BE3C62" w14:paraId="35CC9CD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5A7B" w14:textId="77777777" w:rsidR="004377C2" w:rsidRPr="00BE3C62" w:rsidRDefault="004377C2" w:rsidP="00BE3C62">
            <w:pPr>
              <w:pStyle w:val="TAL"/>
              <w:rPr>
                <w:sz w:val="16"/>
              </w:rPr>
            </w:pPr>
            <w:r w:rsidRPr="00BE3C62">
              <w:rPr>
                <w:sz w:val="16"/>
              </w:rPr>
              <w:t>C4-214221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F38D" w14:textId="77777777" w:rsidR="004377C2" w:rsidRPr="00BE3C62" w:rsidRDefault="004377C2" w:rsidP="00BE3C62">
            <w:pPr>
              <w:pStyle w:val="TAL"/>
              <w:rPr>
                <w:sz w:val="16"/>
              </w:rPr>
            </w:pPr>
            <w:r w:rsidRPr="00BE3C62">
              <w:rPr>
                <w:sz w:val="16"/>
              </w:rPr>
              <w:t>SCP response in NRF error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6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B654"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28D3B" w14:textId="77777777" w:rsidR="004377C2" w:rsidRPr="00BE3C62" w:rsidRDefault="004377C2" w:rsidP="00BE3C62">
            <w:pPr>
              <w:pStyle w:val="TAL"/>
              <w:rPr>
                <w:sz w:val="16"/>
              </w:rPr>
            </w:pPr>
            <w:r w:rsidRPr="00BE3C62">
              <w:rPr>
                <w:sz w:val="16"/>
              </w:rPr>
              <w:t>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ECA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4CF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9685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8574"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A7A8" w14:textId="77777777" w:rsidR="004377C2" w:rsidRPr="00BE3C62" w:rsidRDefault="004377C2" w:rsidP="00BE3C62">
            <w:pPr>
              <w:pStyle w:val="TAL"/>
              <w:rPr>
                <w:sz w:val="16"/>
              </w:rPr>
            </w:pPr>
            <w:r w:rsidRPr="00BE3C62">
              <w:rPr>
                <w:sz w:val="16"/>
              </w:rPr>
              <w:t>revised</w:t>
            </w:r>
          </w:p>
        </w:tc>
      </w:tr>
      <w:tr w:rsidR="00BE3C62" w:rsidRPr="00BE3C62" w14:paraId="43FFA36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8CE07" w14:textId="77777777" w:rsidR="004377C2" w:rsidRPr="00BE3C62" w:rsidRDefault="004377C2" w:rsidP="00BE3C62">
            <w:pPr>
              <w:pStyle w:val="TAL"/>
              <w:rPr>
                <w:sz w:val="16"/>
              </w:rPr>
            </w:pPr>
            <w:r w:rsidRPr="00BE3C62">
              <w:rPr>
                <w:sz w:val="16"/>
              </w:rPr>
              <w:t>C4-214674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9CB0" w14:textId="77777777" w:rsidR="004377C2" w:rsidRPr="00BE3C62" w:rsidRDefault="004377C2" w:rsidP="00BE3C62">
            <w:pPr>
              <w:pStyle w:val="TAL"/>
              <w:rPr>
                <w:sz w:val="16"/>
              </w:rPr>
            </w:pPr>
            <w:r w:rsidRPr="00BE3C62">
              <w:rPr>
                <w:sz w:val="16"/>
              </w:rPr>
              <w:t>SCP response in NRF error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E3FB"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D812"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F3BF" w14:textId="77777777" w:rsidR="004377C2" w:rsidRPr="00BE3C62" w:rsidRDefault="004377C2" w:rsidP="00BE3C62">
            <w:pPr>
              <w:pStyle w:val="TAL"/>
              <w:rPr>
                <w:sz w:val="16"/>
              </w:rPr>
            </w:pPr>
            <w:r w:rsidRPr="00BE3C62">
              <w:rPr>
                <w:sz w:val="16"/>
              </w:rPr>
              <w:t>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9AB9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9C64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8C7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24F9"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3994" w14:textId="77777777" w:rsidR="004377C2" w:rsidRPr="00BE3C62" w:rsidRDefault="004377C2" w:rsidP="00BE3C62">
            <w:pPr>
              <w:pStyle w:val="TAL"/>
              <w:rPr>
                <w:sz w:val="16"/>
              </w:rPr>
            </w:pPr>
            <w:r w:rsidRPr="00BE3C62">
              <w:rPr>
                <w:sz w:val="16"/>
              </w:rPr>
              <w:t>agreed</w:t>
            </w:r>
          </w:p>
        </w:tc>
      </w:tr>
      <w:tr w:rsidR="00BE3C62" w:rsidRPr="00BE3C62" w14:paraId="43E4960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836F" w14:textId="77777777" w:rsidR="004377C2" w:rsidRPr="00BE3C62" w:rsidRDefault="004377C2" w:rsidP="00BE3C62">
            <w:pPr>
              <w:pStyle w:val="TAL"/>
              <w:rPr>
                <w:sz w:val="16"/>
              </w:rPr>
            </w:pPr>
            <w:r w:rsidRPr="00BE3C62">
              <w:rPr>
                <w:sz w:val="16"/>
              </w:rPr>
              <w:t>C4-214223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81650" w14:textId="77777777" w:rsidR="004377C2" w:rsidRPr="00BE3C62" w:rsidRDefault="004377C2" w:rsidP="00BE3C62">
            <w:pPr>
              <w:pStyle w:val="TAL"/>
              <w:rPr>
                <w:sz w:val="16"/>
              </w:rPr>
            </w:pPr>
            <w:r w:rsidRPr="00BE3C62">
              <w:rPr>
                <w:sz w:val="16"/>
              </w:rPr>
              <w:t>Via header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BE7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4FA42"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193F0" w14:textId="77777777" w:rsidR="004377C2" w:rsidRPr="00BE3C62" w:rsidRDefault="004377C2" w:rsidP="00BE3C62">
            <w:pPr>
              <w:pStyle w:val="TAL"/>
              <w:rPr>
                <w:sz w:val="16"/>
              </w:rPr>
            </w:pPr>
            <w:r w:rsidRPr="00BE3C62">
              <w:rPr>
                <w:sz w:val="16"/>
              </w:rPr>
              <w:t>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2F7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84F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88DD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14B2"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D538" w14:textId="77777777" w:rsidR="004377C2" w:rsidRPr="00BE3C62" w:rsidRDefault="004377C2" w:rsidP="00BE3C62">
            <w:pPr>
              <w:pStyle w:val="TAL"/>
              <w:rPr>
                <w:sz w:val="16"/>
              </w:rPr>
            </w:pPr>
            <w:r w:rsidRPr="00BE3C62">
              <w:rPr>
                <w:sz w:val="16"/>
              </w:rPr>
              <w:t>agreed</w:t>
            </w:r>
          </w:p>
        </w:tc>
      </w:tr>
      <w:tr w:rsidR="00BE3C62" w:rsidRPr="00BE3C62" w14:paraId="247A217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EF86" w14:textId="77777777" w:rsidR="004377C2" w:rsidRPr="00BE3C62" w:rsidRDefault="004377C2" w:rsidP="00BE3C62">
            <w:pPr>
              <w:pStyle w:val="TAL"/>
              <w:rPr>
                <w:sz w:val="16"/>
              </w:rPr>
            </w:pPr>
            <w:r w:rsidRPr="00BE3C62">
              <w:rPr>
                <w:sz w:val="16"/>
              </w:rPr>
              <w:t>C4-214247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C51E" w14:textId="77777777" w:rsidR="004377C2" w:rsidRPr="00BE3C62" w:rsidRDefault="004377C2" w:rsidP="00BE3C62">
            <w:pPr>
              <w:pStyle w:val="TAL"/>
              <w:rPr>
                <w:sz w:val="16"/>
              </w:rPr>
            </w:pPr>
            <w:r w:rsidRPr="00BE3C62">
              <w:rPr>
                <w:sz w:val="16"/>
              </w:rPr>
              <w:t>Discovery headers in service request with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D6C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F8A0D"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F4EE" w14:textId="77777777" w:rsidR="004377C2" w:rsidRPr="00BE3C62" w:rsidRDefault="004377C2" w:rsidP="00BE3C62">
            <w:pPr>
              <w:pStyle w:val="TAL"/>
              <w:rPr>
                <w:sz w:val="16"/>
              </w:rPr>
            </w:pPr>
            <w:r w:rsidRPr="00BE3C62">
              <w:rPr>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30F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54A4"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405A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84A0"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1C75E" w14:textId="77777777" w:rsidR="004377C2" w:rsidRPr="00BE3C62" w:rsidRDefault="004377C2" w:rsidP="00BE3C62">
            <w:pPr>
              <w:pStyle w:val="TAL"/>
              <w:rPr>
                <w:sz w:val="16"/>
              </w:rPr>
            </w:pPr>
            <w:r w:rsidRPr="00BE3C62">
              <w:rPr>
                <w:sz w:val="16"/>
              </w:rPr>
              <w:t>revised</w:t>
            </w:r>
          </w:p>
        </w:tc>
      </w:tr>
      <w:tr w:rsidR="00BE3C62" w:rsidRPr="00BE3C62" w14:paraId="529DBF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99AE" w14:textId="77777777" w:rsidR="004377C2" w:rsidRPr="00BE3C62" w:rsidRDefault="004377C2" w:rsidP="00BE3C62">
            <w:pPr>
              <w:pStyle w:val="TAL"/>
              <w:rPr>
                <w:sz w:val="16"/>
              </w:rPr>
            </w:pPr>
            <w:r w:rsidRPr="00BE3C62">
              <w:rPr>
                <w:sz w:val="16"/>
              </w:rPr>
              <w:t>C4-214681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199CD" w14:textId="77777777" w:rsidR="004377C2" w:rsidRPr="00BE3C62" w:rsidRDefault="004377C2" w:rsidP="00BE3C62">
            <w:pPr>
              <w:pStyle w:val="TAL"/>
              <w:rPr>
                <w:sz w:val="16"/>
              </w:rPr>
            </w:pPr>
            <w:r w:rsidRPr="00BE3C62">
              <w:rPr>
                <w:sz w:val="16"/>
              </w:rPr>
              <w:t>Discovery headers in service request with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6356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616C"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3E21" w14:textId="77777777" w:rsidR="004377C2" w:rsidRPr="00BE3C62" w:rsidRDefault="004377C2" w:rsidP="00BE3C62">
            <w:pPr>
              <w:pStyle w:val="TAL"/>
              <w:rPr>
                <w:sz w:val="16"/>
              </w:rPr>
            </w:pPr>
            <w:r w:rsidRPr="00BE3C62">
              <w:rPr>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D6648"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C062"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3C7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FC18"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61484" w14:textId="77777777" w:rsidR="004377C2" w:rsidRPr="00BE3C62" w:rsidRDefault="004377C2" w:rsidP="00BE3C62">
            <w:pPr>
              <w:pStyle w:val="TAL"/>
              <w:rPr>
                <w:sz w:val="16"/>
              </w:rPr>
            </w:pPr>
            <w:r w:rsidRPr="00BE3C62">
              <w:rPr>
                <w:sz w:val="16"/>
              </w:rPr>
              <w:t>agreed</w:t>
            </w:r>
          </w:p>
        </w:tc>
      </w:tr>
      <w:tr w:rsidR="00BE3C62" w:rsidRPr="00BE3C62" w14:paraId="2C0E437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301F" w14:textId="77777777" w:rsidR="004377C2" w:rsidRPr="00BE3C62" w:rsidRDefault="004377C2" w:rsidP="00BE3C62">
            <w:pPr>
              <w:pStyle w:val="TAL"/>
              <w:rPr>
                <w:sz w:val="16"/>
              </w:rPr>
            </w:pPr>
            <w:r w:rsidRPr="00BE3C62">
              <w:rPr>
                <w:sz w:val="16"/>
              </w:rPr>
              <w:t>C4-214248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CECE" w14:textId="77777777" w:rsidR="004377C2" w:rsidRPr="00BE3C62" w:rsidRDefault="004377C2" w:rsidP="00BE3C62">
            <w:pPr>
              <w:pStyle w:val="TAL"/>
              <w:rPr>
                <w:sz w:val="16"/>
              </w:rPr>
            </w:pPr>
            <w:r w:rsidRPr="00BE3C62">
              <w:rPr>
                <w:sz w:val="16"/>
              </w:rPr>
              <w:t>Discovery headers in service request with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A1D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3369"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C2FB7" w14:textId="77777777" w:rsidR="004377C2" w:rsidRPr="00BE3C62" w:rsidRDefault="004377C2" w:rsidP="00BE3C62">
            <w:pPr>
              <w:pStyle w:val="TAL"/>
              <w:rPr>
                <w:sz w:val="16"/>
              </w:rPr>
            </w:pPr>
            <w:r w:rsidRPr="00BE3C62">
              <w:rPr>
                <w:sz w:val="16"/>
              </w:rPr>
              <w:t>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60E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C36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FF36"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AEAF"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130EA" w14:textId="77777777" w:rsidR="004377C2" w:rsidRPr="00BE3C62" w:rsidRDefault="004377C2" w:rsidP="00BE3C62">
            <w:pPr>
              <w:pStyle w:val="TAL"/>
              <w:rPr>
                <w:sz w:val="16"/>
              </w:rPr>
            </w:pPr>
            <w:r w:rsidRPr="00BE3C62">
              <w:rPr>
                <w:sz w:val="16"/>
              </w:rPr>
              <w:t>revised</w:t>
            </w:r>
          </w:p>
        </w:tc>
      </w:tr>
      <w:tr w:rsidR="00BE3C62" w:rsidRPr="00BE3C62" w14:paraId="768F04C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30DB" w14:textId="77777777" w:rsidR="004377C2" w:rsidRPr="00BE3C62" w:rsidRDefault="004377C2" w:rsidP="00BE3C62">
            <w:pPr>
              <w:pStyle w:val="TAL"/>
              <w:rPr>
                <w:sz w:val="16"/>
              </w:rPr>
            </w:pPr>
            <w:r w:rsidRPr="00BE3C62">
              <w:rPr>
                <w:sz w:val="16"/>
              </w:rPr>
              <w:t>C4-214682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2085E" w14:textId="77777777" w:rsidR="004377C2" w:rsidRPr="00BE3C62" w:rsidRDefault="004377C2" w:rsidP="00BE3C62">
            <w:pPr>
              <w:pStyle w:val="TAL"/>
              <w:rPr>
                <w:sz w:val="16"/>
              </w:rPr>
            </w:pPr>
            <w:r w:rsidRPr="00BE3C62">
              <w:rPr>
                <w:sz w:val="16"/>
              </w:rPr>
              <w:t>Discovery headers in service request with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CA9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34DBB"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E12A" w14:textId="77777777" w:rsidR="004377C2" w:rsidRPr="00BE3C62" w:rsidRDefault="004377C2" w:rsidP="00BE3C62">
            <w:pPr>
              <w:pStyle w:val="TAL"/>
              <w:rPr>
                <w:sz w:val="16"/>
              </w:rPr>
            </w:pPr>
            <w:r w:rsidRPr="00BE3C62">
              <w:rPr>
                <w:sz w:val="16"/>
              </w:rPr>
              <w:t>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E71E"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421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E3E2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2BAC"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51E8" w14:textId="77777777" w:rsidR="004377C2" w:rsidRPr="00BE3C62" w:rsidRDefault="004377C2" w:rsidP="00BE3C62">
            <w:pPr>
              <w:pStyle w:val="TAL"/>
              <w:rPr>
                <w:sz w:val="16"/>
              </w:rPr>
            </w:pPr>
            <w:r w:rsidRPr="00BE3C62">
              <w:rPr>
                <w:sz w:val="16"/>
              </w:rPr>
              <w:t>agreed</w:t>
            </w:r>
          </w:p>
        </w:tc>
      </w:tr>
      <w:tr w:rsidR="00BE3C62" w:rsidRPr="00BE3C62" w14:paraId="2E36187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20ED" w14:textId="77777777" w:rsidR="004377C2" w:rsidRPr="00BE3C62" w:rsidRDefault="004377C2" w:rsidP="00BE3C62">
            <w:pPr>
              <w:pStyle w:val="TAL"/>
              <w:rPr>
                <w:sz w:val="16"/>
              </w:rPr>
            </w:pPr>
            <w:r w:rsidRPr="00BE3C62">
              <w:rPr>
                <w:sz w:val="16"/>
              </w:rPr>
              <w:t>C4-214405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A0295" w14:textId="77777777" w:rsidR="004377C2" w:rsidRPr="00BE3C62" w:rsidRDefault="004377C2" w:rsidP="00BE3C62">
            <w:pPr>
              <w:pStyle w:val="TAL"/>
              <w:rPr>
                <w:sz w:val="16"/>
              </w:rPr>
            </w:pPr>
            <w:r w:rsidRPr="00BE3C62">
              <w:rPr>
                <w:sz w:val="16"/>
              </w:rPr>
              <w:t>Correction on 3gpp-Sbi-Callback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1E9D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C389"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1DF0" w14:textId="77777777" w:rsidR="004377C2" w:rsidRPr="00BE3C62" w:rsidRDefault="004377C2" w:rsidP="00BE3C62">
            <w:pPr>
              <w:pStyle w:val="TAL"/>
              <w:rPr>
                <w:sz w:val="16"/>
              </w:rPr>
            </w:pPr>
            <w:r w:rsidRPr="00BE3C62">
              <w:rPr>
                <w:sz w:val="16"/>
              </w:rPr>
              <w:t>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F386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2EA4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AE7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BCAB2"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E2BB" w14:textId="77777777" w:rsidR="004377C2" w:rsidRPr="00BE3C62" w:rsidRDefault="004377C2" w:rsidP="00BE3C62">
            <w:pPr>
              <w:pStyle w:val="TAL"/>
              <w:rPr>
                <w:sz w:val="16"/>
              </w:rPr>
            </w:pPr>
            <w:r w:rsidRPr="00BE3C62">
              <w:rPr>
                <w:sz w:val="16"/>
              </w:rPr>
              <w:t>agreed</w:t>
            </w:r>
          </w:p>
        </w:tc>
      </w:tr>
      <w:tr w:rsidR="00BE3C62" w:rsidRPr="00BE3C62" w14:paraId="3218E0D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7D93" w14:textId="77777777" w:rsidR="004377C2" w:rsidRPr="00BE3C62" w:rsidRDefault="004377C2" w:rsidP="00BE3C62">
            <w:pPr>
              <w:pStyle w:val="TAL"/>
              <w:rPr>
                <w:sz w:val="16"/>
              </w:rPr>
            </w:pPr>
            <w:r w:rsidRPr="00BE3C62">
              <w:rPr>
                <w:sz w:val="16"/>
              </w:rPr>
              <w:t>C4-214406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6E82" w14:textId="77777777" w:rsidR="004377C2" w:rsidRPr="00BE3C62" w:rsidRDefault="004377C2" w:rsidP="00BE3C62">
            <w:pPr>
              <w:pStyle w:val="TAL"/>
              <w:rPr>
                <w:sz w:val="16"/>
              </w:rPr>
            </w:pPr>
            <w:r w:rsidRPr="00BE3C62">
              <w:rPr>
                <w:sz w:val="16"/>
              </w:rPr>
              <w:t>Feature Negotiation for Default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3FA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B081"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2AD7" w14:textId="77777777" w:rsidR="004377C2" w:rsidRPr="00BE3C62" w:rsidRDefault="004377C2" w:rsidP="00BE3C62">
            <w:pPr>
              <w:pStyle w:val="TAL"/>
              <w:rPr>
                <w:sz w:val="16"/>
              </w:rPr>
            </w:pPr>
            <w:r w:rsidRPr="00BE3C62">
              <w:rPr>
                <w:sz w:val="16"/>
              </w:rPr>
              <w:t>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5C1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D8E7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035F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3156D"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9E87C" w14:textId="77777777" w:rsidR="004377C2" w:rsidRPr="00BE3C62" w:rsidRDefault="004377C2" w:rsidP="00BE3C62">
            <w:pPr>
              <w:pStyle w:val="TAL"/>
              <w:rPr>
                <w:sz w:val="16"/>
              </w:rPr>
            </w:pPr>
            <w:r w:rsidRPr="00BE3C62">
              <w:rPr>
                <w:sz w:val="16"/>
              </w:rPr>
              <w:t>agreed</w:t>
            </w:r>
          </w:p>
        </w:tc>
      </w:tr>
      <w:tr w:rsidR="00BE3C62" w:rsidRPr="00BE3C62" w14:paraId="1FA3087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ABC9" w14:textId="77777777" w:rsidR="004377C2" w:rsidRPr="00BE3C62" w:rsidRDefault="004377C2" w:rsidP="00BE3C62">
            <w:pPr>
              <w:pStyle w:val="TAL"/>
              <w:rPr>
                <w:sz w:val="16"/>
              </w:rPr>
            </w:pPr>
            <w:r w:rsidRPr="00BE3C62">
              <w:rPr>
                <w:sz w:val="16"/>
              </w:rPr>
              <w:t>C4-214407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93EC0" w14:textId="77777777" w:rsidR="004377C2" w:rsidRPr="00BE3C62" w:rsidRDefault="004377C2" w:rsidP="00BE3C62">
            <w:pPr>
              <w:pStyle w:val="TAL"/>
              <w:rPr>
                <w:sz w:val="16"/>
              </w:rPr>
            </w:pPr>
            <w:r w:rsidRPr="00BE3C62">
              <w:rPr>
                <w:sz w:val="16"/>
              </w:rPr>
              <w:t>NRF URI for Callbacks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01A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0219B"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FFEB" w14:textId="77777777" w:rsidR="004377C2" w:rsidRPr="00BE3C62" w:rsidRDefault="004377C2" w:rsidP="00BE3C62">
            <w:pPr>
              <w:pStyle w:val="TAL"/>
              <w:rPr>
                <w:sz w:val="16"/>
              </w:rPr>
            </w:pPr>
            <w:r w:rsidRPr="00BE3C62">
              <w:rPr>
                <w:sz w:val="16"/>
              </w:rPr>
              <w:t>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78E3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EED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32B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19DA"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5A0B5" w14:textId="77777777" w:rsidR="004377C2" w:rsidRPr="00BE3C62" w:rsidRDefault="004377C2" w:rsidP="00BE3C62">
            <w:pPr>
              <w:pStyle w:val="TAL"/>
              <w:rPr>
                <w:sz w:val="16"/>
              </w:rPr>
            </w:pPr>
            <w:r w:rsidRPr="00BE3C62">
              <w:rPr>
                <w:sz w:val="16"/>
              </w:rPr>
              <w:t>revised</w:t>
            </w:r>
          </w:p>
        </w:tc>
      </w:tr>
      <w:tr w:rsidR="00BE3C62" w:rsidRPr="00BE3C62" w14:paraId="5EB9C02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76B81" w14:textId="77777777" w:rsidR="004377C2" w:rsidRPr="00BE3C62" w:rsidRDefault="004377C2" w:rsidP="00BE3C62">
            <w:pPr>
              <w:pStyle w:val="TAL"/>
              <w:rPr>
                <w:sz w:val="16"/>
              </w:rPr>
            </w:pPr>
            <w:r w:rsidRPr="00BE3C62">
              <w:rPr>
                <w:sz w:val="16"/>
              </w:rPr>
              <w:t>C4-214703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2443" w14:textId="77777777" w:rsidR="004377C2" w:rsidRPr="00BE3C62" w:rsidRDefault="004377C2" w:rsidP="00BE3C62">
            <w:pPr>
              <w:pStyle w:val="TAL"/>
              <w:rPr>
                <w:sz w:val="16"/>
              </w:rPr>
            </w:pPr>
            <w:r w:rsidRPr="00BE3C62">
              <w:rPr>
                <w:sz w:val="16"/>
              </w:rPr>
              <w:t>NRF URI for Callbacks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BD2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B44B" w14:textId="77777777" w:rsidR="004377C2" w:rsidRPr="00BE3C62" w:rsidRDefault="004377C2" w:rsidP="00BE3C62">
            <w:pPr>
              <w:pStyle w:val="TAL"/>
              <w:rPr>
                <w:sz w:val="16"/>
              </w:rPr>
            </w:pPr>
            <w:r w:rsidRPr="00BE3C62">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8427" w14:textId="77777777" w:rsidR="004377C2" w:rsidRPr="00BE3C62" w:rsidRDefault="004377C2" w:rsidP="00BE3C62">
            <w:pPr>
              <w:pStyle w:val="TAL"/>
              <w:rPr>
                <w:sz w:val="16"/>
              </w:rPr>
            </w:pPr>
            <w:r w:rsidRPr="00BE3C62">
              <w:rPr>
                <w:sz w:val="16"/>
              </w:rPr>
              <w:t>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9D05"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7BE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BB9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714E"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B00D" w14:textId="77777777" w:rsidR="004377C2" w:rsidRPr="00BE3C62" w:rsidRDefault="004377C2" w:rsidP="00BE3C62">
            <w:pPr>
              <w:pStyle w:val="TAL"/>
              <w:rPr>
                <w:sz w:val="16"/>
              </w:rPr>
            </w:pPr>
            <w:r w:rsidRPr="00BE3C62">
              <w:rPr>
                <w:sz w:val="16"/>
              </w:rPr>
              <w:t>agreed</w:t>
            </w:r>
          </w:p>
        </w:tc>
      </w:tr>
      <w:tr w:rsidR="00BE3C62" w:rsidRPr="00BE3C62" w14:paraId="5D1672C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ABC8" w14:textId="77777777" w:rsidR="004377C2" w:rsidRPr="00BE3C62" w:rsidRDefault="004377C2" w:rsidP="00BE3C62">
            <w:pPr>
              <w:pStyle w:val="TAL"/>
              <w:rPr>
                <w:sz w:val="16"/>
              </w:rPr>
            </w:pPr>
            <w:r w:rsidRPr="00BE3C62">
              <w:rPr>
                <w:sz w:val="16"/>
              </w:rPr>
              <w:t>C4-214166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3C4B1" w14:textId="77777777" w:rsidR="004377C2" w:rsidRPr="00BE3C62" w:rsidRDefault="004377C2" w:rsidP="00BE3C62">
            <w:pPr>
              <w:pStyle w:val="TAL"/>
              <w:rPr>
                <w:sz w:val="16"/>
              </w:rPr>
            </w:pPr>
            <w:r w:rsidRPr="00BE3C62">
              <w:rPr>
                <w:sz w:val="16"/>
              </w:rPr>
              <w:t>Compatibility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742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D91F9" w14:textId="77777777" w:rsidR="004377C2" w:rsidRPr="00BE3C62" w:rsidRDefault="004377C2" w:rsidP="00BE3C62">
            <w:pPr>
              <w:pStyle w:val="TAL"/>
              <w:rPr>
                <w:sz w:val="16"/>
              </w:rPr>
            </w:pPr>
            <w:r w:rsidRPr="00BE3C62">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E8D4" w14:textId="77777777" w:rsidR="004377C2" w:rsidRPr="00BE3C62" w:rsidRDefault="004377C2" w:rsidP="00BE3C62">
            <w:pPr>
              <w:pStyle w:val="TAL"/>
              <w:rPr>
                <w:sz w:val="16"/>
              </w:rPr>
            </w:pPr>
            <w:r w:rsidRPr="00BE3C62">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F20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E7DF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1F8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8416"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13E79" w14:textId="77777777" w:rsidR="004377C2" w:rsidRPr="00BE3C62" w:rsidRDefault="004377C2" w:rsidP="00BE3C62">
            <w:pPr>
              <w:pStyle w:val="TAL"/>
              <w:rPr>
                <w:sz w:val="16"/>
              </w:rPr>
            </w:pPr>
            <w:r w:rsidRPr="00BE3C62">
              <w:rPr>
                <w:sz w:val="16"/>
              </w:rPr>
              <w:t>revised</w:t>
            </w:r>
          </w:p>
        </w:tc>
      </w:tr>
      <w:tr w:rsidR="00BE3C62" w:rsidRPr="00BE3C62" w14:paraId="31FF726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F5AA6" w14:textId="77777777" w:rsidR="004377C2" w:rsidRPr="00BE3C62" w:rsidRDefault="004377C2" w:rsidP="00BE3C62">
            <w:pPr>
              <w:pStyle w:val="TAL"/>
              <w:rPr>
                <w:sz w:val="16"/>
              </w:rPr>
            </w:pPr>
            <w:r w:rsidRPr="00BE3C62">
              <w:rPr>
                <w:sz w:val="16"/>
              </w:rPr>
              <w:t>C4-214583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557EA" w14:textId="77777777" w:rsidR="004377C2" w:rsidRPr="00BE3C62" w:rsidRDefault="004377C2" w:rsidP="00BE3C62">
            <w:pPr>
              <w:pStyle w:val="TAL"/>
              <w:rPr>
                <w:sz w:val="16"/>
              </w:rPr>
            </w:pPr>
            <w:r w:rsidRPr="00BE3C62">
              <w:rPr>
                <w:sz w:val="16"/>
              </w:rPr>
              <w:t>Compatibility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A7C0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1872" w14:textId="77777777" w:rsidR="004377C2" w:rsidRPr="00BE3C62" w:rsidRDefault="004377C2" w:rsidP="00BE3C62">
            <w:pPr>
              <w:pStyle w:val="TAL"/>
              <w:rPr>
                <w:sz w:val="16"/>
              </w:rPr>
            </w:pPr>
            <w:r w:rsidRPr="00BE3C62">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A994" w14:textId="77777777" w:rsidR="004377C2" w:rsidRPr="00BE3C62" w:rsidRDefault="004377C2" w:rsidP="00BE3C62">
            <w:pPr>
              <w:pStyle w:val="TAL"/>
              <w:rPr>
                <w:sz w:val="16"/>
              </w:rPr>
            </w:pPr>
            <w:r w:rsidRPr="00BE3C62">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1564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AE8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EFE2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1634"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A248" w14:textId="77777777" w:rsidR="004377C2" w:rsidRPr="00BE3C62" w:rsidRDefault="004377C2" w:rsidP="00BE3C62">
            <w:pPr>
              <w:pStyle w:val="TAL"/>
              <w:rPr>
                <w:sz w:val="16"/>
              </w:rPr>
            </w:pPr>
            <w:r w:rsidRPr="00BE3C62">
              <w:rPr>
                <w:sz w:val="16"/>
              </w:rPr>
              <w:t>agreed</w:t>
            </w:r>
          </w:p>
        </w:tc>
      </w:tr>
      <w:tr w:rsidR="00BE3C62" w:rsidRPr="00BE3C62" w14:paraId="7E18B6F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E55B" w14:textId="77777777" w:rsidR="004377C2" w:rsidRPr="00BE3C62" w:rsidRDefault="004377C2" w:rsidP="00BE3C62">
            <w:pPr>
              <w:pStyle w:val="TAL"/>
              <w:rPr>
                <w:sz w:val="16"/>
              </w:rPr>
            </w:pPr>
            <w:r w:rsidRPr="00BE3C62">
              <w:rPr>
                <w:sz w:val="16"/>
              </w:rPr>
              <w:t>C4-214494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2A009" w14:textId="77777777" w:rsidR="004377C2" w:rsidRPr="00BE3C62" w:rsidRDefault="004377C2" w:rsidP="00BE3C62">
            <w:pPr>
              <w:pStyle w:val="TAL"/>
              <w:rPr>
                <w:sz w:val="16"/>
              </w:rPr>
            </w:pPr>
            <w:r w:rsidRPr="00BE3C62">
              <w:rPr>
                <w:sz w:val="16"/>
              </w:rPr>
              <w:t>Clarification to API name guidance in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25A2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5EC3" w14:textId="77777777" w:rsidR="004377C2" w:rsidRPr="00BE3C62" w:rsidRDefault="004377C2" w:rsidP="00BE3C62">
            <w:pPr>
              <w:pStyle w:val="TAL"/>
              <w:rPr>
                <w:sz w:val="16"/>
              </w:rPr>
            </w:pPr>
            <w:r w:rsidRPr="00BE3C62">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3B73" w14:textId="77777777" w:rsidR="004377C2" w:rsidRPr="00BE3C62" w:rsidRDefault="004377C2" w:rsidP="00BE3C62">
            <w:pPr>
              <w:pStyle w:val="TAL"/>
              <w:rPr>
                <w:sz w:val="16"/>
              </w:rPr>
            </w:pPr>
            <w:r w:rsidRPr="00BE3C62">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981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D17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0DE8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4B769"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CE1A1" w14:textId="77777777" w:rsidR="004377C2" w:rsidRPr="00BE3C62" w:rsidRDefault="004377C2" w:rsidP="00BE3C62">
            <w:pPr>
              <w:pStyle w:val="TAL"/>
              <w:rPr>
                <w:sz w:val="16"/>
              </w:rPr>
            </w:pPr>
            <w:r w:rsidRPr="00BE3C62">
              <w:rPr>
                <w:sz w:val="16"/>
              </w:rPr>
              <w:t>revised</w:t>
            </w:r>
          </w:p>
        </w:tc>
      </w:tr>
      <w:tr w:rsidR="00BE3C62" w:rsidRPr="00BE3C62" w14:paraId="4729041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83D6" w14:textId="77777777" w:rsidR="004377C2" w:rsidRPr="00BE3C62" w:rsidRDefault="004377C2" w:rsidP="00BE3C62">
            <w:pPr>
              <w:pStyle w:val="TAL"/>
              <w:rPr>
                <w:sz w:val="16"/>
              </w:rPr>
            </w:pPr>
            <w:r w:rsidRPr="00BE3C62">
              <w:rPr>
                <w:sz w:val="16"/>
              </w:rPr>
              <w:t>C4-214524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7072" w14:textId="77777777" w:rsidR="004377C2" w:rsidRPr="00BE3C62" w:rsidRDefault="004377C2" w:rsidP="00BE3C62">
            <w:pPr>
              <w:pStyle w:val="TAL"/>
              <w:rPr>
                <w:sz w:val="16"/>
              </w:rPr>
            </w:pPr>
            <w:r w:rsidRPr="00BE3C62">
              <w:rPr>
                <w:sz w:val="16"/>
              </w:rPr>
              <w:t>Clarification to API name guidance in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BF1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6FB52" w14:textId="77777777" w:rsidR="004377C2" w:rsidRPr="00BE3C62" w:rsidRDefault="004377C2" w:rsidP="00BE3C62">
            <w:pPr>
              <w:pStyle w:val="TAL"/>
              <w:rPr>
                <w:sz w:val="16"/>
              </w:rPr>
            </w:pPr>
            <w:r w:rsidRPr="00BE3C62">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5F71" w14:textId="77777777" w:rsidR="004377C2" w:rsidRPr="00BE3C62" w:rsidRDefault="004377C2" w:rsidP="00BE3C62">
            <w:pPr>
              <w:pStyle w:val="TAL"/>
              <w:rPr>
                <w:sz w:val="16"/>
              </w:rPr>
            </w:pPr>
            <w:r w:rsidRPr="00BE3C62">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460B"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059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336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673E"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6135" w14:textId="77777777" w:rsidR="004377C2" w:rsidRPr="00BE3C62" w:rsidRDefault="004377C2" w:rsidP="00BE3C62">
            <w:pPr>
              <w:pStyle w:val="TAL"/>
              <w:rPr>
                <w:sz w:val="16"/>
              </w:rPr>
            </w:pPr>
            <w:r w:rsidRPr="00BE3C62">
              <w:rPr>
                <w:sz w:val="16"/>
              </w:rPr>
              <w:t>revised</w:t>
            </w:r>
          </w:p>
        </w:tc>
      </w:tr>
      <w:tr w:rsidR="00BE3C62" w:rsidRPr="00BE3C62" w14:paraId="3A5510E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F940" w14:textId="77777777" w:rsidR="004377C2" w:rsidRPr="00BE3C62" w:rsidRDefault="004377C2" w:rsidP="00BE3C62">
            <w:pPr>
              <w:pStyle w:val="TAL"/>
              <w:rPr>
                <w:sz w:val="16"/>
              </w:rPr>
            </w:pPr>
            <w:r w:rsidRPr="00BE3C62">
              <w:rPr>
                <w:sz w:val="16"/>
              </w:rPr>
              <w:t>C4-214545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B384" w14:textId="77777777" w:rsidR="004377C2" w:rsidRPr="00BE3C62" w:rsidRDefault="004377C2" w:rsidP="00BE3C62">
            <w:pPr>
              <w:pStyle w:val="TAL"/>
              <w:rPr>
                <w:sz w:val="16"/>
              </w:rPr>
            </w:pPr>
            <w:r w:rsidRPr="00BE3C62">
              <w:rPr>
                <w:sz w:val="16"/>
              </w:rPr>
              <w:t>Clarification to API name guidance in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895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FBBD" w14:textId="77777777" w:rsidR="004377C2" w:rsidRPr="00BE3C62" w:rsidRDefault="004377C2" w:rsidP="00BE3C62">
            <w:pPr>
              <w:pStyle w:val="TAL"/>
              <w:rPr>
                <w:sz w:val="16"/>
              </w:rPr>
            </w:pPr>
            <w:r w:rsidRPr="00BE3C62">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392E" w14:textId="77777777" w:rsidR="004377C2" w:rsidRPr="00BE3C62" w:rsidRDefault="004377C2" w:rsidP="00BE3C62">
            <w:pPr>
              <w:pStyle w:val="TAL"/>
              <w:rPr>
                <w:sz w:val="16"/>
              </w:rPr>
            </w:pPr>
            <w:r w:rsidRPr="00BE3C62">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8A67"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727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9883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3333"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4F76E" w14:textId="77777777" w:rsidR="004377C2" w:rsidRPr="00BE3C62" w:rsidRDefault="004377C2" w:rsidP="00BE3C62">
            <w:pPr>
              <w:pStyle w:val="TAL"/>
              <w:rPr>
                <w:sz w:val="16"/>
              </w:rPr>
            </w:pPr>
            <w:r w:rsidRPr="00BE3C62">
              <w:rPr>
                <w:sz w:val="16"/>
              </w:rPr>
              <w:t>agreed</w:t>
            </w:r>
          </w:p>
        </w:tc>
      </w:tr>
      <w:tr w:rsidR="00BE3C62" w:rsidRPr="00BE3C62" w14:paraId="33A6D8A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3A03" w14:textId="77777777" w:rsidR="004377C2" w:rsidRPr="00BE3C62" w:rsidRDefault="004377C2" w:rsidP="00BE3C62">
            <w:pPr>
              <w:pStyle w:val="TAL"/>
              <w:rPr>
                <w:sz w:val="16"/>
              </w:rPr>
            </w:pPr>
            <w:r w:rsidRPr="00BE3C62">
              <w:rPr>
                <w:sz w:val="16"/>
              </w:rPr>
              <w:t>C4-214515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80B8" w14:textId="77777777" w:rsidR="004377C2" w:rsidRPr="00BE3C62" w:rsidRDefault="004377C2" w:rsidP="00BE3C62">
            <w:pPr>
              <w:pStyle w:val="TAL"/>
              <w:rPr>
                <w:sz w:val="16"/>
              </w:rPr>
            </w:pPr>
            <w:r w:rsidRPr="00BE3C62">
              <w:rPr>
                <w:sz w:val="16"/>
              </w:rPr>
              <w:t>Corrections to the API URI and relative URI below root concepts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07F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182C" w14:textId="77777777" w:rsidR="004377C2" w:rsidRPr="00BE3C62" w:rsidRDefault="004377C2" w:rsidP="00BE3C62">
            <w:pPr>
              <w:pStyle w:val="TAL"/>
              <w:rPr>
                <w:sz w:val="16"/>
              </w:rPr>
            </w:pPr>
            <w:r w:rsidRPr="00BE3C62">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C257A" w14:textId="77777777" w:rsidR="004377C2" w:rsidRPr="00BE3C62" w:rsidRDefault="004377C2" w:rsidP="00BE3C62">
            <w:pPr>
              <w:pStyle w:val="TAL"/>
              <w:rPr>
                <w:sz w:val="16"/>
              </w:rPr>
            </w:pPr>
            <w:r w:rsidRPr="00BE3C62">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69CD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2CE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5B8F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8DB5"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3883" w14:textId="77777777" w:rsidR="004377C2" w:rsidRPr="00BE3C62" w:rsidRDefault="004377C2" w:rsidP="00BE3C62">
            <w:pPr>
              <w:pStyle w:val="TAL"/>
              <w:rPr>
                <w:sz w:val="16"/>
              </w:rPr>
            </w:pPr>
            <w:r w:rsidRPr="00BE3C62">
              <w:rPr>
                <w:sz w:val="16"/>
              </w:rPr>
              <w:t>revised</w:t>
            </w:r>
          </w:p>
        </w:tc>
      </w:tr>
      <w:tr w:rsidR="00BE3C62" w:rsidRPr="00BE3C62" w14:paraId="611C006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2B95" w14:textId="77777777" w:rsidR="004377C2" w:rsidRPr="00BE3C62" w:rsidRDefault="004377C2" w:rsidP="00BE3C62">
            <w:pPr>
              <w:pStyle w:val="TAL"/>
              <w:rPr>
                <w:sz w:val="16"/>
              </w:rPr>
            </w:pPr>
            <w:r w:rsidRPr="00BE3C62">
              <w:rPr>
                <w:sz w:val="16"/>
              </w:rPr>
              <w:t>C4-214527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BB897" w14:textId="77777777" w:rsidR="004377C2" w:rsidRPr="00BE3C62" w:rsidRDefault="004377C2" w:rsidP="00BE3C62">
            <w:pPr>
              <w:pStyle w:val="TAL"/>
              <w:rPr>
                <w:sz w:val="16"/>
              </w:rPr>
            </w:pPr>
            <w:r w:rsidRPr="00BE3C62">
              <w:rPr>
                <w:sz w:val="16"/>
              </w:rPr>
              <w:t>Corrections to the API URI and relative URI below root concepts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3AF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31155" w14:textId="77777777" w:rsidR="004377C2" w:rsidRPr="00BE3C62" w:rsidRDefault="004377C2" w:rsidP="00BE3C62">
            <w:pPr>
              <w:pStyle w:val="TAL"/>
              <w:rPr>
                <w:sz w:val="16"/>
              </w:rPr>
            </w:pPr>
            <w:r w:rsidRPr="00BE3C62">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C54C" w14:textId="77777777" w:rsidR="004377C2" w:rsidRPr="00BE3C62" w:rsidRDefault="004377C2" w:rsidP="00BE3C62">
            <w:pPr>
              <w:pStyle w:val="TAL"/>
              <w:rPr>
                <w:sz w:val="16"/>
              </w:rPr>
            </w:pPr>
            <w:r w:rsidRPr="00BE3C62">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A72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FA73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CD7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F1AB"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02A1A" w14:textId="77777777" w:rsidR="004377C2" w:rsidRPr="00BE3C62" w:rsidRDefault="004377C2" w:rsidP="00BE3C62">
            <w:pPr>
              <w:pStyle w:val="TAL"/>
              <w:rPr>
                <w:sz w:val="16"/>
              </w:rPr>
            </w:pPr>
            <w:r w:rsidRPr="00BE3C62">
              <w:rPr>
                <w:sz w:val="16"/>
              </w:rPr>
              <w:t>revised</w:t>
            </w:r>
          </w:p>
        </w:tc>
      </w:tr>
      <w:tr w:rsidR="00BE3C62" w:rsidRPr="00BE3C62" w14:paraId="6AE1148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A0BF" w14:textId="77777777" w:rsidR="004377C2" w:rsidRPr="00BE3C62" w:rsidRDefault="004377C2" w:rsidP="00BE3C62">
            <w:pPr>
              <w:pStyle w:val="TAL"/>
              <w:rPr>
                <w:sz w:val="16"/>
              </w:rPr>
            </w:pPr>
            <w:r w:rsidRPr="00BE3C62">
              <w:rPr>
                <w:sz w:val="16"/>
              </w:rPr>
              <w:t>C4-214690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E7D80" w14:textId="77777777" w:rsidR="004377C2" w:rsidRPr="00BE3C62" w:rsidRDefault="004377C2" w:rsidP="00BE3C62">
            <w:pPr>
              <w:pStyle w:val="TAL"/>
              <w:rPr>
                <w:sz w:val="16"/>
              </w:rPr>
            </w:pPr>
            <w:r w:rsidRPr="00BE3C62">
              <w:rPr>
                <w:sz w:val="16"/>
              </w:rPr>
              <w:t>Corrections to the API URI and relative URI below root concepts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879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A1DF" w14:textId="77777777" w:rsidR="004377C2" w:rsidRPr="00BE3C62" w:rsidRDefault="004377C2" w:rsidP="00BE3C62">
            <w:pPr>
              <w:pStyle w:val="TAL"/>
              <w:rPr>
                <w:sz w:val="16"/>
              </w:rPr>
            </w:pPr>
            <w:r w:rsidRPr="00BE3C62">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9EC8" w14:textId="77777777" w:rsidR="004377C2" w:rsidRPr="00BE3C62" w:rsidRDefault="004377C2" w:rsidP="00BE3C62">
            <w:pPr>
              <w:pStyle w:val="TAL"/>
              <w:rPr>
                <w:sz w:val="16"/>
              </w:rPr>
            </w:pPr>
            <w:r w:rsidRPr="00BE3C62">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5664"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353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22E4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8B6C"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61DD" w14:textId="77777777" w:rsidR="004377C2" w:rsidRPr="00BE3C62" w:rsidRDefault="004377C2" w:rsidP="00BE3C62">
            <w:pPr>
              <w:pStyle w:val="TAL"/>
              <w:rPr>
                <w:sz w:val="16"/>
              </w:rPr>
            </w:pPr>
            <w:r w:rsidRPr="00BE3C62">
              <w:rPr>
                <w:sz w:val="16"/>
              </w:rPr>
              <w:t>agreed</w:t>
            </w:r>
          </w:p>
        </w:tc>
      </w:tr>
      <w:tr w:rsidR="00BE3C62" w:rsidRPr="00BE3C62" w14:paraId="23E597C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768D" w14:textId="77777777" w:rsidR="004377C2" w:rsidRPr="00BE3C62" w:rsidRDefault="004377C2" w:rsidP="00BE3C62">
            <w:pPr>
              <w:pStyle w:val="TAL"/>
              <w:rPr>
                <w:sz w:val="16"/>
              </w:rPr>
            </w:pPr>
            <w:r w:rsidRPr="00BE3C62">
              <w:rPr>
                <w:sz w:val="16"/>
              </w:rPr>
              <w:t>C4-214079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9F4A2" w14:textId="77777777" w:rsidR="004377C2" w:rsidRPr="00BE3C62" w:rsidRDefault="004377C2" w:rsidP="00BE3C62">
            <w:pPr>
              <w:pStyle w:val="TAL"/>
              <w:rPr>
                <w:sz w:val="16"/>
              </w:rPr>
            </w:pPr>
            <w:r w:rsidRPr="00BE3C62">
              <w:rPr>
                <w:sz w:val="16"/>
              </w:rPr>
              <w:t>Change of ULCL/BP and/or local PSA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DCE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90233"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4387" w14:textId="77777777" w:rsidR="004377C2" w:rsidRPr="00BE3C62" w:rsidRDefault="004377C2" w:rsidP="00BE3C62">
            <w:pPr>
              <w:pStyle w:val="TAL"/>
              <w:rPr>
                <w:sz w:val="16"/>
              </w:rPr>
            </w:pPr>
            <w:r w:rsidRPr="00BE3C62">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8C8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1D677"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538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E950" w14:textId="77777777" w:rsidR="004377C2" w:rsidRPr="00BE3C62" w:rsidRDefault="004377C2" w:rsidP="00BE3C62">
            <w:pPr>
              <w:pStyle w:val="TAL"/>
              <w:rPr>
                <w:sz w:val="16"/>
              </w:rPr>
            </w:pPr>
            <w:r w:rsidRPr="00BE3C62">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6D4A" w14:textId="77777777" w:rsidR="004377C2" w:rsidRPr="00BE3C62" w:rsidRDefault="004377C2" w:rsidP="00BE3C62">
            <w:pPr>
              <w:pStyle w:val="TAL"/>
              <w:rPr>
                <w:sz w:val="16"/>
              </w:rPr>
            </w:pPr>
            <w:r w:rsidRPr="00BE3C62">
              <w:rPr>
                <w:sz w:val="16"/>
              </w:rPr>
              <w:t>agreed</w:t>
            </w:r>
          </w:p>
        </w:tc>
      </w:tr>
      <w:tr w:rsidR="00BE3C62" w:rsidRPr="00BE3C62" w14:paraId="06B25DE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B791" w14:textId="77777777" w:rsidR="004377C2" w:rsidRPr="00BE3C62" w:rsidRDefault="004377C2" w:rsidP="00BE3C62">
            <w:pPr>
              <w:pStyle w:val="TAL"/>
              <w:rPr>
                <w:sz w:val="16"/>
              </w:rPr>
            </w:pPr>
            <w:r w:rsidRPr="00BE3C62">
              <w:rPr>
                <w:sz w:val="16"/>
              </w:rPr>
              <w:t>C4-214080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0792" w14:textId="77777777" w:rsidR="004377C2" w:rsidRPr="00BE3C62" w:rsidRDefault="004377C2" w:rsidP="00BE3C62">
            <w:pPr>
              <w:pStyle w:val="TAL"/>
              <w:rPr>
                <w:sz w:val="16"/>
              </w:rPr>
            </w:pPr>
            <w:r w:rsidRPr="00BE3C62">
              <w:rPr>
                <w:sz w:val="16"/>
              </w:rPr>
              <w:t>Change of ULCL/BP and/or local PSA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5A5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1571B"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73C2" w14:textId="77777777" w:rsidR="004377C2" w:rsidRPr="00BE3C62" w:rsidRDefault="004377C2" w:rsidP="00BE3C62">
            <w:pPr>
              <w:pStyle w:val="TAL"/>
              <w:rPr>
                <w:sz w:val="16"/>
              </w:rPr>
            </w:pPr>
            <w:r w:rsidRPr="00BE3C62">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0C83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F80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8BF7"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66CC1" w14:textId="77777777" w:rsidR="004377C2" w:rsidRPr="00BE3C62" w:rsidRDefault="004377C2" w:rsidP="00BE3C62">
            <w:pPr>
              <w:pStyle w:val="TAL"/>
              <w:rPr>
                <w:sz w:val="16"/>
              </w:rPr>
            </w:pPr>
            <w:r w:rsidRPr="00BE3C62">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702C8" w14:textId="77777777" w:rsidR="004377C2" w:rsidRPr="00BE3C62" w:rsidRDefault="004377C2" w:rsidP="00BE3C62">
            <w:pPr>
              <w:pStyle w:val="TAL"/>
              <w:rPr>
                <w:sz w:val="16"/>
              </w:rPr>
            </w:pPr>
            <w:r w:rsidRPr="00BE3C62">
              <w:rPr>
                <w:sz w:val="16"/>
              </w:rPr>
              <w:t>agreed</w:t>
            </w:r>
          </w:p>
        </w:tc>
      </w:tr>
      <w:tr w:rsidR="00BE3C62" w:rsidRPr="00BE3C62" w14:paraId="36E58B5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C641" w14:textId="77777777" w:rsidR="004377C2" w:rsidRPr="00BE3C62" w:rsidRDefault="004377C2" w:rsidP="00BE3C62">
            <w:pPr>
              <w:pStyle w:val="TAL"/>
              <w:rPr>
                <w:sz w:val="16"/>
              </w:rPr>
            </w:pPr>
            <w:r w:rsidRPr="00BE3C62">
              <w:rPr>
                <w:sz w:val="16"/>
              </w:rPr>
              <w:t>C4-214085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5799" w14:textId="77777777" w:rsidR="004377C2" w:rsidRPr="00BE3C62" w:rsidRDefault="004377C2" w:rsidP="00BE3C62">
            <w:pPr>
              <w:pStyle w:val="TAL"/>
              <w:rPr>
                <w:sz w:val="16"/>
              </w:rPr>
            </w:pPr>
            <w:r w:rsidRPr="00BE3C62">
              <w:rPr>
                <w:sz w:val="16"/>
              </w:rPr>
              <w:t>DNAI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F53F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4D3DF"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0BAC7" w14:textId="77777777" w:rsidR="004377C2" w:rsidRPr="00BE3C62" w:rsidRDefault="004377C2" w:rsidP="00BE3C62">
            <w:pPr>
              <w:pStyle w:val="TAL"/>
              <w:rPr>
                <w:sz w:val="16"/>
              </w:rPr>
            </w:pPr>
            <w:r w:rsidRPr="00BE3C62">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109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ABEA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F20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86FC"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361C" w14:textId="77777777" w:rsidR="004377C2" w:rsidRPr="00BE3C62" w:rsidRDefault="004377C2" w:rsidP="00BE3C62">
            <w:pPr>
              <w:pStyle w:val="TAL"/>
              <w:rPr>
                <w:sz w:val="16"/>
              </w:rPr>
            </w:pPr>
            <w:r w:rsidRPr="00BE3C62">
              <w:rPr>
                <w:sz w:val="16"/>
              </w:rPr>
              <w:t>revised</w:t>
            </w:r>
          </w:p>
        </w:tc>
      </w:tr>
      <w:tr w:rsidR="00BE3C62" w:rsidRPr="00BE3C62" w14:paraId="29C3440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5BA9" w14:textId="77777777" w:rsidR="004377C2" w:rsidRPr="00BE3C62" w:rsidRDefault="004377C2" w:rsidP="00BE3C62">
            <w:pPr>
              <w:pStyle w:val="TAL"/>
              <w:rPr>
                <w:sz w:val="16"/>
              </w:rPr>
            </w:pPr>
            <w:r w:rsidRPr="00BE3C62">
              <w:rPr>
                <w:sz w:val="16"/>
              </w:rPr>
              <w:t>C4-214718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12F3" w14:textId="77777777" w:rsidR="004377C2" w:rsidRPr="00BE3C62" w:rsidRDefault="004377C2" w:rsidP="00BE3C62">
            <w:pPr>
              <w:pStyle w:val="TAL"/>
              <w:rPr>
                <w:sz w:val="16"/>
              </w:rPr>
            </w:pPr>
            <w:r w:rsidRPr="00BE3C62">
              <w:rPr>
                <w:sz w:val="16"/>
              </w:rPr>
              <w:t>DNAI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C2B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3A3A"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A90B" w14:textId="77777777" w:rsidR="004377C2" w:rsidRPr="00BE3C62" w:rsidRDefault="004377C2" w:rsidP="00BE3C62">
            <w:pPr>
              <w:pStyle w:val="TAL"/>
              <w:rPr>
                <w:sz w:val="16"/>
              </w:rPr>
            </w:pPr>
            <w:r w:rsidRPr="00BE3C62">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135E"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2C71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150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71B4" w14:textId="77777777" w:rsidR="004377C2" w:rsidRPr="00BE3C62" w:rsidRDefault="004377C2" w:rsidP="00BE3C62">
            <w:pPr>
              <w:pStyle w:val="TAL"/>
              <w:rPr>
                <w:sz w:val="16"/>
              </w:rPr>
            </w:pPr>
            <w:r w:rsidRPr="00BE3C62">
              <w:rPr>
                <w:sz w:val="16"/>
              </w:rPr>
              <w:t>TEI17,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5AB8E" w14:textId="77777777" w:rsidR="004377C2" w:rsidRPr="00BE3C62" w:rsidRDefault="004377C2" w:rsidP="00BE3C62">
            <w:pPr>
              <w:pStyle w:val="TAL"/>
              <w:rPr>
                <w:sz w:val="16"/>
              </w:rPr>
            </w:pPr>
            <w:r w:rsidRPr="00BE3C62">
              <w:rPr>
                <w:sz w:val="16"/>
              </w:rPr>
              <w:t>agreed</w:t>
            </w:r>
          </w:p>
        </w:tc>
      </w:tr>
      <w:tr w:rsidR="00BE3C62" w:rsidRPr="00BE3C62" w14:paraId="68ABEF9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6110" w14:textId="77777777" w:rsidR="004377C2" w:rsidRPr="00BE3C62" w:rsidRDefault="004377C2" w:rsidP="00BE3C62">
            <w:pPr>
              <w:pStyle w:val="TAL"/>
              <w:rPr>
                <w:sz w:val="16"/>
              </w:rPr>
            </w:pPr>
            <w:r w:rsidRPr="00BE3C62">
              <w:rPr>
                <w:sz w:val="16"/>
              </w:rPr>
              <w:t>C4-214121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7636" w14:textId="77777777" w:rsidR="004377C2" w:rsidRPr="00BE3C62" w:rsidRDefault="004377C2" w:rsidP="00BE3C62">
            <w:pPr>
              <w:pStyle w:val="TAL"/>
              <w:rPr>
                <w:sz w:val="16"/>
              </w:rPr>
            </w:pPr>
            <w:r w:rsidRPr="00BE3C62">
              <w:rPr>
                <w:sz w:val="16"/>
              </w:rPr>
              <w:t>AF Coordination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AF7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2467"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316C" w14:textId="77777777" w:rsidR="004377C2" w:rsidRPr="00BE3C62" w:rsidRDefault="004377C2" w:rsidP="00BE3C62">
            <w:pPr>
              <w:pStyle w:val="TAL"/>
              <w:rPr>
                <w:sz w:val="16"/>
              </w:rPr>
            </w:pPr>
            <w:r w:rsidRPr="00BE3C62">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1EA4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9CA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CF9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D527"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0D16" w14:textId="77777777" w:rsidR="004377C2" w:rsidRPr="00BE3C62" w:rsidRDefault="004377C2" w:rsidP="00BE3C62">
            <w:pPr>
              <w:pStyle w:val="TAL"/>
              <w:rPr>
                <w:sz w:val="16"/>
              </w:rPr>
            </w:pPr>
            <w:r w:rsidRPr="00BE3C62">
              <w:rPr>
                <w:sz w:val="16"/>
              </w:rPr>
              <w:t>revised</w:t>
            </w:r>
          </w:p>
        </w:tc>
      </w:tr>
      <w:tr w:rsidR="00BE3C62" w:rsidRPr="00BE3C62" w14:paraId="33E7AE3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44615" w14:textId="77777777" w:rsidR="004377C2" w:rsidRPr="00BE3C62" w:rsidRDefault="004377C2" w:rsidP="00BE3C62">
            <w:pPr>
              <w:pStyle w:val="TAL"/>
              <w:rPr>
                <w:sz w:val="16"/>
              </w:rPr>
            </w:pPr>
            <w:r w:rsidRPr="00BE3C62">
              <w:rPr>
                <w:sz w:val="16"/>
              </w:rPr>
              <w:t>C4-214820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6A9F" w14:textId="77777777" w:rsidR="004377C2" w:rsidRPr="00BE3C62" w:rsidRDefault="004377C2" w:rsidP="00BE3C62">
            <w:pPr>
              <w:pStyle w:val="TAL"/>
              <w:rPr>
                <w:sz w:val="16"/>
              </w:rPr>
            </w:pPr>
            <w:r w:rsidRPr="00BE3C62">
              <w:rPr>
                <w:sz w:val="16"/>
              </w:rPr>
              <w:t>AF Coordination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2B2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603F"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373D" w14:textId="77777777" w:rsidR="004377C2" w:rsidRPr="00BE3C62" w:rsidRDefault="004377C2" w:rsidP="00BE3C62">
            <w:pPr>
              <w:pStyle w:val="TAL"/>
              <w:rPr>
                <w:sz w:val="16"/>
              </w:rPr>
            </w:pPr>
            <w:r w:rsidRPr="00BE3C62">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FDA5"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47EA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BB31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852C"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C093" w14:textId="77777777" w:rsidR="004377C2" w:rsidRPr="00BE3C62" w:rsidRDefault="004377C2" w:rsidP="00BE3C62">
            <w:pPr>
              <w:pStyle w:val="TAL"/>
              <w:rPr>
                <w:sz w:val="16"/>
              </w:rPr>
            </w:pPr>
            <w:r w:rsidRPr="00BE3C62">
              <w:rPr>
                <w:sz w:val="16"/>
              </w:rPr>
              <w:t>revised</w:t>
            </w:r>
          </w:p>
        </w:tc>
      </w:tr>
      <w:tr w:rsidR="00BE3C62" w:rsidRPr="00BE3C62" w14:paraId="49B00F5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E2D2" w14:textId="77777777" w:rsidR="004377C2" w:rsidRPr="00BE3C62" w:rsidRDefault="004377C2" w:rsidP="00BE3C62">
            <w:pPr>
              <w:pStyle w:val="TAL"/>
              <w:rPr>
                <w:sz w:val="16"/>
              </w:rPr>
            </w:pPr>
            <w:r w:rsidRPr="00BE3C62">
              <w:rPr>
                <w:sz w:val="16"/>
              </w:rPr>
              <w:t>C4-214846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7BA4" w14:textId="77777777" w:rsidR="004377C2" w:rsidRPr="00BE3C62" w:rsidRDefault="004377C2" w:rsidP="00BE3C62">
            <w:pPr>
              <w:pStyle w:val="TAL"/>
              <w:rPr>
                <w:sz w:val="16"/>
              </w:rPr>
            </w:pPr>
            <w:r w:rsidRPr="00BE3C62">
              <w:rPr>
                <w:sz w:val="16"/>
              </w:rPr>
              <w:t>AF Coordination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04E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6F27"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FA38" w14:textId="77777777" w:rsidR="004377C2" w:rsidRPr="00BE3C62" w:rsidRDefault="004377C2" w:rsidP="00BE3C62">
            <w:pPr>
              <w:pStyle w:val="TAL"/>
              <w:rPr>
                <w:sz w:val="16"/>
              </w:rPr>
            </w:pPr>
            <w:r w:rsidRPr="00BE3C62">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0205"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A653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8C77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0E31"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6D55" w14:textId="77777777" w:rsidR="004377C2" w:rsidRPr="00BE3C62" w:rsidRDefault="004377C2" w:rsidP="00BE3C62">
            <w:pPr>
              <w:pStyle w:val="TAL"/>
              <w:rPr>
                <w:sz w:val="16"/>
              </w:rPr>
            </w:pPr>
            <w:r w:rsidRPr="00BE3C62">
              <w:rPr>
                <w:sz w:val="16"/>
              </w:rPr>
              <w:t>agreed</w:t>
            </w:r>
          </w:p>
        </w:tc>
      </w:tr>
      <w:tr w:rsidR="00BE3C62" w:rsidRPr="00BE3C62" w14:paraId="05A4577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9AF63" w14:textId="77777777" w:rsidR="004377C2" w:rsidRPr="00BE3C62" w:rsidRDefault="004377C2" w:rsidP="00BE3C62">
            <w:pPr>
              <w:pStyle w:val="TAL"/>
              <w:rPr>
                <w:sz w:val="16"/>
              </w:rPr>
            </w:pPr>
            <w:r w:rsidRPr="00BE3C62">
              <w:rPr>
                <w:sz w:val="16"/>
              </w:rPr>
              <w:t>C4-214122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2B93" w14:textId="77777777" w:rsidR="004377C2" w:rsidRPr="00BE3C62" w:rsidRDefault="004377C2" w:rsidP="00BE3C62">
            <w:pPr>
              <w:pStyle w:val="TAL"/>
              <w:rPr>
                <w:sz w:val="16"/>
              </w:rPr>
            </w:pPr>
            <w:r w:rsidRPr="00BE3C62">
              <w:rPr>
                <w:sz w:val="16"/>
              </w:rPr>
              <w:t>Downlink Tunnel Info of NG-RAN in I-SMF selection per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929A"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F384"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4D30F" w14:textId="77777777" w:rsidR="004377C2" w:rsidRPr="00BE3C62" w:rsidRDefault="004377C2" w:rsidP="00BE3C62">
            <w:pPr>
              <w:pStyle w:val="TAL"/>
              <w:rPr>
                <w:sz w:val="16"/>
              </w:rPr>
            </w:pPr>
            <w:r w:rsidRPr="00BE3C62">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EAE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3EF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84D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F04A"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52BF7" w14:textId="77777777" w:rsidR="004377C2" w:rsidRPr="00BE3C62" w:rsidRDefault="004377C2" w:rsidP="00BE3C62">
            <w:pPr>
              <w:pStyle w:val="TAL"/>
              <w:rPr>
                <w:sz w:val="16"/>
              </w:rPr>
            </w:pPr>
            <w:r w:rsidRPr="00BE3C62">
              <w:rPr>
                <w:sz w:val="16"/>
              </w:rPr>
              <w:t>agreed</w:t>
            </w:r>
          </w:p>
        </w:tc>
      </w:tr>
      <w:tr w:rsidR="00BE3C62" w:rsidRPr="00BE3C62" w14:paraId="7A1ADE9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CDEBB" w14:textId="77777777" w:rsidR="004377C2" w:rsidRPr="00BE3C62" w:rsidRDefault="004377C2" w:rsidP="00BE3C62">
            <w:pPr>
              <w:pStyle w:val="TAL"/>
              <w:rPr>
                <w:sz w:val="16"/>
              </w:rPr>
            </w:pPr>
            <w:r w:rsidRPr="00BE3C62">
              <w:rPr>
                <w:sz w:val="16"/>
              </w:rPr>
              <w:t>C4-214133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65A1" w14:textId="77777777" w:rsidR="004377C2" w:rsidRPr="00BE3C62" w:rsidRDefault="004377C2" w:rsidP="00BE3C62">
            <w:pPr>
              <w:pStyle w:val="TAL"/>
              <w:rPr>
                <w:sz w:val="16"/>
              </w:rPr>
            </w:pPr>
            <w:r w:rsidRPr="00BE3C62">
              <w:rPr>
                <w:sz w:val="16"/>
              </w:rPr>
              <w:t>Binding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A61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503E"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217C" w14:textId="77777777" w:rsidR="004377C2" w:rsidRPr="00BE3C62" w:rsidRDefault="004377C2" w:rsidP="00BE3C62">
            <w:pPr>
              <w:pStyle w:val="TAL"/>
              <w:rPr>
                <w:sz w:val="16"/>
              </w:rPr>
            </w:pPr>
            <w:r w:rsidRPr="00BE3C62">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460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167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9F66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5883"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4892" w14:textId="77777777" w:rsidR="004377C2" w:rsidRPr="00BE3C62" w:rsidRDefault="004377C2" w:rsidP="00BE3C62">
            <w:pPr>
              <w:pStyle w:val="TAL"/>
              <w:rPr>
                <w:sz w:val="16"/>
              </w:rPr>
            </w:pPr>
            <w:r w:rsidRPr="00BE3C62">
              <w:rPr>
                <w:sz w:val="16"/>
              </w:rPr>
              <w:t>agreed</w:t>
            </w:r>
          </w:p>
        </w:tc>
      </w:tr>
      <w:tr w:rsidR="00BE3C62" w:rsidRPr="00BE3C62" w14:paraId="33C1DAF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CAC7" w14:textId="77777777" w:rsidR="004377C2" w:rsidRPr="00BE3C62" w:rsidRDefault="004377C2" w:rsidP="00BE3C62">
            <w:pPr>
              <w:pStyle w:val="TAL"/>
              <w:rPr>
                <w:sz w:val="16"/>
              </w:rPr>
            </w:pPr>
            <w:r w:rsidRPr="00BE3C62">
              <w:rPr>
                <w:sz w:val="16"/>
              </w:rPr>
              <w:t>C4-214136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38D8" w14:textId="77777777" w:rsidR="004377C2" w:rsidRPr="00BE3C62" w:rsidRDefault="004377C2" w:rsidP="00BE3C62">
            <w:pPr>
              <w:pStyle w:val="TAL"/>
              <w:rPr>
                <w:sz w:val="16"/>
              </w:rPr>
            </w:pPr>
            <w:r w:rsidRPr="00BE3C62">
              <w:rPr>
                <w:sz w:val="16"/>
              </w:rPr>
              <w:t>Racing condition between simultaneous uplink and downlink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B766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651D"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0FBB" w14:textId="77777777" w:rsidR="004377C2" w:rsidRPr="00BE3C62" w:rsidRDefault="004377C2" w:rsidP="00BE3C62">
            <w:pPr>
              <w:pStyle w:val="TAL"/>
              <w:rPr>
                <w:sz w:val="16"/>
              </w:rPr>
            </w:pPr>
            <w:r w:rsidRPr="00BE3C62">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5F1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4B26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8E6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EAB9"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C84DD" w14:textId="77777777" w:rsidR="004377C2" w:rsidRPr="00BE3C62" w:rsidRDefault="004377C2" w:rsidP="00BE3C62">
            <w:pPr>
              <w:pStyle w:val="TAL"/>
              <w:rPr>
                <w:sz w:val="16"/>
              </w:rPr>
            </w:pPr>
            <w:r w:rsidRPr="00BE3C62">
              <w:rPr>
                <w:sz w:val="16"/>
              </w:rPr>
              <w:t>postponed</w:t>
            </w:r>
          </w:p>
        </w:tc>
      </w:tr>
      <w:tr w:rsidR="00BE3C62" w:rsidRPr="00BE3C62" w14:paraId="78E02A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16EA" w14:textId="77777777" w:rsidR="004377C2" w:rsidRPr="00BE3C62" w:rsidRDefault="004377C2" w:rsidP="00BE3C62">
            <w:pPr>
              <w:pStyle w:val="TAL"/>
              <w:rPr>
                <w:sz w:val="16"/>
              </w:rPr>
            </w:pPr>
            <w:r w:rsidRPr="00BE3C62">
              <w:rPr>
                <w:sz w:val="16"/>
              </w:rPr>
              <w:t>C4-214207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D909"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19CC"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4D54"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350F" w14:textId="77777777" w:rsidR="004377C2" w:rsidRPr="00BE3C62" w:rsidRDefault="004377C2" w:rsidP="00BE3C62">
            <w:pPr>
              <w:pStyle w:val="TAL"/>
              <w:rPr>
                <w:sz w:val="16"/>
              </w:rPr>
            </w:pPr>
            <w:r w:rsidRPr="00BE3C62">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D340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0BCA3"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B4D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B794"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A54C" w14:textId="77777777" w:rsidR="004377C2" w:rsidRPr="00BE3C62" w:rsidRDefault="004377C2" w:rsidP="00BE3C62">
            <w:pPr>
              <w:pStyle w:val="TAL"/>
              <w:rPr>
                <w:sz w:val="16"/>
              </w:rPr>
            </w:pPr>
            <w:r w:rsidRPr="00BE3C62">
              <w:rPr>
                <w:sz w:val="16"/>
              </w:rPr>
              <w:t>revised</w:t>
            </w:r>
          </w:p>
        </w:tc>
      </w:tr>
      <w:tr w:rsidR="00BE3C62" w:rsidRPr="00BE3C62" w14:paraId="6AA0F30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C0AF3" w14:textId="77777777" w:rsidR="004377C2" w:rsidRPr="00BE3C62" w:rsidRDefault="004377C2" w:rsidP="00BE3C62">
            <w:pPr>
              <w:pStyle w:val="TAL"/>
              <w:rPr>
                <w:sz w:val="16"/>
              </w:rPr>
            </w:pPr>
            <w:r w:rsidRPr="00BE3C62">
              <w:rPr>
                <w:sz w:val="16"/>
              </w:rPr>
              <w:t>C4-214596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EE83"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6D016"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B42F"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40E5" w14:textId="77777777" w:rsidR="004377C2" w:rsidRPr="00BE3C62" w:rsidRDefault="004377C2" w:rsidP="00BE3C62">
            <w:pPr>
              <w:pStyle w:val="TAL"/>
              <w:rPr>
                <w:sz w:val="16"/>
              </w:rPr>
            </w:pPr>
            <w:r w:rsidRPr="00BE3C62">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0788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4C4D"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7F27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0E42"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CEF2" w14:textId="77777777" w:rsidR="004377C2" w:rsidRPr="00BE3C62" w:rsidRDefault="004377C2" w:rsidP="00BE3C62">
            <w:pPr>
              <w:pStyle w:val="TAL"/>
              <w:rPr>
                <w:sz w:val="16"/>
              </w:rPr>
            </w:pPr>
            <w:r w:rsidRPr="00BE3C62">
              <w:rPr>
                <w:sz w:val="16"/>
              </w:rPr>
              <w:t>agreed</w:t>
            </w:r>
          </w:p>
        </w:tc>
      </w:tr>
      <w:tr w:rsidR="00BE3C62" w:rsidRPr="00BE3C62" w14:paraId="0B8A742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4614" w14:textId="77777777" w:rsidR="004377C2" w:rsidRPr="00BE3C62" w:rsidRDefault="004377C2" w:rsidP="00BE3C62">
            <w:pPr>
              <w:pStyle w:val="TAL"/>
              <w:rPr>
                <w:sz w:val="16"/>
              </w:rPr>
            </w:pPr>
            <w:r w:rsidRPr="00BE3C62">
              <w:rPr>
                <w:sz w:val="16"/>
              </w:rPr>
              <w:t>C4-214208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4981"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8A457"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8C94"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EBDB1" w14:textId="77777777" w:rsidR="004377C2" w:rsidRPr="00BE3C62" w:rsidRDefault="004377C2" w:rsidP="00BE3C62">
            <w:pPr>
              <w:pStyle w:val="TAL"/>
              <w:rPr>
                <w:sz w:val="16"/>
              </w:rPr>
            </w:pPr>
            <w:r w:rsidRPr="00BE3C62">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046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63E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3F19"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AC67"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AAE2" w14:textId="77777777" w:rsidR="004377C2" w:rsidRPr="00BE3C62" w:rsidRDefault="004377C2" w:rsidP="00BE3C62">
            <w:pPr>
              <w:pStyle w:val="TAL"/>
              <w:rPr>
                <w:sz w:val="16"/>
              </w:rPr>
            </w:pPr>
            <w:r w:rsidRPr="00BE3C62">
              <w:rPr>
                <w:sz w:val="16"/>
              </w:rPr>
              <w:t>revised</w:t>
            </w:r>
          </w:p>
        </w:tc>
      </w:tr>
      <w:tr w:rsidR="00BE3C62" w:rsidRPr="00BE3C62" w14:paraId="2AD990C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8E2E" w14:textId="77777777" w:rsidR="004377C2" w:rsidRPr="00BE3C62" w:rsidRDefault="004377C2" w:rsidP="00BE3C62">
            <w:pPr>
              <w:pStyle w:val="TAL"/>
              <w:rPr>
                <w:sz w:val="16"/>
              </w:rPr>
            </w:pPr>
            <w:r w:rsidRPr="00BE3C62">
              <w:rPr>
                <w:sz w:val="16"/>
              </w:rPr>
              <w:t>C4-214597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65E84"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C5B3"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0C0B"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B553" w14:textId="77777777" w:rsidR="004377C2" w:rsidRPr="00BE3C62" w:rsidRDefault="004377C2" w:rsidP="00BE3C62">
            <w:pPr>
              <w:pStyle w:val="TAL"/>
              <w:rPr>
                <w:sz w:val="16"/>
              </w:rPr>
            </w:pPr>
            <w:r w:rsidRPr="00BE3C62">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3F4E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68A1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CAE8F"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176BF"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4C35" w14:textId="77777777" w:rsidR="004377C2" w:rsidRPr="00BE3C62" w:rsidRDefault="004377C2" w:rsidP="00BE3C62">
            <w:pPr>
              <w:pStyle w:val="TAL"/>
              <w:rPr>
                <w:sz w:val="16"/>
              </w:rPr>
            </w:pPr>
            <w:r w:rsidRPr="00BE3C62">
              <w:rPr>
                <w:sz w:val="16"/>
              </w:rPr>
              <w:t>agreed</w:t>
            </w:r>
          </w:p>
        </w:tc>
      </w:tr>
      <w:tr w:rsidR="00BE3C62" w:rsidRPr="00BE3C62" w14:paraId="04F0C2D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0D8F" w14:textId="77777777" w:rsidR="004377C2" w:rsidRPr="00BE3C62" w:rsidRDefault="004377C2" w:rsidP="00BE3C62">
            <w:pPr>
              <w:pStyle w:val="TAL"/>
              <w:rPr>
                <w:sz w:val="16"/>
              </w:rPr>
            </w:pPr>
            <w:r w:rsidRPr="00BE3C62">
              <w:rPr>
                <w:sz w:val="16"/>
              </w:rPr>
              <w:t>C4-214212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C11CC" w14:textId="77777777" w:rsidR="004377C2" w:rsidRPr="00BE3C62" w:rsidRDefault="004377C2" w:rsidP="00BE3C62">
            <w:pPr>
              <w:pStyle w:val="TAL"/>
              <w:rPr>
                <w:sz w:val="16"/>
              </w:rPr>
            </w:pPr>
            <w:r w:rsidRPr="00BE3C62">
              <w:rPr>
                <w:sz w:val="16"/>
              </w:rPr>
              <w:t>Improvements to I-SMF/V-SMF Restoration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399D9"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F266"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015A" w14:textId="77777777" w:rsidR="004377C2" w:rsidRPr="00BE3C62" w:rsidRDefault="004377C2" w:rsidP="00BE3C62">
            <w:pPr>
              <w:pStyle w:val="TAL"/>
              <w:rPr>
                <w:sz w:val="16"/>
              </w:rPr>
            </w:pPr>
            <w:r w:rsidRPr="00BE3C62">
              <w:rPr>
                <w:sz w:val="16"/>
              </w:rPr>
              <w:t>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D2C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0A8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24D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69D5" w14:textId="77777777" w:rsidR="004377C2" w:rsidRPr="00BE3C62" w:rsidRDefault="004377C2" w:rsidP="00BE3C62">
            <w:pPr>
              <w:pStyle w:val="TAL"/>
              <w:rPr>
                <w:sz w:val="16"/>
              </w:rPr>
            </w:pPr>
            <w:r w:rsidRPr="00BE3C62">
              <w:rPr>
                <w:sz w:val="16"/>
              </w:rPr>
              <w:t>ETSUN,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AD16C" w14:textId="77777777" w:rsidR="004377C2" w:rsidRPr="00BE3C62" w:rsidRDefault="004377C2" w:rsidP="00BE3C62">
            <w:pPr>
              <w:pStyle w:val="TAL"/>
              <w:rPr>
                <w:sz w:val="16"/>
              </w:rPr>
            </w:pPr>
            <w:r w:rsidRPr="00BE3C62">
              <w:rPr>
                <w:sz w:val="16"/>
              </w:rPr>
              <w:t>postponed</w:t>
            </w:r>
          </w:p>
        </w:tc>
      </w:tr>
      <w:tr w:rsidR="00BE3C62" w:rsidRPr="00BE3C62" w14:paraId="2532DDE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E109" w14:textId="77777777" w:rsidR="004377C2" w:rsidRPr="00BE3C62" w:rsidRDefault="004377C2" w:rsidP="00BE3C62">
            <w:pPr>
              <w:pStyle w:val="TAL"/>
              <w:rPr>
                <w:sz w:val="16"/>
              </w:rPr>
            </w:pPr>
            <w:r w:rsidRPr="00BE3C62">
              <w:rPr>
                <w:sz w:val="16"/>
              </w:rPr>
              <w:t>C4-214244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DB93" w14:textId="77777777" w:rsidR="004377C2" w:rsidRPr="00BE3C62" w:rsidRDefault="004377C2" w:rsidP="00BE3C62">
            <w:pPr>
              <w:pStyle w:val="TAL"/>
              <w:rPr>
                <w:sz w:val="16"/>
              </w:rPr>
            </w:pPr>
            <w:r w:rsidRPr="00BE3C62">
              <w:rPr>
                <w:sz w:val="16"/>
              </w:rPr>
              <w:t>PDUSession API extensions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3974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F68D0"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F498" w14:textId="77777777" w:rsidR="004377C2" w:rsidRPr="00BE3C62" w:rsidRDefault="004377C2" w:rsidP="00BE3C62">
            <w:pPr>
              <w:pStyle w:val="TAL"/>
              <w:rPr>
                <w:sz w:val="16"/>
              </w:rPr>
            </w:pPr>
            <w:r w:rsidRPr="00BE3C62">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8169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7F24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6470"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50F2E" w14:textId="77777777" w:rsidR="004377C2" w:rsidRPr="00BE3C62" w:rsidRDefault="004377C2" w:rsidP="00BE3C62">
            <w:pPr>
              <w:pStyle w:val="TAL"/>
              <w:rPr>
                <w:sz w:val="16"/>
              </w:rPr>
            </w:pPr>
            <w:r w:rsidRPr="00BE3C62">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4202B" w14:textId="77777777" w:rsidR="004377C2" w:rsidRPr="00BE3C62" w:rsidRDefault="004377C2" w:rsidP="00BE3C62">
            <w:pPr>
              <w:pStyle w:val="TAL"/>
              <w:rPr>
                <w:sz w:val="16"/>
              </w:rPr>
            </w:pPr>
            <w:r w:rsidRPr="00BE3C62">
              <w:rPr>
                <w:sz w:val="16"/>
              </w:rPr>
              <w:t>revised</w:t>
            </w:r>
          </w:p>
        </w:tc>
      </w:tr>
      <w:tr w:rsidR="00BE3C62" w:rsidRPr="00BE3C62" w14:paraId="3DE2606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96F3" w14:textId="77777777" w:rsidR="004377C2" w:rsidRPr="00BE3C62" w:rsidRDefault="004377C2" w:rsidP="00BE3C62">
            <w:pPr>
              <w:pStyle w:val="TAL"/>
              <w:rPr>
                <w:sz w:val="16"/>
              </w:rPr>
            </w:pPr>
            <w:r w:rsidRPr="00BE3C62">
              <w:rPr>
                <w:sz w:val="16"/>
              </w:rPr>
              <w:t>C4-214680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AC50" w14:textId="77777777" w:rsidR="004377C2" w:rsidRPr="00BE3C62" w:rsidRDefault="004377C2" w:rsidP="00BE3C62">
            <w:pPr>
              <w:pStyle w:val="TAL"/>
              <w:rPr>
                <w:sz w:val="16"/>
              </w:rPr>
            </w:pPr>
            <w:r w:rsidRPr="00BE3C62">
              <w:rPr>
                <w:sz w:val="16"/>
              </w:rPr>
              <w:t>PDUSession API extensions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503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BE40"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4B2F" w14:textId="77777777" w:rsidR="004377C2" w:rsidRPr="00BE3C62" w:rsidRDefault="004377C2" w:rsidP="00BE3C62">
            <w:pPr>
              <w:pStyle w:val="TAL"/>
              <w:rPr>
                <w:sz w:val="16"/>
              </w:rPr>
            </w:pPr>
            <w:r w:rsidRPr="00BE3C62">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0AD1"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A50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073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E791" w14:textId="77777777" w:rsidR="004377C2" w:rsidRPr="00BE3C62" w:rsidRDefault="004377C2" w:rsidP="00BE3C62">
            <w:pPr>
              <w:pStyle w:val="TAL"/>
              <w:rPr>
                <w:sz w:val="16"/>
              </w:rPr>
            </w:pPr>
            <w:r w:rsidRPr="00BE3C62">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7D58" w14:textId="77777777" w:rsidR="004377C2" w:rsidRPr="00BE3C62" w:rsidRDefault="004377C2" w:rsidP="00BE3C62">
            <w:pPr>
              <w:pStyle w:val="TAL"/>
              <w:rPr>
                <w:sz w:val="16"/>
              </w:rPr>
            </w:pPr>
            <w:r w:rsidRPr="00BE3C62">
              <w:rPr>
                <w:sz w:val="16"/>
              </w:rPr>
              <w:t>agreed</w:t>
            </w:r>
          </w:p>
        </w:tc>
      </w:tr>
      <w:tr w:rsidR="00BE3C62" w:rsidRPr="00BE3C62" w14:paraId="3035EB8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20B0" w14:textId="77777777" w:rsidR="004377C2" w:rsidRPr="00BE3C62" w:rsidRDefault="004377C2" w:rsidP="00BE3C62">
            <w:pPr>
              <w:pStyle w:val="TAL"/>
              <w:rPr>
                <w:sz w:val="16"/>
              </w:rPr>
            </w:pPr>
            <w:r w:rsidRPr="00BE3C62">
              <w:rPr>
                <w:sz w:val="16"/>
              </w:rPr>
              <w:t>C4-214246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AC34C" w14:textId="77777777" w:rsidR="004377C2" w:rsidRPr="00BE3C62" w:rsidRDefault="004377C2" w:rsidP="00BE3C62">
            <w:pPr>
              <w:pStyle w:val="TAL"/>
              <w:rPr>
                <w:sz w:val="16"/>
              </w:rPr>
            </w:pPr>
            <w:r w:rsidRPr="00BE3C62">
              <w:rPr>
                <w:sz w:val="16"/>
              </w:rPr>
              <w:t>requestType IE in Create (SM Context)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1FC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5DED"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F7A7" w14:textId="77777777" w:rsidR="004377C2" w:rsidRPr="00BE3C62" w:rsidRDefault="004377C2" w:rsidP="00BE3C62">
            <w:pPr>
              <w:pStyle w:val="TAL"/>
              <w:rPr>
                <w:sz w:val="16"/>
              </w:rPr>
            </w:pPr>
            <w:r w:rsidRPr="00BE3C62">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C87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4E6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AE3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038B0"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A782" w14:textId="77777777" w:rsidR="004377C2" w:rsidRPr="00BE3C62" w:rsidRDefault="004377C2" w:rsidP="00BE3C62">
            <w:pPr>
              <w:pStyle w:val="TAL"/>
              <w:rPr>
                <w:sz w:val="16"/>
              </w:rPr>
            </w:pPr>
            <w:r w:rsidRPr="00BE3C62">
              <w:rPr>
                <w:sz w:val="16"/>
              </w:rPr>
              <w:t>agreed</w:t>
            </w:r>
          </w:p>
        </w:tc>
      </w:tr>
      <w:tr w:rsidR="00BE3C62" w:rsidRPr="00BE3C62" w14:paraId="05F57FE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C149" w14:textId="77777777" w:rsidR="004377C2" w:rsidRPr="00BE3C62" w:rsidRDefault="004377C2" w:rsidP="00BE3C62">
            <w:pPr>
              <w:pStyle w:val="TAL"/>
              <w:rPr>
                <w:sz w:val="16"/>
              </w:rPr>
            </w:pPr>
            <w:r w:rsidRPr="00BE3C62">
              <w:rPr>
                <w:sz w:val="16"/>
              </w:rPr>
              <w:t>C4-214252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D12D" w14:textId="77777777" w:rsidR="004377C2" w:rsidRPr="00BE3C62" w:rsidRDefault="004377C2" w:rsidP="00BE3C62">
            <w:pPr>
              <w:pStyle w:val="TAL"/>
              <w:rPr>
                <w:sz w:val="16"/>
              </w:rPr>
            </w:pPr>
            <w:r w:rsidRPr="00BE3C62">
              <w:rPr>
                <w:sz w:val="16"/>
              </w:rPr>
              <w:t>Secondary RAT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AC6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B079"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E462" w14:textId="77777777" w:rsidR="004377C2" w:rsidRPr="00BE3C62" w:rsidRDefault="004377C2" w:rsidP="00BE3C62">
            <w:pPr>
              <w:pStyle w:val="TAL"/>
              <w:rPr>
                <w:sz w:val="16"/>
              </w:rPr>
            </w:pPr>
            <w:r w:rsidRPr="00BE3C62">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2F9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58D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328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9AB7"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C3121" w14:textId="77777777" w:rsidR="004377C2" w:rsidRPr="00BE3C62" w:rsidRDefault="004377C2" w:rsidP="00BE3C62">
            <w:pPr>
              <w:pStyle w:val="TAL"/>
              <w:rPr>
                <w:sz w:val="16"/>
              </w:rPr>
            </w:pPr>
            <w:r w:rsidRPr="00BE3C62">
              <w:rPr>
                <w:sz w:val="16"/>
              </w:rPr>
              <w:t>revised</w:t>
            </w:r>
          </w:p>
        </w:tc>
      </w:tr>
      <w:tr w:rsidR="00BE3C62" w:rsidRPr="00BE3C62" w14:paraId="221FDFA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99C1" w14:textId="77777777" w:rsidR="004377C2" w:rsidRPr="00BE3C62" w:rsidRDefault="004377C2" w:rsidP="00BE3C62">
            <w:pPr>
              <w:pStyle w:val="TAL"/>
              <w:rPr>
                <w:sz w:val="16"/>
              </w:rPr>
            </w:pPr>
            <w:r w:rsidRPr="00BE3C62">
              <w:rPr>
                <w:sz w:val="16"/>
              </w:rPr>
              <w:t>C4-214634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251BD" w14:textId="77777777" w:rsidR="004377C2" w:rsidRPr="00BE3C62" w:rsidRDefault="004377C2" w:rsidP="00BE3C62">
            <w:pPr>
              <w:pStyle w:val="TAL"/>
              <w:rPr>
                <w:sz w:val="16"/>
              </w:rPr>
            </w:pPr>
            <w:r w:rsidRPr="00BE3C62">
              <w:rPr>
                <w:sz w:val="16"/>
              </w:rPr>
              <w:t>Secondary RAT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843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39E7"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1993" w14:textId="77777777" w:rsidR="004377C2" w:rsidRPr="00BE3C62" w:rsidRDefault="004377C2" w:rsidP="00BE3C62">
            <w:pPr>
              <w:pStyle w:val="TAL"/>
              <w:rPr>
                <w:sz w:val="16"/>
              </w:rPr>
            </w:pPr>
            <w:r w:rsidRPr="00BE3C62">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014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072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777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889E"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F48F" w14:textId="77777777" w:rsidR="004377C2" w:rsidRPr="00BE3C62" w:rsidRDefault="004377C2" w:rsidP="00BE3C62">
            <w:pPr>
              <w:pStyle w:val="TAL"/>
              <w:rPr>
                <w:sz w:val="16"/>
              </w:rPr>
            </w:pPr>
            <w:r w:rsidRPr="00BE3C62">
              <w:rPr>
                <w:sz w:val="16"/>
              </w:rPr>
              <w:t>agreed</w:t>
            </w:r>
          </w:p>
        </w:tc>
      </w:tr>
      <w:tr w:rsidR="00BE3C62" w:rsidRPr="00BE3C62" w14:paraId="7819502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CB02" w14:textId="77777777" w:rsidR="004377C2" w:rsidRPr="00BE3C62" w:rsidRDefault="004377C2" w:rsidP="00BE3C62">
            <w:pPr>
              <w:pStyle w:val="TAL"/>
              <w:rPr>
                <w:sz w:val="16"/>
              </w:rPr>
            </w:pPr>
            <w:r w:rsidRPr="00BE3C62">
              <w:rPr>
                <w:sz w:val="16"/>
              </w:rPr>
              <w:t>C4-214255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CE30" w14:textId="77777777" w:rsidR="004377C2" w:rsidRPr="00BE3C62" w:rsidRDefault="004377C2" w:rsidP="00BE3C62">
            <w:pPr>
              <w:pStyle w:val="TAL"/>
              <w:rPr>
                <w:sz w:val="16"/>
              </w:rPr>
            </w:pPr>
            <w:r w:rsidRPr="00BE3C62">
              <w:rPr>
                <w:sz w:val="16"/>
              </w:rPr>
              <w:t>SMF Response in case of AN-Requested PDU Session Resource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5E5B3"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CAD5"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7402C" w14:textId="77777777" w:rsidR="004377C2" w:rsidRPr="00BE3C62" w:rsidRDefault="004377C2" w:rsidP="00BE3C62">
            <w:pPr>
              <w:pStyle w:val="TAL"/>
              <w:rPr>
                <w:sz w:val="16"/>
              </w:rPr>
            </w:pPr>
            <w:r w:rsidRPr="00BE3C62">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595F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6D6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133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014C"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6BB2" w14:textId="77777777" w:rsidR="004377C2" w:rsidRPr="00BE3C62" w:rsidRDefault="004377C2" w:rsidP="00BE3C62">
            <w:pPr>
              <w:pStyle w:val="TAL"/>
              <w:rPr>
                <w:sz w:val="16"/>
              </w:rPr>
            </w:pPr>
            <w:r w:rsidRPr="00BE3C62">
              <w:rPr>
                <w:sz w:val="16"/>
              </w:rPr>
              <w:t>revised</w:t>
            </w:r>
          </w:p>
        </w:tc>
      </w:tr>
      <w:tr w:rsidR="00BE3C62" w:rsidRPr="00BE3C62" w14:paraId="42FD2FD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49C64" w14:textId="77777777" w:rsidR="004377C2" w:rsidRPr="00BE3C62" w:rsidRDefault="004377C2" w:rsidP="00BE3C62">
            <w:pPr>
              <w:pStyle w:val="TAL"/>
              <w:rPr>
                <w:sz w:val="16"/>
              </w:rPr>
            </w:pPr>
            <w:r w:rsidRPr="00BE3C62">
              <w:rPr>
                <w:sz w:val="16"/>
              </w:rPr>
              <w:t>C4-214630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09965" w14:textId="77777777" w:rsidR="004377C2" w:rsidRPr="00BE3C62" w:rsidRDefault="004377C2" w:rsidP="00BE3C62">
            <w:pPr>
              <w:pStyle w:val="TAL"/>
              <w:rPr>
                <w:sz w:val="16"/>
              </w:rPr>
            </w:pPr>
            <w:r w:rsidRPr="00BE3C62">
              <w:rPr>
                <w:sz w:val="16"/>
              </w:rPr>
              <w:t>SMF Response in case of AN-Requested PDU Session Resource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99548"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999C"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1E730" w14:textId="77777777" w:rsidR="004377C2" w:rsidRPr="00BE3C62" w:rsidRDefault="004377C2" w:rsidP="00BE3C62">
            <w:pPr>
              <w:pStyle w:val="TAL"/>
              <w:rPr>
                <w:sz w:val="16"/>
              </w:rPr>
            </w:pPr>
            <w:r w:rsidRPr="00BE3C62">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EFD79"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C70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0B1F"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9673"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B315" w14:textId="77777777" w:rsidR="004377C2" w:rsidRPr="00BE3C62" w:rsidRDefault="004377C2" w:rsidP="00BE3C62">
            <w:pPr>
              <w:pStyle w:val="TAL"/>
              <w:rPr>
                <w:sz w:val="16"/>
              </w:rPr>
            </w:pPr>
            <w:r w:rsidRPr="00BE3C62">
              <w:rPr>
                <w:sz w:val="16"/>
              </w:rPr>
              <w:t>agreed</w:t>
            </w:r>
          </w:p>
        </w:tc>
      </w:tr>
      <w:tr w:rsidR="00BE3C62" w:rsidRPr="00BE3C62" w14:paraId="5CD12B0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0B3F5" w14:textId="77777777" w:rsidR="004377C2" w:rsidRPr="00BE3C62" w:rsidRDefault="004377C2" w:rsidP="00BE3C62">
            <w:pPr>
              <w:pStyle w:val="TAL"/>
              <w:rPr>
                <w:sz w:val="16"/>
              </w:rPr>
            </w:pPr>
            <w:r w:rsidRPr="00BE3C62">
              <w:rPr>
                <w:sz w:val="16"/>
              </w:rPr>
              <w:t>C4-214352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6C9C" w14:textId="77777777" w:rsidR="004377C2" w:rsidRPr="00BE3C62" w:rsidRDefault="004377C2" w:rsidP="00BE3C62">
            <w:pPr>
              <w:pStyle w:val="TAL"/>
              <w:rPr>
                <w:sz w:val="16"/>
              </w:rPr>
            </w:pPr>
            <w:r w:rsidRPr="00BE3C62">
              <w:rPr>
                <w:sz w:val="16"/>
              </w:rPr>
              <w:t>Correction of Content-Type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775C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928E"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2DD3" w14:textId="77777777" w:rsidR="004377C2" w:rsidRPr="00BE3C62" w:rsidRDefault="004377C2" w:rsidP="00BE3C62">
            <w:pPr>
              <w:pStyle w:val="TAL"/>
              <w:rPr>
                <w:sz w:val="16"/>
              </w:rPr>
            </w:pPr>
            <w:r w:rsidRPr="00BE3C62">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C22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5AF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434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695D"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FBD0" w14:textId="77777777" w:rsidR="004377C2" w:rsidRPr="00BE3C62" w:rsidRDefault="004377C2" w:rsidP="00BE3C62">
            <w:pPr>
              <w:pStyle w:val="TAL"/>
              <w:rPr>
                <w:sz w:val="16"/>
              </w:rPr>
            </w:pPr>
            <w:r w:rsidRPr="00BE3C62">
              <w:rPr>
                <w:sz w:val="16"/>
              </w:rPr>
              <w:t>agreed</w:t>
            </w:r>
          </w:p>
        </w:tc>
      </w:tr>
      <w:tr w:rsidR="00BE3C62" w:rsidRPr="00BE3C62" w14:paraId="44E713A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D541" w14:textId="77777777" w:rsidR="004377C2" w:rsidRPr="00BE3C62" w:rsidRDefault="004377C2" w:rsidP="00BE3C62">
            <w:pPr>
              <w:pStyle w:val="TAL"/>
              <w:rPr>
                <w:sz w:val="16"/>
              </w:rPr>
            </w:pPr>
            <w:r w:rsidRPr="00BE3C62">
              <w:rPr>
                <w:sz w:val="16"/>
              </w:rPr>
              <w:t>C4-214408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0869" w14:textId="77777777" w:rsidR="004377C2" w:rsidRPr="00BE3C62" w:rsidRDefault="004377C2" w:rsidP="00BE3C62">
            <w:pPr>
              <w:pStyle w:val="TAL"/>
              <w:rPr>
                <w:sz w:val="16"/>
              </w:rPr>
            </w:pPr>
            <w:r w:rsidRPr="00BE3C62">
              <w:rPr>
                <w:sz w:val="16"/>
              </w:rPr>
              <w:t>Correction on remoteError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904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C5EBD"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5100" w14:textId="77777777" w:rsidR="004377C2" w:rsidRPr="00BE3C62" w:rsidRDefault="004377C2" w:rsidP="00BE3C62">
            <w:pPr>
              <w:pStyle w:val="TAL"/>
              <w:rPr>
                <w:sz w:val="16"/>
              </w:rPr>
            </w:pPr>
            <w:r w:rsidRPr="00BE3C62">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F4CC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08D9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940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55D2"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1B60" w14:textId="77777777" w:rsidR="004377C2" w:rsidRPr="00BE3C62" w:rsidRDefault="004377C2" w:rsidP="00BE3C62">
            <w:pPr>
              <w:pStyle w:val="TAL"/>
              <w:rPr>
                <w:sz w:val="16"/>
              </w:rPr>
            </w:pPr>
            <w:r w:rsidRPr="00BE3C62">
              <w:rPr>
                <w:sz w:val="16"/>
              </w:rPr>
              <w:t>revised</w:t>
            </w:r>
          </w:p>
        </w:tc>
      </w:tr>
      <w:tr w:rsidR="00BE3C62" w:rsidRPr="00BE3C62" w14:paraId="65BEB44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FAE8" w14:textId="77777777" w:rsidR="004377C2" w:rsidRPr="00BE3C62" w:rsidRDefault="004377C2" w:rsidP="00BE3C62">
            <w:pPr>
              <w:pStyle w:val="TAL"/>
              <w:rPr>
                <w:sz w:val="16"/>
              </w:rPr>
            </w:pPr>
            <w:r w:rsidRPr="00BE3C62">
              <w:rPr>
                <w:sz w:val="16"/>
              </w:rPr>
              <w:t>C4-214704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7F2D" w14:textId="77777777" w:rsidR="004377C2" w:rsidRPr="00BE3C62" w:rsidRDefault="004377C2" w:rsidP="00BE3C62">
            <w:pPr>
              <w:pStyle w:val="TAL"/>
              <w:rPr>
                <w:sz w:val="16"/>
              </w:rPr>
            </w:pPr>
            <w:r w:rsidRPr="00BE3C62">
              <w:rPr>
                <w:sz w:val="16"/>
              </w:rPr>
              <w:t>Correction on remoteError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AECF1"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09C51"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7CD5" w14:textId="77777777" w:rsidR="004377C2" w:rsidRPr="00BE3C62" w:rsidRDefault="004377C2" w:rsidP="00BE3C62">
            <w:pPr>
              <w:pStyle w:val="TAL"/>
              <w:rPr>
                <w:sz w:val="16"/>
              </w:rPr>
            </w:pPr>
            <w:r w:rsidRPr="00BE3C62">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D411"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5E1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0E1A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F966"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9D70" w14:textId="77777777" w:rsidR="004377C2" w:rsidRPr="00BE3C62" w:rsidRDefault="004377C2" w:rsidP="00BE3C62">
            <w:pPr>
              <w:pStyle w:val="TAL"/>
              <w:rPr>
                <w:sz w:val="16"/>
              </w:rPr>
            </w:pPr>
            <w:r w:rsidRPr="00BE3C62">
              <w:rPr>
                <w:sz w:val="16"/>
              </w:rPr>
              <w:t>agreed</w:t>
            </w:r>
          </w:p>
        </w:tc>
      </w:tr>
      <w:tr w:rsidR="00BE3C62" w:rsidRPr="00BE3C62" w14:paraId="57AA737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7C95" w14:textId="77777777" w:rsidR="004377C2" w:rsidRPr="00BE3C62" w:rsidRDefault="004377C2" w:rsidP="00BE3C62">
            <w:pPr>
              <w:pStyle w:val="TAL"/>
              <w:rPr>
                <w:sz w:val="16"/>
              </w:rPr>
            </w:pPr>
            <w:r w:rsidRPr="00BE3C62">
              <w:rPr>
                <w:sz w:val="16"/>
              </w:rPr>
              <w:t>C4-214409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4A15" w14:textId="77777777" w:rsidR="004377C2" w:rsidRPr="00BE3C62" w:rsidRDefault="004377C2" w:rsidP="00BE3C62">
            <w:pPr>
              <w:pStyle w:val="TAL"/>
              <w:rPr>
                <w:sz w:val="16"/>
              </w:rPr>
            </w:pPr>
            <w:r w:rsidRPr="00BE3C62">
              <w:rPr>
                <w:sz w:val="16"/>
              </w:rPr>
              <w:t>S-NSSAI Not Supported in Handover without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DB4F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41716"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86D4" w14:textId="77777777" w:rsidR="004377C2" w:rsidRPr="00BE3C62" w:rsidRDefault="004377C2" w:rsidP="00BE3C62">
            <w:pPr>
              <w:pStyle w:val="TAL"/>
              <w:rPr>
                <w:sz w:val="16"/>
              </w:rPr>
            </w:pPr>
            <w:r w:rsidRPr="00BE3C62">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F32B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0C5D"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380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F5D0F" w14:textId="77777777" w:rsidR="004377C2" w:rsidRPr="00BE3C62" w:rsidRDefault="004377C2" w:rsidP="00BE3C62">
            <w:pPr>
              <w:pStyle w:val="TAL"/>
              <w:rPr>
                <w:sz w:val="16"/>
              </w:rPr>
            </w:pPr>
            <w:r w:rsidRPr="00BE3C62">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D879" w14:textId="77777777" w:rsidR="004377C2" w:rsidRPr="00BE3C62" w:rsidRDefault="004377C2" w:rsidP="00BE3C62">
            <w:pPr>
              <w:pStyle w:val="TAL"/>
              <w:rPr>
                <w:sz w:val="16"/>
              </w:rPr>
            </w:pPr>
            <w:r w:rsidRPr="00BE3C62">
              <w:rPr>
                <w:sz w:val="16"/>
              </w:rPr>
              <w:t>revised</w:t>
            </w:r>
          </w:p>
        </w:tc>
      </w:tr>
      <w:tr w:rsidR="00BE3C62" w:rsidRPr="00BE3C62" w14:paraId="02E06E5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DAB4C" w14:textId="77777777" w:rsidR="004377C2" w:rsidRPr="00BE3C62" w:rsidRDefault="004377C2" w:rsidP="00BE3C62">
            <w:pPr>
              <w:pStyle w:val="TAL"/>
              <w:rPr>
                <w:sz w:val="16"/>
              </w:rPr>
            </w:pPr>
            <w:r w:rsidRPr="00BE3C62">
              <w:rPr>
                <w:sz w:val="16"/>
              </w:rPr>
              <w:t>C4-214705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6C7C" w14:textId="77777777" w:rsidR="004377C2" w:rsidRPr="00BE3C62" w:rsidRDefault="004377C2" w:rsidP="00BE3C62">
            <w:pPr>
              <w:pStyle w:val="TAL"/>
              <w:rPr>
                <w:sz w:val="16"/>
              </w:rPr>
            </w:pPr>
            <w:r w:rsidRPr="00BE3C62">
              <w:rPr>
                <w:sz w:val="16"/>
              </w:rPr>
              <w:t>S-NSSAI Not Supported in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9DC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8EC5"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ED3E" w14:textId="77777777" w:rsidR="004377C2" w:rsidRPr="00BE3C62" w:rsidRDefault="004377C2" w:rsidP="00BE3C62">
            <w:pPr>
              <w:pStyle w:val="TAL"/>
              <w:rPr>
                <w:sz w:val="16"/>
              </w:rPr>
            </w:pPr>
            <w:r w:rsidRPr="00BE3C62">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7168E"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ED74"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208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ECD62" w14:textId="77777777" w:rsidR="004377C2" w:rsidRPr="00BE3C62" w:rsidRDefault="004377C2" w:rsidP="00BE3C62">
            <w:pPr>
              <w:pStyle w:val="TAL"/>
              <w:rPr>
                <w:sz w:val="16"/>
              </w:rPr>
            </w:pPr>
            <w:r w:rsidRPr="00BE3C62">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09A3" w14:textId="77777777" w:rsidR="004377C2" w:rsidRPr="00BE3C62" w:rsidRDefault="004377C2" w:rsidP="00BE3C62">
            <w:pPr>
              <w:pStyle w:val="TAL"/>
              <w:rPr>
                <w:sz w:val="16"/>
              </w:rPr>
            </w:pPr>
            <w:r w:rsidRPr="00BE3C62">
              <w:rPr>
                <w:sz w:val="16"/>
              </w:rPr>
              <w:t>agreed</w:t>
            </w:r>
          </w:p>
        </w:tc>
      </w:tr>
      <w:tr w:rsidR="00BE3C62" w:rsidRPr="00BE3C62" w14:paraId="4D795A2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49A19" w14:textId="77777777" w:rsidR="004377C2" w:rsidRPr="00BE3C62" w:rsidRDefault="004377C2" w:rsidP="00BE3C62">
            <w:pPr>
              <w:pStyle w:val="TAL"/>
              <w:rPr>
                <w:sz w:val="16"/>
              </w:rPr>
            </w:pPr>
            <w:r w:rsidRPr="00BE3C62">
              <w:rPr>
                <w:sz w:val="16"/>
              </w:rPr>
              <w:t>C4-214410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A347" w14:textId="77777777" w:rsidR="004377C2" w:rsidRPr="00BE3C62" w:rsidRDefault="004377C2" w:rsidP="00BE3C62">
            <w:pPr>
              <w:pStyle w:val="TAL"/>
              <w:rPr>
                <w:sz w:val="16"/>
              </w:rPr>
            </w:pPr>
            <w:r w:rsidRPr="00BE3C62">
              <w:rPr>
                <w:sz w:val="16"/>
              </w:rPr>
              <w:t>S-NSSAI Not Supported in Handover without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C9E7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7A2CD"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8A70" w14:textId="77777777" w:rsidR="004377C2" w:rsidRPr="00BE3C62" w:rsidRDefault="004377C2" w:rsidP="00BE3C62">
            <w:pPr>
              <w:pStyle w:val="TAL"/>
              <w:rPr>
                <w:sz w:val="16"/>
              </w:rPr>
            </w:pPr>
            <w:r w:rsidRPr="00BE3C62">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96B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EFB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CAAC"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1E5A" w14:textId="77777777" w:rsidR="004377C2" w:rsidRPr="00BE3C62" w:rsidRDefault="004377C2" w:rsidP="00BE3C62">
            <w:pPr>
              <w:pStyle w:val="TAL"/>
              <w:rPr>
                <w:sz w:val="16"/>
              </w:rPr>
            </w:pPr>
            <w:r w:rsidRPr="00BE3C62">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90B74" w14:textId="77777777" w:rsidR="004377C2" w:rsidRPr="00BE3C62" w:rsidRDefault="004377C2" w:rsidP="00BE3C62">
            <w:pPr>
              <w:pStyle w:val="TAL"/>
              <w:rPr>
                <w:sz w:val="16"/>
              </w:rPr>
            </w:pPr>
            <w:r w:rsidRPr="00BE3C62">
              <w:rPr>
                <w:sz w:val="16"/>
              </w:rPr>
              <w:t>revised</w:t>
            </w:r>
          </w:p>
        </w:tc>
      </w:tr>
      <w:tr w:rsidR="00BE3C62" w:rsidRPr="00BE3C62" w14:paraId="0A492E5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4B0E" w14:textId="77777777" w:rsidR="004377C2" w:rsidRPr="00BE3C62" w:rsidRDefault="004377C2" w:rsidP="00BE3C62">
            <w:pPr>
              <w:pStyle w:val="TAL"/>
              <w:rPr>
                <w:sz w:val="16"/>
              </w:rPr>
            </w:pPr>
            <w:r w:rsidRPr="00BE3C62">
              <w:rPr>
                <w:sz w:val="16"/>
              </w:rPr>
              <w:t>C4-214706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03D77" w14:textId="77777777" w:rsidR="004377C2" w:rsidRPr="00BE3C62" w:rsidRDefault="004377C2" w:rsidP="00BE3C62">
            <w:pPr>
              <w:pStyle w:val="TAL"/>
              <w:rPr>
                <w:sz w:val="16"/>
              </w:rPr>
            </w:pPr>
            <w:r w:rsidRPr="00BE3C62">
              <w:rPr>
                <w:sz w:val="16"/>
              </w:rPr>
              <w:t>S-NSSAI Not Supported in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CED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6C1E"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E9C75" w14:textId="77777777" w:rsidR="004377C2" w:rsidRPr="00BE3C62" w:rsidRDefault="004377C2" w:rsidP="00BE3C62">
            <w:pPr>
              <w:pStyle w:val="TAL"/>
              <w:rPr>
                <w:sz w:val="16"/>
              </w:rPr>
            </w:pPr>
            <w:r w:rsidRPr="00BE3C62">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FB0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E790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102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6F01" w14:textId="77777777" w:rsidR="004377C2" w:rsidRPr="00BE3C62" w:rsidRDefault="004377C2" w:rsidP="00BE3C62">
            <w:pPr>
              <w:pStyle w:val="TAL"/>
              <w:rPr>
                <w:sz w:val="16"/>
              </w:rPr>
            </w:pPr>
            <w:r w:rsidRPr="00BE3C62">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5F7D" w14:textId="77777777" w:rsidR="004377C2" w:rsidRPr="00BE3C62" w:rsidRDefault="004377C2" w:rsidP="00BE3C62">
            <w:pPr>
              <w:pStyle w:val="TAL"/>
              <w:rPr>
                <w:sz w:val="16"/>
              </w:rPr>
            </w:pPr>
            <w:r w:rsidRPr="00BE3C62">
              <w:rPr>
                <w:sz w:val="16"/>
              </w:rPr>
              <w:t>agreed</w:t>
            </w:r>
          </w:p>
        </w:tc>
      </w:tr>
      <w:tr w:rsidR="00BE3C62" w:rsidRPr="00BE3C62" w14:paraId="1EE2C39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1AC6" w14:textId="77777777" w:rsidR="004377C2" w:rsidRPr="00BE3C62" w:rsidRDefault="004377C2" w:rsidP="00BE3C62">
            <w:pPr>
              <w:pStyle w:val="TAL"/>
              <w:rPr>
                <w:sz w:val="16"/>
              </w:rPr>
            </w:pPr>
            <w:r w:rsidRPr="00BE3C62">
              <w:rPr>
                <w:sz w:val="16"/>
              </w:rPr>
              <w:t>C4-214491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DCDE" w14:textId="77777777" w:rsidR="004377C2" w:rsidRPr="00BE3C62" w:rsidRDefault="004377C2" w:rsidP="00BE3C62">
            <w:pPr>
              <w:pStyle w:val="TAL"/>
              <w:rPr>
                <w:sz w:val="16"/>
              </w:rPr>
            </w:pPr>
            <w:r w:rsidRPr="00BE3C62">
              <w:rPr>
                <w:sz w:val="16"/>
              </w:rPr>
              <w:t>making vcnTunnelInfo optional on N16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20AA" w14:textId="77777777" w:rsidR="004377C2" w:rsidRPr="00BE3C62" w:rsidRDefault="004377C2" w:rsidP="00BE3C62">
            <w:pPr>
              <w:pStyle w:val="TAL"/>
              <w:rPr>
                <w:sz w:val="16"/>
              </w:rPr>
            </w:pPr>
            <w:r w:rsidRPr="00BE3C62">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08CD"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D81CE" w14:textId="77777777" w:rsidR="004377C2" w:rsidRPr="00BE3C62" w:rsidRDefault="004377C2" w:rsidP="00BE3C62">
            <w:pPr>
              <w:pStyle w:val="TAL"/>
              <w:rPr>
                <w:sz w:val="16"/>
              </w:rPr>
            </w:pPr>
            <w:r w:rsidRPr="00BE3C62">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93C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02C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7383"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25ADA"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45D79" w14:textId="77777777" w:rsidR="004377C2" w:rsidRPr="00BE3C62" w:rsidRDefault="004377C2" w:rsidP="00BE3C62">
            <w:pPr>
              <w:pStyle w:val="TAL"/>
              <w:rPr>
                <w:sz w:val="16"/>
              </w:rPr>
            </w:pPr>
            <w:r w:rsidRPr="00BE3C62">
              <w:rPr>
                <w:sz w:val="16"/>
              </w:rPr>
              <w:t>revised</w:t>
            </w:r>
          </w:p>
        </w:tc>
      </w:tr>
      <w:tr w:rsidR="00BE3C62" w:rsidRPr="00BE3C62" w14:paraId="5BE84E0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99D9" w14:textId="77777777" w:rsidR="004377C2" w:rsidRPr="00BE3C62" w:rsidRDefault="004377C2" w:rsidP="00BE3C62">
            <w:pPr>
              <w:pStyle w:val="TAL"/>
              <w:rPr>
                <w:sz w:val="16"/>
              </w:rPr>
            </w:pPr>
            <w:r w:rsidRPr="00BE3C62">
              <w:rPr>
                <w:sz w:val="16"/>
              </w:rPr>
              <w:t>C4-214614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0ECB" w14:textId="77777777" w:rsidR="004377C2" w:rsidRPr="00BE3C62" w:rsidRDefault="004377C2" w:rsidP="00BE3C62">
            <w:pPr>
              <w:pStyle w:val="TAL"/>
              <w:rPr>
                <w:sz w:val="16"/>
              </w:rPr>
            </w:pPr>
            <w:r w:rsidRPr="00BE3C62">
              <w:rPr>
                <w:sz w:val="16"/>
              </w:rPr>
              <w:t>making vcnTunnelInfo optional on N16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9706B" w14:textId="77777777" w:rsidR="004377C2" w:rsidRPr="00BE3C62" w:rsidRDefault="004377C2" w:rsidP="00BE3C62">
            <w:pPr>
              <w:pStyle w:val="TAL"/>
              <w:rPr>
                <w:sz w:val="16"/>
              </w:rPr>
            </w:pPr>
            <w:r w:rsidRPr="00BE3C62">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7749"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111F" w14:textId="77777777" w:rsidR="004377C2" w:rsidRPr="00BE3C62" w:rsidRDefault="004377C2" w:rsidP="00BE3C62">
            <w:pPr>
              <w:pStyle w:val="TAL"/>
              <w:rPr>
                <w:sz w:val="16"/>
              </w:rPr>
            </w:pPr>
            <w:r w:rsidRPr="00BE3C62">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B7C9"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9F0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C462E"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D1180" w14:textId="77777777" w:rsidR="004377C2" w:rsidRPr="00BE3C62" w:rsidRDefault="004377C2" w:rsidP="00BE3C62">
            <w:pPr>
              <w:pStyle w:val="TAL"/>
              <w:rPr>
                <w:sz w:val="16"/>
              </w:rPr>
            </w:pPr>
            <w:r w:rsidRPr="00BE3C62">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53D95" w14:textId="77777777" w:rsidR="004377C2" w:rsidRPr="00BE3C62" w:rsidRDefault="004377C2" w:rsidP="00BE3C62">
            <w:pPr>
              <w:pStyle w:val="TAL"/>
              <w:rPr>
                <w:sz w:val="16"/>
              </w:rPr>
            </w:pPr>
            <w:r w:rsidRPr="00BE3C62">
              <w:rPr>
                <w:sz w:val="16"/>
              </w:rPr>
              <w:t>agreed</w:t>
            </w:r>
          </w:p>
        </w:tc>
      </w:tr>
      <w:tr w:rsidR="00BE3C62" w:rsidRPr="00BE3C62" w14:paraId="18B0495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2927" w14:textId="77777777" w:rsidR="004377C2" w:rsidRPr="00BE3C62" w:rsidRDefault="004377C2" w:rsidP="00BE3C62">
            <w:pPr>
              <w:pStyle w:val="TAL"/>
              <w:rPr>
                <w:sz w:val="16"/>
              </w:rPr>
            </w:pPr>
            <w:r w:rsidRPr="00BE3C62">
              <w:rPr>
                <w:sz w:val="16"/>
              </w:rPr>
              <w:t>C4-214502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2B49A" w14:textId="77777777" w:rsidR="004377C2" w:rsidRPr="00BE3C62" w:rsidRDefault="004377C2" w:rsidP="00BE3C62">
            <w:pPr>
              <w:pStyle w:val="TAL"/>
              <w:rPr>
                <w:sz w:val="16"/>
              </w:rPr>
            </w:pPr>
            <w:r w:rsidRPr="00BE3C62">
              <w:rPr>
                <w:sz w:val="16"/>
              </w:rPr>
              <w:t>making vcnTunnelInfo optional on N16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6676" w14:textId="77777777" w:rsidR="004377C2" w:rsidRPr="00BE3C62" w:rsidRDefault="004377C2" w:rsidP="00BE3C62">
            <w:pPr>
              <w:pStyle w:val="TAL"/>
              <w:rPr>
                <w:sz w:val="16"/>
              </w:rPr>
            </w:pPr>
            <w:r w:rsidRPr="00BE3C62">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2BA13"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3275" w14:textId="77777777" w:rsidR="004377C2" w:rsidRPr="00BE3C62" w:rsidRDefault="004377C2" w:rsidP="00BE3C62">
            <w:pPr>
              <w:pStyle w:val="TAL"/>
              <w:rPr>
                <w:sz w:val="16"/>
              </w:rPr>
            </w:pPr>
            <w:r w:rsidRPr="00BE3C62">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9E3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DEBB"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91E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379A7"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C5A0" w14:textId="77777777" w:rsidR="004377C2" w:rsidRPr="00BE3C62" w:rsidRDefault="004377C2" w:rsidP="00BE3C62">
            <w:pPr>
              <w:pStyle w:val="TAL"/>
              <w:rPr>
                <w:sz w:val="16"/>
              </w:rPr>
            </w:pPr>
            <w:r w:rsidRPr="00BE3C62">
              <w:rPr>
                <w:sz w:val="16"/>
              </w:rPr>
              <w:t>revised</w:t>
            </w:r>
          </w:p>
        </w:tc>
      </w:tr>
      <w:tr w:rsidR="00BE3C62" w:rsidRPr="00BE3C62" w14:paraId="2CEE1CE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7920" w14:textId="77777777" w:rsidR="004377C2" w:rsidRPr="00BE3C62" w:rsidRDefault="004377C2" w:rsidP="00BE3C62">
            <w:pPr>
              <w:pStyle w:val="TAL"/>
              <w:rPr>
                <w:sz w:val="16"/>
              </w:rPr>
            </w:pPr>
            <w:r w:rsidRPr="00BE3C62">
              <w:rPr>
                <w:sz w:val="16"/>
              </w:rPr>
              <w:t>C4-214613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88C28" w14:textId="77777777" w:rsidR="004377C2" w:rsidRPr="00BE3C62" w:rsidRDefault="004377C2" w:rsidP="00BE3C62">
            <w:pPr>
              <w:pStyle w:val="TAL"/>
              <w:rPr>
                <w:sz w:val="16"/>
              </w:rPr>
            </w:pPr>
            <w:r w:rsidRPr="00BE3C62">
              <w:rPr>
                <w:sz w:val="16"/>
              </w:rPr>
              <w:t>making vcnTunnelInfo optional on N16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919B" w14:textId="77777777" w:rsidR="004377C2" w:rsidRPr="00BE3C62" w:rsidRDefault="004377C2" w:rsidP="00BE3C62">
            <w:pPr>
              <w:pStyle w:val="TAL"/>
              <w:rPr>
                <w:sz w:val="16"/>
              </w:rPr>
            </w:pPr>
            <w:r w:rsidRPr="00BE3C62">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AE30"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A6132" w14:textId="77777777" w:rsidR="004377C2" w:rsidRPr="00BE3C62" w:rsidRDefault="004377C2" w:rsidP="00BE3C62">
            <w:pPr>
              <w:pStyle w:val="TAL"/>
              <w:rPr>
                <w:sz w:val="16"/>
              </w:rPr>
            </w:pPr>
            <w:r w:rsidRPr="00BE3C62">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9B7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4DEA"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DA4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9DE0E" w14:textId="77777777" w:rsidR="004377C2" w:rsidRPr="00BE3C62" w:rsidRDefault="004377C2" w:rsidP="00BE3C62">
            <w:pPr>
              <w:pStyle w:val="TAL"/>
              <w:rPr>
                <w:sz w:val="16"/>
              </w:rPr>
            </w:pPr>
            <w:r w:rsidRPr="00BE3C62">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B53F" w14:textId="77777777" w:rsidR="004377C2" w:rsidRPr="00BE3C62" w:rsidRDefault="004377C2" w:rsidP="00BE3C62">
            <w:pPr>
              <w:pStyle w:val="TAL"/>
              <w:rPr>
                <w:sz w:val="16"/>
              </w:rPr>
            </w:pPr>
            <w:r w:rsidRPr="00BE3C62">
              <w:rPr>
                <w:sz w:val="16"/>
              </w:rPr>
              <w:t>agreed</w:t>
            </w:r>
          </w:p>
        </w:tc>
      </w:tr>
      <w:tr w:rsidR="00BE3C62" w:rsidRPr="00BE3C62" w14:paraId="1D8F90C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F2A0" w14:textId="77777777" w:rsidR="004377C2" w:rsidRPr="00BE3C62" w:rsidRDefault="004377C2" w:rsidP="00BE3C62">
            <w:pPr>
              <w:pStyle w:val="TAL"/>
              <w:rPr>
                <w:sz w:val="16"/>
              </w:rPr>
            </w:pPr>
            <w:r w:rsidRPr="00BE3C62">
              <w:rPr>
                <w:sz w:val="16"/>
              </w:rPr>
              <w:t>C4-214503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6CCDF" w14:textId="77777777" w:rsidR="004377C2" w:rsidRPr="00BE3C62" w:rsidRDefault="004377C2" w:rsidP="00BE3C62">
            <w:pPr>
              <w:pStyle w:val="TAL"/>
              <w:rPr>
                <w:sz w:val="16"/>
              </w:rPr>
            </w:pPr>
            <w:r w:rsidRPr="00BE3C62">
              <w:rPr>
                <w:sz w:val="16"/>
              </w:rPr>
              <w:t>Selecting the same PCF for AMF and SMF in pure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84AC"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45F0D"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F41C7" w14:textId="77777777" w:rsidR="004377C2" w:rsidRPr="00BE3C62" w:rsidRDefault="004377C2" w:rsidP="00BE3C62">
            <w:pPr>
              <w:pStyle w:val="TAL"/>
              <w:rPr>
                <w:sz w:val="16"/>
              </w:rPr>
            </w:pPr>
            <w:r w:rsidRPr="00BE3C62">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30C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B390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A41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675E" w14:textId="77777777" w:rsidR="004377C2" w:rsidRPr="00BE3C62" w:rsidRDefault="004377C2" w:rsidP="00BE3C62">
            <w:pPr>
              <w:pStyle w:val="TAL"/>
              <w:rPr>
                <w:sz w:val="16"/>
              </w:rPr>
            </w:pPr>
            <w:r w:rsidRPr="00BE3C62">
              <w:rPr>
                <w:sz w:val="16"/>
              </w:rPr>
              <w:t>TEI17_SPSFAS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469C" w14:textId="77777777" w:rsidR="004377C2" w:rsidRPr="00BE3C62" w:rsidRDefault="004377C2" w:rsidP="00BE3C62">
            <w:pPr>
              <w:pStyle w:val="TAL"/>
              <w:rPr>
                <w:sz w:val="16"/>
              </w:rPr>
            </w:pPr>
            <w:r w:rsidRPr="00BE3C62">
              <w:rPr>
                <w:sz w:val="16"/>
              </w:rPr>
              <w:t>revised</w:t>
            </w:r>
          </w:p>
        </w:tc>
      </w:tr>
      <w:tr w:rsidR="00BE3C62" w:rsidRPr="00BE3C62" w14:paraId="1B5CC85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4443" w14:textId="77777777" w:rsidR="004377C2" w:rsidRPr="00BE3C62" w:rsidRDefault="004377C2" w:rsidP="00BE3C62">
            <w:pPr>
              <w:pStyle w:val="TAL"/>
              <w:rPr>
                <w:sz w:val="16"/>
              </w:rPr>
            </w:pPr>
            <w:r w:rsidRPr="00BE3C62">
              <w:rPr>
                <w:sz w:val="16"/>
              </w:rPr>
              <w:t>C4-214701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7363" w14:textId="77777777" w:rsidR="004377C2" w:rsidRPr="00BE3C62" w:rsidRDefault="004377C2" w:rsidP="00BE3C62">
            <w:pPr>
              <w:pStyle w:val="TAL"/>
              <w:rPr>
                <w:sz w:val="16"/>
              </w:rPr>
            </w:pPr>
            <w:r w:rsidRPr="00BE3C62">
              <w:rPr>
                <w:sz w:val="16"/>
              </w:rPr>
              <w:t>Selecting the same PCF for AMF and SMF in pure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8DE2"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E6AC"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450F0" w14:textId="77777777" w:rsidR="004377C2" w:rsidRPr="00BE3C62" w:rsidRDefault="004377C2" w:rsidP="00BE3C62">
            <w:pPr>
              <w:pStyle w:val="TAL"/>
              <w:rPr>
                <w:sz w:val="16"/>
              </w:rPr>
            </w:pPr>
            <w:r w:rsidRPr="00BE3C62">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1FC2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2C6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B22C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8223" w14:textId="77777777" w:rsidR="004377C2" w:rsidRPr="00BE3C62" w:rsidRDefault="004377C2" w:rsidP="00BE3C62">
            <w:pPr>
              <w:pStyle w:val="TAL"/>
              <w:rPr>
                <w:sz w:val="16"/>
              </w:rPr>
            </w:pPr>
            <w:r w:rsidRPr="00BE3C62">
              <w:rPr>
                <w:sz w:val="16"/>
              </w:rPr>
              <w:t>TEI17_SPSFAS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76225" w14:textId="77777777" w:rsidR="004377C2" w:rsidRPr="00BE3C62" w:rsidRDefault="004377C2" w:rsidP="00BE3C62">
            <w:pPr>
              <w:pStyle w:val="TAL"/>
              <w:rPr>
                <w:sz w:val="16"/>
              </w:rPr>
            </w:pPr>
            <w:r w:rsidRPr="00BE3C62">
              <w:rPr>
                <w:sz w:val="16"/>
              </w:rPr>
              <w:t>agreed</w:t>
            </w:r>
          </w:p>
        </w:tc>
      </w:tr>
      <w:tr w:rsidR="00BE3C62" w:rsidRPr="00BE3C62" w14:paraId="57DCCB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3DA0" w14:textId="77777777" w:rsidR="004377C2" w:rsidRPr="00BE3C62" w:rsidRDefault="004377C2" w:rsidP="00BE3C62">
            <w:pPr>
              <w:pStyle w:val="TAL"/>
              <w:rPr>
                <w:sz w:val="16"/>
              </w:rPr>
            </w:pPr>
            <w:r w:rsidRPr="00BE3C62">
              <w:rPr>
                <w:sz w:val="16"/>
              </w:rPr>
              <w:t>C4-214511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F28D" w14:textId="77777777" w:rsidR="004377C2" w:rsidRPr="00BE3C62" w:rsidRDefault="004377C2" w:rsidP="00BE3C62">
            <w:pPr>
              <w:pStyle w:val="TAL"/>
              <w:rPr>
                <w:sz w:val="16"/>
              </w:rPr>
            </w:pPr>
            <w:r w:rsidRPr="00BE3C62">
              <w:rPr>
                <w:sz w:val="16"/>
              </w:rPr>
              <w:t>Update SM context with Group ID of PFCP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4D361"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0702"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983D" w14:textId="77777777" w:rsidR="004377C2" w:rsidRPr="00BE3C62" w:rsidRDefault="004377C2" w:rsidP="00BE3C62">
            <w:pPr>
              <w:pStyle w:val="TAL"/>
              <w:rPr>
                <w:sz w:val="16"/>
              </w:rPr>
            </w:pPr>
            <w:r w:rsidRPr="00BE3C62">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450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35A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16F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C223B" w14:textId="77777777" w:rsidR="004377C2" w:rsidRPr="00BE3C62" w:rsidRDefault="004377C2" w:rsidP="00BE3C62">
            <w:pPr>
              <w:pStyle w:val="TAL"/>
              <w:rPr>
                <w:sz w:val="16"/>
              </w:rPr>
            </w:pPr>
            <w:r w:rsidRPr="00BE3C62">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E7C2" w14:textId="77777777" w:rsidR="004377C2" w:rsidRPr="00BE3C62" w:rsidRDefault="004377C2" w:rsidP="00BE3C62">
            <w:pPr>
              <w:pStyle w:val="TAL"/>
              <w:rPr>
                <w:sz w:val="16"/>
              </w:rPr>
            </w:pPr>
            <w:r w:rsidRPr="00BE3C62">
              <w:rPr>
                <w:sz w:val="16"/>
              </w:rPr>
              <w:t>postponed</w:t>
            </w:r>
          </w:p>
        </w:tc>
      </w:tr>
      <w:tr w:rsidR="00BE3C62" w:rsidRPr="00BE3C62" w14:paraId="17A0A39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04A9" w14:textId="77777777" w:rsidR="004377C2" w:rsidRPr="00BE3C62" w:rsidRDefault="004377C2" w:rsidP="00BE3C62">
            <w:pPr>
              <w:pStyle w:val="TAL"/>
              <w:rPr>
                <w:sz w:val="16"/>
              </w:rPr>
            </w:pPr>
            <w:r w:rsidRPr="00BE3C62">
              <w:rPr>
                <w:sz w:val="16"/>
              </w:rPr>
              <w:t>C4-214516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A3DC" w14:textId="77777777" w:rsidR="004377C2" w:rsidRPr="00BE3C62" w:rsidRDefault="004377C2" w:rsidP="00BE3C62">
            <w:pPr>
              <w:pStyle w:val="TAL"/>
              <w:rPr>
                <w:sz w:val="16"/>
              </w:rPr>
            </w:pPr>
            <w:r w:rsidRPr="00BE3C62">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E7F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EB28"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38DE" w14:textId="77777777" w:rsidR="004377C2" w:rsidRPr="00BE3C62" w:rsidRDefault="004377C2" w:rsidP="00BE3C62">
            <w:pPr>
              <w:pStyle w:val="TAL"/>
              <w:rPr>
                <w:sz w:val="16"/>
              </w:rPr>
            </w:pPr>
            <w:r w:rsidRPr="00BE3C62">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869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6F4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CC8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8FA3"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3615" w14:textId="77777777" w:rsidR="004377C2" w:rsidRPr="00BE3C62" w:rsidRDefault="004377C2" w:rsidP="00BE3C62">
            <w:pPr>
              <w:pStyle w:val="TAL"/>
              <w:rPr>
                <w:sz w:val="16"/>
              </w:rPr>
            </w:pPr>
            <w:r w:rsidRPr="00BE3C62">
              <w:rPr>
                <w:sz w:val="16"/>
              </w:rPr>
              <w:t>revised</w:t>
            </w:r>
          </w:p>
        </w:tc>
      </w:tr>
      <w:tr w:rsidR="00BE3C62" w:rsidRPr="00BE3C62" w14:paraId="7F25E2B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18BBD" w14:textId="77777777" w:rsidR="004377C2" w:rsidRPr="00BE3C62" w:rsidRDefault="004377C2" w:rsidP="00BE3C62">
            <w:pPr>
              <w:pStyle w:val="TAL"/>
              <w:rPr>
                <w:sz w:val="16"/>
              </w:rPr>
            </w:pPr>
            <w:r w:rsidRPr="00BE3C62">
              <w:rPr>
                <w:sz w:val="16"/>
              </w:rPr>
              <w:t>C4-214691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9300" w14:textId="77777777" w:rsidR="004377C2" w:rsidRPr="00BE3C62" w:rsidRDefault="004377C2" w:rsidP="00BE3C62">
            <w:pPr>
              <w:pStyle w:val="TAL"/>
              <w:rPr>
                <w:sz w:val="16"/>
              </w:rPr>
            </w:pPr>
            <w:r w:rsidRPr="00BE3C62">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297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7220"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22CB" w14:textId="77777777" w:rsidR="004377C2" w:rsidRPr="00BE3C62" w:rsidRDefault="004377C2" w:rsidP="00BE3C62">
            <w:pPr>
              <w:pStyle w:val="TAL"/>
              <w:rPr>
                <w:sz w:val="16"/>
              </w:rPr>
            </w:pPr>
            <w:r w:rsidRPr="00BE3C62">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B88A"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441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553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DD0D"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1808" w14:textId="77777777" w:rsidR="004377C2" w:rsidRPr="00BE3C62" w:rsidRDefault="004377C2" w:rsidP="00BE3C62">
            <w:pPr>
              <w:pStyle w:val="TAL"/>
              <w:rPr>
                <w:sz w:val="16"/>
              </w:rPr>
            </w:pPr>
            <w:r w:rsidRPr="00BE3C62">
              <w:rPr>
                <w:sz w:val="16"/>
              </w:rPr>
              <w:t>agreed</w:t>
            </w:r>
          </w:p>
        </w:tc>
      </w:tr>
      <w:tr w:rsidR="00BE3C62" w:rsidRPr="00BE3C62" w14:paraId="12386DE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7167" w14:textId="77777777" w:rsidR="004377C2" w:rsidRPr="00BE3C62" w:rsidRDefault="004377C2" w:rsidP="00BE3C62">
            <w:pPr>
              <w:pStyle w:val="TAL"/>
              <w:rPr>
                <w:sz w:val="16"/>
              </w:rPr>
            </w:pPr>
            <w:r w:rsidRPr="00BE3C62">
              <w:rPr>
                <w:sz w:val="16"/>
              </w:rPr>
              <w:t>C4-214576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5E0C"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E647"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E531"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D79DF" w14:textId="77777777" w:rsidR="004377C2" w:rsidRPr="00BE3C62" w:rsidRDefault="004377C2" w:rsidP="00BE3C62">
            <w:pPr>
              <w:pStyle w:val="TAL"/>
              <w:rPr>
                <w:sz w:val="16"/>
              </w:rPr>
            </w:pPr>
            <w:r w:rsidRPr="00BE3C62">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172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A4DBE"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567A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9F21"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7B91" w14:textId="77777777" w:rsidR="004377C2" w:rsidRPr="00BE3C62" w:rsidRDefault="004377C2" w:rsidP="00BE3C62">
            <w:pPr>
              <w:pStyle w:val="TAL"/>
              <w:rPr>
                <w:sz w:val="16"/>
              </w:rPr>
            </w:pPr>
            <w:r w:rsidRPr="00BE3C62">
              <w:rPr>
                <w:sz w:val="16"/>
              </w:rPr>
              <w:t>withdrawn</w:t>
            </w:r>
          </w:p>
        </w:tc>
      </w:tr>
      <w:tr w:rsidR="00BE3C62" w:rsidRPr="00BE3C62" w14:paraId="18517F4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E781" w14:textId="77777777" w:rsidR="004377C2" w:rsidRPr="00BE3C62" w:rsidRDefault="004377C2" w:rsidP="00BE3C62">
            <w:pPr>
              <w:pStyle w:val="TAL"/>
              <w:rPr>
                <w:sz w:val="16"/>
              </w:rPr>
            </w:pPr>
            <w:r w:rsidRPr="00BE3C62">
              <w:rPr>
                <w:sz w:val="16"/>
              </w:rPr>
              <w:t>C4-214577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017F" w14:textId="77777777" w:rsidR="004377C2" w:rsidRPr="00BE3C62" w:rsidRDefault="004377C2" w:rsidP="00BE3C62">
            <w:pPr>
              <w:pStyle w:val="TAL"/>
              <w:rPr>
                <w:sz w:val="16"/>
              </w:rPr>
            </w:pPr>
            <w:r w:rsidRPr="00BE3C62">
              <w:rPr>
                <w:sz w:val="16"/>
              </w:rPr>
              <w:t>Handover from 5GS to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69D6"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0497"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0A7F" w14:textId="77777777" w:rsidR="004377C2" w:rsidRPr="00BE3C62" w:rsidRDefault="004377C2" w:rsidP="00BE3C62">
            <w:pPr>
              <w:pStyle w:val="TAL"/>
              <w:rPr>
                <w:sz w:val="16"/>
              </w:rPr>
            </w:pPr>
            <w:r w:rsidRPr="00BE3C62">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645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D61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304F"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2E9EB"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49E15" w14:textId="77777777" w:rsidR="004377C2" w:rsidRPr="00BE3C62" w:rsidRDefault="004377C2" w:rsidP="00BE3C62">
            <w:pPr>
              <w:pStyle w:val="TAL"/>
              <w:rPr>
                <w:sz w:val="16"/>
              </w:rPr>
            </w:pPr>
            <w:r w:rsidRPr="00BE3C62">
              <w:rPr>
                <w:sz w:val="16"/>
              </w:rPr>
              <w:t>withdrawn</w:t>
            </w:r>
          </w:p>
        </w:tc>
      </w:tr>
      <w:tr w:rsidR="00BE3C62" w:rsidRPr="00BE3C62" w14:paraId="35409E1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79C7" w14:textId="77777777" w:rsidR="004377C2" w:rsidRPr="00BE3C62" w:rsidRDefault="004377C2" w:rsidP="00BE3C62">
            <w:pPr>
              <w:pStyle w:val="TAL"/>
              <w:rPr>
                <w:sz w:val="16"/>
              </w:rPr>
            </w:pPr>
            <w:r w:rsidRPr="00BE3C62">
              <w:rPr>
                <w:sz w:val="16"/>
              </w:rPr>
              <w:t>C4-214759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581BD" w14:textId="77777777" w:rsidR="004377C2" w:rsidRPr="00BE3C62" w:rsidRDefault="004377C2" w:rsidP="00BE3C62">
            <w:pPr>
              <w:pStyle w:val="TAL"/>
              <w:rPr>
                <w:sz w:val="16"/>
              </w:rPr>
            </w:pPr>
            <w:r w:rsidRPr="00BE3C62">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FD37" w14:textId="77777777" w:rsidR="004377C2" w:rsidRPr="00BE3C62" w:rsidRDefault="004377C2" w:rsidP="00BE3C62">
            <w:pPr>
              <w:pStyle w:val="TAL"/>
              <w:rPr>
                <w:sz w:val="16"/>
              </w:rPr>
            </w:pPr>
            <w:r w:rsidRPr="00BE3C62">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4DA62"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AC4F" w14:textId="77777777" w:rsidR="004377C2" w:rsidRPr="00BE3C62" w:rsidRDefault="004377C2" w:rsidP="00BE3C62">
            <w:pPr>
              <w:pStyle w:val="TAL"/>
              <w:rPr>
                <w:sz w:val="16"/>
              </w:rPr>
            </w:pPr>
            <w:r w:rsidRPr="00BE3C62">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09D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397A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E3D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DC6A"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AD85" w14:textId="77777777" w:rsidR="004377C2" w:rsidRPr="00BE3C62" w:rsidRDefault="004377C2" w:rsidP="00BE3C62">
            <w:pPr>
              <w:pStyle w:val="TAL"/>
              <w:rPr>
                <w:sz w:val="16"/>
              </w:rPr>
            </w:pPr>
            <w:r w:rsidRPr="00BE3C62">
              <w:rPr>
                <w:sz w:val="16"/>
              </w:rPr>
              <w:t>agreed</w:t>
            </w:r>
          </w:p>
        </w:tc>
      </w:tr>
      <w:tr w:rsidR="00BE3C62" w:rsidRPr="00BE3C62" w14:paraId="120C300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7282" w14:textId="77777777" w:rsidR="004377C2" w:rsidRPr="00BE3C62" w:rsidRDefault="004377C2" w:rsidP="00BE3C62">
            <w:pPr>
              <w:pStyle w:val="TAL"/>
              <w:rPr>
                <w:sz w:val="16"/>
              </w:rPr>
            </w:pPr>
            <w:r w:rsidRPr="00BE3C62">
              <w:rPr>
                <w:sz w:val="16"/>
              </w:rPr>
              <w:t>C4-214781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A7C4" w14:textId="77777777" w:rsidR="004377C2" w:rsidRPr="00BE3C62" w:rsidRDefault="004377C2" w:rsidP="00BE3C62">
            <w:pPr>
              <w:pStyle w:val="TAL"/>
              <w:rPr>
                <w:sz w:val="16"/>
              </w:rPr>
            </w:pPr>
            <w:r w:rsidRPr="00BE3C62">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C912" w14:textId="77777777" w:rsidR="004377C2" w:rsidRPr="00BE3C62" w:rsidRDefault="004377C2" w:rsidP="00BE3C62">
            <w:pPr>
              <w:pStyle w:val="TAL"/>
              <w:rPr>
                <w:sz w:val="16"/>
              </w:rPr>
            </w:pPr>
            <w:r w:rsidRPr="00BE3C62">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7A3B" w14:textId="77777777" w:rsidR="004377C2" w:rsidRPr="00BE3C62" w:rsidRDefault="004377C2" w:rsidP="00BE3C62">
            <w:pPr>
              <w:pStyle w:val="TAL"/>
              <w:rPr>
                <w:sz w:val="16"/>
              </w:rPr>
            </w:pPr>
            <w:r w:rsidRPr="00BE3C62">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CFDF" w14:textId="77777777" w:rsidR="004377C2" w:rsidRPr="00BE3C62" w:rsidRDefault="004377C2" w:rsidP="00BE3C62">
            <w:pPr>
              <w:pStyle w:val="TAL"/>
              <w:rPr>
                <w:sz w:val="16"/>
              </w:rPr>
            </w:pPr>
            <w:r w:rsidRPr="00BE3C62">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87ED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60BD8"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10D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05B8"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51B12" w14:textId="77777777" w:rsidR="004377C2" w:rsidRPr="00BE3C62" w:rsidRDefault="004377C2" w:rsidP="00BE3C62">
            <w:pPr>
              <w:pStyle w:val="TAL"/>
              <w:rPr>
                <w:sz w:val="16"/>
              </w:rPr>
            </w:pPr>
            <w:r w:rsidRPr="00BE3C62">
              <w:rPr>
                <w:sz w:val="16"/>
              </w:rPr>
              <w:t>agreed</w:t>
            </w:r>
          </w:p>
        </w:tc>
      </w:tr>
      <w:tr w:rsidR="00BE3C62" w:rsidRPr="00BE3C62" w14:paraId="5AE474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A2BCA" w14:textId="77777777" w:rsidR="004377C2" w:rsidRPr="00BE3C62" w:rsidRDefault="004377C2" w:rsidP="00BE3C62">
            <w:pPr>
              <w:pStyle w:val="TAL"/>
              <w:rPr>
                <w:sz w:val="16"/>
              </w:rPr>
            </w:pPr>
            <w:r w:rsidRPr="00BE3C62">
              <w:rPr>
                <w:sz w:val="16"/>
              </w:rPr>
              <w:t>C4-214273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E2A3" w14:textId="77777777" w:rsidR="004377C2" w:rsidRPr="00BE3C62" w:rsidRDefault="004377C2" w:rsidP="00BE3C62">
            <w:pPr>
              <w:pStyle w:val="TAL"/>
              <w:rPr>
                <w:sz w:val="16"/>
              </w:rPr>
            </w:pPr>
            <w:r w:rsidRPr="00BE3C62">
              <w:rPr>
                <w:sz w:val="16"/>
              </w:rPr>
              <w:t>NWDAF register into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6399"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EE35D"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2727" w14:textId="77777777" w:rsidR="004377C2" w:rsidRPr="00BE3C62" w:rsidRDefault="004377C2" w:rsidP="00BE3C62">
            <w:pPr>
              <w:pStyle w:val="TAL"/>
              <w:rPr>
                <w:sz w:val="16"/>
              </w:rPr>
            </w:pPr>
            <w:r w:rsidRPr="00BE3C62">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B7C5"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D32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07E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F574"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C1B69" w14:textId="77777777" w:rsidR="004377C2" w:rsidRPr="00BE3C62" w:rsidRDefault="004377C2" w:rsidP="00BE3C62">
            <w:pPr>
              <w:pStyle w:val="TAL"/>
              <w:rPr>
                <w:sz w:val="16"/>
              </w:rPr>
            </w:pPr>
            <w:r w:rsidRPr="00BE3C62">
              <w:rPr>
                <w:sz w:val="16"/>
              </w:rPr>
              <w:t>revised</w:t>
            </w:r>
          </w:p>
        </w:tc>
      </w:tr>
      <w:tr w:rsidR="00BE3C62" w:rsidRPr="00BE3C62" w14:paraId="013FEE8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6E16" w14:textId="77777777" w:rsidR="004377C2" w:rsidRPr="00BE3C62" w:rsidRDefault="004377C2" w:rsidP="00BE3C62">
            <w:pPr>
              <w:pStyle w:val="TAL"/>
              <w:rPr>
                <w:sz w:val="16"/>
              </w:rPr>
            </w:pPr>
            <w:r w:rsidRPr="00BE3C62">
              <w:rPr>
                <w:sz w:val="16"/>
              </w:rPr>
              <w:t>C4-214567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E967" w14:textId="77777777" w:rsidR="004377C2" w:rsidRPr="00BE3C62" w:rsidRDefault="004377C2" w:rsidP="00BE3C62">
            <w:pPr>
              <w:pStyle w:val="TAL"/>
              <w:rPr>
                <w:sz w:val="16"/>
              </w:rPr>
            </w:pPr>
            <w:r w:rsidRPr="00BE3C62">
              <w:rPr>
                <w:sz w:val="16"/>
              </w:rPr>
              <w:t>NWDAF register into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F0317"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47C5"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362C" w14:textId="77777777" w:rsidR="004377C2" w:rsidRPr="00BE3C62" w:rsidRDefault="004377C2" w:rsidP="00BE3C62">
            <w:pPr>
              <w:pStyle w:val="TAL"/>
              <w:rPr>
                <w:sz w:val="16"/>
              </w:rPr>
            </w:pPr>
            <w:r w:rsidRPr="00BE3C62">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F526" w14:textId="77777777" w:rsidR="004377C2" w:rsidRPr="00BE3C62" w:rsidRDefault="004377C2" w:rsidP="00BE3C62">
            <w:pPr>
              <w:pStyle w:val="TAR"/>
              <w:rPr>
                <w:sz w:val="16"/>
              </w:rPr>
            </w:pPr>
            <w:r w:rsidRPr="00BE3C6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915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7F7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DA9C"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7F78" w14:textId="77777777" w:rsidR="004377C2" w:rsidRPr="00BE3C62" w:rsidRDefault="004377C2" w:rsidP="00BE3C62">
            <w:pPr>
              <w:pStyle w:val="TAL"/>
              <w:rPr>
                <w:sz w:val="16"/>
              </w:rPr>
            </w:pPr>
            <w:r w:rsidRPr="00BE3C62">
              <w:rPr>
                <w:sz w:val="16"/>
              </w:rPr>
              <w:t>agreed</w:t>
            </w:r>
          </w:p>
        </w:tc>
      </w:tr>
      <w:tr w:rsidR="00BE3C62" w:rsidRPr="00BE3C62" w14:paraId="0FDCBA0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F1D12" w14:textId="77777777" w:rsidR="004377C2" w:rsidRPr="00BE3C62" w:rsidRDefault="004377C2" w:rsidP="00BE3C62">
            <w:pPr>
              <w:pStyle w:val="TAL"/>
              <w:rPr>
                <w:sz w:val="16"/>
              </w:rPr>
            </w:pPr>
            <w:r w:rsidRPr="00BE3C62">
              <w:rPr>
                <w:sz w:val="16"/>
              </w:rPr>
              <w:t>C4-214065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AF576" w14:textId="77777777" w:rsidR="004377C2" w:rsidRPr="00BE3C62" w:rsidRDefault="004377C2" w:rsidP="00BE3C62">
            <w:pPr>
              <w:pStyle w:val="TAL"/>
              <w:rPr>
                <w:sz w:val="16"/>
              </w:rPr>
            </w:pPr>
            <w:r w:rsidRPr="00BE3C62">
              <w:rPr>
                <w:sz w:val="16"/>
              </w:rPr>
              <w:t>Network access control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7E8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F9C3"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67655" w14:textId="77777777" w:rsidR="004377C2" w:rsidRPr="00BE3C62" w:rsidRDefault="004377C2" w:rsidP="00BE3C62">
            <w:pPr>
              <w:pStyle w:val="TAL"/>
              <w:rPr>
                <w:sz w:val="16"/>
              </w:rPr>
            </w:pPr>
            <w:r w:rsidRPr="00BE3C62">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7DD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C8D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BAFE"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088DB" w14:textId="77777777" w:rsidR="004377C2" w:rsidRPr="00BE3C62" w:rsidRDefault="004377C2" w:rsidP="00BE3C62">
            <w:pPr>
              <w:pStyle w:val="TAL"/>
              <w:rPr>
                <w:sz w:val="16"/>
              </w:rPr>
            </w:pPr>
            <w:r w:rsidRPr="00BE3C62">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E039" w14:textId="77777777" w:rsidR="004377C2" w:rsidRPr="00BE3C62" w:rsidRDefault="004377C2" w:rsidP="00BE3C62">
            <w:pPr>
              <w:pStyle w:val="TAL"/>
              <w:rPr>
                <w:sz w:val="16"/>
              </w:rPr>
            </w:pPr>
            <w:r w:rsidRPr="00BE3C62">
              <w:rPr>
                <w:sz w:val="16"/>
              </w:rPr>
              <w:t>revised</w:t>
            </w:r>
          </w:p>
        </w:tc>
      </w:tr>
      <w:tr w:rsidR="00BE3C62" w:rsidRPr="00BE3C62" w14:paraId="7723D13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92A4" w14:textId="77777777" w:rsidR="004377C2" w:rsidRPr="00BE3C62" w:rsidRDefault="004377C2" w:rsidP="00BE3C62">
            <w:pPr>
              <w:pStyle w:val="TAL"/>
              <w:rPr>
                <w:sz w:val="16"/>
              </w:rPr>
            </w:pPr>
            <w:r w:rsidRPr="00BE3C62">
              <w:rPr>
                <w:sz w:val="16"/>
              </w:rPr>
              <w:t>C4-214813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521A" w14:textId="77777777" w:rsidR="004377C2" w:rsidRPr="00BE3C62" w:rsidRDefault="004377C2" w:rsidP="00BE3C62">
            <w:pPr>
              <w:pStyle w:val="TAL"/>
              <w:rPr>
                <w:sz w:val="16"/>
              </w:rPr>
            </w:pPr>
            <w:r w:rsidRPr="00BE3C62">
              <w:rPr>
                <w:sz w:val="16"/>
              </w:rPr>
              <w:t>Network access control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95F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5156"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23B7" w14:textId="77777777" w:rsidR="004377C2" w:rsidRPr="00BE3C62" w:rsidRDefault="004377C2" w:rsidP="00BE3C62">
            <w:pPr>
              <w:pStyle w:val="TAL"/>
              <w:rPr>
                <w:sz w:val="16"/>
              </w:rPr>
            </w:pPr>
            <w:r w:rsidRPr="00BE3C62">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6E44A"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0EFA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D4C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D9A8D" w14:textId="77777777" w:rsidR="004377C2" w:rsidRPr="00BE3C62" w:rsidRDefault="004377C2" w:rsidP="00BE3C62">
            <w:pPr>
              <w:pStyle w:val="TAL"/>
              <w:rPr>
                <w:sz w:val="16"/>
              </w:rPr>
            </w:pPr>
            <w:r w:rsidRPr="00BE3C62">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FF45" w14:textId="77777777" w:rsidR="004377C2" w:rsidRPr="00BE3C62" w:rsidRDefault="004377C2" w:rsidP="00BE3C62">
            <w:pPr>
              <w:pStyle w:val="TAL"/>
              <w:rPr>
                <w:sz w:val="16"/>
              </w:rPr>
            </w:pPr>
            <w:r w:rsidRPr="00BE3C62">
              <w:rPr>
                <w:sz w:val="16"/>
              </w:rPr>
              <w:t>agreed</w:t>
            </w:r>
          </w:p>
        </w:tc>
      </w:tr>
      <w:tr w:rsidR="00BE3C62" w:rsidRPr="00BE3C62" w14:paraId="5087D58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C19C" w14:textId="77777777" w:rsidR="004377C2" w:rsidRPr="00BE3C62" w:rsidRDefault="004377C2" w:rsidP="00BE3C62">
            <w:pPr>
              <w:pStyle w:val="TAL"/>
              <w:rPr>
                <w:sz w:val="16"/>
              </w:rPr>
            </w:pPr>
            <w:r w:rsidRPr="00BE3C62">
              <w:rPr>
                <w:sz w:val="16"/>
              </w:rPr>
              <w:t>C4-214066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9521D" w14:textId="77777777" w:rsidR="004377C2" w:rsidRPr="00BE3C62" w:rsidRDefault="004377C2" w:rsidP="00BE3C62">
            <w:pPr>
              <w:pStyle w:val="TAL"/>
              <w:rPr>
                <w:sz w:val="16"/>
              </w:rPr>
            </w:pPr>
            <w:r w:rsidRPr="00BE3C62">
              <w:rPr>
                <w:sz w:val="16"/>
              </w:rPr>
              <w:t>Authentication by AAA server in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0179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31C0"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7A4D" w14:textId="77777777" w:rsidR="004377C2" w:rsidRPr="00BE3C62" w:rsidRDefault="004377C2" w:rsidP="00BE3C62">
            <w:pPr>
              <w:pStyle w:val="TAL"/>
              <w:rPr>
                <w:sz w:val="16"/>
              </w:rPr>
            </w:pPr>
            <w:r w:rsidRPr="00BE3C62">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B70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BC2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7B96"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0BA5" w14:textId="77777777" w:rsidR="004377C2" w:rsidRPr="00BE3C62" w:rsidRDefault="004377C2" w:rsidP="00BE3C62">
            <w:pPr>
              <w:pStyle w:val="TAL"/>
              <w:rPr>
                <w:sz w:val="16"/>
              </w:rPr>
            </w:pPr>
            <w:r w:rsidRPr="00BE3C62">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B731" w14:textId="77777777" w:rsidR="004377C2" w:rsidRPr="00BE3C62" w:rsidRDefault="004377C2" w:rsidP="00BE3C62">
            <w:pPr>
              <w:pStyle w:val="TAL"/>
              <w:rPr>
                <w:sz w:val="16"/>
              </w:rPr>
            </w:pPr>
            <w:r w:rsidRPr="00BE3C62">
              <w:rPr>
                <w:sz w:val="16"/>
              </w:rPr>
              <w:t>revised</w:t>
            </w:r>
          </w:p>
        </w:tc>
      </w:tr>
      <w:tr w:rsidR="00BE3C62" w:rsidRPr="00BE3C62" w14:paraId="25987F9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5AB8" w14:textId="77777777" w:rsidR="004377C2" w:rsidRPr="00BE3C62" w:rsidRDefault="004377C2" w:rsidP="00BE3C62">
            <w:pPr>
              <w:pStyle w:val="TAL"/>
              <w:rPr>
                <w:sz w:val="16"/>
              </w:rPr>
            </w:pPr>
            <w:r w:rsidRPr="00BE3C62">
              <w:rPr>
                <w:sz w:val="16"/>
              </w:rPr>
              <w:t>C4-214814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CE5CF" w14:textId="77777777" w:rsidR="004377C2" w:rsidRPr="00BE3C62" w:rsidRDefault="004377C2" w:rsidP="00BE3C62">
            <w:pPr>
              <w:pStyle w:val="TAL"/>
              <w:rPr>
                <w:sz w:val="16"/>
              </w:rPr>
            </w:pPr>
            <w:r w:rsidRPr="00BE3C62">
              <w:rPr>
                <w:sz w:val="16"/>
              </w:rPr>
              <w:t>Authentication by AAA server in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9336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5E456"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5A2FC" w14:textId="77777777" w:rsidR="004377C2" w:rsidRPr="00BE3C62" w:rsidRDefault="004377C2" w:rsidP="00BE3C62">
            <w:pPr>
              <w:pStyle w:val="TAL"/>
              <w:rPr>
                <w:sz w:val="16"/>
              </w:rPr>
            </w:pPr>
            <w:r w:rsidRPr="00BE3C62">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A56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D34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2395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AEEC" w14:textId="77777777" w:rsidR="004377C2" w:rsidRPr="00BE3C62" w:rsidRDefault="004377C2" w:rsidP="00BE3C62">
            <w:pPr>
              <w:pStyle w:val="TAL"/>
              <w:rPr>
                <w:sz w:val="16"/>
              </w:rPr>
            </w:pPr>
            <w:r w:rsidRPr="00BE3C62">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784A" w14:textId="77777777" w:rsidR="004377C2" w:rsidRPr="00BE3C62" w:rsidRDefault="004377C2" w:rsidP="00BE3C62">
            <w:pPr>
              <w:pStyle w:val="TAL"/>
              <w:rPr>
                <w:sz w:val="16"/>
              </w:rPr>
            </w:pPr>
            <w:r w:rsidRPr="00BE3C62">
              <w:rPr>
                <w:sz w:val="16"/>
              </w:rPr>
              <w:t>revised</w:t>
            </w:r>
          </w:p>
        </w:tc>
      </w:tr>
      <w:tr w:rsidR="00BE3C62" w:rsidRPr="00BE3C62" w14:paraId="3D2B806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42A8" w14:textId="77777777" w:rsidR="004377C2" w:rsidRPr="00BE3C62" w:rsidRDefault="004377C2" w:rsidP="00BE3C62">
            <w:pPr>
              <w:pStyle w:val="TAL"/>
              <w:rPr>
                <w:sz w:val="16"/>
              </w:rPr>
            </w:pPr>
            <w:r w:rsidRPr="00BE3C62">
              <w:rPr>
                <w:sz w:val="16"/>
              </w:rPr>
              <w:t>C4-214856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10478" w14:textId="77777777" w:rsidR="004377C2" w:rsidRPr="00BE3C62" w:rsidRDefault="004377C2" w:rsidP="00BE3C62">
            <w:pPr>
              <w:pStyle w:val="TAL"/>
              <w:rPr>
                <w:sz w:val="16"/>
              </w:rPr>
            </w:pPr>
            <w:r w:rsidRPr="00BE3C62">
              <w:rPr>
                <w:sz w:val="16"/>
              </w:rPr>
              <w:t>Authentication by AAA server in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367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B9B7"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C81B1" w14:textId="77777777" w:rsidR="004377C2" w:rsidRPr="00BE3C62" w:rsidRDefault="004377C2" w:rsidP="00BE3C62">
            <w:pPr>
              <w:pStyle w:val="TAL"/>
              <w:rPr>
                <w:sz w:val="16"/>
              </w:rPr>
            </w:pPr>
            <w:r w:rsidRPr="00BE3C62">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1F79"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12F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5571"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7D03" w14:textId="77777777" w:rsidR="004377C2" w:rsidRPr="00BE3C62" w:rsidRDefault="004377C2" w:rsidP="00BE3C62">
            <w:pPr>
              <w:pStyle w:val="TAL"/>
              <w:rPr>
                <w:sz w:val="16"/>
              </w:rPr>
            </w:pPr>
            <w:r w:rsidRPr="00BE3C62">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8EF7" w14:textId="77777777" w:rsidR="004377C2" w:rsidRPr="00BE3C62" w:rsidRDefault="004377C2" w:rsidP="00BE3C62">
            <w:pPr>
              <w:pStyle w:val="TAL"/>
              <w:rPr>
                <w:sz w:val="16"/>
              </w:rPr>
            </w:pPr>
            <w:r w:rsidRPr="00BE3C62">
              <w:rPr>
                <w:sz w:val="16"/>
              </w:rPr>
              <w:t>agreed</w:t>
            </w:r>
          </w:p>
        </w:tc>
      </w:tr>
      <w:tr w:rsidR="00BE3C62" w:rsidRPr="00BE3C62" w14:paraId="68A14EB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0399" w14:textId="77777777" w:rsidR="004377C2" w:rsidRPr="00BE3C62" w:rsidRDefault="004377C2" w:rsidP="00BE3C62">
            <w:pPr>
              <w:pStyle w:val="TAL"/>
              <w:rPr>
                <w:sz w:val="16"/>
              </w:rPr>
            </w:pPr>
            <w:r w:rsidRPr="00BE3C62">
              <w:rPr>
                <w:sz w:val="16"/>
              </w:rPr>
              <w:t>C4-214081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CFD0" w14:textId="77777777" w:rsidR="004377C2" w:rsidRPr="00BE3C62" w:rsidRDefault="004377C2" w:rsidP="00BE3C62">
            <w:pPr>
              <w:pStyle w:val="TAL"/>
              <w:rPr>
                <w:sz w:val="16"/>
              </w:rPr>
            </w:pPr>
            <w:r w:rsidRPr="00BE3C62">
              <w:rPr>
                <w:sz w:val="16"/>
              </w:rPr>
              <w:t>Authentication for the UE accesses from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202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42FD"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DC2B" w14:textId="77777777" w:rsidR="004377C2" w:rsidRPr="00BE3C62" w:rsidRDefault="004377C2" w:rsidP="00BE3C62">
            <w:pPr>
              <w:pStyle w:val="TAL"/>
              <w:rPr>
                <w:sz w:val="16"/>
              </w:rPr>
            </w:pPr>
            <w:r w:rsidRPr="00BE3C62">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4BE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383C"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22A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0842" w14:textId="77777777" w:rsidR="004377C2" w:rsidRPr="00BE3C62" w:rsidRDefault="004377C2" w:rsidP="00BE3C62">
            <w:pPr>
              <w:pStyle w:val="TAL"/>
              <w:rPr>
                <w:sz w:val="16"/>
              </w:rPr>
            </w:pPr>
            <w:r w:rsidRPr="00BE3C62">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BBC5" w14:textId="77777777" w:rsidR="004377C2" w:rsidRPr="00BE3C62" w:rsidRDefault="004377C2" w:rsidP="00BE3C62">
            <w:pPr>
              <w:pStyle w:val="TAL"/>
              <w:rPr>
                <w:sz w:val="16"/>
              </w:rPr>
            </w:pPr>
            <w:r w:rsidRPr="00BE3C62">
              <w:rPr>
                <w:sz w:val="16"/>
              </w:rPr>
              <w:t>agreed</w:t>
            </w:r>
          </w:p>
        </w:tc>
      </w:tr>
      <w:tr w:rsidR="00BE3C62" w:rsidRPr="00BE3C62" w14:paraId="68DDB61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53CF0" w14:textId="77777777" w:rsidR="004377C2" w:rsidRPr="00BE3C62" w:rsidRDefault="004377C2" w:rsidP="00BE3C62">
            <w:pPr>
              <w:pStyle w:val="TAL"/>
              <w:rPr>
                <w:sz w:val="16"/>
              </w:rPr>
            </w:pPr>
            <w:r w:rsidRPr="00BE3C62">
              <w:rPr>
                <w:sz w:val="16"/>
              </w:rPr>
              <w:t>C4-214082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8C18" w14:textId="77777777" w:rsidR="004377C2" w:rsidRPr="00BE3C62" w:rsidRDefault="004377C2" w:rsidP="00BE3C62">
            <w:pPr>
              <w:pStyle w:val="TAL"/>
              <w:rPr>
                <w:sz w:val="16"/>
              </w:rPr>
            </w:pPr>
            <w:r w:rsidRPr="00BE3C62">
              <w:rPr>
                <w:sz w:val="16"/>
              </w:rPr>
              <w:t>Authentication for the UE accesses from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E447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8714"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EF6FE" w14:textId="77777777" w:rsidR="004377C2" w:rsidRPr="00BE3C62" w:rsidRDefault="004377C2" w:rsidP="00BE3C62">
            <w:pPr>
              <w:pStyle w:val="TAL"/>
              <w:rPr>
                <w:sz w:val="16"/>
              </w:rPr>
            </w:pPr>
            <w:r w:rsidRPr="00BE3C62">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10E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D18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BB4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4698" w14:textId="77777777" w:rsidR="004377C2" w:rsidRPr="00BE3C62" w:rsidRDefault="004377C2" w:rsidP="00BE3C62">
            <w:pPr>
              <w:pStyle w:val="TAL"/>
              <w:rPr>
                <w:sz w:val="16"/>
              </w:rPr>
            </w:pPr>
            <w:r w:rsidRPr="00BE3C62">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3C51" w14:textId="77777777" w:rsidR="004377C2" w:rsidRPr="00BE3C62" w:rsidRDefault="004377C2" w:rsidP="00BE3C62">
            <w:pPr>
              <w:pStyle w:val="TAL"/>
              <w:rPr>
                <w:sz w:val="16"/>
              </w:rPr>
            </w:pPr>
            <w:r w:rsidRPr="00BE3C62">
              <w:rPr>
                <w:sz w:val="16"/>
              </w:rPr>
              <w:t>agreed</w:t>
            </w:r>
          </w:p>
        </w:tc>
      </w:tr>
      <w:tr w:rsidR="00BE3C62" w:rsidRPr="00BE3C62" w14:paraId="613342C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F287C" w14:textId="77777777" w:rsidR="004377C2" w:rsidRPr="00BE3C62" w:rsidRDefault="004377C2" w:rsidP="00BE3C62">
            <w:pPr>
              <w:pStyle w:val="TAL"/>
              <w:rPr>
                <w:sz w:val="16"/>
              </w:rPr>
            </w:pPr>
            <w:r w:rsidRPr="00BE3C62">
              <w:rPr>
                <w:sz w:val="16"/>
              </w:rPr>
              <w:t>C4-214086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E342" w14:textId="77777777" w:rsidR="004377C2" w:rsidRPr="00BE3C62" w:rsidRDefault="004377C2" w:rsidP="00BE3C62">
            <w:pPr>
              <w:pStyle w:val="TAL"/>
              <w:rPr>
                <w:sz w:val="16"/>
              </w:rPr>
            </w:pPr>
            <w:r w:rsidRPr="00BE3C62">
              <w:rPr>
                <w:sz w:val="16"/>
              </w:rPr>
              <w:t>Update PGW FQDN in the SMF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160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89CC1"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50FB" w14:textId="77777777" w:rsidR="004377C2" w:rsidRPr="00BE3C62" w:rsidRDefault="004377C2" w:rsidP="00BE3C62">
            <w:pPr>
              <w:pStyle w:val="TAL"/>
              <w:rPr>
                <w:sz w:val="16"/>
              </w:rPr>
            </w:pPr>
            <w:r w:rsidRPr="00BE3C62">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A83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740A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945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BEDE"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2384" w14:textId="77777777" w:rsidR="004377C2" w:rsidRPr="00BE3C62" w:rsidRDefault="004377C2" w:rsidP="00BE3C62">
            <w:pPr>
              <w:pStyle w:val="TAL"/>
              <w:rPr>
                <w:sz w:val="16"/>
              </w:rPr>
            </w:pPr>
            <w:r w:rsidRPr="00BE3C62">
              <w:rPr>
                <w:sz w:val="16"/>
              </w:rPr>
              <w:t>revised</w:t>
            </w:r>
          </w:p>
        </w:tc>
      </w:tr>
      <w:tr w:rsidR="00BE3C62" w:rsidRPr="00BE3C62" w14:paraId="253AC6D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1B72" w14:textId="77777777" w:rsidR="004377C2" w:rsidRPr="00BE3C62" w:rsidRDefault="004377C2" w:rsidP="00BE3C62">
            <w:pPr>
              <w:pStyle w:val="TAL"/>
              <w:rPr>
                <w:sz w:val="16"/>
              </w:rPr>
            </w:pPr>
            <w:r w:rsidRPr="00BE3C62">
              <w:rPr>
                <w:sz w:val="16"/>
              </w:rPr>
              <w:t>C4-214648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8768" w14:textId="77777777" w:rsidR="004377C2" w:rsidRPr="00BE3C62" w:rsidRDefault="004377C2" w:rsidP="00BE3C62">
            <w:pPr>
              <w:pStyle w:val="TAL"/>
              <w:rPr>
                <w:sz w:val="16"/>
              </w:rPr>
            </w:pPr>
            <w:r w:rsidRPr="00BE3C62">
              <w:rPr>
                <w:sz w:val="16"/>
              </w:rPr>
              <w:t>Update PGW FQDN in the SMF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73F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22F2"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6672" w14:textId="77777777" w:rsidR="004377C2" w:rsidRPr="00BE3C62" w:rsidRDefault="004377C2" w:rsidP="00BE3C62">
            <w:pPr>
              <w:pStyle w:val="TAL"/>
              <w:rPr>
                <w:sz w:val="16"/>
              </w:rPr>
            </w:pPr>
            <w:r w:rsidRPr="00BE3C62">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F6A8"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C83A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FBA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23C5"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0313" w14:textId="77777777" w:rsidR="004377C2" w:rsidRPr="00BE3C62" w:rsidRDefault="004377C2" w:rsidP="00BE3C62">
            <w:pPr>
              <w:pStyle w:val="TAL"/>
              <w:rPr>
                <w:sz w:val="16"/>
              </w:rPr>
            </w:pPr>
            <w:r w:rsidRPr="00BE3C62">
              <w:rPr>
                <w:sz w:val="16"/>
              </w:rPr>
              <w:t>agreed</w:t>
            </w:r>
          </w:p>
        </w:tc>
      </w:tr>
      <w:tr w:rsidR="00BE3C62" w:rsidRPr="00BE3C62" w14:paraId="65B2127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34BD" w14:textId="77777777" w:rsidR="004377C2" w:rsidRPr="00BE3C62" w:rsidRDefault="004377C2" w:rsidP="00BE3C62">
            <w:pPr>
              <w:pStyle w:val="TAL"/>
              <w:rPr>
                <w:sz w:val="16"/>
              </w:rPr>
            </w:pPr>
            <w:r w:rsidRPr="00BE3C62">
              <w:rPr>
                <w:sz w:val="16"/>
              </w:rPr>
              <w:t>C4-214102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61751" w14:textId="77777777" w:rsidR="004377C2" w:rsidRPr="00BE3C62" w:rsidRDefault="004377C2" w:rsidP="00BE3C62">
            <w:pPr>
              <w:pStyle w:val="TAL"/>
              <w:rPr>
                <w:sz w:val="16"/>
              </w:rPr>
            </w:pPr>
            <w:r w:rsidRPr="00BE3C62">
              <w:rPr>
                <w:sz w:val="16"/>
              </w:rPr>
              <w:t>S-NSSAI subject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6468"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DA56D"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108D" w14:textId="77777777" w:rsidR="004377C2" w:rsidRPr="00BE3C62" w:rsidRDefault="004377C2" w:rsidP="00BE3C62">
            <w:pPr>
              <w:pStyle w:val="TAL"/>
              <w:rPr>
                <w:sz w:val="16"/>
              </w:rPr>
            </w:pPr>
            <w:r w:rsidRPr="00BE3C62">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D5C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03F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F2C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7FE9"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D488" w14:textId="77777777" w:rsidR="004377C2" w:rsidRPr="00BE3C62" w:rsidRDefault="004377C2" w:rsidP="00BE3C62">
            <w:pPr>
              <w:pStyle w:val="TAL"/>
              <w:rPr>
                <w:sz w:val="16"/>
              </w:rPr>
            </w:pPr>
            <w:r w:rsidRPr="00BE3C62">
              <w:rPr>
                <w:sz w:val="16"/>
              </w:rPr>
              <w:t>withdrawn</w:t>
            </w:r>
          </w:p>
        </w:tc>
      </w:tr>
      <w:tr w:rsidR="00BE3C62" w:rsidRPr="00BE3C62" w14:paraId="6F5160E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32E4" w14:textId="77777777" w:rsidR="004377C2" w:rsidRPr="00BE3C62" w:rsidRDefault="004377C2" w:rsidP="00BE3C62">
            <w:pPr>
              <w:pStyle w:val="TAL"/>
              <w:rPr>
                <w:sz w:val="16"/>
              </w:rPr>
            </w:pPr>
            <w:r w:rsidRPr="00BE3C62">
              <w:rPr>
                <w:sz w:val="16"/>
              </w:rPr>
              <w:t>C4-214114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5DBA" w14:textId="77777777" w:rsidR="004377C2" w:rsidRPr="00BE3C62" w:rsidRDefault="004377C2" w:rsidP="00BE3C62">
            <w:pPr>
              <w:pStyle w:val="TAL"/>
              <w:rPr>
                <w:sz w:val="16"/>
              </w:rPr>
            </w:pPr>
            <w:r w:rsidRPr="00BE3C62">
              <w:rPr>
                <w:sz w:val="16"/>
              </w:rPr>
              <w:t>GMLC-Numer in LcsMoData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56A6"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1358"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E652" w14:textId="77777777" w:rsidR="004377C2" w:rsidRPr="00BE3C62" w:rsidRDefault="004377C2" w:rsidP="00BE3C62">
            <w:pPr>
              <w:pStyle w:val="TAL"/>
              <w:rPr>
                <w:sz w:val="16"/>
              </w:rPr>
            </w:pPr>
            <w:r w:rsidRPr="00BE3C62">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98F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89B5"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6CB5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48FC"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9B81" w14:textId="77777777" w:rsidR="004377C2" w:rsidRPr="00BE3C62" w:rsidRDefault="004377C2" w:rsidP="00BE3C62">
            <w:pPr>
              <w:pStyle w:val="TAL"/>
              <w:rPr>
                <w:sz w:val="16"/>
              </w:rPr>
            </w:pPr>
            <w:r w:rsidRPr="00BE3C62">
              <w:rPr>
                <w:sz w:val="16"/>
              </w:rPr>
              <w:t>postponed</w:t>
            </w:r>
          </w:p>
        </w:tc>
      </w:tr>
      <w:tr w:rsidR="00BE3C62" w:rsidRPr="00BE3C62" w14:paraId="2BD959F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065BA" w14:textId="77777777" w:rsidR="004377C2" w:rsidRPr="00BE3C62" w:rsidRDefault="004377C2" w:rsidP="00BE3C62">
            <w:pPr>
              <w:pStyle w:val="TAL"/>
              <w:rPr>
                <w:sz w:val="16"/>
              </w:rPr>
            </w:pPr>
            <w:r w:rsidRPr="00BE3C62">
              <w:rPr>
                <w:sz w:val="16"/>
              </w:rPr>
              <w:t>C4-214115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4D56" w14:textId="77777777" w:rsidR="004377C2" w:rsidRPr="00BE3C62" w:rsidRDefault="004377C2" w:rsidP="00BE3C62">
            <w:pPr>
              <w:pStyle w:val="TAL"/>
              <w:rPr>
                <w:sz w:val="16"/>
              </w:rPr>
            </w:pPr>
            <w:r w:rsidRPr="00BE3C62">
              <w:rPr>
                <w:sz w:val="16"/>
              </w:rPr>
              <w:t>GMLC-Numer in LcsMoData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C1FF"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920BD"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C8FA" w14:textId="77777777" w:rsidR="004377C2" w:rsidRPr="00BE3C62" w:rsidRDefault="004377C2" w:rsidP="00BE3C62">
            <w:pPr>
              <w:pStyle w:val="TAL"/>
              <w:rPr>
                <w:sz w:val="16"/>
              </w:rPr>
            </w:pPr>
            <w:r w:rsidRPr="00BE3C62">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023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32C8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80B9"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F898"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2D2AE" w14:textId="77777777" w:rsidR="004377C2" w:rsidRPr="00BE3C62" w:rsidRDefault="004377C2" w:rsidP="00BE3C62">
            <w:pPr>
              <w:pStyle w:val="TAL"/>
              <w:rPr>
                <w:sz w:val="16"/>
              </w:rPr>
            </w:pPr>
            <w:r w:rsidRPr="00BE3C62">
              <w:rPr>
                <w:sz w:val="16"/>
              </w:rPr>
              <w:t>postponed</w:t>
            </w:r>
          </w:p>
        </w:tc>
      </w:tr>
      <w:tr w:rsidR="00BE3C62" w:rsidRPr="00BE3C62" w14:paraId="7D98FC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D4334" w14:textId="77777777" w:rsidR="004377C2" w:rsidRPr="00BE3C62" w:rsidRDefault="004377C2" w:rsidP="00BE3C62">
            <w:pPr>
              <w:pStyle w:val="TAL"/>
              <w:rPr>
                <w:sz w:val="16"/>
              </w:rPr>
            </w:pPr>
            <w:r w:rsidRPr="00BE3C62">
              <w:rPr>
                <w:sz w:val="16"/>
              </w:rPr>
              <w:t>C4-214123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0000" w14:textId="77777777" w:rsidR="004377C2" w:rsidRPr="00BE3C62" w:rsidRDefault="004377C2" w:rsidP="00BE3C62">
            <w:pPr>
              <w:pStyle w:val="TAL"/>
              <w:rPr>
                <w:sz w:val="16"/>
              </w:rPr>
            </w:pPr>
            <w:r w:rsidRPr="00BE3C62">
              <w:rPr>
                <w:sz w:val="16"/>
              </w:rPr>
              <w:t>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4DF3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D578"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19D0" w14:textId="77777777" w:rsidR="004377C2" w:rsidRPr="00BE3C62" w:rsidRDefault="004377C2" w:rsidP="00BE3C62">
            <w:pPr>
              <w:pStyle w:val="TAL"/>
              <w:rPr>
                <w:sz w:val="16"/>
              </w:rPr>
            </w:pPr>
            <w:r w:rsidRPr="00BE3C62">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1036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C3AC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86D51"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81A8"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03F1" w14:textId="77777777" w:rsidR="004377C2" w:rsidRPr="00BE3C62" w:rsidRDefault="004377C2" w:rsidP="00BE3C62">
            <w:pPr>
              <w:pStyle w:val="TAL"/>
              <w:rPr>
                <w:sz w:val="16"/>
              </w:rPr>
            </w:pPr>
            <w:r w:rsidRPr="00BE3C62">
              <w:rPr>
                <w:sz w:val="16"/>
              </w:rPr>
              <w:t>agreed</w:t>
            </w:r>
          </w:p>
        </w:tc>
      </w:tr>
      <w:tr w:rsidR="00BE3C62" w:rsidRPr="00BE3C62" w14:paraId="1BA9566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80309" w14:textId="77777777" w:rsidR="004377C2" w:rsidRPr="00BE3C62" w:rsidRDefault="004377C2" w:rsidP="00BE3C62">
            <w:pPr>
              <w:pStyle w:val="TAL"/>
              <w:rPr>
                <w:sz w:val="16"/>
              </w:rPr>
            </w:pPr>
            <w:r w:rsidRPr="00BE3C62">
              <w:rPr>
                <w:sz w:val="16"/>
              </w:rPr>
              <w:t>C4-214128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67C8" w14:textId="77777777" w:rsidR="004377C2" w:rsidRPr="00BE3C62" w:rsidRDefault="004377C2" w:rsidP="00BE3C62">
            <w:pPr>
              <w:pStyle w:val="TAL"/>
              <w:rPr>
                <w:sz w:val="16"/>
              </w:rPr>
            </w:pPr>
            <w:r w:rsidRPr="00BE3C62">
              <w:rPr>
                <w:sz w:val="16"/>
              </w:rPr>
              <w:t>NF Services consumed by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32B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156E"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0855" w14:textId="77777777" w:rsidR="004377C2" w:rsidRPr="00BE3C62" w:rsidRDefault="004377C2" w:rsidP="00BE3C62">
            <w:pPr>
              <w:pStyle w:val="TAL"/>
              <w:rPr>
                <w:sz w:val="16"/>
              </w:rPr>
            </w:pPr>
            <w:r w:rsidRPr="00BE3C62">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89E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773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850E"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2369"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24E5" w14:textId="77777777" w:rsidR="004377C2" w:rsidRPr="00BE3C62" w:rsidRDefault="004377C2" w:rsidP="00BE3C62">
            <w:pPr>
              <w:pStyle w:val="TAL"/>
              <w:rPr>
                <w:sz w:val="16"/>
              </w:rPr>
            </w:pPr>
            <w:r w:rsidRPr="00BE3C62">
              <w:rPr>
                <w:sz w:val="16"/>
              </w:rPr>
              <w:t>revised</w:t>
            </w:r>
          </w:p>
        </w:tc>
      </w:tr>
      <w:tr w:rsidR="00BE3C62" w:rsidRPr="00BE3C62" w14:paraId="7741224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D63B" w14:textId="77777777" w:rsidR="004377C2" w:rsidRPr="00BE3C62" w:rsidRDefault="004377C2" w:rsidP="00BE3C62">
            <w:pPr>
              <w:pStyle w:val="TAL"/>
              <w:rPr>
                <w:sz w:val="16"/>
              </w:rPr>
            </w:pPr>
            <w:r w:rsidRPr="00BE3C62">
              <w:rPr>
                <w:sz w:val="16"/>
              </w:rPr>
              <w:t>C4-214649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7857" w14:textId="77777777" w:rsidR="004377C2" w:rsidRPr="00BE3C62" w:rsidRDefault="004377C2" w:rsidP="00BE3C62">
            <w:pPr>
              <w:pStyle w:val="TAL"/>
              <w:rPr>
                <w:sz w:val="16"/>
              </w:rPr>
            </w:pPr>
            <w:r w:rsidRPr="00BE3C62">
              <w:rPr>
                <w:sz w:val="16"/>
              </w:rPr>
              <w:t>NF Services consumed by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47274"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A59A"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0080" w14:textId="77777777" w:rsidR="004377C2" w:rsidRPr="00BE3C62" w:rsidRDefault="004377C2" w:rsidP="00BE3C62">
            <w:pPr>
              <w:pStyle w:val="TAL"/>
              <w:rPr>
                <w:sz w:val="16"/>
              </w:rPr>
            </w:pPr>
            <w:r w:rsidRPr="00BE3C62">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1C9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E05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D02AA"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F40B"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445A" w14:textId="77777777" w:rsidR="004377C2" w:rsidRPr="00BE3C62" w:rsidRDefault="004377C2" w:rsidP="00BE3C62">
            <w:pPr>
              <w:pStyle w:val="TAL"/>
              <w:rPr>
                <w:sz w:val="16"/>
              </w:rPr>
            </w:pPr>
            <w:r w:rsidRPr="00BE3C62">
              <w:rPr>
                <w:sz w:val="16"/>
              </w:rPr>
              <w:t>agreed</w:t>
            </w:r>
          </w:p>
        </w:tc>
      </w:tr>
      <w:tr w:rsidR="00BE3C62" w:rsidRPr="00BE3C62" w14:paraId="0A7BB23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D3273" w14:textId="77777777" w:rsidR="004377C2" w:rsidRPr="00BE3C62" w:rsidRDefault="004377C2" w:rsidP="00BE3C62">
            <w:pPr>
              <w:pStyle w:val="TAL"/>
              <w:rPr>
                <w:sz w:val="16"/>
              </w:rPr>
            </w:pPr>
            <w:r w:rsidRPr="00BE3C62">
              <w:rPr>
                <w:sz w:val="16"/>
              </w:rPr>
              <w:t>C4-214162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16DC" w14:textId="77777777" w:rsidR="004377C2" w:rsidRPr="00BE3C62" w:rsidRDefault="004377C2" w:rsidP="00BE3C62">
            <w:pPr>
              <w:pStyle w:val="TAL"/>
              <w:rPr>
                <w:sz w:val="16"/>
              </w:rPr>
            </w:pPr>
            <w:r w:rsidRPr="00BE3C62">
              <w:rPr>
                <w:sz w:val="16"/>
              </w:rPr>
              <w:t>Expected UE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A86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C2169"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7B62" w14:textId="77777777" w:rsidR="004377C2" w:rsidRPr="00BE3C62" w:rsidRDefault="004377C2" w:rsidP="00BE3C62">
            <w:pPr>
              <w:pStyle w:val="TAL"/>
              <w:rPr>
                <w:sz w:val="16"/>
              </w:rPr>
            </w:pPr>
            <w:r w:rsidRPr="00BE3C62">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27F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B52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44AA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B134"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AC4C6" w14:textId="77777777" w:rsidR="004377C2" w:rsidRPr="00BE3C62" w:rsidRDefault="004377C2" w:rsidP="00BE3C62">
            <w:pPr>
              <w:pStyle w:val="TAL"/>
              <w:rPr>
                <w:sz w:val="16"/>
              </w:rPr>
            </w:pPr>
            <w:r w:rsidRPr="00BE3C62">
              <w:rPr>
                <w:sz w:val="16"/>
              </w:rPr>
              <w:t>agreed</w:t>
            </w:r>
          </w:p>
        </w:tc>
      </w:tr>
      <w:tr w:rsidR="00BE3C62" w:rsidRPr="00BE3C62" w14:paraId="447FE9B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394D" w14:textId="77777777" w:rsidR="004377C2" w:rsidRPr="00BE3C62" w:rsidRDefault="004377C2" w:rsidP="00BE3C62">
            <w:pPr>
              <w:pStyle w:val="TAL"/>
              <w:rPr>
                <w:sz w:val="16"/>
              </w:rPr>
            </w:pPr>
            <w:r w:rsidRPr="00BE3C62">
              <w:rPr>
                <w:sz w:val="16"/>
              </w:rPr>
              <w:t>C4-214163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1297" w14:textId="77777777" w:rsidR="004377C2" w:rsidRPr="00BE3C62" w:rsidRDefault="004377C2" w:rsidP="00BE3C62">
            <w:pPr>
              <w:pStyle w:val="TAL"/>
              <w:rPr>
                <w:sz w:val="16"/>
              </w:rPr>
            </w:pPr>
            <w:r w:rsidRPr="00BE3C62">
              <w:rPr>
                <w:sz w:val="16"/>
              </w:rPr>
              <w:t>ImsVoPs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1FF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4342"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36D6" w14:textId="77777777" w:rsidR="004377C2" w:rsidRPr="00BE3C62" w:rsidRDefault="004377C2" w:rsidP="00BE3C62">
            <w:pPr>
              <w:pStyle w:val="TAL"/>
              <w:rPr>
                <w:sz w:val="16"/>
              </w:rPr>
            </w:pPr>
            <w:r w:rsidRPr="00BE3C62">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16CF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DC3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591A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0A60E"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F3563" w14:textId="77777777" w:rsidR="004377C2" w:rsidRPr="00BE3C62" w:rsidRDefault="004377C2" w:rsidP="00BE3C62">
            <w:pPr>
              <w:pStyle w:val="TAL"/>
              <w:rPr>
                <w:sz w:val="16"/>
              </w:rPr>
            </w:pPr>
            <w:r w:rsidRPr="00BE3C62">
              <w:rPr>
                <w:sz w:val="16"/>
              </w:rPr>
              <w:t>agreed</w:t>
            </w:r>
          </w:p>
        </w:tc>
      </w:tr>
      <w:tr w:rsidR="00BE3C62" w:rsidRPr="00BE3C62" w14:paraId="26D439C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CCCA" w14:textId="77777777" w:rsidR="004377C2" w:rsidRPr="00BE3C62" w:rsidRDefault="004377C2" w:rsidP="00BE3C62">
            <w:pPr>
              <w:pStyle w:val="TAL"/>
              <w:rPr>
                <w:sz w:val="16"/>
              </w:rPr>
            </w:pPr>
            <w:r w:rsidRPr="00BE3C62">
              <w:rPr>
                <w:sz w:val="16"/>
              </w:rPr>
              <w:t>C4-214164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16901" w14:textId="77777777" w:rsidR="004377C2" w:rsidRPr="00BE3C62" w:rsidRDefault="004377C2" w:rsidP="00BE3C62">
            <w:pPr>
              <w:pStyle w:val="TAL"/>
              <w:rPr>
                <w:sz w:val="16"/>
              </w:rPr>
            </w:pPr>
            <w:r w:rsidRPr="00BE3C62">
              <w:rPr>
                <w:sz w:val="16"/>
              </w:rPr>
              <w:t>Clarification on the number of Subscribed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61C8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9C90"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2B63" w14:textId="77777777" w:rsidR="004377C2" w:rsidRPr="00BE3C62" w:rsidRDefault="004377C2" w:rsidP="00BE3C62">
            <w:pPr>
              <w:pStyle w:val="TAL"/>
              <w:rPr>
                <w:sz w:val="16"/>
              </w:rPr>
            </w:pPr>
            <w:r w:rsidRPr="00BE3C62">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3E1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035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451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B848"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557C" w14:textId="77777777" w:rsidR="004377C2" w:rsidRPr="00BE3C62" w:rsidRDefault="004377C2" w:rsidP="00BE3C62">
            <w:pPr>
              <w:pStyle w:val="TAL"/>
              <w:rPr>
                <w:sz w:val="16"/>
              </w:rPr>
            </w:pPr>
            <w:r w:rsidRPr="00BE3C62">
              <w:rPr>
                <w:sz w:val="16"/>
              </w:rPr>
              <w:t>revised</w:t>
            </w:r>
          </w:p>
        </w:tc>
      </w:tr>
      <w:tr w:rsidR="00BE3C62" w:rsidRPr="00BE3C62" w14:paraId="139D939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8F4A" w14:textId="77777777" w:rsidR="004377C2" w:rsidRPr="00BE3C62" w:rsidRDefault="004377C2" w:rsidP="00BE3C62">
            <w:pPr>
              <w:pStyle w:val="TAL"/>
              <w:rPr>
                <w:sz w:val="16"/>
              </w:rPr>
            </w:pPr>
            <w:r w:rsidRPr="00BE3C62">
              <w:rPr>
                <w:sz w:val="16"/>
              </w:rPr>
              <w:t>C4-214582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AD75D" w14:textId="77777777" w:rsidR="004377C2" w:rsidRPr="00BE3C62" w:rsidRDefault="004377C2" w:rsidP="00BE3C62">
            <w:pPr>
              <w:pStyle w:val="TAL"/>
              <w:rPr>
                <w:sz w:val="16"/>
              </w:rPr>
            </w:pPr>
            <w:r w:rsidRPr="00BE3C62">
              <w:rPr>
                <w:sz w:val="16"/>
              </w:rPr>
              <w:t>Clarification on the number of Subscribed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4B73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AE2B"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84C2" w14:textId="77777777" w:rsidR="004377C2" w:rsidRPr="00BE3C62" w:rsidRDefault="004377C2" w:rsidP="00BE3C62">
            <w:pPr>
              <w:pStyle w:val="TAL"/>
              <w:rPr>
                <w:sz w:val="16"/>
              </w:rPr>
            </w:pPr>
            <w:r w:rsidRPr="00BE3C62">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D7DA"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183B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6BBD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7E45"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F721" w14:textId="77777777" w:rsidR="004377C2" w:rsidRPr="00BE3C62" w:rsidRDefault="004377C2" w:rsidP="00BE3C62">
            <w:pPr>
              <w:pStyle w:val="TAL"/>
              <w:rPr>
                <w:sz w:val="16"/>
              </w:rPr>
            </w:pPr>
            <w:r w:rsidRPr="00BE3C62">
              <w:rPr>
                <w:sz w:val="16"/>
              </w:rPr>
              <w:t>agreed</w:t>
            </w:r>
          </w:p>
        </w:tc>
      </w:tr>
      <w:tr w:rsidR="00BE3C62" w:rsidRPr="00BE3C62" w14:paraId="2683658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EEB4" w14:textId="77777777" w:rsidR="004377C2" w:rsidRPr="00BE3C62" w:rsidRDefault="004377C2" w:rsidP="00BE3C62">
            <w:pPr>
              <w:pStyle w:val="TAL"/>
              <w:rPr>
                <w:sz w:val="16"/>
              </w:rPr>
            </w:pPr>
            <w:r w:rsidRPr="00BE3C62">
              <w:rPr>
                <w:sz w:val="16"/>
              </w:rPr>
              <w:t>C4-214165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C3EBC" w14:textId="77777777" w:rsidR="004377C2" w:rsidRPr="00BE3C62" w:rsidRDefault="004377C2" w:rsidP="00BE3C62">
            <w:pPr>
              <w:pStyle w:val="TAL"/>
              <w:rPr>
                <w:sz w:val="16"/>
              </w:rPr>
            </w:pPr>
            <w:r w:rsidRPr="00BE3C62">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C03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B2A9"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A51B" w14:textId="77777777" w:rsidR="004377C2" w:rsidRPr="00BE3C62" w:rsidRDefault="004377C2" w:rsidP="00BE3C62">
            <w:pPr>
              <w:pStyle w:val="TAL"/>
              <w:rPr>
                <w:sz w:val="16"/>
              </w:rPr>
            </w:pPr>
            <w:r w:rsidRPr="00BE3C62">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E0F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91E2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5B81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58D3"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6F4C" w14:textId="77777777" w:rsidR="004377C2" w:rsidRPr="00BE3C62" w:rsidRDefault="004377C2" w:rsidP="00BE3C62">
            <w:pPr>
              <w:pStyle w:val="TAL"/>
              <w:rPr>
                <w:sz w:val="16"/>
              </w:rPr>
            </w:pPr>
            <w:r w:rsidRPr="00BE3C62">
              <w:rPr>
                <w:sz w:val="16"/>
              </w:rPr>
              <w:t>agreed</w:t>
            </w:r>
          </w:p>
        </w:tc>
      </w:tr>
      <w:tr w:rsidR="00BE3C62" w:rsidRPr="00BE3C62" w14:paraId="04A2F93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A478E" w14:textId="77777777" w:rsidR="004377C2" w:rsidRPr="00BE3C62" w:rsidRDefault="004377C2" w:rsidP="00BE3C62">
            <w:pPr>
              <w:pStyle w:val="TAL"/>
              <w:rPr>
                <w:sz w:val="16"/>
              </w:rPr>
            </w:pPr>
            <w:r w:rsidRPr="00BE3C62">
              <w:rPr>
                <w:sz w:val="16"/>
              </w:rPr>
              <w:t>C4-214167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7DAD1" w14:textId="77777777" w:rsidR="004377C2" w:rsidRPr="00BE3C62" w:rsidRDefault="004377C2" w:rsidP="00BE3C62">
            <w:pPr>
              <w:pStyle w:val="TAL"/>
              <w:rPr>
                <w:sz w:val="16"/>
              </w:rPr>
            </w:pPr>
            <w:r w:rsidRPr="00BE3C62">
              <w:rPr>
                <w:sz w:val="16"/>
              </w:rPr>
              <w:t>PGW-C+SMF registration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61A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97327"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623A" w14:textId="77777777" w:rsidR="004377C2" w:rsidRPr="00BE3C62" w:rsidRDefault="004377C2" w:rsidP="00BE3C62">
            <w:pPr>
              <w:pStyle w:val="TAL"/>
              <w:rPr>
                <w:sz w:val="16"/>
              </w:rPr>
            </w:pPr>
            <w:r w:rsidRPr="00BE3C62">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3AB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54AD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AAB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FAEF"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A0B4" w14:textId="77777777" w:rsidR="004377C2" w:rsidRPr="00BE3C62" w:rsidRDefault="004377C2" w:rsidP="00BE3C62">
            <w:pPr>
              <w:pStyle w:val="TAL"/>
              <w:rPr>
                <w:sz w:val="16"/>
              </w:rPr>
            </w:pPr>
            <w:r w:rsidRPr="00BE3C62">
              <w:rPr>
                <w:sz w:val="16"/>
              </w:rPr>
              <w:t>revised</w:t>
            </w:r>
          </w:p>
        </w:tc>
      </w:tr>
      <w:tr w:rsidR="00BE3C62" w:rsidRPr="00BE3C62" w14:paraId="7D79414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E5C2" w14:textId="77777777" w:rsidR="004377C2" w:rsidRPr="00BE3C62" w:rsidRDefault="004377C2" w:rsidP="00BE3C62">
            <w:pPr>
              <w:pStyle w:val="TAL"/>
              <w:rPr>
                <w:sz w:val="16"/>
              </w:rPr>
            </w:pPr>
            <w:r w:rsidRPr="00BE3C62">
              <w:rPr>
                <w:sz w:val="16"/>
              </w:rPr>
              <w:t>C4-214584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2C73" w14:textId="77777777" w:rsidR="004377C2" w:rsidRPr="00BE3C62" w:rsidRDefault="004377C2" w:rsidP="00BE3C62">
            <w:pPr>
              <w:pStyle w:val="TAL"/>
              <w:rPr>
                <w:sz w:val="16"/>
              </w:rPr>
            </w:pPr>
            <w:r w:rsidRPr="00BE3C62">
              <w:rPr>
                <w:sz w:val="16"/>
              </w:rPr>
              <w:t>PGW-C+SMF registration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C240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CC42"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C909" w14:textId="77777777" w:rsidR="004377C2" w:rsidRPr="00BE3C62" w:rsidRDefault="004377C2" w:rsidP="00BE3C62">
            <w:pPr>
              <w:pStyle w:val="TAL"/>
              <w:rPr>
                <w:sz w:val="16"/>
              </w:rPr>
            </w:pPr>
            <w:r w:rsidRPr="00BE3C62">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2111"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739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158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4DBC"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1E489" w14:textId="77777777" w:rsidR="004377C2" w:rsidRPr="00BE3C62" w:rsidRDefault="004377C2" w:rsidP="00BE3C62">
            <w:pPr>
              <w:pStyle w:val="TAL"/>
              <w:rPr>
                <w:sz w:val="16"/>
              </w:rPr>
            </w:pPr>
            <w:r w:rsidRPr="00BE3C62">
              <w:rPr>
                <w:sz w:val="16"/>
              </w:rPr>
              <w:t>agreed</w:t>
            </w:r>
          </w:p>
        </w:tc>
      </w:tr>
      <w:tr w:rsidR="00BE3C62" w:rsidRPr="00BE3C62" w14:paraId="55EC2D5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DF2C" w14:textId="77777777" w:rsidR="004377C2" w:rsidRPr="00BE3C62" w:rsidRDefault="004377C2" w:rsidP="00BE3C62">
            <w:pPr>
              <w:pStyle w:val="TAL"/>
              <w:rPr>
                <w:sz w:val="16"/>
              </w:rPr>
            </w:pPr>
            <w:r w:rsidRPr="00BE3C62">
              <w:rPr>
                <w:sz w:val="16"/>
              </w:rPr>
              <w:t>C4-214173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05774" w14:textId="77777777" w:rsidR="004377C2" w:rsidRPr="00BE3C62" w:rsidRDefault="004377C2" w:rsidP="00BE3C62">
            <w:pPr>
              <w:pStyle w:val="TAL"/>
              <w:rPr>
                <w:sz w:val="16"/>
              </w:rPr>
            </w:pPr>
            <w:r w:rsidRPr="00BE3C62">
              <w:rPr>
                <w:sz w:val="16"/>
              </w:rPr>
              <w:t>ContextInfo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C70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E867"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8C50" w14:textId="77777777" w:rsidR="004377C2" w:rsidRPr="00BE3C62" w:rsidRDefault="004377C2" w:rsidP="00BE3C62">
            <w:pPr>
              <w:pStyle w:val="TAL"/>
              <w:rPr>
                <w:sz w:val="16"/>
              </w:rPr>
            </w:pPr>
            <w:r w:rsidRPr="00BE3C62">
              <w:rPr>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AB3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06E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F48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6ED3B"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A75C" w14:textId="77777777" w:rsidR="004377C2" w:rsidRPr="00BE3C62" w:rsidRDefault="004377C2" w:rsidP="00BE3C62">
            <w:pPr>
              <w:pStyle w:val="TAL"/>
              <w:rPr>
                <w:sz w:val="16"/>
              </w:rPr>
            </w:pPr>
            <w:r w:rsidRPr="00BE3C62">
              <w:rPr>
                <w:sz w:val="16"/>
              </w:rPr>
              <w:t>agreed</w:t>
            </w:r>
          </w:p>
        </w:tc>
      </w:tr>
      <w:tr w:rsidR="00BE3C62" w:rsidRPr="00BE3C62" w14:paraId="75FD3C4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4AC9" w14:textId="77777777" w:rsidR="004377C2" w:rsidRPr="00BE3C62" w:rsidRDefault="004377C2" w:rsidP="00BE3C62">
            <w:pPr>
              <w:pStyle w:val="TAL"/>
              <w:rPr>
                <w:sz w:val="16"/>
              </w:rPr>
            </w:pPr>
            <w:r w:rsidRPr="00BE3C62">
              <w:rPr>
                <w:sz w:val="16"/>
              </w:rPr>
              <w:t>C4-214270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2E07A" w14:textId="77777777" w:rsidR="004377C2" w:rsidRPr="00BE3C62" w:rsidRDefault="004377C2" w:rsidP="00BE3C62">
            <w:pPr>
              <w:pStyle w:val="TAL"/>
              <w:rPr>
                <w:sz w:val="16"/>
              </w:rPr>
            </w:pPr>
            <w:r w:rsidRPr="00BE3C62">
              <w:rPr>
                <w:sz w:val="16"/>
              </w:rPr>
              <w:t>Update the number of subscribed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91E6"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D569"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6E11A" w14:textId="77777777" w:rsidR="004377C2" w:rsidRPr="00BE3C62" w:rsidRDefault="004377C2" w:rsidP="00BE3C62">
            <w:pPr>
              <w:pStyle w:val="TAL"/>
              <w:rPr>
                <w:sz w:val="16"/>
              </w:rPr>
            </w:pPr>
            <w:r w:rsidRPr="00BE3C62">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98F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BCC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330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A829E"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BBC5" w14:textId="77777777" w:rsidR="004377C2" w:rsidRPr="00BE3C62" w:rsidRDefault="004377C2" w:rsidP="00BE3C62">
            <w:pPr>
              <w:pStyle w:val="TAL"/>
              <w:rPr>
                <w:sz w:val="16"/>
              </w:rPr>
            </w:pPr>
            <w:r w:rsidRPr="00BE3C62">
              <w:rPr>
                <w:sz w:val="16"/>
              </w:rPr>
              <w:t>merged</w:t>
            </w:r>
          </w:p>
        </w:tc>
      </w:tr>
      <w:tr w:rsidR="00BE3C62" w:rsidRPr="00BE3C62" w14:paraId="2AF3C1C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E1CC1" w14:textId="77777777" w:rsidR="004377C2" w:rsidRPr="00BE3C62" w:rsidRDefault="004377C2" w:rsidP="00BE3C62">
            <w:pPr>
              <w:pStyle w:val="TAL"/>
              <w:rPr>
                <w:sz w:val="16"/>
              </w:rPr>
            </w:pPr>
            <w:r w:rsidRPr="00BE3C62">
              <w:rPr>
                <w:sz w:val="16"/>
              </w:rPr>
              <w:t>C4-214279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1CAFD" w14:textId="77777777" w:rsidR="004377C2" w:rsidRPr="00BE3C62" w:rsidRDefault="004377C2" w:rsidP="00BE3C62">
            <w:pPr>
              <w:pStyle w:val="TAL"/>
              <w:rPr>
                <w:sz w:val="16"/>
              </w:rPr>
            </w:pPr>
            <w:r w:rsidRPr="00BE3C62">
              <w:rPr>
                <w:sz w:val="16"/>
              </w:rPr>
              <w:t>Shared Session Management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328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1924E"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6AC00" w14:textId="77777777" w:rsidR="004377C2" w:rsidRPr="00BE3C62" w:rsidRDefault="004377C2" w:rsidP="00BE3C62">
            <w:pPr>
              <w:pStyle w:val="TAL"/>
              <w:rPr>
                <w:sz w:val="16"/>
              </w:rPr>
            </w:pPr>
            <w:r w:rsidRPr="00BE3C62">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6AE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A67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3E8F6"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E9C7"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4AEA" w14:textId="77777777" w:rsidR="004377C2" w:rsidRPr="00BE3C62" w:rsidRDefault="004377C2" w:rsidP="00BE3C62">
            <w:pPr>
              <w:pStyle w:val="TAL"/>
              <w:rPr>
                <w:sz w:val="16"/>
              </w:rPr>
            </w:pPr>
            <w:r w:rsidRPr="00BE3C62">
              <w:rPr>
                <w:sz w:val="16"/>
              </w:rPr>
              <w:t>revised</w:t>
            </w:r>
          </w:p>
        </w:tc>
      </w:tr>
      <w:tr w:rsidR="00BE3C62" w:rsidRPr="00BE3C62" w14:paraId="44E7F6D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05A4" w14:textId="77777777" w:rsidR="004377C2" w:rsidRPr="00BE3C62" w:rsidRDefault="004377C2" w:rsidP="00BE3C62">
            <w:pPr>
              <w:pStyle w:val="TAL"/>
              <w:rPr>
                <w:sz w:val="16"/>
              </w:rPr>
            </w:pPr>
            <w:r w:rsidRPr="00BE3C62">
              <w:rPr>
                <w:sz w:val="16"/>
              </w:rPr>
              <w:t>C4-214589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E606F" w14:textId="77777777" w:rsidR="004377C2" w:rsidRPr="00BE3C62" w:rsidRDefault="004377C2" w:rsidP="00BE3C62">
            <w:pPr>
              <w:pStyle w:val="TAL"/>
              <w:rPr>
                <w:sz w:val="16"/>
              </w:rPr>
            </w:pPr>
            <w:r w:rsidRPr="00BE3C62">
              <w:rPr>
                <w:sz w:val="16"/>
              </w:rPr>
              <w:t xml:space="preserve">Shared Session Management </w:t>
            </w:r>
            <w:r w:rsidRPr="00BE3C62">
              <w:rPr>
                <w:sz w:val="16"/>
              </w:rPr>
              <w:lastRenderedPageBreak/>
              <w:t>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65D4" w14:textId="77777777" w:rsidR="004377C2" w:rsidRPr="00BE3C62" w:rsidRDefault="004377C2" w:rsidP="00BE3C62">
            <w:pPr>
              <w:pStyle w:val="TAL"/>
              <w:rPr>
                <w:sz w:val="16"/>
              </w:rPr>
            </w:pPr>
            <w:r w:rsidRPr="00BE3C62">
              <w:rPr>
                <w:sz w:val="16"/>
              </w:rPr>
              <w:lastRenderedPageBreak/>
              <w:t xml:space="preserve">Nokia, Nokia </w:t>
            </w:r>
            <w:r w:rsidRPr="00BE3C62">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D583F" w14:textId="77777777" w:rsidR="004377C2" w:rsidRPr="00BE3C62" w:rsidRDefault="004377C2" w:rsidP="00BE3C62">
            <w:pPr>
              <w:pStyle w:val="TAL"/>
              <w:rPr>
                <w:sz w:val="16"/>
              </w:rPr>
            </w:pPr>
            <w:r w:rsidRPr="00BE3C62">
              <w:rPr>
                <w:sz w:val="16"/>
              </w:rPr>
              <w:lastRenderedPageBreak/>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47BF" w14:textId="77777777" w:rsidR="004377C2" w:rsidRPr="00BE3C62" w:rsidRDefault="004377C2" w:rsidP="00BE3C62">
            <w:pPr>
              <w:pStyle w:val="TAL"/>
              <w:rPr>
                <w:sz w:val="16"/>
              </w:rPr>
            </w:pPr>
            <w:r w:rsidRPr="00BE3C62">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0429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F996" w14:textId="77777777" w:rsidR="004377C2" w:rsidRPr="00BE3C62" w:rsidRDefault="004377C2" w:rsidP="00BE3C62">
            <w:pPr>
              <w:pStyle w:val="TAL"/>
              <w:rPr>
                <w:sz w:val="16"/>
              </w:rPr>
            </w:pPr>
            <w:r w:rsidRPr="00BE3C62">
              <w:rPr>
                <w:sz w:val="16"/>
              </w:rPr>
              <w:t>Rel-</w:t>
            </w:r>
            <w:r w:rsidRPr="00BE3C62">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D6D2" w14:textId="77777777" w:rsidR="004377C2" w:rsidRPr="00BE3C62" w:rsidRDefault="004377C2" w:rsidP="00BE3C62">
            <w:pPr>
              <w:pStyle w:val="TAL"/>
              <w:rPr>
                <w:sz w:val="16"/>
              </w:rPr>
            </w:pPr>
            <w:r w:rsidRPr="00BE3C62">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FC45"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CD5EE" w14:textId="77777777" w:rsidR="004377C2" w:rsidRPr="00BE3C62" w:rsidRDefault="004377C2" w:rsidP="00BE3C62">
            <w:pPr>
              <w:pStyle w:val="TAL"/>
              <w:rPr>
                <w:sz w:val="16"/>
              </w:rPr>
            </w:pPr>
            <w:r w:rsidRPr="00BE3C62">
              <w:rPr>
                <w:sz w:val="16"/>
              </w:rPr>
              <w:t>agreed</w:t>
            </w:r>
          </w:p>
        </w:tc>
      </w:tr>
      <w:tr w:rsidR="00BE3C62" w:rsidRPr="00BE3C62" w14:paraId="53F30B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52E76" w14:textId="77777777" w:rsidR="004377C2" w:rsidRPr="00BE3C62" w:rsidRDefault="004377C2" w:rsidP="00BE3C62">
            <w:pPr>
              <w:pStyle w:val="TAL"/>
              <w:rPr>
                <w:sz w:val="16"/>
              </w:rPr>
            </w:pPr>
            <w:r w:rsidRPr="00BE3C62">
              <w:rPr>
                <w:sz w:val="16"/>
              </w:rPr>
              <w:t>C4-214283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199F"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977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AA1C"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FC8C5" w14:textId="77777777" w:rsidR="004377C2" w:rsidRPr="00BE3C62" w:rsidRDefault="004377C2" w:rsidP="00BE3C62">
            <w:pPr>
              <w:pStyle w:val="TAL"/>
              <w:rPr>
                <w:sz w:val="16"/>
              </w:rPr>
            </w:pPr>
            <w:r w:rsidRPr="00BE3C62">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E3D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18FE3"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AB7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D051"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9654" w14:textId="77777777" w:rsidR="004377C2" w:rsidRPr="00BE3C62" w:rsidRDefault="004377C2" w:rsidP="00BE3C62">
            <w:pPr>
              <w:pStyle w:val="TAL"/>
              <w:rPr>
                <w:sz w:val="16"/>
              </w:rPr>
            </w:pPr>
            <w:r w:rsidRPr="00BE3C62">
              <w:rPr>
                <w:sz w:val="16"/>
              </w:rPr>
              <w:t>agreed</w:t>
            </w:r>
          </w:p>
        </w:tc>
      </w:tr>
      <w:tr w:rsidR="00BE3C62" w:rsidRPr="00BE3C62" w14:paraId="318FB33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5B809" w14:textId="77777777" w:rsidR="004377C2" w:rsidRPr="00BE3C62" w:rsidRDefault="004377C2" w:rsidP="00BE3C62">
            <w:pPr>
              <w:pStyle w:val="TAL"/>
              <w:rPr>
                <w:sz w:val="16"/>
              </w:rPr>
            </w:pPr>
            <w:r w:rsidRPr="00BE3C62">
              <w:rPr>
                <w:sz w:val="16"/>
              </w:rPr>
              <w:t>C4-214284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20677"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ECAD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4CA4"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DE693" w14:textId="77777777" w:rsidR="004377C2" w:rsidRPr="00BE3C62" w:rsidRDefault="004377C2" w:rsidP="00BE3C62">
            <w:pPr>
              <w:pStyle w:val="TAL"/>
              <w:rPr>
                <w:sz w:val="16"/>
              </w:rPr>
            </w:pPr>
            <w:r w:rsidRPr="00BE3C62">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7BA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99C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3446"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435D"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C09C6" w14:textId="77777777" w:rsidR="004377C2" w:rsidRPr="00BE3C62" w:rsidRDefault="004377C2" w:rsidP="00BE3C62">
            <w:pPr>
              <w:pStyle w:val="TAL"/>
              <w:rPr>
                <w:sz w:val="16"/>
              </w:rPr>
            </w:pPr>
            <w:r w:rsidRPr="00BE3C62">
              <w:rPr>
                <w:sz w:val="16"/>
              </w:rPr>
              <w:t>agreed</w:t>
            </w:r>
          </w:p>
        </w:tc>
      </w:tr>
      <w:tr w:rsidR="00BE3C62" w:rsidRPr="00BE3C62" w14:paraId="386BE1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21D8" w14:textId="77777777" w:rsidR="004377C2" w:rsidRPr="00BE3C62" w:rsidRDefault="004377C2" w:rsidP="00BE3C62">
            <w:pPr>
              <w:pStyle w:val="TAL"/>
              <w:rPr>
                <w:sz w:val="16"/>
              </w:rPr>
            </w:pPr>
            <w:r w:rsidRPr="00BE3C62">
              <w:rPr>
                <w:sz w:val="16"/>
              </w:rPr>
              <w:t>C4-214308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B5C62" w14:textId="77777777" w:rsidR="004377C2" w:rsidRPr="00BE3C62" w:rsidRDefault="004377C2" w:rsidP="00BE3C62">
            <w:pPr>
              <w:pStyle w:val="TAL"/>
              <w:rPr>
                <w:sz w:val="16"/>
              </w:rPr>
            </w:pPr>
            <w:r w:rsidRPr="00BE3C62">
              <w:rPr>
                <w:sz w:val="16"/>
              </w:rPr>
              <w:t>DCCF NF as a consumer of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3F60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2C0B1"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6FEDF" w14:textId="77777777" w:rsidR="004377C2" w:rsidRPr="00BE3C62" w:rsidRDefault="004377C2" w:rsidP="00BE3C62">
            <w:pPr>
              <w:pStyle w:val="TAL"/>
              <w:rPr>
                <w:sz w:val="16"/>
              </w:rPr>
            </w:pPr>
            <w:r w:rsidRPr="00BE3C62">
              <w:rPr>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902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B5A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E25A"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6032"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465A3" w14:textId="77777777" w:rsidR="004377C2" w:rsidRPr="00BE3C62" w:rsidRDefault="004377C2" w:rsidP="00BE3C62">
            <w:pPr>
              <w:pStyle w:val="TAL"/>
              <w:rPr>
                <w:sz w:val="16"/>
              </w:rPr>
            </w:pPr>
            <w:r w:rsidRPr="00BE3C62">
              <w:rPr>
                <w:sz w:val="16"/>
              </w:rPr>
              <w:t>merged</w:t>
            </w:r>
          </w:p>
        </w:tc>
      </w:tr>
      <w:tr w:rsidR="00BE3C62" w:rsidRPr="00BE3C62" w14:paraId="2CB2071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E2A13" w14:textId="77777777" w:rsidR="004377C2" w:rsidRPr="00BE3C62" w:rsidRDefault="004377C2" w:rsidP="00BE3C62">
            <w:pPr>
              <w:pStyle w:val="TAL"/>
              <w:rPr>
                <w:sz w:val="16"/>
              </w:rPr>
            </w:pPr>
            <w:r w:rsidRPr="00BE3C62">
              <w:rPr>
                <w:sz w:val="16"/>
              </w:rPr>
              <w:t>C4-214309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E71B" w14:textId="77777777" w:rsidR="004377C2" w:rsidRPr="00BE3C62" w:rsidRDefault="004377C2" w:rsidP="00BE3C62">
            <w:pPr>
              <w:pStyle w:val="TAL"/>
              <w:rPr>
                <w:sz w:val="16"/>
              </w:rPr>
            </w:pPr>
            <w:r w:rsidRPr="00BE3C62">
              <w:rPr>
                <w:sz w:val="16"/>
              </w:rPr>
              <w:t>Serving AMF and SMF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C63B"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7B3F5"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6E7C" w14:textId="77777777" w:rsidR="004377C2" w:rsidRPr="00BE3C62" w:rsidRDefault="004377C2" w:rsidP="00BE3C62">
            <w:pPr>
              <w:pStyle w:val="TAL"/>
              <w:rPr>
                <w:sz w:val="16"/>
              </w:rPr>
            </w:pPr>
            <w:r w:rsidRPr="00BE3C62">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528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E9D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702E5"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CA5C"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DE39F" w14:textId="77777777" w:rsidR="004377C2" w:rsidRPr="00BE3C62" w:rsidRDefault="004377C2" w:rsidP="00BE3C62">
            <w:pPr>
              <w:pStyle w:val="TAL"/>
              <w:rPr>
                <w:sz w:val="16"/>
              </w:rPr>
            </w:pPr>
            <w:r w:rsidRPr="00BE3C62">
              <w:rPr>
                <w:sz w:val="16"/>
              </w:rPr>
              <w:t>revised</w:t>
            </w:r>
          </w:p>
        </w:tc>
      </w:tr>
      <w:tr w:rsidR="00BE3C62" w:rsidRPr="00BE3C62" w14:paraId="6E507A8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66C93" w14:textId="77777777" w:rsidR="004377C2" w:rsidRPr="00BE3C62" w:rsidRDefault="004377C2" w:rsidP="00BE3C62">
            <w:pPr>
              <w:pStyle w:val="TAL"/>
              <w:rPr>
                <w:sz w:val="16"/>
              </w:rPr>
            </w:pPr>
            <w:r w:rsidRPr="00BE3C62">
              <w:rPr>
                <w:sz w:val="16"/>
              </w:rPr>
              <w:t>C4-214746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19E0" w14:textId="77777777" w:rsidR="004377C2" w:rsidRPr="00BE3C62" w:rsidRDefault="004377C2" w:rsidP="00BE3C62">
            <w:pPr>
              <w:pStyle w:val="TAL"/>
              <w:rPr>
                <w:sz w:val="16"/>
              </w:rPr>
            </w:pPr>
            <w:r w:rsidRPr="00BE3C62">
              <w:rPr>
                <w:sz w:val="16"/>
              </w:rPr>
              <w:t>Serving AMF and SMF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D4B0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3AB7A"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24B1" w14:textId="77777777" w:rsidR="004377C2" w:rsidRPr="00BE3C62" w:rsidRDefault="004377C2" w:rsidP="00BE3C62">
            <w:pPr>
              <w:pStyle w:val="TAL"/>
              <w:rPr>
                <w:sz w:val="16"/>
              </w:rPr>
            </w:pPr>
            <w:r w:rsidRPr="00BE3C62">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44B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CC9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87C5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74FF3"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1383" w14:textId="77777777" w:rsidR="004377C2" w:rsidRPr="00BE3C62" w:rsidRDefault="004377C2" w:rsidP="00BE3C62">
            <w:pPr>
              <w:pStyle w:val="TAL"/>
              <w:rPr>
                <w:sz w:val="16"/>
              </w:rPr>
            </w:pPr>
            <w:r w:rsidRPr="00BE3C62">
              <w:rPr>
                <w:sz w:val="16"/>
              </w:rPr>
              <w:t>agreed</w:t>
            </w:r>
          </w:p>
        </w:tc>
      </w:tr>
      <w:tr w:rsidR="00BE3C62" w:rsidRPr="00BE3C62" w14:paraId="471D1C4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7E11" w14:textId="77777777" w:rsidR="004377C2" w:rsidRPr="00BE3C62" w:rsidRDefault="004377C2" w:rsidP="00BE3C62">
            <w:pPr>
              <w:pStyle w:val="TAL"/>
              <w:rPr>
                <w:sz w:val="16"/>
              </w:rPr>
            </w:pPr>
            <w:r w:rsidRPr="00BE3C62">
              <w:rPr>
                <w:sz w:val="16"/>
              </w:rPr>
              <w:t>C4-214312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1BFC"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542C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8B6A"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12C49" w14:textId="77777777" w:rsidR="004377C2" w:rsidRPr="00BE3C62" w:rsidRDefault="004377C2" w:rsidP="00BE3C62">
            <w:pPr>
              <w:pStyle w:val="TAL"/>
              <w:rPr>
                <w:sz w:val="16"/>
              </w:rPr>
            </w:pPr>
            <w:r w:rsidRPr="00BE3C62">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D10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B6C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D375"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3E215"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0A69" w14:textId="77777777" w:rsidR="004377C2" w:rsidRPr="00BE3C62" w:rsidRDefault="004377C2" w:rsidP="00BE3C62">
            <w:pPr>
              <w:pStyle w:val="TAL"/>
              <w:rPr>
                <w:sz w:val="16"/>
              </w:rPr>
            </w:pPr>
            <w:r w:rsidRPr="00BE3C62">
              <w:rPr>
                <w:sz w:val="16"/>
              </w:rPr>
              <w:t>revised</w:t>
            </w:r>
          </w:p>
        </w:tc>
      </w:tr>
      <w:tr w:rsidR="00BE3C62" w:rsidRPr="00BE3C62" w14:paraId="3B57D77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20012" w14:textId="77777777" w:rsidR="004377C2" w:rsidRPr="00BE3C62" w:rsidRDefault="004377C2" w:rsidP="00BE3C62">
            <w:pPr>
              <w:pStyle w:val="TAL"/>
              <w:rPr>
                <w:sz w:val="16"/>
              </w:rPr>
            </w:pPr>
            <w:r w:rsidRPr="00BE3C62">
              <w:rPr>
                <w:sz w:val="16"/>
              </w:rPr>
              <w:t>C4-214622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98231"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4488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20E7"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125EC" w14:textId="77777777" w:rsidR="004377C2" w:rsidRPr="00BE3C62" w:rsidRDefault="004377C2" w:rsidP="00BE3C62">
            <w:pPr>
              <w:pStyle w:val="TAL"/>
              <w:rPr>
                <w:sz w:val="16"/>
              </w:rPr>
            </w:pPr>
            <w:r w:rsidRPr="00BE3C62">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86B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9B8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78B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C2D1"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CD0EC" w14:textId="77777777" w:rsidR="004377C2" w:rsidRPr="00BE3C62" w:rsidRDefault="004377C2" w:rsidP="00BE3C62">
            <w:pPr>
              <w:pStyle w:val="TAL"/>
              <w:rPr>
                <w:sz w:val="16"/>
              </w:rPr>
            </w:pPr>
            <w:r w:rsidRPr="00BE3C62">
              <w:rPr>
                <w:sz w:val="16"/>
              </w:rPr>
              <w:t>revised</w:t>
            </w:r>
          </w:p>
        </w:tc>
      </w:tr>
      <w:tr w:rsidR="00BE3C62" w:rsidRPr="00BE3C62" w14:paraId="7F69F4B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88BC" w14:textId="77777777" w:rsidR="004377C2" w:rsidRPr="00BE3C62" w:rsidRDefault="004377C2" w:rsidP="00BE3C62">
            <w:pPr>
              <w:pStyle w:val="TAL"/>
              <w:rPr>
                <w:sz w:val="16"/>
              </w:rPr>
            </w:pPr>
            <w:r w:rsidRPr="00BE3C62">
              <w:rPr>
                <w:sz w:val="16"/>
              </w:rPr>
              <w:t>C4-214731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756FB"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CE5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90D23"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9EBA1" w14:textId="77777777" w:rsidR="004377C2" w:rsidRPr="00BE3C62" w:rsidRDefault="004377C2" w:rsidP="00BE3C62">
            <w:pPr>
              <w:pStyle w:val="TAL"/>
              <w:rPr>
                <w:sz w:val="16"/>
              </w:rPr>
            </w:pPr>
            <w:r w:rsidRPr="00BE3C62">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5940"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DD5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C49EF"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D4A0B"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30FC" w14:textId="77777777" w:rsidR="004377C2" w:rsidRPr="00BE3C62" w:rsidRDefault="004377C2" w:rsidP="00BE3C62">
            <w:pPr>
              <w:pStyle w:val="TAL"/>
              <w:rPr>
                <w:sz w:val="16"/>
              </w:rPr>
            </w:pPr>
            <w:r w:rsidRPr="00BE3C62">
              <w:rPr>
                <w:sz w:val="16"/>
              </w:rPr>
              <w:t>agreed</w:t>
            </w:r>
          </w:p>
        </w:tc>
      </w:tr>
      <w:tr w:rsidR="00BE3C62" w:rsidRPr="00BE3C62" w14:paraId="33E8F6C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AB30" w14:textId="77777777" w:rsidR="004377C2" w:rsidRPr="00BE3C62" w:rsidRDefault="004377C2" w:rsidP="00BE3C62">
            <w:pPr>
              <w:pStyle w:val="TAL"/>
              <w:rPr>
                <w:sz w:val="16"/>
              </w:rPr>
            </w:pPr>
            <w:r w:rsidRPr="00BE3C62">
              <w:rPr>
                <w:sz w:val="16"/>
              </w:rPr>
              <w:t>C4-214343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10A6" w14:textId="77777777" w:rsidR="004377C2" w:rsidRPr="00BE3C62" w:rsidRDefault="004377C2" w:rsidP="00BE3C62">
            <w:pPr>
              <w:pStyle w:val="TAL"/>
              <w:rPr>
                <w:sz w:val="16"/>
              </w:rPr>
            </w:pPr>
            <w:r w:rsidRPr="00BE3C62">
              <w:rPr>
                <w:sz w:val="16"/>
              </w:rPr>
              <w:t>Evolution of UPU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DA3B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B303"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961A3" w14:textId="77777777" w:rsidR="004377C2" w:rsidRPr="00BE3C62" w:rsidRDefault="004377C2" w:rsidP="00BE3C62">
            <w:pPr>
              <w:pStyle w:val="TAL"/>
              <w:rPr>
                <w:sz w:val="16"/>
              </w:rPr>
            </w:pPr>
            <w:r w:rsidRPr="00BE3C62">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3AB7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DAB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245A"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08A88"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4438" w14:textId="77777777" w:rsidR="004377C2" w:rsidRPr="00BE3C62" w:rsidRDefault="004377C2" w:rsidP="00BE3C62">
            <w:pPr>
              <w:pStyle w:val="TAL"/>
              <w:rPr>
                <w:sz w:val="16"/>
              </w:rPr>
            </w:pPr>
            <w:r w:rsidRPr="00BE3C62">
              <w:rPr>
                <w:sz w:val="16"/>
              </w:rPr>
              <w:t>revised</w:t>
            </w:r>
          </w:p>
        </w:tc>
      </w:tr>
      <w:tr w:rsidR="00BE3C62" w:rsidRPr="00BE3C62" w14:paraId="1D27425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1EDC" w14:textId="77777777" w:rsidR="004377C2" w:rsidRPr="00BE3C62" w:rsidRDefault="004377C2" w:rsidP="00BE3C62">
            <w:pPr>
              <w:pStyle w:val="TAL"/>
              <w:rPr>
                <w:sz w:val="16"/>
              </w:rPr>
            </w:pPr>
            <w:r w:rsidRPr="00BE3C62">
              <w:rPr>
                <w:sz w:val="16"/>
              </w:rPr>
              <w:t>C4-214660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FA21B" w14:textId="77777777" w:rsidR="004377C2" w:rsidRPr="00BE3C62" w:rsidRDefault="004377C2" w:rsidP="00BE3C62">
            <w:pPr>
              <w:pStyle w:val="TAL"/>
              <w:rPr>
                <w:sz w:val="16"/>
              </w:rPr>
            </w:pPr>
            <w:r w:rsidRPr="00BE3C62">
              <w:rPr>
                <w:sz w:val="16"/>
              </w:rPr>
              <w:t>Evolution of UPU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CAE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41A8"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7FC1" w14:textId="77777777" w:rsidR="004377C2" w:rsidRPr="00BE3C62" w:rsidRDefault="004377C2" w:rsidP="00BE3C62">
            <w:pPr>
              <w:pStyle w:val="TAL"/>
              <w:rPr>
                <w:sz w:val="16"/>
              </w:rPr>
            </w:pPr>
            <w:r w:rsidRPr="00BE3C62">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EF20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7AA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A53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510D"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354A" w14:textId="77777777" w:rsidR="004377C2" w:rsidRPr="00BE3C62" w:rsidRDefault="004377C2" w:rsidP="00BE3C62">
            <w:pPr>
              <w:pStyle w:val="TAL"/>
              <w:rPr>
                <w:sz w:val="16"/>
              </w:rPr>
            </w:pPr>
            <w:r w:rsidRPr="00BE3C62">
              <w:rPr>
                <w:sz w:val="16"/>
              </w:rPr>
              <w:t>agreed</w:t>
            </w:r>
          </w:p>
        </w:tc>
      </w:tr>
      <w:tr w:rsidR="00BE3C62" w:rsidRPr="00BE3C62" w14:paraId="01875F1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97B2C" w14:textId="77777777" w:rsidR="004377C2" w:rsidRPr="00BE3C62" w:rsidRDefault="004377C2" w:rsidP="00BE3C62">
            <w:pPr>
              <w:pStyle w:val="TAL"/>
              <w:rPr>
                <w:sz w:val="16"/>
              </w:rPr>
            </w:pPr>
            <w:r w:rsidRPr="00BE3C62">
              <w:rPr>
                <w:sz w:val="16"/>
              </w:rPr>
              <w:t>C4-214347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FFDC" w14:textId="77777777" w:rsidR="004377C2" w:rsidRPr="00BE3C62" w:rsidRDefault="004377C2" w:rsidP="00BE3C62">
            <w:pPr>
              <w:pStyle w:val="TAL"/>
              <w:rPr>
                <w:sz w:val="16"/>
              </w:rPr>
            </w:pPr>
            <w:r w:rsidRPr="00BE3C62">
              <w:rPr>
                <w:sz w:val="16"/>
              </w:rPr>
              <w:t>SUCI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493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19A6"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4ECE2" w14:textId="77777777" w:rsidR="004377C2" w:rsidRPr="00BE3C62" w:rsidRDefault="004377C2" w:rsidP="00BE3C62">
            <w:pPr>
              <w:pStyle w:val="TAL"/>
              <w:rPr>
                <w:sz w:val="16"/>
              </w:rPr>
            </w:pPr>
            <w:r w:rsidRPr="00BE3C62">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60C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D75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9E1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9367"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8EFD" w14:textId="77777777" w:rsidR="004377C2" w:rsidRPr="00BE3C62" w:rsidRDefault="004377C2" w:rsidP="00BE3C62">
            <w:pPr>
              <w:pStyle w:val="TAL"/>
              <w:rPr>
                <w:sz w:val="16"/>
              </w:rPr>
            </w:pPr>
            <w:r w:rsidRPr="00BE3C62">
              <w:rPr>
                <w:sz w:val="16"/>
              </w:rPr>
              <w:t>agreed</w:t>
            </w:r>
          </w:p>
        </w:tc>
      </w:tr>
      <w:tr w:rsidR="00BE3C62" w:rsidRPr="00BE3C62" w14:paraId="01A570D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033D" w14:textId="77777777" w:rsidR="004377C2" w:rsidRPr="00BE3C62" w:rsidRDefault="004377C2" w:rsidP="00BE3C62">
            <w:pPr>
              <w:pStyle w:val="TAL"/>
              <w:rPr>
                <w:sz w:val="16"/>
              </w:rPr>
            </w:pPr>
            <w:r w:rsidRPr="00BE3C62">
              <w:rPr>
                <w:sz w:val="16"/>
              </w:rPr>
              <w:t>C4-214348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422DD" w14:textId="77777777" w:rsidR="004377C2" w:rsidRPr="00BE3C62" w:rsidRDefault="004377C2" w:rsidP="00BE3C62">
            <w:pPr>
              <w:pStyle w:val="TAL"/>
              <w:rPr>
                <w:sz w:val="16"/>
              </w:rPr>
            </w:pPr>
            <w:r w:rsidRPr="00BE3C62">
              <w:rPr>
                <w:sz w:val="16"/>
              </w:rPr>
              <w:t>Correction to AcknowledgeInfo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A463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5BDC"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E375" w14:textId="77777777" w:rsidR="004377C2" w:rsidRPr="00BE3C62" w:rsidRDefault="004377C2" w:rsidP="00BE3C62">
            <w:pPr>
              <w:pStyle w:val="TAL"/>
              <w:rPr>
                <w:sz w:val="16"/>
              </w:rPr>
            </w:pPr>
            <w:r w:rsidRPr="00BE3C62">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E5D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E10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23EB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8C2E"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AA62B" w14:textId="77777777" w:rsidR="004377C2" w:rsidRPr="00BE3C62" w:rsidRDefault="004377C2" w:rsidP="00BE3C62">
            <w:pPr>
              <w:pStyle w:val="TAL"/>
              <w:rPr>
                <w:sz w:val="16"/>
              </w:rPr>
            </w:pPr>
            <w:r w:rsidRPr="00BE3C62">
              <w:rPr>
                <w:sz w:val="16"/>
              </w:rPr>
              <w:t>agreed</w:t>
            </w:r>
          </w:p>
        </w:tc>
      </w:tr>
      <w:tr w:rsidR="00BE3C62" w:rsidRPr="00BE3C62" w14:paraId="57AE108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1BA2" w14:textId="77777777" w:rsidR="004377C2" w:rsidRPr="00BE3C62" w:rsidRDefault="004377C2" w:rsidP="00BE3C62">
            <w:pPr>
              <w:pStyle w:val="TAL"/>
              <w:rPr>
                <w:sz w:val="16"/>
              </w:rPr>
            </w:pPr>
            <w:r w:rsidRPr="00BE3C62">
              <w:rPr>
                <w:sz w:val="16"/>
              </w:rPr>
              <w:t>C4-214353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BF7C9" w14:textId="77777777" w:rsidR="004377C2" w:rsidRPr="00BE3C62" w:rsidRDefault="004377C2" w:rsidP="00BE3C62">
            <w:pPr>
              <w:pStyle w:val="TAL"/>
              <w:rPr>
                <w:sz w:val="16"/>
              </w:rPr>
            </w:pPr>
            <w:r w:rsidRPr="00BE3C62">
              <w:rPr>
                <w:sz w:val="16"/>
              </w:rPr>
              <w:t>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A87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E441"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513A" w14:textId="77777777" w:rsidR="004377C2" w:rsidRPr="00BE3C62" w:rsidRDefault="004377C2" w:rsidP="00BE3C62">
            <w:pPr>
              <w:pStyle w:val="TAL"/>
              <w:rPr>
                <w:sz w:val="16"/>
              </w:rPr>
            </w:pPr>
            <w:r w:rsidRPr="00BE3C62">
              <w:rPr>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A001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1C938"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4DE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4140"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2625" w14:textId="77777777" w:rsidR="004377C2" w:rsidRPr="00BE3C62" w:rsidRDefault="004377C2" w:rsidP="00BE3C62">
            <w:pPr>
              <w:pStyle w:val="TAL"/>
              <w:rPr>
                <w:sz w:val="16"/>
              </w:rPr>
            </w:pPr>
            <w:r w:rsidRPr="00BE3C62">
              <w:rPr>
                <w:sz w:val="16"/>
              </w:rPr>
              <w:t>agreed</w:t>
            </w:r>
          </w:p>
        </w:tc>
      </w:tr>
      <w:tr w:rsidR="00BE3C62" w:rsidRPr="00BE3C62" w14:paraId="2B03FB4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5ED6" w14:textId="77777777" w:rsidR="004377C2" w:rsidRPr="00BE3C62" w:rsidRDefault="004377C2" w:rsidP="00BE3C62">
            <w:pPr>
              <w:pStyle w:val="TAL"/>
              <w:rPr>
                <w:sz w:val="16"/>
              </w:rPr>
            </w:pPr>
            <w:r w:rsidRPr="00BE3C62">
              <w:rPr>
                <w:sz w:val="16"/>
              </w:rPr>
              <w:t>C4-214354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F0B24" w14:textId="77777777" w:rsidR="004377C2" w:rsidRPr="00BE3C62" w:rsidRDefault="004377C2" w:rsidP="00BE3C62">
            <w:pPr>
              <w:pStyle w:val="TAL"/>
              <w:rPr>
                <w:sz w:val="16"/>
              </w:rPr>
            </w:pPr>
            <w:r w:rsidRPr="00BE3C62">
              <w:rPr>
                <w:sz w:val="16"/>
              </w:rPr>
              <w:t>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1DE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C945"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0A12" w14:textId="77777777" w:rsidR="004377C2" w:rsidRPr="00BE3C62" w:rsidRDefault="004377C2" w:rsidP="00BE3C62">
            <w:pPr>
              <w:pStyle w:val="TAL"/>
              <w:rPr>
                <w:sz w:val="16"/>
              </w:rPr>
            </w:pPr>
            <w:r w:rsidRPr="00BE3C62">
              <w:rPr>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429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2DF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4283"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8252"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3878" w14:textId="77777777" w:rsidR="004377C2" w:rsidRPr="00BE3C62" w:rsidRDefault="004377C2" w:rsidP="00BE3C62">
            <w:pPr>
              <w:pStyle w:val="TAL"/>
              <w:rPr>
                <w:sz w:val="16"/>
              </w:rPr>
            </w:pPr>
            <w:r w:rsidRPr="00BE3C62">
              <w:rPr>
                <w:sz w:val="16"/>
              </w:rPr>
              <w:t>agreed</w:t>
            </w:r>
          </w:p>
        </w:tc>
      </w:tr>
      <w:tr w:rsidR="00BE3C62" w:rsidRPr="00BE3C62" w14:paraId="5BF0707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C384" w14:textId="77777777" w:rsidR="004377C2" w:rsidRPr="00BE3C62" w:rsidRDefault="004377C2" w:rsidP="00BE3C62">
            <w:pPr>
              <w:pStyle w:val="TAL"/>
              <w:rPr>
                <w:sz w:val="16"/>
              </w:rPr>
            </w:pPr>
            <w:r w:rsidRPr="00BE3C62">
              <w:rPr>
                <w:sz w:val="16"/>
              </w:rPr>
              <w:t>C4-214361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732D" w14:textId="77777777" w:rsidR="004377C2" w:rsidRPr="00BE3C62" w:rsidRDefault="004377C2" w:rsidP="00BE3C62">
            <w:pPr>
              <w:pStyle w:val="TAL"/>
              <w:rPr>
                <w:sz w:val="16"/>
              </w:rPr>
            </w:pPr>
            <w:r w:rsidRPr="00BE3C62">
              <w:rPr>
                <w:sz w:val="16"/>
              </w:rPr>
              <w:t>Roaming status report with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3F1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23D75"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B082" w14:textId="77777777" w:rsidR="004377C2" w:rsidRPr="00BE3C62" w:rsidRDefault="004377C2" w:rsidP="00BE3C62">
            <w:pPr>
              <w:pStyle w:val="TAL"/>
              <w:rPr>
                <w:sz w:val="16"/>
              </w:rPr>
            </w:pPr>
            <w:r w:rsidRPr="00BE3C62">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407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16B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18E5"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3C090"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F3711" w14:textId="77777777" w:rsidR="004377C2" w:rsidRPr="00BE3C62" w:rsidRDefault="004377C2" w:rsidP="00BE3C62">
            <w:pPr>
              <w:pStyle w:val="TAL"/>
              <w:rPr>
                <w:sz w:val="16"/>
              </w:rPr>
            </w:pPr>
            <w:r w:rsidRPr="00BE3C62">
              <w:rPr>
                <w:sz w:val="16"/>
              </w:rPr>
              <w:t>agreed</w:t>
            </w:r>
          </w:p>
        </w:tc>
      </w:tr>
      <w:tr w:rsidR="00BE3C62" w:rsidRPr="00BE3C62" w14:paraId="08A22D4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6CD8F" w14:textId="77777777" w:rsidR="004377C2" w:rsidRPr="00BE3C62" w:rsidRDefault="004377C2" w:rsidP="00BE3C62">
            <w:pPr>
              <w:pStyle w:val="TAL"/>
              <w:rPr>
                <w:sz w:val="16"/>
              </w:rPr>
            </w:pPr>
            <w:r w:rsidRPr="00BE3C62">
              <w:rPr>
                <w:sz w:val="16"/>
              </w:rPr>
              <w:t>C4-214362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C25D" w14:textId="77777777" w:rsidR="004377C2" w:rsidRPr="00BE3C62" w:rsidRDefault="004377C2" w:rsidP="00BE3C62">
            <w:pPr>
              <w:pStyle w:val="TAL"/>
              <w:rPr>
                <w:sz w:val="16"/>
              </w:rPr>
            </w:pPr>
            <w:r w:rsidRPr="00BE3C62">
              <w:rPr>
                <w:sz w:val="16"/>
              </w:rPr>
              <w:t>Re-Registration Required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345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BD2E"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763CE" w14:textId="77777777" w:rsidR="004377C2" w:rsidRPr="00BE3C62" w:rsidRDefault="004377C2" w:rsidP="00BE3C62">
            <w:pPr>
              <w:pStyle w:val="TAL"/>
              <w:rPr>
                <w:sz w:val="16"/>
              </w:rPr>
            </w:pPr>
            <w:r w:rsidRPr="00BE3C62">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A45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450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BF3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835D"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4D37" w14:textId="77777777" w:rsidR="004377C2" w:rsidRPr="00BE3C62" w:rsidRDefault="004377C2" w:rsidP="00BE3C62">
            <w:pPr>
              <w:pStyle w:val="TAL"/>
              <w:rPr>
                <w:sz w:val="16"/>
              </w:rPr>
            </w:pPr>
            <w:r w:rsidRPr="00BE3C62">
              <w:rPr>
                <w:sz w:val="16"/>
              </w:rPr>
              <w:t>revised</w:t>
            </w:r>
          </w:p>
        </w:tc>
      </w:tr>
      <w:tr w:rsidR="00BE3C62" w:rsidRPr="00BE3C62" w14:paraId="7366928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68D1" w14:textId="77777777" w:rsidR="004377C2" w:rsidRPr="00BE3C62" w:rsidRDefault="004377C2" w:rsidP="00BE3C62">
            <w:pPr>
              <w:pStyle w:val="TAL"/>
              <w:rPr>
                <w:sz w:val="16"/>
              </w:rPr>
            </w:pPr>
            <w:r w:rsidRPr="00BE3C62">
              <w:rPr>
                <w:sz w:val="16"/>
              </w:rPr>
              <w:t>C4-214661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FA36" w14:textId="77777777" w:rsidR="004377C2" w:rsidRPr="00BE3C62" w:rsidRDefault="004377C2" w:rsidP="00BE3C62">
            <w:pPr>
              <w:pStyle w:val="TAL"/>
              <w:rPr>
                <w:sz w:val="16"/>
              </w:rPr>
            </w:pPr>
            <w:r w:rsidRPr="00BE3C62">
              <w:rPr>
                <w:sz w:val="16"/>
              </w:rPr>
              <w:t>Re-Registration Required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ACC1"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385C"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0FDE" w14:textId="77777777" w:rsidR="004377C2" w:rsidRPr="00BE3C62" w:rsidRDefault="004377C2" w:rsidP="00BE3C62">
            <w:pPr>
              <w:pStyle w:val="TAL"/>
              <w:rPr>
                <w:sz w:val="16"/>
              </w:rPr>
            </w:pPr>
            <w:r w:rsidRPr="00BE3C62">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8798"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6CB2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779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52004"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A27D2" w14:textId="77777777" w:rsidR="004377C2" w:rsidRPr="00BE3C62" w:rsidRDefault="004377C2" w:rsidP="00BE3C62">
            <w:pPr>
              <w:pStyle w:val="TAL"/>
              <w:rPr>
                <w:sz w:val="16"/>
              </w:rPr>
            </w:pPr>
            <w:r w:rsidRPr="00BE3C62">
              <w:rPr>
                <w:sz w:val="16"/>
              </w:rPr>
              <w:t>agreed</w:t>
            </w:r>
          </w:p>
        </w:tc>
      </w:tr>
      <w:tr w:rsidR="00BE3C62" w:rsidRPr="00BE3C62" w14:paraId="0D636A7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47C0" w14:textId="77777777" w:rsidR="004377C2" w:rsidRPr="00BE3C62" w:rsidRDefault="004377C2" w:rsidP="00BE3C62">
            <w:pPr>
              <w:pStyle w:val="TAL"/>
              <w:rPr>
                <w:sz w:val="16"/>
              </w:rPr>
            </w:pPr>
            <w:r w:rsidRPr="00BE3C62">
              <w:rPr>
                <w:sz w:val="16"/>
              </w:rPr>
              <w:t>C4-214365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A5575" w14:textId="77777777" w:rsidR="004377C2" w:rsidRPr="00BE3C62" w:rsidRDefault="004377C2" w:rsidP="00BE3C62">
            <w:pPr>
              <w:pStyle w:val="TAL"/>
              <w:rPr>
                <w:sz w:val="16"/>
              </w:rPr>
            </w:pPr>
            <w:r w:rsidRPr="00BE3C62">
              <w:rPr>
                <w:sz w:val="16"/>
              </w:rPr>
              <w:t>EC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D58F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1344"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BEF72" w14:textId="77777777" w:rsidR="004377C2" w:rsidRPr="00BE3C62" w:rsidRDefault="004377C2" w:rsidP="00BE3C62">
            <w:pPr>
              <w:pStyle w:val="TAL"/>
              <w:rPr>
                <w:sz w:val="16"/>
              </w:rPr>
            </w:pPr>
            <w:r w:rsidRPr="00BE3C62">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B6C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3D12"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C5A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DFD8" w14:textId="77777777" w:rsidR="004377C2" w:rsidRPr="00BE3C62" w:rsidRDefault="004377C2" w:rsidP="00BE3C62">
            <w:pPr>
              <w:pStyle w:val="TAL"/>
              <w:rPr>
                <w:sz w:val="16"/>
              </w:rPr>
            </w:pPr>
            <w:r w:rsidRPr="00BE3C62">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5562" w14:textId="77777777" w:rsidR="004377C2" w:rsidRPr="00BE3C62" w:rsidRDefault="004377C2" w:rsidP="00BE3C62">
            <w:pPr>
              <w:pStyle w:val="TAL"/>
              <w:rPr>
                <w:sz w:val="16"/>
              </w:rPr>
            </w:pPr>
            <w:r w:rsidRPr="00BE3C62">
              <w:rPr>
                <w:sz w:val="16"/>
              </w:rPr>
              <w:t>revised</w:t>
            </w:r>
          </w:p>
        </w:tc>
      </w:tr>
      <w:tr w:rsidR="00BE3C62" w:rsidRPr="00BE3C62" w14:paraId="0FF3D27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42B9" w14:textId="77777777" w:rsidR="004377C2" w:rsidRPr="00BE3C62" w:rsidRDefault="004377C2" w:rsidP="00BE3C62">
            <w:pPr>
              <w:pStyle w:val="TAL"/>
              <w:rPr>
                <w:sz w:val="16"/>
              </w:rPr>
            </w:pPr>
            <w:r w:rsidRPr="00BE3C62">
              <w:rPr>
                <w:sz w:val="16"/>
              </w:rPr>
              <w:t>C4-214663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78C98" w14:textId="77777777" w:rsidR="004377C2" w:rsidRPr="00BE3C62" w:rsidRDefault="004377C2" w:rsidP="00BE3C62">
            <w:pPr>
              <w:pStyle w:val="TAL"/>
              <w:rPr>
                <w:sz w:val="16"/>
              </w:rPr>
            </w:pPr>
            <w:r w:rsidRPr="00BE3C62">
              <w:rPr>
                <w:sz w:val="16"/>
              </w:rPr>
              <w:t>EC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997C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ABF4"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7B9E" w14:textId="77777777" w:rsidR="004377C2" w:rsidRPr="00BE3C62" w:rsidRDefault="004377C2" w:rsidP="00BE3C62">
            <w:pPr>
              <w:pStyle w:val="TAL"/>
              <w:rPr>
                <w:sz w:val="16"/>
              </w:rPr>
            </w:pPr>
            <w:r w:rsidRPr="00BE3C62">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93D49"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C7AC"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90D7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65ED" w14:textId="77777777" w:rsidR="004377C2" w:rsidRPr="00BE3C62" w:rsidRDefault="004377C2" w:rsidP="00BE3C62">
            <w:pPr>
              <w:pStyle w:val="TAL"/>
              <w:rPr>
                <w:sz w:val="16"/>
              </w:rPr>
            </w:pPr>
            <w:r w:rsidRPr="00BE3C62">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E1622" w14:textId="77777777" w:rsidR="004377C2" w:rsidRPr="00BE3C62" w:rsidRDefault="004377C2" w:rsidP="00BE3C62">
            <w:pPr>
              <w:pStyle w:val="TAL"/>
              <w:rPr>
                <w:sz w:val="16"/>
              </w:rPr>
            </w:pPr>
            <w:r w:rsidRPr="00BE3C62">
              <w:rPr>
                <w:sz w:val="16"/>
              </w:rPr>
              <w:t>agreed</w:t>
            </w:r>
          </w:p>
        </w:tc>
      </w:tr>
      <w:tr w:rsidR="00BE3C62" w:rsidRPr="00BE3C62" w14:paraId="0A94762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2CD1" w14:textId="77777777" w:rsidR="004377C2" w:rsidRPr="00BE3C62" w:rsidRDefault="004377C2" w:rsidP="00BE3C62">
            <w:pPr>
              <w:pStyle w:val="TAL"/>
              <w:rPr>
                <w:sz w:val="16"/>
              </w:rPr>
            </w:pPr>
            <w:r w:rsidRPr="00BE3C62">
              <w:rPr>
                <w:sz w:val="16"/>
              </w:rPr>
              <w:t>C4-214366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D19C1" w14:textId="77777777" w:rsidR="004377C2" w:rsidRPr="00BE3C62" w:rsidRDefault="004377C2" w:rsidP="00BE3C62">
            <w:pPr>
              <w:pStyle w:val="TAL"/>
              <w:rPr>
                <w:sz w:val="16"/>
              </w:rPr>
            </w:pPr>
            <w:r w:rsidRPr="00BE3C62">
              <w:rPr>
                <w:sz w:val="16"/>
              </w:rPr>
              <w:t>EC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1D40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2036"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8C83" w14:textId="77777777" w:rsidR="004377C2" w:rsidRPr="00BE3C62" w:rsidRDefault="004377C2" w:rsidP="00BE3C62">
            <w:pPr>
              <w:pStyle w:val="TAL"/>
              <w:rPr>
                <w:sz w:val="16"/>
              </w:rPr>
            </w:pPr>
            <w:r w:rsidRPr="00BE3C62">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4FB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2D5F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CD80"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9C04" w14:textId="77777777" w:rsidR="004377C2" w:rsidRPr="00BE3C62" w:rsidRDefault="004377C2" w:rsidP="00BE3C62">
            <w:pPr>
              <w:pStyle w:val="TAL"/>
              <w:rPr>
                <w:sz w:val="16"/>
              </w:rPr>
            </w:pPr>
            <w:r w:rsidRPr="00BE3C62">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0A50" w14:textId="77777777" w:rsidR="004377C2" w:rsidRPr="00BE3C62" w:rsidRDefault="004377C2" w:rsidP="00BE3C62">
            <w:pPr>
              <w:pStyle w:val="TAL"/>
              <w:rPr>
                <w:sz w:val="16"/>
              </w:rPr>
            </w:pPr>
            <w:r w:rsidRPr="00BE3C62">
              <w:rPr>
                <w:sz w:val="16"/>
              </w:rPr>
              <w:t>revised</w:t>
            </w:r>
          </w:p>
        </w:tc>
      </w:tr>
      <w:tr w:rsidR="00BE3C62" w:rsidRPr="00BE3C62" w14:paraId="763F513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AC5F" w14:textId="77777777" w:rsidR="004377C2" w:rsidRPr="00BE3C62" w:rsidRDefault="004377C2" w:rsidP="00BE3C62">
            <w:pPr>
              <w:pStyle w:val="TAL"/>
              <w:rPr>
                <w:sz w:val="16"/>
              </w:rPr>
            </w:pPr>
            <w:r w:rsidRPr="00BE3C62">
              <w:rPr>
                <w:sz w:val="16"/>
              </w:rPr>
              <w:t>C4-214664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B74B" w14:textId="77777777" w:rsidR="004377C2" w:rsidRPr="00BE3C62" w:rsidRDefault="004377C2" w:rsidP="00BE3C62">
            <w:pPr>
              <w:pStyle w:val="TAL"/>
              <w:rPr>
                <w:sz w:val="16"/>
              </w:rPr>
            </w:pPr>
            <w:r w:rsidRPr="00BE3C62">
              <w:rPr>
                <w:sz w:val="16"/>
              </w:rPr>
              <w:t>EC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789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D3A3"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DB53" w14:textId="77777777" w:rsidR="004377C2" w:rsidRPr="00BE3C62" w:rsidRDefault="004377C2" w:rsidP="00BE3C62">
            <w:pPr>
              <w:pStyle w:val="TAL"/>
              <w:rPr>
                <w:sz w:val="16"/>
              </w:rPr>
            </w:pPr>
            <w:r w:rsidRPr="00BE3C62">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1C11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633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7F41"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D7C0" w14:textId="77777777" w:rsidR="004377C2" w:rsidRPr="00BE3C62" w:rsidRDefault="004377C2" w:rsidP="00BE3C62">
            <w:pPr>
              <w:pStyle w:val="TAL"/>
              <w:rPr>
                <w:sz w:val="16"/>
              </w:rPr>
            </w:pPr>
            <w:r w:rsidRPr="00BE3C62">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B33F" w14:textId="77777777" w:rsidR="004377C2" w:rsidRPr="00BE3C62" w:rsidRDefault="004377C2" w:rsidP="00BE3C62">
            <w:pPr>
              <w:pStyle w:val="TAL"/>
              <w:rPr>
                <w:sz w:val="16"/>
              </w:rPr>
            </w:pPr>
            <w:r w:rsidRPr="00BE3C62">
              <w:rPr>
                <w:sz w:val="16"/>
              </w:rPr>
              <w:t>agreed</w:t>
            </w:r>
          </w:p>
        </w:tc>
      </w:tr>
      <w:tr w:rsidR="00BE3C62" w:rsidRPr="00BE3C62" w14:paraId="52A15E1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AFF25" w14:textId="77777777" w:rsidR="004377C2" w:rsidRPr="00BE3C62" w:rsidRDefault="004377C2" w:rsidP="00BE3C62">
            <w:pPr>
              <w:pStyle w:val="TAL"/>
              <w:rPr>
                <w:sz w:val="16"/>
              </w:rPr>
            </w:pPr>
            <w:r w:rsidRPr="00BE3C62">
              <w:rPr>
                <w:sz w:val="16"/>
              </w:rPr>
              <w:t>C4-214368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24C2" w14:textId="77777777" w:rsidR="004377C2" w:rsidRPr="00BE3C62" w:rsidRDefault="004377C2" w:rsidP="00BE3C62">
            <w:pPr>
              <w:pStyle w:val="TAL"/>
              <w:rPr>
                <w:sz w:val="16"/>
              </w:rPr>
            </w:pPr>
            <w:r w:rsidRPr="00BE3C62">
              <w:rPr>
                <w:sz w:val="16"/>
              </w:rPr>
              <w:t>Authorization of Identifier Translation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D2C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43BA"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21BF4" w14:textId="77777777" w:rsidR="004377C2" w:rsidRPr="00BE3C62" w:rsidRDefault="004377C2" w:rsidP="00BE3C62">
            <w:pPr>
              <w:pStyle w:val="TAL"/>
              <w:rPr>
                <w:sz w:val="16"/>
              </w:rPr>
            </w:pPr>
            <w:r w:rsidRPr="00BE3C62">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09E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A77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CD4E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8266"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A418C" w14:textId="77777777" w:rsidR="004377C2" w:rsidRPr="00BE3C62" w:rsidRDefault="004377C2" w:rsidP="00BE3C62">
            <w:pPr>
              <w:pStyle w:val="TAL"/>
              <w:rPr>
                <w:sz w:val="16"/>
              </w:rPr>
            </w:pPr>
            <w:r w:rsidRPr="00BE3C62">
              <w:rPr>
                <w:sz w:val="16"/>
              </w:rPr>
              <w:t>agreed</w:t>
            </w:r>
          </w:p>
        </w:tc>
      </w:tr>
      <w:tr w:rsidR="00BE3C62" w:rsidRPr="00BE3C62" w14:paraId="2AD8A2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9396" w14:textId="77777777" w:rsidR="004377C2" w:rsidRPr="00BE3C62" w:rsidRDefault="004377C2" w:rsidP="00BE3C62">
            <w:pPr>
              <w:pStyle w:val="TAL"/>
              <w:rPr>
                <w:sz w:val="16"/>
              </w:rPr>
            </w:pPr>
            <w:r w:rsidRPr="00BE3C62">
              <w:rPr>
                <w:sz w:val="16"/>
              </w:rPr>
              <w:t>C4-214370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9A10" w14:textId="77777777" w:rsidR="004377C2" w:rsidRPr="00BE3C62" w:rsidRDefault="004377C2" w:rsidP="00BE3C62">
            <w:pPr>
              <w:pStyle w:val="TAL"/>
              <w:rPr>
                <w:sz w:val="16"/>
              </w:rPr>
            </w:pPr>
            <w:r w:rsidRPr="00BE3C62">
              <w:rPr>
                <w:sz w:val="16"/>
              </w:rPr>
              <w:t>Authorization of Group Identifier Translation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736F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BC29"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323C" w14:textId="77777777" w:rsidR="004377C2" w:rsidRPr="00BE3C62" w:rsidRDefault="004377C2" w:rsidP="00BE3C62">
            <w:pPr>
              <w:pStyle w:val="TAL"/>
              <w:rPr>
                <w:sz w:val="16"/>
              </w:rPr>
            </w:pPr>
            <w:r w:rsidRPr="00BE3C62">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EA4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9C43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A1EF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DC86"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BEA5" w14:textId="77777777" w:rsidR="004377C2" w:rsidRPr="00BE3C62" w:rsidRDefault="004377C2" w:rsidP="00BE3C62">
            <w:pPr>
              <w:pStyle w:val="TAL"/>
              <w:rPr>
                <w:sz w:val="16"/>
              </w:rPr>
            </w:pPr>
            <w:r w:rsidRPr="00BE3C62">
              <w:rPr>
                <w:sz w:val="16"/>
              </w:rPr>
              <w:t>agreed</w:t>
            </w:r>
          </w:p>
        </w:tc>
      </w:tr>
      <w:tr w:rsidR="00BE3C62" w:rsidRPr="00BE3C62" w14:paraId="60E0CB1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70F9" w14:textId="77777777" w:rsidR="004377C2" w:rsidRPr="00BE3C62" w:rsidRDefault="004377C2" w:rsidP="00BE3C62">
            <w:pPr>
              <w:pStyle w:val="TAL"/>
              <w:rPr>
                <w:sz w:val="16"/>
              </w:rPr>
            </w:pPr>
            <w:r w:rsidRPr="00BE3C62">
              <w:rPr>
                <w:sz w:val="16"/>
              </w:rPr>
              <w:t>C4-214372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DDCC4" w14:textId="77777777" w:rsidR="004377C2" w:rsidRPr="00BE3C62" w:rsidRDefault="004377C2" w:rsidP="00BE3C62">
            <w:pPr>
              <w:pStyle w:val="TAL"/>
              <w:rPr>
                <w:sz w:val="16"/>
              </w:rPr>
            </w:pPr>
            <w:r w:rsidRPr="00BE3C62">
              <w:rPr>
                <w:sz w:val="16"/>
              </w:rPr>
              <w:t>MTC Provider in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B430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B4EF"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35ED" w14:textId="77777777" w:rsidR="004377C2" w:rsidRPr="00BE3C62" w:rsidRDefault="004377C2" w:rsidP="00BE3C62">
            <w:pPr>
              <w:pStyle w:val="TAL"/>
              <w:rPr>
                <w:sz w:val="16"/>
              </w:rPr>
            </w:pPr>
            <w:r w:rsidRPr="00BE3C62">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9DB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530E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E93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92C9"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FE83" w14:textId="77777777" w:rsidR="004377C2" w:rsidRPr="00BE3C62" w:rsidRDefault="004377C2" w:rsidP="00BE3C62">
            <w:pPr>
              <w:pStyle w:val="TAL"/>
              <w:rPr>
                <w:sz w:val="16"/>
              </w:rPr>
            </w:pPr>
            <w:r w:rsidRPr="00BE3C62">
              <w:rPr>
                <w:sz w:val="16"/>
              </w:rPr>
              <w:t>revised</w:t>
            </w:r>
          </w:p>
        </w:tc>
      </w:tr>
      <w:tr w:rsidR="00BE3C62" w:rsidRPr="00BE3C62" w14:paraId="4D9EFAE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39F4" w14:textId="77777777" w:rsidR="004377C2" w:rsidRPr="00BE3C62" w:rsidRDefault="004377C2" w:rsidP="00BE3C62">
            <w:pPr>
              <w:pStyle w:val="TAL"/>
              <w:rPr>
                <w:sz w:val="16"/>
              </w:rPr>
            </w:pPr>
            <w:r w:rsidRPr="00BE3C62">
              <w:rPr>
                <w:sz w:val="16"/>
              </w:rPr>
              <w:t>C4-214667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FE23" w14:textId="77777777" w:rsidR="004377C2" w:rsidRPr="00BE3C62" w:rsidRDefault="004377C2" w:rsidP="00BE3C62">
            <w:pPr>
              <w:pStyle w:val="TAL"/>
              <w:rPr>
                <w:sz w:val="16"/>
              </w:rPr>
            </w:pPr>
            <w:r w:rsidRPr="00BE3C62">
              <w:rPr>
                <w:sz w:val="16"/>
              </w:rPr>
              <w:t>MTC Provider in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D5CE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2021B"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86C5" w14:textId="77777777" w:rsidR="004377C2" w:rsidRPr="00BE3C62" w:rsidRDefault="004377C2" w:rsidP="00BE3C62">
            <w:pPr>
              <w:pStyle w:val="TAL"/>
              <w:rPr>
                <w:sz w:val="16"/>
              </w:rPr>
            </w:pPr>
            <w:r w:rsidRPr="00BE3C62">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1FE9"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720A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C64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F47F"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68527" w14:textId="77777777" w:rsidR="004377C2" w:rsidRPr="00BE3C62" w:rsidRDefault="004377C2" w:rsidP="00BE3C62">
            <w:pPr>
              <w:pStyle w:val="TAL"/>
              <w:rPr>
                <w:sz w:val="16"/>
              </w:rPr>
            </w:pPr>
            <w:r w:rsidRPr="00BE3C62">
              <w:rPr>
                <w:sz w:val="16"/>
              </w:rPr>
              <w:t>agreed</w:t>
            </w:r>
          </w:p>
        </w:tc>
      </w:tr>
      <w:tr w:rsidR="00BE3C62" w:rsidRPr="00BE3C62" w14:paraId="1B7DDC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CC35D" w14:textId="77777777" w:rsidR="004377C2" w:rsidRPr="00BE3C62" w:rsidRDefault="004377C2" w:rsidP="00BE3C62">
            <w:pPr>
              <w:pStyle w:val="TAL"/>
              <w:rPr>
                <w:sz w:val="16"/>
              </w:rPr>
            </w:pPr>
            <w:r w:rsidRPr="00BE3C62">
              <w:rPr>
                <w:sz w:val="16"/>
              </w:rPr>
              <w:t>C4-214374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B740" w14:textId="77777777" w:rsidR="004377C2" w:rsidRPr="00BE3C62" w:rsidRDefault="004377C2" w:rsidP="00BE3C62">
            <w:pPr>
              <w:pStyle w:val="TAL"/>
              <w:rPr>
                <w:sz w:val="16"/>
              </w:rPr>
            </w:pPr>
            <w:r w:rsidRPr="00BE3C62">
              <w:rPr>
                <w:sz w:val="16"/>
              </w:rPr>
              <w:t>NIDD Authorization based on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04B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B57B"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FBF7" w14:textId="77777777" w:rsidR="004377C2" w:rsidRPr="00BE3C62" w:rsidRDefault="004377C2" w:rsidP="00BE3C62">
            <w:pPr>
              <w:pStyle w:val="TAL"/>
              <w:rPr>
                <w:sz w:val="16"/>
              </w:rPr>
            </w:pPr>
            <w:r w:rsidRPr="00BE3C62">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E2C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16E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7D8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31C1"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39C3F" w14:textId="77777777" w:rsidR="004377C2" w:rsidRPr="00BE3C62" w:rsidRDefault="004377C2" w:rsidP="00BE3C62">
            <w:pPr>
              <w:pStyle w:val="TAL"/>
              <w:rPr>
                <w:sz w:val="16"/>
              </w:rPr>
            </w:pPr>
            <w:r w:rsidRPr="00BE3C62">
              <w:rPr>
                <w:sz w:val="16"/>
              </w:rPr>
              <w:t>agreed</w:t>
            </w:r>
          </w:p>
        </w:tc>
      </w:tr>
      <w:tr w:rsidR="00BE3C62" w:rsidRPr="00BE3C62" w14:paraId="0E62493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5CE5" w14:textId="77777777" w:rsidR="004377C2" w:rsidRPr="00BE3C62" w:rsidRDefault="004377C2" w:rsidP="00BE3C62">
            <w:pPr>
              <w:pStyle w:val="TAL"/>
              <w:rPr>
                <w:sz w:val="16"/>
              </w:rPr>
            </w:pPr>
            <w:r w:rsidRPr="00BE3C62">
              <w:rPr>
                <w:sz w:val="16"/>
              </w:rPr>
              <w:t>C4-214377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9383" w14:textId="77777777" w:rsidR="004377C2" w:rsidRPr="00BE3C62" w:rsidRDefault="004377C2" w:rsidP="00BE3C62">
            <w:pPr>
              <w:pStyle w:val="TAL"/>
              <w:rPr>
                <w:sz w:val="16"/>
              </w:rPr>
            </w:pPr>
            <w:r w:rsidRPr="00BE3C62">
              <w:rPr>
                <w:sz w:val="16"/>
              </w:rPr>
              <w:t>Retrieval Of Multiple UE Registration Data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C5A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6994B"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B539" w14:textId="77777777" w:rsidR="004377C2" w:rsidRPr="00BE3C62" w:rsidRDefault="004377C2" w:rsidP="00BE3C62">
            <w:pPr>
              <w:pStyle w:val="TAL"/>
              <w:rPr>
                <w:sz w:val="16"/>
              </w:rPr>
            </w:pPr>
            <w:r w:rsidRPr="00BE3C62">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49E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5EC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00C5"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49AE"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4FF6" w14:textId="77777777" w:rsidR="004377C2" w:rsidRPr="00BE3C62" w:rsidRDefault="004377C2" w:rsidP="00BE3C62">
            <w:pPr>
              <w:pStyle w:val="TAL"/>
              <w:rPr>
                <w:sz w:val="16"/>
              </w:rPr>
            </w:pPr>
            <w:r w:rsidRPr="00BE3C62">
              <w:rPr>
                <w:sz w:val="16"/>
              </w:rPr>
              <w:t>revised</w:t>
            </w:r>
          </w:p>
        </w:tc>
      </w:tr>
      <w:tr w:rsidR="00BE3C62" w:rsidRPr="00BE3C62" w14:paraId="1791A52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94D4" w14:textId="77777777" w:rsidR="004377C2" w:rsidRPr="00BE3C62" w:rsidRDefault="004377C2" w:rsidP="00BE3C62">
            <w:pPr>
              <w:pStyle w:val="TAL"/>
              <w:rPr>
                <w:sz w:val="16"/>
              </w:rPr>
            </w:pPr>
            <w:r w:rsidRPr="00BE3C62">
              <w:rPr>
                <w:sz w:val="16"/>
              </w:rPr>
              <w:t>C4-214670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A89E5" w14:textId="77777777" w:rsidR="004377C2" w:rsidRPr="00BE3C62" w:rsidRDefault="004377C2" w:rsidP="00BE3C62">
            <w:pPr>
              <w:pStyle w:val="TAL"/>
              <w:rPr>
                <w:sz w:val="16"/>
              </w:rPr>
            </w:pPr>
            <w:r w:rsidRPr="00BE3C62">
              <w:rPr>
                <w:sz w:val="16"/>
              </w:rPr>
              <w:t>Retrieval of RegistrationDataSets containing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8D9D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5ADB"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7B85" w14:textId="77777777" w:rsidR="004377C2" w:rsidRPr="00BE3C62" w:rsidRDefault="004377C2" w:rsidP="00BE3C62">
            <w:pPr>
              <w:pStyle w:val="TAL"/>
              <w:rPr>
                <w:sz w:val="16"/>
              </w:rPr>
            </w:pPr>
            <w:r w:rsidRPr="00BE3C62">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6FBD"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780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AB01A"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CB4F"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64E6" w14:textId="77777777" w:rsidR="004377C2" w:rsidRPr="00BE3C62" w:rsidRDefault="004377C2" w:rsidP="00BE3C62">
            <w:pPr>
              <w:pStyle w:val="TAL"/>
              <w:rPr>
                <w:sz w:val="16"/>
              </w:rPr>
            </w:pPr>
            <w:r w:rsidRPr="00BE3C62">
              <w:rPr>
                <w:sz w:val="16"/>
              </w:rPr>
              <w:t>agreed</w:t>
            </w:r>
          </w:p>
        </w:tc>
      </w:tr>
      <w:tr w:rsidR="00BE3C62" w:rsidRPr="00BE3C62" w14:paraId="0F28E2E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45C0" w14:textId="77777777" w:rsidR="004377C2" w:rsidRPr="00BE3C62" w:rsidRDefault="004377C2" w:rsidP="00BE3C62">
            <w:pPr>
              <w:pStyle w:val="TAL"/>
              <w:rPr>
                <w:sz w:val="16"/>
              </w:rPr>
            </w:pPr>
            <w:r w:rsidRPr="00BE3C62">
              <w:rPr>
                <w:sz w:val="16"/>
              </w:rPr>
              <w:t>C4-214394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BC80" w14:textId="77777777" w:rsidR="004377C2" w:rsidRPr="00BE3C62" w:rsidRDefault="004377C2" w:rsidP="00BE3C62">
            <w:pPr>
              <w:pStyle w:val="TAL"/>
              <w:rPr>
                <w:sz w:val="16"/>
              </w:rPr>
            </w:pPr>
            <w:r w:rsidRPr="00BE3C62">
              <w:rPr>
                <w:sz w:val="16"/>
              </w:rPr>
              <w:t>Corrections on Update A Parameter in the AMF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66DF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57320"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56A9" w14:textId="77777777" w:rsidR="004377C2" w:rsidRPr="00BE3C62" w:rsidRDefault="004377C2" w:rsidP="00BE3C62">
            <w:pPr>
              <w:pStyle w:val="TAL"/>
              <w:rPr>
                <w:sz w:val="16"/>
              </w:rPr>
            </w:pPr>
            <w:r w:rsidRPr="00BE3C62">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688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332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26E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9EC79"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B566" w14:textId="77777777" w:rsidR="004377C2" w:rsidRPr="00BE3C62" w:rsidRDefault="004377C2" w:rsidP="00BE3C62">
            <w:pPr>
              <w:pStyle w:val="TAL"/>
              <w:rPr>
                <w:sz w:val="16"/>
              </w:rPr>
            </w:pPr>
            <w:r w:rsidRPr="00BE3C62">
              <w:rPr>
                <w:sz w:val="16"/>
              </w:rPr>
              <w:t>agreed</w:t>
            </w:r>
          </w:p>
        </w:tc>
      </w:tr>
      <w:tr w:rsidR="00BE3C62" w:rsidRPr="00BE3C62" w14:paraId="5BA38E1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3B8C" w14:textId="77777777" w:rsidR="004377C2" w:rsidRPr="00BE3C62" w:rsidRDefault="004377C2" w:rsidP="00BE3C62">
            <w:pPr>
              <w:pStyle w:val="TAL"/>
              <w:rPr>
                <w:sz w:val="16"/>
              </w:rPr>
            </w:pPr>
            <w:r w:rsidRPr="00BE3C62">
              <w:rPr>
                <w:sz w:val="16"/>
              </w:rPr>
              <w:t>C4-214395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72C18" w14:textId="77777777" w:rsidR="004377C2" w:rsidRPr="00BE3C62" w:rsidRDefault="004377C2" w:rsidP="00BE3C62">
            <w:pPr>
              <w:pStyle w:val="TAL"/>
              <w:rPr>
                <w:sz w:val="16"/>
              </w:rPr>
            </w:pPr>
            <w:r w:rsidRPr="00BE3C62">
              <w:rPr>
                <w:sz w:val="16"/>
              </w:rPr>
              <w:t>Corrections on SMF registration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846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C8FDD"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B660" w14:textId="77777777" w:rsidR="004377C2" w:rsidRPr="00BE3C62" w:rsidRDefault="004377C2" w:rsidP="00BE3C62">
            <w:pPr>
              <w:pStyle w:val="TAL"/>
              <w:rPr>
                <w:sz w:val="16"/>
              </w:rPr>
            </w:pPr>
            <w:r w:rsidRPr="00BE3C62">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575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F95F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9447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F70D"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9BCA" w14:textId="77777777" w:rsidR="004377C2" w:rsidRPr="00BE3C62" w:rsidRDefault="004377C2" w:rsidP="00BE3C62">
            <w:pPr>
              <w:pStyle w:val="TAL"/>
              <w:rPr>
                <w:sz w:val="16"/>
              </w:rPr>
            </w:pPr>
            <w:r w:rsidRPr="00BE3C62">
              <w:rPr>
                <w:sz w:val="16"/>
              </w:rPr>
              <w:t>revised</w:t>
            </w:r>
          </w:p>
        </w:tc>
      </w:tr>
      <w:tr w:rsidR="00BE3C62" w:rsidRPr="00BE3C62" w14:paraId="7CDB8FB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FB6B" w14:textId="77777777" w:rsidR="004377C2" w:rsidRPr="00BE3C62" w:rsidRDefault="004377C2" w:rsidP="00BE3C62">
            <w:pPr>
              <w:pStyle w:val="TAL"/>
              <w:rPr>
                <w:sz w:val="16"/>
              </w:rPr>
            </w:pPr>
            <w:r w:rsidRPr="00BE3C62">
              <w:rPr>
                <w:sz w:val="16"/>
              </w:rPr>
              <w:t>C4-214828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F828" w14:textId="77777777" w:rsidR="004377C2" w:rsidRPr="00BE3C62" w:rsidRDefault="004377C2" w:rsidP="00BE3C62">
            <w:pPr>
              <w:pStyle w:val="TAL"/>
              <w:rPr>
                <w:sz w:val="16"/>
              </w:rPr>
            </w:pPr>
            <w:r w:rsidRPr="00BE3C62">
              <w:rPr>
                <w:sz w:val="16"/>
              </w:rPr>
              <w:t>Corrections on SMF registration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10E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FC60E"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DEF03" w14:textId="77777777" w:rsidR="004377C2" w:rsidRPr="00BE3C62" w:rsidRDefault="004377C2" w:rsidP="00BE3C62">
            <w:pPr>
              <w:pStyle w:val="TAL"/>
              <w:rPr>
                <w:sz w:val="16"/>
              </w:rPr>
            </w:pPr>
            <w:r w:rsidRPr="00BE3C62">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1D8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C34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4186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8848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09FA" w14:textId="77777777" w:rsidR="004377C2" w:rsidRPr="00BE3C62" w:rsidRDefault="004377C2" w:rsidP="00BE3C62">
            <w:pPr>
              <w:pStyle w:val="TAL"/>
              <w:rPr>
                <w:sz w:val="16"/>
              </w:rPr>
            </w:pPr>
            <w:r w:rsidRPr="00BE3C62">
              <w:rPr>
                <w:sz w:val="16"/>
              </w:rPr>
              <w:t>agreed</w:t>
            </w:r>
          </w:p>
        </w:tc>
      </w:tr>
      <w:tr w:rsidR="00BE3C62" w:rsidRPr="00BE3C62" w14:paraId="7EF6642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3049" w14:textId="77777777" w:rsidR="004377C2" w:rsidRPr="00BE3C62" w:rsidRDefault="004377C2" w:rsidP="00BE3C62">
            <w:pPr>
              <w:pStyle w:val="TAL"/>
              <w:rPr>
                <w:sz w:val="16"/>
              </w:rPr>
            </w:pPr>
            <w:r w:rsidRPr="00BE3C62">
              <w:rPr>
                <w:sz w:val="16"/>
              </w:rPr>
              <w:t>C4-214397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2647" w14:textId="77777777" w:rsidR="004377C2" w:rsidRPr="00BE3C62" w:rsidRDefault="004377C2" w:rsidP="00BE3C62">
            <w:pPr>
              <w:pStyle w:val="TAL"/>
              <w:rPr>
                <w:sz w:val="16"/>
              </w:rPr>
            </w:pPr>
            <w:r w:rsidRPr="00BE3C62">
              <w:rPr>
                <w:sz w:val="16"/>
              </w:rPr>
              <w:t>Description of data type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4FC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47069"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490F" w14:textId="77777777" w:rsidR="004377C2" w:rsidRPr="00BE3C62" w:rsidRDefault="004377C2" w:rsidP="00BE3C62">
            <w:pPr>
              <w:pStyle w:val="TAL"/>
              <w:rPr>
                <w:sz w:val="16"/>
              </w:rPr>
            </w:pPr>
            <w:r w:rsidRPr="00BE3C62">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80E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2814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51D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15390"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8678" w14:textId="77777777" w:rsidR="004377C2" w:rsidRPr="00BE3C62" w:rsidRDefault="004377C2" w:rsidP="00BE3C62">
            <w:pPr>
              <w:pStyle w:val="TAL"/>
              <w:rPr>
                <w:sz w:val="16"/>
              </w:rPr>
            </w:pPr>
            <w:r w:rsidRPr="00BE3C62">
              <w:rPr>
                <w:sz w:val="16"/>
              </w:rPr>
              <w:t>agreed</w:t>
            </w:r>
          </w:p>
        </w:tc>
      </w:tr>
      <w:tr w:rsidR="00BE3C62" w:rsidRPr="00BE3C62" w14:paraId="38C636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60ED" w14:textId="77777777" w:rsidR="004377C2" w:rsidRPr="00BE3C62" w:rsidRDefault="004377C2" w:rsidP="00BE3C62">
            <w:pPr>
              <w:pStyle w:val="TAL"/>
              <w:rPr>
                <w:sz w:val="16"/>
              </w:rPr>
            </w:pPr>
            <w:r w:rsidRPr="00BE3C62">
              <w:rPr>
                <w:sz w:val="16"/>
              </w:rPr>
              <w:t>C4-214398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35B2" w14:textId="77777777" w:rsidR="004377C2" w:rsidRPr="00BE3C62" w:rsidRDefault="004377C2" w:rsidP="00BE3C62">
            <w:pPr>
              <w:pStyle w:val="TAL"/>
              <w:rPr>
                <w:sz w:val="16"/>
              </w:rPr>
            </w:pPr>
            <w:r w:rsidRPr="00BE3C62">
              <w:rPr>
                <w:sz w:val="16"/>
              </w:rPr>
              <w:t>Add missing ContextInfo in re-used Data Types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C01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DE57"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7AFD" w14:textId="77777777" w:rsidR="004377C2" w:rsidRPr="00BE3C62" w:rsidRDefault="004377C2" w:rsidP="00BE3C62">
            <w:pPr>
              <w:pStyle w:val="TAL"/>
              <w:rPr>
                <w:sz w:val="16"/>
              </w:rPr>
            </w:pPr>
            <w:r w:rsidRPr="00BE3C62">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E50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CC7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83B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048D"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27A9B" w14:textId="77777777" w:rsidR="004377C2" w:rsidRPr="00BE3C62" w:rsidRDefault="004377C2" w:rsidP="00BE3C62">
            <w:pPr>
              <w:pStyle w:val="TAL"/>
              <w:rPr>
                <w:sz w:val="16"/>
              </w:rPr>
            </w:pPr>
            <w:r w:rsidRPr="00BE3C62">
              <w:rPr>
                <w:sz w:val="16"/>
              </w:rPr>
              <w:t>agreed</w:t>
            </w:r>
          </w:p>
        </w:tc>
      </w:tr>
      <w:tr w:rsidR="00BE3C62" w:rsidRPr="00BE3C62" w14:paraId="5B7AE49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439A" w14:textId="77777777" w:rsidR="004377C2" w:rsidRPr="00BE3C62" w:rsidRDefault="004377C2" w:rsidP="00BE3C62">
            <w:pPr>
              <w:pStyle w:val="TAL"/>
              <w:rPr>
                <w:sz w:val="16"/>
              </w:rPr>
            </w:pPr>
            <w:r w:rsidRPr="00BE3C62">
              <w:rPr>
                <w:sz w:val="16"/>
              </w:rPr>
              <w:t>C4-214411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2623" w14:textId="77777777" w:rsidR="004377C2" w:rsidRPr="00BE3C62" w:rsidRDefault="004377C2" w:rsidP="00BE3C62">
            <w:pPr>
              <w:pStyle w:val="TAL"/>
              <w:rPr>
                <w:sz w:val="16"/>
              </w:rPr>
            </w:pPr>
            <w:r w:rsidRPr="00BE3C62">
              <w:rPr>
                <w:sz w:val="16"/>
              </w:rPr>
              <w:t>Dynamic management of group 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F99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C669"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7899" w14:textId="77777777" w:rsidR="004377C2" w:rsidRPr="00BE3C62" w:rsidRDefault="004377C2" w:rsidP="00BE3C62">
            <w:pPr>
              <w:pStyle w:val="TAL"/>
              <w:rPr>
                <w:sz w:val="16"/>
              </w:rPr>
            </w:pPr>
            <w:r w:rsidRPr="00BE3C62">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3FE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A5A5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10C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7337" w14:textId="77777777" w:rsidR="004377C2" w:rsidRPr="00BE3C62" w:rsidRDefault="004377C2" w:rsidP="00BE3C62">
            <w:pPr>
              <w:pStyle w:val="TAL"/>
              <w:rPr>
                <w:sz w:val="16"/>
              </w:rPr>
            </w:pPr>
            <w:r w:rsidRPr="00BE3C62">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E569" w14:textId="77777777" w:rsidR="004377C2" w:rsidRPr="00BE3C62" w:rsidRDefault="004377C2" w:rsidP="00BE3C62">
            <w:pPr>
              <w:pStyle w:val="TAL"/>
              <w:rPr>
                <w:sz w:val="16"/>
              </w:rPr>
            </w:pPr>
            <w:r w:rsidRPr="00BE3C62">
              <w:rPr>
                <w:sz w:val="16"/>
              </w:rPr>
              <w:t>agreed</w:t>
            </w:r>
          </w:p>
        </w:tc>
      </w:tr>
      <w:tr w:rsidR="00BE3C62" w:rsidRPr="00BE3C62" w14:paraId="4C72B70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F04A" w14:textId="77777777" w:rsidR="004377C2" w:rsidRPr="00BE3C62" w:rsidRDefault="004377C2" w:rsidP="00BE3C62">
            <w:pPr>
              <w:pStyle w:val="TAL"/>
              <w:rPr>
                <w:sz w:val="16"/>
              </w:rPr>
            </w:pPr>
            <w:r w:rsidRPr="00BE3C62">
              <w:rPr>
                <w:sz w:val="16"/>
              </w:rPr>
              <w:t>C4-214412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1F749"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89265"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51597"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2716" w14:textId="77777777" w:rsidR="004377C2" w:rsidRPr="00BE3C62" w:rsidRDefault="004377C2" w:rsidP="00BE3C62">
            <w:pPr>
              <w:pStyle w:val="TAL"/>
              <w:rPr>
                <w:sz w:val="16"/>
              </w:rPr>
            </w:pPr>
            <w:r w:rsidRPr="00BE3C62">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39C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74E2"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EDEC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B94F" w14:textId="77777777" w:rsidR="004377C2" w:rsidRPr="00BE3C62" w:rsidRDefault="004377C2" w:rsidP="00BE3C62">
            <w:pPr>
              <w:pStyle w:val="TAL"/>
              <w:rPr>
                <w:sz w:val="16"/>
              </w:rPr>
            </w:pPr>
            <w:r w:rsidRPr="00BE3C62">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E1F2" w14:textId="77777777" w:rsidR="004377C2" w:rsidRPr="00BE3C62" w:rsidRDefault="004377C2" w:rsidP="00BE3C62">
            <w:pPr>
              <w:pStyle w:val="TAL"/>
              <w:rPr>
                <w:sz w:val="16"/>
              </w:rPr>
            </w:pPr>
            <w:r w:rsidRPr="00BE3C62">
              <w:rPr>
                <w:sz w:val="16"/>
              </w:rPr>
              <w:t>revised</w:t>
            </w:r>
          </w:p>
        </w:tc>
      </w:tr>
      <w:tr w:rsidR="00BE3C62" w:rsidRPr="00BE3C62" w14:paraId="4A5C302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CD79" w14:textId="77777777" w:rsidR="004377C2" w:rsidRPr="00BE3C62" w:rsidRDefault="004377C2" w:rsidP="00BE3C62">
            <w:pPr>
              <w:pStyle w:val="TAL"/>
              <w:rPr>
                <w:sz w:val="16"/>
              </w:rPr>
            </w:pPr>
            <w:r w:rsidRPr="00BE3C62">
              <w:rPr>
                <w:sz w:val="16"/>
              </w:rPr>
              <w:t>C4-214707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8907"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BA4DD"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8B87"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7A55" w14:textId="77777777" w:rsidR="004377C2" w:rsidRPr="00BE3C62" w:rsidRDefault="004377C2" w:rsidP="00BE3C62">
            <w:pPr>
              <w:pStyle w:val="TAL"/>
              <w:rPr>
                <w:sz w:val="16"/>
              </w:rPr>
            </w:pPr>
            <w:r w:rsidRPr="00BE3C62">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E2E1"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769A"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D9E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1761" w14:textId="77777777" w:rsidR="004377C2" w:rsidRPr="00BE3C62" w:rsidRDefault="004377C2" w:rsidP="00BE3C62">
            <w:pPr>
              <w:pStyle w:val="TAL"/>
              <w:rPr>
                <w:sz w:val="16"/>
              </w:rPr>
            </w:pPr>
            <w:r w:rsidRPr="00BE3C62">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B623" w14:textId="77777777" w:rsidR="004377C2" w:rsidRPr="00BE3C62" w:rsidRDefault="004377C2" w:rsidP="00BE3C62">
            <w:pPr>
              <w:pStyle w:val="TAL"/>
              <w:rPr>
                <w:sz w:val="16"/>
              </w:rPr>
            </w:pPr>
            <w:r w:rsidRPr="00BE3C62">
              <w:rPr>
                <w:sz w:val="16"/>
              </w:rPr>
              <w:t>agreed</w:t>
            </w:r>
          </w:p>
        </w:tc>
      </w:tr>
      <w:tr w:rsidR="00BE3C62" w:rsidRPr="00BE3C62" w14:paraId="2F2BEA6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FF251" w14:textId="77777777" w:rsidR="004377C2" w:rsidRPr="00BE3C62" w:rsidRDefault="004377C2" w:rsidP="00BE3C62">
            <w:pPr>
              <w:pStyle w:val="TAL"/>
              <w:rPr>
                <w:sz w:val="16"/>
              </w:rPr>
            </w:pPr>
            <w:r w:rsidRPr="00BE3C62">
              <w:rPr>
                <w:sz w:val="16"/>
              </w:rPr>
              <w:t>C4-214413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DAC0"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7E2FA"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4199"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6DF0" w14:textId="77777777" w:rsidR="004377C2" w:rsidRPr="00BE3C62" w:rsidRDefault="004377C2" w:rsidP="00BE3C62">
            <w:pPr>
              <w:pStyle w:val="TAL"/>
              <w:rPr>
                <w:sz w:val="16"/>
              </w:rPr>
            </w:pPr>
            <w:r w:rsidRPr="00BE3C62">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647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A9C9" w14:textId="77777777" w:rsidR="004377C2" w:rsidRPr="00BE3C62" w:rsidRDefault="004377C2" w:rsidP="00BE3C62">
            <w:pPr>
              <w:pStyle w:val="TAL"/>
              <w:rPr>
                <w:sz w:val="16"/>
              </w:rPr>
            </w:pPr>
            <w:r w:rsidRPr="00BE3C62">
              <w:rPr>
                <w:sz w:val="16"/>
              </w:rPr>
              <w:t>Rel-</w:t>
            </w:r>
            <w:r w:rsidRPr="00BE3C62">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5B76" w14:textId="77777777" w:rsidR="004377C2" w:rsidRPr="00BE3C62" w:rsidRDefault="004377C2" w:rsidP="00BE3C62">
            <w:pPr>
              <w:pStyle w:val="TAL"/>
              <w:rPr>
                <w:sz w:val="16"/>
              </w:rPr>
            </w:pPr>
            <w:r w:rsidRPr="00BE3C62">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96BC" w14:textId="77777777" w:rsidR="004377C2" w:rsidRPr="00BE3C62" w:rsidRDefault="004377C2" w:rsidP="00BE3C62">
            <w:pPr>
              <w:pStyle w:val="TAL"/>
              <w:rPr>
                <w:sz w:val="16"/>
              </w:rPr>
            </w:pPr>
            <w:r w:rsidRPr="00BE3C62">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B6E1C" w14:textId="77777777" w:rsidR="004377C2" w:rsidRPr="00BE3C62" w:rsidRDefault="004377C2" w:rsidP="00BE3C62">
            <w:pPr>
              <w:pStyle w:val="TAL"/>
              <w:rPr>
                <w:sz w:val="16"/>
              </w:rPr>
            </w:pPr>
            <w:r w:rsidRPr="00BE3C62">
              <w:rPr>
                <w:sz w:val="16"/>
              </w:rPr>
              <w:t>revised</w:t>
            </w:r>
          </w:p>
        </w:tc>
      </w:tr>
      <w:tr w:rsidR="00BE3C62" w:rsidRPr="00BE3C62" w14:paraId="285157F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8780" w14:textId="77777777" w:rsidR="004377C2" w:rsidRPr="00BE3C62" w:rsidRDefault="004377C2" w:rsidP="00BE3C62">
            <w:pPr>
              <w:pStyle w:val="TAL"/>
              <w:rPr>
                <w:sz w:val="16"/>
              </w:rPr>
            </w:pPr>
            <w:r w:rsidRPr="00BE3C62">
              <w:rPr>
                <w:sz w:val="16"/>
              </w:rPr>
              <w:t>C4-214708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70CAC"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EDC9"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826EA"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9B240" w14:textId="77777777" w:rsidR="004377C2" w:rsidRPr="00BE3C62" w:rsidRDefault="004377C2" w:rsidP="00BE3C62">
            <w:pPr>
              <w:pStyle w:val="TAL"/>
              <w:rPr>
                <w:sz w:val="16"/>
              </w:rPr>
            </w:pPr>
            <w:r w:rsidRPr="00BE3C62">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39E3"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7DD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6CDFF"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7E62" w14:textId="77777777" w:rsidR="004377C2" w:rsidRPr="00BE3C62" w:rsidRDefault="004377C2" w:rsidP="00BE3C62">
            <w:pPr>
              <w:pStyle w:val="TAL"/>
              <w:rPr>
                <w:sz w:val="16"/>
              </w:rPr>
            </w:pPr>
            <w:r w:rsidRPr="00BE3C62">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7223" w14:textId="77777777" w:rsidR="004377C2" w:rsidRPr="00BE3C62" w:rsidRDefault="004377C2" w:rsidP="00BE3C62">
            <w:pPr>
              <w:pStyle w:val="TAL"/>
              <w:rPr>
                <w:sz w:val="16"/>
              </w:rPr>
            </w:pPr>
            <w:r w:rsidRPr="00BE3C62">
              <w:rPr>
                <w:sz w:val="16"/>
              </w:rPr>
              <w:t>agreed</w:t>
            </w:r>
          </w:p>
        </w:tc>
      </w:tr>
      <w:tr w:rsidR="00BE3C62" w:rsidRPr="00BE3C62" w14:paraId="16EBEFA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9CB7" w14:textId="77777777" w:rsidR="004377C2" w:rsidRPr="00BE3C62" w:rsidRDefault="004377C2" w:rsidP="00BE3C62">
            <w:pPr>
              <w:pStyle w:val="TAL"/>
              <w:rPr>
                <w:sz w:val="16"/>
              </w:rPr>
            </w:pPr>
            <w:r w:rsidRPr="00BE3C62">
              <w:rPr>
                <w:sz w:val="16"/>
              </w:rPr>
              <w:t>C4-214414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F279" w14:textId="77777777" w:rsidR="004377C2" w:rsidRPr="00BE3C62" w:rsidRDefault="004377C2" w:rsidP="00BE3C62">
            <w:pPr>
              <w:pStyle w:val="TAL"/>
              <w:rPr>
                <w:sz w:val="16"/>
              </w:rPr>
            </w:pPr>
            <w:r w:rsidRPr="00BE3C62">
              <w:rPr>
                <w:sz w:val="16"/>
              </w:rPr>
              <w:t>Persistent Data Collection via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BC53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2D0B"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A79C" w14:textId="77777777" w:rsidR="004377C2" w:rsidRPr="00BE3C62" w:rsidRDefault="004377C2" w:rsidP="00BE3C62">
            <w:pPr>
              <w:pStyle w:val="TAL"/>
              <w:rPr>
                <w:sz w:val="16"/>
              </w:rPr>
            </w:pPr>
            <w:r w:rsidRPr="00BE3C62">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D06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208B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D291"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BB5FA"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2597" w14:textId="77777777" w:rsidR="004377C2" w:rsidRPr="00BE3C62" w:rsidRDefault="004377C2" w:rsidP="00BE3C62">
            <w:pPr>
              <w:pStyle w:val="TAL"/>
              <w:rPr>
                <w:sz w:val="16"/>
              </w:rPr>
            </w:pPr>
            <w:r w:rsidRPr="00BE3C62">
              <w:rPr>
                <w:sz w:val="16"/>
              </w:rPr>
              <w:t>agreed</w:t>
            </w:r>
          </w:p>
        </w:tc>
      </w:tr>
      <w:tr w:rsidR="00BE3C62" w:rsidRPr="00BE3C62" w14:paraId="2840C64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6367B" w14:textId="77777777" w:rsidR="004377C2" w:rsidRPr="00BE3C62" w:rsidRDefault="004377C2" w:rsidP="00BE3C62">
            <w:pPr>
              <w:pStyle w:val="TAL"/>
              <w:rPr>
                <w:sz w:val="16"/>
              </w:rPr>
            </w:pPr>
            <w:r w:rsidRPr="00BE3C62">
              <w:rPr>
                <w:sz w:val="16"/>
              </w:rPr>
              <w:t>C4-214415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F1D7" w14:textId="77777777" w:rsidR="004377C2" w:rsidRPr="00BE3C62" w:rsidRDefault="004377C2" w:rsidP="00BE3C62">
            <w:pPr>
              <w:pStyle w:val="TAL"/>
              <w:rPr>
                <w:sz w:val="16"/>
              </w:rPr>
            </w:pPr>
            <w:r w:rsidRPr="00BE3C62">
              <w:rPr>
                <w:sz w:val="16"/>
              </w:rPr>
              <w:t>PGW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80F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6AF52"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08E9F" w14:textId="77777777" w:rsidR="004377C2" w:rsidRPr="00BE3C62" w:rsidRDefault="004377C2" w:rsidP="00BE3C62">
            <w:pPr>
              <w:pStyle w:val="TAL"/>
              <w:rPr>
                <w:sz w:val="16"/>
              </w:rPr>
            </w:pPr>
            <w:r w:rsidRPr="00BE3C62">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153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ECA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487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F03E"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773C3" w14:textId="77777777" w:rsidR="004377C2" w:rsidRPr="00BE3C62" w:rsidRDefault="004377C2" w:rsidP="00BE3C62">
            <w:pPr>
              <w:pStyle w:val="TAL"/>
              <w:rPr>
                <w:sz w:val="16"/>
              </w:rPr>
            </w:pPr>
            <w:r w:rsidRPr="00BE3C62">
              <w:rPr>
                <w:sz w:val="16"/>
              </w:rPr>
              <w:t>agreed</w:t>
            </w:r>
          </w:p>
        </w:tc>
      </w:tr>
      <w:tr w:rsidR="00BE3C62" w:rsidRPr="00BE3C62" w14:paraId="4E394E5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33B61" w14:textId="77777777" w:rsidR="004377C2" w:rsidRPr="00BE3C62" w:rsidRDefault="004377C2" w:rsidP="00BE3C62">
            <w:pPr>
              <w:pStyle w:val="TAL"/>
              <w:rPr>
                <w:sz w:val="16"/>
              </w:rPr>
            </w:pPr>
            <w:r w:rsidRPr="00BE3C62">
              <w:rPr>
                <w:sz w:val="16"/>
              </w:rPr>
              <w:t>C4-214443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CAD0" w14:textId="77777777" w:rsidR="004377C2" w:rsidRPr="00BE3C62" w:rsidRDefault="004377C2" w:rsidP="00BE3C62">
            <w:pPr>
              <w:pStyle w:val="TAL"/>
              <w:rPr>
                <w:sz w:val="16"/>
              </w:rPr>
            </w:pPr>
            <w:r w:rsidRPr="00BE3C62">
              <w:rPr>
                <w:sz w:val="16"/>
              </w:rPr>
              <w:t>Extends Multiple Data Sets for ProSe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6477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232F"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9253" w14:textId="77777777" w:rsidR="004377C2" w:rsidRPr="00BE3C62" w:rsidRDefault="004377C2" w:rsidP="00BE3C62">
            <w:pPr>
              <w:pStyle w:val="TAL"/>
              <w:rPr>
                <w:sz w:val="16"/>
              </w:rPr>
            </w:pPr>
            <w:r w:rsidRPr="00BE3C62">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423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C79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FD3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0F81" w14:textId="77777777" w:rsidR="004377C2" w:rsidRPr="00BE3C62" w:rsidRDefault="004377C2" w:rsidP="00BE3C62">
            <w:pPr>
              <w:pStyle w:val="TAL"/>
              <w:rPr>
                <w:sz w:val="16"/>
              </w:rPr>
            </w:pPr>
            <w:r w:rsidRPr="00BE3C62">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9B09C" w14:textId="77777777" w:rsidR="004377C2" w:rsidRPr="00BE3C62" w:rsidRDefault="004377C2" w:rsidP="00BE3C62">
            <w:pPr>
              <w:pStyle w:val="TAL"/>
              <w:rPr>
                <w:sz w:val="16"/>
              </w:rPr>
            </w:pPr>
            <w:r w:rsidRPr="00BE3C62">
              <w:rPr>
                <w:sz w:val="16"/>
              </w:rPr>
              <w:t>agreed</w:t>
            </w:r>
          </w:p>
        </w:tc>
      </w:tr>
      <w:tr w:rsidR="00BE3C62" w:rsidRPr="00BE3C62" w14:paraId="2008D6F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B773" w14:textId="77777777" w:rsidR="004377C2" w:rsidRPr="00BE3C62" w:rsidRDefault="004377C2" w:rsidP="00BE3C62">
            <w:pPr>
              <w:pStyle w:val="TAL"/>
              <w:rPr>
                <w:sz w:val="16"/>
              </w:rPr>
            </w:pPr>
            <w:r w:rsidRPr="00BE3C62">
              <w:rPr>
                <w:sz w:val="16"/>
              </w:rPr>
              <w:t>C4-214444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5C78" w14:textId="77777777" w:rsidR="004377C2" w:rsidRPr="00BE3C62" w:rsidRDefault="004377C2" w:rsidP="00BE3C62">
            <w:pPr>
              <w:pStyle w:val="TAL"/>
              <w:rPr>
                <w:sz w:val="16"/>
              </w:rPr>
            </w:pPr>
            <w:r w:rsidRPr="00BE3C62">
              <w:rPr>
                <w:sz w:val="16"/>
              </w:rPr>
              <w:t>ProSe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8291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DB07"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B7190" w14:textId="77777777" w:rsidR="004377C2" w:rsidRPr="00BE3C62" w:rsidRDefault="004377C2" w:rsidP="00BE3C62">
            <w:pPr>
              <w:pStyle w:val="TAL"/>
              <w:rPr>
                <w:sz w:val="16"/>
              </w:rPr>
            </w:pPr>
            <w:r w:rsidRPr="00BE3C62">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068D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F86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1C2B"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A9E4" w14:textId="77777777" w:rsidR="004377C2" w:rsidRPr="00BE3C62" w:rsidRDefault="004377C2" w:rsidP="00BE3C62">
            <w:pPr>
              <w:pStyle w:val="TAL"/>
              <w:rPr>
                <w:sz w:val="16"/>
              </w:rPr>
            </w:pPr>
            <w:r w:rsidRPr="00BE3C62">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84481" w14:textId="77777777" w:rsidR="004377C2" w:rsidRPr="00BE3C62" w:rsidRDefault="004377C2" w:rsidP="00BE3C62">
            <w:pPr>
              <w:pStyle w:val="TAL"/>
              <w:rPr>
                <w:sz w:val="16"/>
              </w:rPr>
            </w:pPr>
            <w:r w:rsidRPr="00BE3C62">
              <w:rPr>
                <w:sz w:val="16"/>
              </w:rPr>
              <w:t>revised</w:t>
            </w:r>
          </w:p>
        </w:tc>
      </w:tr>
      <w:tr w:rsidR="00BE3C62" w:rsidRPr="00BE3C62" w14:paraId="20B1948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995F" w14:textId="77777777" w:rsidR="004377C2" w:rsidRPr="00BE3C62" w:rsidRDefault="004377C2" w:rsidP="00BE3C62">
            <w:pPr>
              <w:pStyle w:val="TAL"/>
              <w:rPr>
                <w:sz w:val="16"/>
              </w:rPr>
            </w:pPr>
            <w:r w:rsidRPr="00BE3C62">
              <w:rPr>
                <w:sz w:val="16"/>
              </w:rPr>
              <w:t>C4-214834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7F5F" w14:textId="77777777" w:rsidR="004377C2" w:rsidRPr="00BE3C62" w:rsidRDefault="004377C2" w:rsidP="00BE3C62">
            <w:pPr>
              <w:pStyle w:val="TAL"/>
              <w:rPr>
                <w:sz w:val="16"/>
              </w:rPr>
            </w:pPr>
            <w:r w:rsidRPr="00BE3C62">
              <w:rPr>
                <w:sz w:val="16"/>
              </w:rPr>
              <w:t>ProSe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194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BAB8"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FD55" w14:textId="77777777" w:rsidR="004377C2" w:rsidRPr="00BE3C62" w:rsidRDefault="004377C2" w:rsidP="00BE3C62">
            <w:pPr>
              <w:pStyle w:val="TAL"/>
              <w:rPr>
                <w:sz w:val="16"/>
              </w:rPr>
            </w:pPr>
            <w:r w:rsidRPr="00BE3C62">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9393"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453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4495E"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F7FED" w14:textId="77777777" w:rsidR="004377C2" w:rsidRPr="00BE3C62" w:rsidRDefault="004377C2" w:rsidP="00BE3C62">
            <w:pPr>
              <w:pStyle w:val="TAL"/>
              <w:rPr>
                <w:sz w:val="16"/>
              </w:rPr>
            </w:pPr>
            <w:r w:rsidRPr="00BE3C62">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B8CB4" w14:textId="77777777" w:rsidR="004377C2" w:rsidRPr="00BE3C62" w:rsidRDefault="004377C2" w:rsidP="00BE3C62">
            <w:pPr>
              <w:pStyle w:val="TAL"/>
              <w:rPr>
                <w:sz w:val="16"/>
              </w:rPr>
            </w:pPr>
            <w:r w:rsidRPr="00BE3C62">
              <w:rPr>
                <w:sz w:val="16"/>
              </w:rPr>
              <w:t>agreed</w:t>
            </w:r>
          </w:p>
        </w:tc>
      </w:tr>
      <w:tr w:rsidR="00BE3C62" w:rsidRPr="00BE3C62" w14:paraId="031EC2E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CEA25" w14:textId="77777777" w:rsidR="004377C2" w:rsidRPr="00BE3C62" w:rsidRDefault="004377C2" w:rsidP="00BE3C62">
            <w:pPr>
              <w:pStyle w:val="TAL"/>
              <w:rPr>
                <w:sz w:val="16"/>
              </w:rPr>
            </w:pPr>
            <w:r w:rsidRPr="00BE3C62">
              <w:rPr>
                <w:sz w:val="16"/>
              </w:rPr>
              <w:t>C4-214452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701F" w14:textId="77777777" w:rsidR="004377C2" w:rsidRPr="00BE3C62" w:rsidRDefault="004377C2" w:rsidP="00BE3C62">
            <w:pPr>
              <w:pStyle w:val="TAL"/>
              <w:rPr>
                <w:sz w:val="16"/>
              </w:rPr>
            </w:pPr>
            <w:r w:rsidRPr="00BE3C62">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D379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9B81"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77F0" w14:textId="77777777" w:rsidR="004377C2" w:rsidRPr="00BE3C62" w:rsidRDefault="004377C2" w:rsidP="00BE3C62">
            <w:pPr>
              <w:pStyle w:val="TAL"/>
              <w:rPr>
                <w:sz w:val="16"/>
              </w:rPr>
            </w:pPr>
            <w:r w:rsidRPr="00BE3C62">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DE0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A49A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3081"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933D" w14:textId="77777777" w:rsidR="004377C2" w:rsidRPr="00BE3C62" w:rsidRDefault="004377C2" w:rsidP="00BE3C62">
            <w:pPr>
              <w:pStyle w:val="TAL"/>
              <w:rPr>
                <w:sz w:val="16"/>
              </w:rPr>
            </w:pPr>
            <w:r w:rsidRPr="00BE3C62">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964DA" w14:textId="77777777" w:rsidR="004377C2" w:rsidRPr="00BE3C62" w:rsidRDefault="004377C2" w:rsidP="00BE3C62">
            <w:pPr>
              <w:pStyle w:val="TAL"/>
              <w:rPr>
                <w:sz w:val="16"/>
              </w:rPr>
            </w:pPr>
            <w:r w:rsidRPr="00BE3C62">
              <w:rPr>
                <w:sz w:val="16"/>
              </w:rPr>
              <w:t>postponed</w:t>
            </w:r>
          </w:p>
        </w:tc>
      </w:tr>
      <w:tr w:rsidR="00BE3C62" w:rsidRPr="00BE3C62" w14:paraId="0F56AB9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90618" w14:textId="77777777" w:rsidR="004377C2" w:rsidRPr="00BE3C62" w:rsidRDefault="004377C2" w:rsidP="00BE3C62">
            <w:pPr>
              <w:pStyle w:val="TAL"/>
              <w:rPr>
                <w:sz w:val="16"/>
              </w:rPr>
            </w:pPr>
            <w:r w:rsidRPr="00BE3C62">
              <w:rPr>
                <w:sz w:val="16"/>
              </w:rPr>
              <w:t>C4-214455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9433" w14:textId="77777777" w:rsidR="004377C2" w:rsidRPr="00BE3C62" w:rsidRDefault="004377C2" w:rsidP="00BE3C62">
            <w:pPr>
              <w:pStyle w:val="TAL"/>
              <w:rPr>
                <w:sz w:val="16"/>
              </w:rPr>
            </w:pPr>
            <w:r w:rsidRPr="00BE3C62">
              <w:rPr>
                <w:sz w:val="16"/>
              </w:rPr>
              <w:t>Correct V2xSubscriptionData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2BF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687C"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6160" w14:textId="77777777" w:rsidR="004377C2" w:rsidRPr="00BE3C62" w:rsidRDefault="004377C2" w:rsidP="00BE3C62">
            <w:pPr>
              <w:pStyle w:val="TAL"/>
              <w:rPr>
                <w:sz w:val="16"/>
              </w:rPr>
            </w:pPr>
            <w:r w:rsidRPr="00BE3C62">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5565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E7033"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FC2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B477" w14:textId="77777777" w:rsidR="004377C2" w:rsidRPr="00BE3C62" w:rsidRDefault="004377C2" w:rsidP="00BE3C62">
            <w:pPr>
              <w:pStyle w:val="TAL"/>
              <w:rPr>
                <w:sz w:val="16"/>
              </w:rPr>
            </w:pPr>
            <w:r w:rsidRPr="00BE3C62">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37F0" w14:textId="77777777" w:rsidR="004377C2" w:rsidRPr="00BE3C62" w:rsidRDefault="004377C2" w:rsidP="00BE3C62">
            <w:pPr>
              <w:pStyle w:val="TAL"/>
              <w:rPr>
                <w:sz w:val="16"/>
              </w:rPr>
            </w:pPr>
            <w:r w:rsidRPr="00BE3C62">
              <w:rPr>
                <w:sz w:val="16"/>
              </w:rPr>
              <w:t>agreed</w:t>
            </w:r>
          </w:p>
        </w:tc>
      </w:tr>
      <w:tr w:rsidR="00BE3C62" w:rsidRPr="00BE3C62" w14:paraId="4F859AF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15237" w14:textId="77777777" w:rsidR="004377C2" w:rsidRPr="00BE3C62" w:rsidRDefault="004377C2" w:rsidP="00BE3C62">
            <w:pPr>
              <w:pStyle w:val="TAL"/>
              <w:rPr>
                <w:sz w:val="16"/>
              </w:rPr>
            </w:pPr>
            <w:r w:rsidRPr="00BE3C62">
              <w:rPr>
                <w:sz w:val="16"/>
              </w:rPr>
              <w:t>C4-214456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BCEB6" w14:textId="77777777" w:rsidR="004377C2" w:rsidRPr="00BE3C62" w:rsidRDefault="004377C2" w:rsidP="00BE3C62">
            <w:pPr>
              <w:pStyle w:val="TAL"/>
              <w:rPr>
                <w:sz w:val="16"/>
              </w:rPr>
            </w:pPr>
            <w:r w:rsidRPr="00BE3C62">
              <w:rPr>
                <w:sz w:val="16"/>
              </w:rPr>
              <w:t>Correct V2xSubscriptionData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07F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6AA4"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D0FF" w14:textId="77777777" w:rsidR="004377C2" w:rsidRPr="00BE3C62" w:rsidRDefault="004377C2" w:rsidP="00BE3C62">
            <w:pPr>
              <w:pStyle w:val="TAL"/>
              <w:rPr>
                <w:sz w:val="16"/>
              </w:rPr>
            </w:pPr>
            <w:r w:rsidRPr="00BE3C62">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CA20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1974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4E5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C423D" w14:textId="77777777" w:rsidR="004377C2" w:rsidRPr="00BE3C62" w:rsidRDefault="004377C2" w:rsidP="00BE3C62">
            <w:pPr>
              <w:pStyle w:val="TAL"/>
              <w:rPr>
                <w:sz w:val="16"/>
              </w:rPr>
            </w:pPr>
            <w:r w:rsidRPr="00BE3C62">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6130C" w14:textId="77777777" w:rsidR="004377C2" w:rsidRPr="00BE3C62" w:rsidRDefault="004377C2" w:rsidP="00BE3C62">
            <w:pPr>
              <w:pStyle w:val="TAL"/>
              <w:rPr>
                <w:sz w:val="16"/>
              </w:rPr>
            </w:pPr>
            <w:r w:rsidRPr="00BE3C62">
              <w:rPr>
                <w:sz w:val="16"/>
              </w:rPr>
              <w:t>agreed</w:t>
            </w:r>
          </w:p>
        </w:tc>
      </w:tr>
      <w:tr w:rsidR="00BE3C62" w:rsidRPr="00BE3C62" w14:paraId="4D2647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79767" w14:textId="77777777" w:rsidR="004377C2" w:rsidRPr="00BE3C62" w:rsidRDefault="004377C2" w:rsidP="00BE3C62">
            <w:pPr>
              <w:pStyle w:val="TAL"/>
              <w:rPr>
                <w:sz w:val="16"/>
              </w:rPr>
            </w:pPr>
            <w:r w:rsidRPr="00BE3C62">
              <w:rPr>
                <w:sz w:val="16"/>
              </w:rPr>
              <w:t>C4-214457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2CCC" w14:textId="77777777" w:rsidR="004377C2" w:rsidRPr="00BE3C62" w:rsidRDefault="004377C2" w:rsidP="00BE3C62">
            <w:pPr>
              <w:pStyle w:val="TAL"/>
              <w:rPr>
                <w:sz w:val="16"/>
              </w:rPr>
            </w:pPr>
            <w:r w:rsidRPr="00BE3C62">
              <w:rPr>
                <w:sz w:val="16"/>
              </w:rPr>
              <w:t>EE subscription mapping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7AE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E63C"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B3802" w14:textId="77777777" w:rsidR="004377C2" w:rsidRPr="00BE3C62" w:rsidRDefault="004377C2" w:rsidP="00BE3C62">
            <w:pPr>
              <w:pStyle w:val="TAL"/>
              <w:rPr>
                <w:sz w:val="16"/>
              </w:rPr>
            </w:pPr>
            <w:r w:rsidRPr="00BE3C62">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05EA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C97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BC44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6860D" w14:textId="77777777" w:rsidR="004377C2" w:rsidRPr="00BE3C62" w:rsidRDefault="004377C2" w:rsidP="00BE3C62">
            <w:pPr>
              <w:pStyle w:val="TAL"/>
              <w:rPr>
                <w:sz w:val="16"/>
              </w:rPr>
            </w:pPr>
            <w:r w:rsidRPr="00BE3C62">
              <w:rPr>
                <w:sz w:val="16"/>
              </w:rPr>
              <w:t>UDICOM,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96E3" w14:textId="77777777" w:rsidR="004377C2" w:rsidRPr="00BE3C62" w:rsidRDefault="004377C2" w:rsidP="00BE3C62">
            <w:pPr>
              <w:pStyle w:val="TAL"/>
              <w:rPr>
                <w:sz w:val="16"/>
              </w:rPr>
            </w:pPr>
            <w:r w:rsidRPr="00BE3C62">
              <w:rPr>
                <w:sz w:val="16"/>
              </w:rPr>
              <w:t>agreed</w:t>
            </w:r>
          </w:p>
        </w:tc>
      </w:tr>
      <w:tr w:rsidR="00BE3C62" w:rsidRPr="00BE3C62" w14:paraId="42FB2E8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729B" w14:textId="77777777" w:rsidR="004377C2" w:rsidRPr="00BE3C62" w:rsidRDefault="004377C2" w:rsidP="00BE3C62">
            <w:pPr>
              <w:pStyle w:val="TAL"/>
              <w:rPr>
                <w:sz w:val="16"/>
              </w:rPr>
            </w:pPr>
            <w:r w:rsidRPr="00BE3C62">
              <w:rPr>
                <w:sz w:val="16"/>
              </w:rPr>
              <w:t>C4-214459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8D0F"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4FB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AF6F4"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BAB1" w14:textId="77777777" w:rsidR="004377C2" w:rsidRPr="00BE3C62" w:rsidRDefault="004377C2" w:rsidP="00BE3C62">
            <w:pPr>
              <w:pStyle w:val="TAL"/>
              <w:rPr>
                <w:sz w:val="16"/>
              </w:rPr>
            </w:pPr>
            <w:r w:rsidRPr="00BE3C62">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002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DA8B8"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588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5FDF"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D68A" w14:textId="77777777" w:rsidR="004377C2" w:rsidRPr="00BE3C62" w:rsidRDefault="004377C2" w:rsidP="00BE3C62">
            <w:pPr>
              <w:pStyle w:val="TAL"/>
              <w:rPr>
                <w:sz w:val="16"/>
              </w:rPr>
            </w:pPr>
            <w:r w:rsidRPr="00BE3C62">
              <w:rPr>
                <w:sz w:val="16"/>
              </w:rPr>
              <w:t>revised</w:t>
            </w:r>
          </w:p>
        </w:tc>
      </w:tr>
      <w:tr w:rsidR="00BE3C62" w:rsidRPr="00BE3C62" w14:paraId="4E6602D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7B9C" w14:textId="77777777" w:rsidR="004377C2" w:rsidRPr="00BE3C62" w:rsidRDefault="004377C2" w:rsidP="00BE3C62">
            <w:pPr>
              <w:pStyle w:val="TAL"/>
              <w:rPr>
                <w:sz w:val="16"/>
              </w:rPr>
            </w:pPr>
            <w:r w:rsidRPr="00BE3C62">
              <w:rPr>
                <w:sz w:val="16"/>
              </w:rPr>
              <w:t>C4-214843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6DA9A"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11FF" w14:textId="77777777" w:rsidR="004377C2" w:rsidRPr="00BE3C62" w:rsidRDefault="004377C2" w:rsidP="00BE3C62">
            <w:pPr>
              <w:pStyle w:val="TAL"/>
              <w:rPr>
                <w:sz w:val="16"/>
              </w:rPr>
            </w:pPr>
            <w:r w:rsidRPr="00BE3C62">
              <w:rPr>
                <w:sz w:val="16"/>
              </w:rPr>
              <w:t>Huawei, Hewlett 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4B7C"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CACF" w14:textId="77777777" w:rsidR="004377C2" w:rsidRPr="00BE3C62" w:rsidRDefault="004377C2" w:rsidP="00BE3C62">
            <w:pPr>
              <w:pStyle w:val="TAL"/>
              <w:rPr>
                <w:sz w:val="16"/>
              </w:rPr>
            </w:pPr>
            <w:r w:rsidRPr="00BE3C62">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53D38"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54E6"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E74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569B"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45C8" w14:textId="77777777" w:rsidR="004377C2" w:rsidRPr="00BE3C62" w:rsidRDefault="004377C2" w:rsidP="00BE3C62">
            <w:pPr>
              <w:pStyle w:val="TAL"/>
              <w:rPr>
                <w:sz w:val="16"/>
              </w:rPr>
            </w:pPr>
            <w:r w:rsidRPr="00BE3C62">
              <w:rPr>
                <w:sz w:val="16"/>
              </w:rPr>
              <w:t>revised</w:t>
            </w:r>
          </w:p>
        </w:tc>
      </w:tr>
      <w:tr w:rsidR="00BE3C62" w:rsidRPr="00BE3C62" w14:paraId="1727D15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DAD3" w14:textId="77777777" w:rsidR="004377C2" w:rsidRPr="00BE3C62" w:rsidRDefault="004377C2" w:rsidP="00BE3C62">
            <w:pPr>
              <w:pStyle w:val="TAL"/>
              <w:rPr>
                <w:sz w:val="16"/>
              </w:rPr>
            </w:pPr>
            <w:r w:rsidRPr="00BE3C62">
              <w:rPr>
                <w:sz w:val="16"/>
              </w:rPr>
              <w:t>C4-214862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B4C1"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43BA" w14:textId="77777777" w:rsidR="004377C2" w:rsidRPr="00BE3C62" w:rsidRDefault="004377C2" w:rsidP="00BE3C62">
            <w:pPr>
              <w:pStyle w:val="TAL"/>
              <w:rPr>
                <w:sz w:val="16"/>
              </w:rPr>
            </w:pPr>
            <w:r w:rsidRPr="00BE3C62">
              <w:rPr>
                <w:sz w:val="16"/>
              </w:rPr>
              <w:t>Huawei, Hewlett 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1AD4"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EBD7" w14:textId="77777777" w:rsidR="004377C2" w:rsidRPr="00BE3C62" w:rsidRDefault="004377C2" w:rsidP="00BE3C62">
            <w:pPr>
              <w:pStyle w:val="TAL"/>
              <w:rPr>
                <w:sz w:val="16"/>
              </w:rPr>
            </w:pPr>
            <w:r w:rsidRPr="00BE3C62">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731E"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D21D6"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E3B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79635"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47F8" w14:textId="77777777" w:rsidR="004377C2" w:rsidRPr="00BE3C62" w:rsidRDefault="004377C2" w:rsidP="00BE3C62">
            <w:pPr>
              <w:pStyle w:val="TAL"/>
              <w:rPr>
                <w:sz w:val="16"/>
              </w:rPr>
            </w:pPr>
            <w:r w:rsidRPr="00BE3C62">
              <w:rPr>
                <w:sz w:val="16"/>
              </w:rPr>
              <w:t>agreed</w:t>
            </w:r>
          </w:p>
        </w:tc>
      </w:tr>
      <w:tr w:rsidR="00BE3C62" w:rsidRPr="00BE3C62" w14:paraId="1FE598D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745B" w14:textId="77777777" w:rsidR="004377C2" w:rsidRPr="00BE3C62" w:rsidRDefault="004377C2" w:rsidP="00BE3C62">
            <w:pPr>
              <w:pStyle w:val="TAL"/>
              <w:rPr>
                <w:sz w:val="16"/>
              </w:rPr>
            </w:pPr>
            <w:r w:rsidRPr="00BE3C62">
              <w:rPr>
                <w:sz w:val="16"/>
              </w:rPr>
              <w:t>C4-214460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B607"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04D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3480"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D329" w14:textId="77777777" w:rsidR="004377C2" w:rsidRPr="00BE3C62" w:rsidRDefault="004377C2" w:rsidP="00BE3C62">
            <w:pPr>
              <w:pStyle w:val="TAL"/>
              <w:rPr>
                <w:sz w:val="16"/>
              </w:rPr>
            </w:pPr>
            <w:r w:rsidRPr="00BE3C62">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C2B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5CE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8D2B"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96BE"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D4FD" w14:textId="77777777" w:rsidR="004377C2" w:rsidRPr="00BE3C62" w:rsidRDefault="004377C2" w:rsidP="00BE3C62">
            <w:pPr>
              <w:pStyle w:val="TAL"/>
              <w:rPr>
                <w:sz w:val="16"/>
              </w:rPr>
            </w:pPr>
            <w:r w:rsidRPr="00BE3C62">
              <w:rPr>
                <w:sz w:val="16"/>
              </w:rPr>
              <w:t>revised</w:t>
            </w:r>
          </w:p>
        </w:tc>
      </w:tr>
      <w:tr w:rsidR="00BE3C62" w:rsidRPr="00BE3C62" w14:paraId="0903E3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7361" w14:textId="77777777" w:rsidR="004377C2" w:rsidRPr="00BE3C62" w:rsidRDefault="004377C2" w:rsidP="00BE3C62">
            <w:pPr>
              <w:pStyle w:val="TAL"/>
              <w:rPr>
                <w:sz w:val="16"/>
              </w:rPr>
            </w:pPr>
            <w:r w:rsidRPr="00BE3C62">
              <w:rPr>
                <w:sz w:val="16"/>
              </w:rPr>
              <w:t>C4-214844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3312"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C036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FD75"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4653" w14:textId="77777777" w:rsidR="004377C2" w:rsidRPr="00BE3C62" w:rsidRDefault="004377C2" w:rsidP="00BE3C62">
            <w:pPr>
              <w:pStyle w:val="TAL"/>
              <w:rPr>
                <w:sz w:val="16"/>
              </w:rPr>
            </w:pPr>
            <w:r w:rsidRPr="00BE3C62">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A94E"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F64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D76BB"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0DBE5"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B2B1" w14:textId="77777777" w:rsidR="004377C2" w:rsidRPr="00BE3C62" w:rsidRDefault="004377C2" w:rsidP="00BE3C62">
            <w:pPr>
              <w:pStyle w:val="TAL"/>
              <w:rPr>
                <w:sz w:val="16"/>
              </w:rPr>
            </w:pPr>
            <w:r w:rsidRPr="00BE3C62">
              <w:rPr>
                <w:sz w:val="16"/>
              </w:rPr>
              <w:t>revised</w:t>
            </w:r>
          </w:p>
        </w:tc>
      </w:tr>
      <w:tr w:rsidR="00BE3C62" w:rsidRPr="00BE3C62" w14:paraId="29BEE67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1FBDE" w14:textId="77777777" w:rsidR="004377C2" w:rsidRPr="00BE3C62" w:rsidRDefault="004377C2" w:rsidP="00BE3C62">
            <w:pPr>
              <w:pStyle w:val="TAL"/>
              <w:rPr>
                <w:sz w:val="16"/>
              </w:rPr>
            </w:pPr>
            <w:r w:rsidRPr="00BE3C62">
              <w:rPr>
                <w:sz w:val="16"/>
              </w:rPr>
              <w:t>C4-214863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69E3"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2F53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3152"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EF7AC" w14:textId="77777777" w:rsidR="004377C2" w:rsidRPr="00BE3C62" w:rsidRDefault="004377C2" w:rsidP="00BE3C62">
            <w:pPr>
              <w:pStyle w:val="TAL"/>
              <w:rPr>
                <w:sz w:val="16"/>
              </w:rPr>
            </w:pPr>
            <w:r w:rsidRPr="00BE3C62">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5601"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03A0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E29CF"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69DD3"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8743" w14:textId="77777777" w:rsidR="004377C2" w:rsidRPr="00BE3C62" w:rsidRDefault="004377C2" w:rsidP="00BE3C62">
            <w:pPr>
              <w:pStyle w:val="TAL"/>
              <w:rPr>
                <w:sz w:val="16"/>
              </w:rPr>
            </w:pPr>
            <w:r w:rsidRPr="00BE3C62">
              <w:rPr>
                <w:sz w:val="16"/>
              </w:rPr>
              <w:t>revised</w:t>
            </w:r>
          </w:p>
        </w:tc>
      </w:tr>
      <w:tr w:rsidR="00BE3C62" w:rsidRPr="00BE3C62" w14:paraId="527CD5F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1863" w14:textId="77777777" w:rsidR="004377C2" w:rsidRPr="00BE3C62" w:rsidRDefault="004377C2" w:rsidP="00BE3C62">
            <w:pPr>
              <w:pStyle w:val="TAL"/>
              <w:rPr>
                <w:sz w:val="16"/>
              </w:rPr>
            </w:pPr>
            <w:r w:rsidRPr="00BE3C62">
              <w:rPr>
                <w:sz w:val="16"/>
              </w:rPr>
              <w:t>C4-214866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52AC" w14:textId="77777777" w:rsidR="004377C2" w:rsidRPr="00BE3C62" w:rsidRDefault="004377C2" w:rsidP="00BE3C62">
            <w:pPr>
              <w:pStyle w:val="TAL"/>
              <w:rPr>
                <w:sz w:val="16"/>
              </w:rPr>
            </w:pPr>
            <w:r w:rsidRPr="00BE3C62">
              <w:rPr>
                <w:sz w:val="16"/>
              </w:rPr>
              <w:t>Sub-Notify shared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7FFB" w14:textId="77777777" w:rsidR="004377C2" w:rsidRPr="00BE3C62" w:rsidRDefault="004377C2" w:rsidP="00BE3C62">
            <w:pPr>
              <w:pStyle w:val="TAL"/>
              <w:rPr>
                <w:sz w:val="16"/>
              </w:rPr>
            </w:pPr>
            <w:r w:rsidRPr="00BE3C62">
              <w:rPr>
                <w:sz w:val="16"/>
              </w:rPr>
              <w:t>Huawei, Hewlett 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7E73"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D972" w14:textId="77777777" w:rsidR="004377C2" w:rsidRPr="00BE3C62" w:rsidRDefault="004377C2" w:rsidP="00BE3C62">
            <w:pPr>
              <w:pStyle w:val="TAL"/>
              <w:rPr>
                <w:sz w:val="16"/>
              </w:rPr>
            </w:pPr>
            <w:r w:rsidRPr="00BE3C62">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B1D3" w14:textId="77777777" w:rsidR="004377C2" w:rsidRPr="00BE3C62" w:rsidRDefault="004377C2" w:rsidP="00BE3C62">
            <w:pPr>
              <w:pStyle w:val="TAR"/>
              <w:rPr>
                <w:sz w:val="16"/>
              </w:rPr>
            </w:pPr>
            <w:r w:rsidRPr="00BE3C6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EA31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3DFCE"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DC6FE"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BA24" w14:textId="77777777" w:rsidR="004377C2" w:rsidRPr="00BE3C62" w:rsidRDefault="004377C2" w:rsidP="00BE3C62">
            <w:pPr>
              <w:pStyle w:val="TAL"/>
              <w:rPr>
                <w:sz w:val="16"/>
              </w:rPr>
            </w:pPr>
            <w:r w:rsidRPr="00BE3C62">
              <w:rPr>
                <w:sz w:val="16"/>
              </w:rPr>
              <w:t>agreed</w:t>
            </w:r>
          </w:p>
        </w:tc>
      </w:tr>
      <w:tr w:rsidR="00BE3C62" w:rsidRPr="00BE3C62" w14:paraId="09DEFCE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3061" w14:textId="77777777" w:rsidR="004377C2" w:rsidRPr="00BE3C62" w:rsidRDefault="004377C2" w:rsidP="00BE3C62">
            <w:pPr>
              <w:pStyle w:val="TAL"/>
              <w:rPr>
                <w:sz w:val="16"/>
              </w:rPr>
            </w:pPr>
            <w:r w:rsidRPr="00BE3C62">
              <w:rPr>
                <w:sz w:val="16"/>
              </w:rPr>
              <w:t>C4-214481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CB10" w14:textId="77777777" w:rsidR="004377C2" w:rsidRPr="00BE3C62" w:rsidRDefault="004377C2" w:rsidP="00BE3C62">
            <w:pPr>
              <w:pStyle w:val="TAL"/>
              <w:rPr>
                <w:sz w:val="16"/>
              </w:rPr>
            </w:pPr>
            <w:r w:rsidRPr="00BE3C62">
              <w:rPr>
                <w:sz w:val="16"/>
              </w:rPr>
              <w:t>Partial success on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E5C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C948"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754D" w14:textId="77777777" w:rsidR="004377C2" w:rsidRPr="00BE3C62" w:rsidRDefault="004377C2" w:rsidP="00BE3C62">
            <w:pPr>
              <w:pStyle w:val="TAL"/>
              <w:rPr>
                <w:sz w:val="16"/>
              </w:rPr>
            </w:pPr>
            <w:r w:rsidRPr="00BE3C62">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7A98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178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ABA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DB92"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5412" w14:textId="77777777" w:rsidR="004377C2" w:rsidRPr="00BE3C62" w:rsidRDefault="004377C2" w:rsidP="00BE3C62">
            <w:pPr>
              <w:pStyle w:val="TAL"/>
              <w:rPr>
                <w:sz w:val="16"/>
              </w:rPr>
            </w:pPr>
            <w:r w:rsidRPr="00BE3C62">
              <w:rPr>
                <w:sz w:val="16"/>
              </w:rPr>
              <w:t>revised</w:t>
            </w:r>
          </w:p>
        </w:tc>
      </w:tr>
      <w:tr w:rsidR="00BE3C62" w:rsidRPr="00BE3C62" w14:paraId="3D687E0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CC89" w14:textId="77777777" w:rsidR="004377C2" w:rsidRPr="00BE3C62" w:rsidRDefault="004377C2" w:rsidP="00BE3C62">
            <w:pPr>
              <w:pStyle w:val="TAL"/>
              <w:rPr>
                <w:sz w:val="16"/>
              </w:rPr>
            </w:pPr>
            <w:r w:rsidRPr="00BE3C62">
              <w:rPr>
                <w:sz w:val="16"/>
              </w:rPr>
              <w:t>C4-214841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7A76" w14:textId="77777777" w:rsidR="004377C2" w:rsidRPr="00BE3C62" w:rsidRDefault="004377C2" w:rsidP="00BE3C62">
            <w:pPr>
              <w:pStyle w:val="TAL"/>
              <w:rPr>
                <w:sz w:val="16"/>
              </w:rPr>
            </w:pPr>
            <w:r w:rsidRPr="00BE3C62">
              <w:rPr>
                <w:sz w:val="16"/>
              </w:rPr>
              <w:t>Partial success on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5E0C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F8F4"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6736" w14:textId="77777777" w:rsidR="004377C2" w:rsidRPr="00BE3C62" w:rsidRDefault="004377C2" w:rsidP="00BE3C62">
            <w:pPr>
              <w:pStyle w:val="TAL"/>
              <w:rPr>
                <w:sz w:val="16"/>
              </w:rPr>
            </w:pPr>
            <w:r w:rsidRPr="00BE3C62">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296E"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3E3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D633"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17CE"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F2EF" w14:textId="77777777" w:rsidR="004377C2" w:rsidRPr="00BE3C62" w:rsidRDefault="004377C2" w:rsidP="00BE3C62">
            <w:pPr>
              <w:pStyle w:val="TAL"/>
              <w:rPr>
                <w:sz w:val="16"/>
              </w:rPr>
            </w:pPr>
            <w:r w:rsidRPr="00BE3C62">
              <w:rPr>
                <w:sz w:val="16"/>
              </w:rPr>
              <w:t>agreed</w:t>
            </w:r>
          </w:p>
        </w:tc>
      </w:tr>
      <w:tr w:rsidR="00BE3C62" w:rsidRPr="00BE3C62" w14:paraId="3E85C5E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F67C" w14:textId="77777777" w:rsidR="004377C2" w:rsidRPr="00BE3C62" w:rsidRDefault="004377C2" w:rsidP="00BE3C62">
            <w:pPr>
              <w:pStyle w:val="TAL"/>
              <w:rPr>
                <w:sz w:val="16"/>
              </w:rPr>
            </w:pPr>
            <w:r w:rsidRPr="00BE3C62">
              <w:rPr>
                <w:sz w:val="16"/>
              </w:rPr>
              <w:t>C4-214482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7DD5E" w14:textId="77777777" w:rsidR="004377C2" w:rsidRPr="00BE3C62" w:rsidRDefault="004377C2" w:rsidP="00BE3C62">
            <w:pPr>
              <w:pStyle w:val="TAL"/>
              <w:rPr>
                <w:sz w:val="16"/>
              </w:rPr>
            </w:pPr>
            <w:r w:rsidRPr="00BE3C62">
              <w:rPr>
                <w:sz w:val="16"/>
              </w:rPr>
              <w:t>Partial success on EE subscription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55C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AE1EB"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9EA89" w14:textId="77777777" w:rsidR="004377C2" w:rsidRPr="00BE3C62" w:rsidRDefault="004377C2" w:rsidP="00BE3C62">
            <w:pPr>
              <w:pStyle w:val="TAL"/>
              <w:rPr>
                <w:sz w:val="16"/>
              </w:rPr>
            </w:pPr>
            <w:r w:rsidRPr="00BE3C62">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4E6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ADF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DF4E"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B6444"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4FA2" w14:textId="77777777" w:rsidR="004377C2" w:rsidRPr="00BE3C62" w:rsidRDefault="004377C2" w:rsidP="00BE3C62">
            <w:pPr>
              <w:pStyle w:val="TAL"/>
              <w:rPr>
                <w:sz w:val="16"/>
              </w:rPr>
            </w:pPr>
            <w:r w:rsidRPr="00BE3C62">
              <w:rPr>
                <w:sz w:val="16"/>
              </w:rPr>
              <w:t>agreed</w:t>
            </w:r>
          </w:p>
        </w:tc>
      </w:tr>
      <w:tr w:rsidR="00BE3C62" w:rsidRPr="00BE3C62" w14:paraId="121F0C8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16C5" w14:textId="77777777" w:rsidR="004377C2" w:rsidRPr="00BE3C62" w:rsidRDefault="004377C2" w:rsidP="00BE3C62">
            <w:pPr>
              <w:pStyle w:val="TAL"/>
              <w:rPr>
                <w:sz w:val="16"/>
              </w:rPr>
            </w:pPr>
            <w:r w:rsidRPr="00BE3C62">
              <w:rPr>
                <w:sz w:val="16"/>
              </w:rPr>
              <w:t>C4-214497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453F7" w14:textId="77777777" w:rsidR="004377C2" w:rsidRPr="00BE3C62" w:rsidRDefault="004377C2" w:rsidP="00BE3C62">
            <w:pPr>
              <w:pStyle w:val="TAL"/>
              <w:rPr>
                <w:sz w:val="16"/>
              </w:rPr>
            </w:pPr>
            <w:r w:rsidRPr="00BE3C62">
              <w:rPr>
                <w:sz w:val="16"/>
              </w:rPr>
              <w:t>backupAmfInfo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00C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78D4F"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D515" w14:textId="77777777" w:rsidR="004377C2" w:rsidRPr="00BE3C62" w:rsidRDefault="004377C2" w:rsidP="00BE3C62">
            <w:pPr>
              <w:pStyle w:val="TAL"/>
              <w:rPr>
                <w:sz w:val="16"/>
              </w:rPr>
            </w:pPr>
            <w:r w:rsidRPr="00BE3C62">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681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E01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613F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D2A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284F" w14:textId="77777777" w:rsidR="004377C2" w:rsidRPr="00BE3C62" w:rsidRDefault="004377C2" w:rsidP="00BE3C62">
            <w:pPr>
              <w:pStyle w:val="TAL"/>
              <w:rPr>
                <w:sz w:val="16"/>
              </w:rPr>
            </w:pPr>
            <w:r w:rsidRPr="00BE3C62">
              <w:rPr>
                <w:sz w:val="16"/>
              </w:rPr>
              <w:t>revised</w:t>
            </w:r>
          </w:p>
        </w:tc>
      </w:tr>
      <w:tr w:rsidR="00BE3C62" w:rsidRPr="00BE3C62" w14:paraId="5ADBB84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183B8" w14:textId="77777777" w:rsidR="004377C2" w:rsidRPr="00BE3C62" w:rsidRDefault="004377C2" w:rsidP="00BE3C62">
            <w:pPr>
              <w:pStyle w:val="TAL"/>
              <w:rPr>
                <w:sz w:val="16"/>
              </w:rPr>
            </w:pPr>
            <w:r w:rsidRPr="00BE3C62">
              <w:rPr>
                <w:sz w:val="16"/>
              </w:rPr>
              <w:t>C4-214744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70569" w14:textId="77777777" w:rsidR="004377C2" w:rsidRPr="00BE3C62" w:rsidRDefault="004377C2" w:rsidP="00BE3C62">
            <w:pPr>
              <w:pStyle w:val="TAL"/>
              <w:rPr>
                <w:sz w:val="16"/>
              </w:rPr>
            </w:pPr>
            <w:r w:rsidRPr="00BE3C62">
              <w:rPr>
                <w:sz w:val="16"/>
              </w:rPr>
              <w:t>backupAmfInfo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73F4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27C4"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3AAF" w14:textId="77777777" w:rsidR="004377C2" w:rsidRPr="00BE3C62" w:rsidRDefault="004377C2" w:rsidP="00BE3C62">
            <w:pPr>
              <w:pStyle w:val="TAL"/>
              <w:rPr>
                <w:sz w:val="16"/>
              </w:rPr>
            </w:pPr>
            <w:r w:rsidRPr="00BE3C62">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130E"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0E4D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D7F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E4DC"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5CCBA" w14:textId="77777777" w:rsidR="004377C2" w:rsidRPr="00BE3C62" w:rsidRDefault="004377C2" w:rsidP="00BE3C62">
            <w:pPr>
              <w:pStyle w:val="TAL"/>
              <w:rPr>
                <w:sz w:val="16"/>
              </w:rPr>
            </w:pPr>
            <w:r w:rsidRPr="00BE3C62">
              <w:rPr>
                <w:sz w:val="16"/>
              </w:rPr>
              <w:t>agreed</w:t>
            </w:r>
          </w:p>
        </w:tc>
      </w:tr>
      <w:tr w:rsidR="00BE3C62" w:rsidRPr="00BE3C62" w14:paraId="5117F5F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C120" w14:textId="77777777" w:rsidR="004377C2" w:rsidRPr="00BE3C62" w:rsidRDefault="004377C2" w:rsidP="00BE3C62">
            <w:pPr>
              <w:pStyle w:val="TAL"/>
              <w:rPr>
                <w:sz w:val="16"/>
              </w:rPr>
            </w:pPr>
            <w:r w:rsidRPr="00BE3C62">
              <w:rPr>
                <w:sz w:val="16"/>
              </w:rPr>
              <w:t>C4-214504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B9D9" w14:textId="77777777" w:rsidR="004377C2" w:rsidRPr="00BE3C62" w:rsidRDefault="004377C2" w:rsidP="00BE3C62">
            <w:pPr>
              <w:pStyle w:val="TAL"/>
              <w:rPr>
                <w:sz w:val="16"/>
              </w:rPr>
            </w:pPr>
            <w:r w:rsidRPr="00BE3C62">
              <w:rPr>
                <w:sz w:val="16"/>
              </w:rPr>
              <w:t>Selecting the same PCF for AMF and SMF in the EPS to 5GS mobility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8FC7"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85E1"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F89C" w14:textId="77777777" w:rsidR="004377C2" w:rsidRPr="00BE3C62" w:rsidRDefault="004377C2" w:rsidP="00BE3C62">
            <w:pPr>
              <w:pStyle w:val="TAL"/>
              <w:rPr>
                <w:sz w:val="16"/>
              </w:rPr>
            </w:pPr>
            <w:r w:rsidRPr="00BE3C62">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336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52E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641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12C03" w14:textId="77777777" w:rsidR="004377C2" w:rsidRPr="00BE3C62" w:rsidRDefault="004377C2" w:rsidP="00BE3C62">
            <w:pPr>
              <w:pStyle w:val="TAL"/>
              <w:rPr>
                <w:sz w:val="16"/>
              </w:rPr>
            </w:pPr>
            <w:r w:rsidRPr="00BE3C62">
              <w:rPr>
                <w:sz w:val="16"/>
              </w:rPr>
              <w:t>TEI17_SPSFAS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23E98" w14:textId="77777777" w:rsidR="004377C2" w:rsidRPr="00BE3C62" w:rsidRDefault="004377C2" w:rsidP="00BE3C62">
            <w:pPr>
              <w:pStyle w:val="TAL"/>
              <w:rPr>
                <w:sz w:val="16"/>
              </w:rPr>
            </w:pPr>
            <w:r w:rsidRPr="00BE3C62">
              <w:rPr>
                <w:sz w:val="16"/>
              </w:rPr>
              <w:t>revised</w:t>
            </w:r>
          </w:p>
        </w:tc>
      </w:tr>
      <w:tr w:rsidR="00BE3C62" w:rsidRPr="00BE3C62" w14:paraId="34C5E7C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70D5" w14:textId="77777777" w:rsidR="004377C2" w:rsidRPr="00BE3C62" w:rsidRDefault="004377C2" w:rsidP="00BE3C62">
            <w:pPr>
              <w:pStyle w:val="TAL"/>
              <w:rPr>
                <w:sz w:val="16"/>
              </w:rPr>
            </w:pPr>
            <w:r w:rsidRPr="00BE3C62">
              <w:rPr>
                <w:sz w:val="16"/>
              </w:rPr>
              <w:t>C4-214702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67BC" w14:textId="77777777" w:rsidR="004377C2" w:rsidRPr="00BE3C62" w:rsidRDefault="004377C2" w:rsidP="00BE3C62">
            <w:pPr>
              <w:pStyle w:val="TAL"/>
              <w:rPr>
                <w:sz w:val="16"/>
              </w:rPr>
            </w:pPr>
            <w:r w:rsidRPr="00BE3C62">
              <w:rPr>
                <w:sz w:val="16"/>
              </w:rPr>
              <w:t>Selecting the same PCF for AMF and SMF in the EPS to 5GS mobility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4E4B"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17986"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E132" w14:textId="77777777" w:rsidR="004377C2" w:rsidRPr="00BE3C62" w:rsidRDefault="004377C2" w:rsidP="00BE3C62">
            <w:pPr>
              <w:pStyle w:val="TAL"/>
              <w:rPr>
                <w:sz w:val="16"/>
              </w:rPr>
            </w:pPr>
            <w:r w:rsidRPr="00BE3C62">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1B00"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B8EB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DEE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93D9" w14:textId="77777777" w:rsidR="004377C2" w:rsidRPr="00BE3C62" w:rsidRDefault="004377C2" w:rsidP="00BE3C62">
            <w:pPr>
              <w:pStyle w:val="TAL"/>
              <w:rPr>
                <w:sz w:val="16"/>
              </w:rPr>
            </w:pPr>
            <w:r w:rsidRPr="00BE3C62">
              <w:rPr>
                <w:sz w:val="16"/>
              </w:rPr>
              <w:t>TEI17_SPSFAS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A168" w14:textId="77777777" w:rsidR="004377C2" w:rsidRPr="00BE3C62" w:rsidRDefault="004377C2" w:rsidP="00BE3C62">
            <w:pPr>
              <w:pStyle w:val="TAL"/>
              <w:rPr>
                <w:sz w:val="16"/>
              </w:rPr>
            </w:pPr>
            <w:r w:rsidRPr="00BE3C62">
              <w:rPr>
                <w:sz w:val="16"/>
              </w:rPr>
              <w:t>agreed</w:t>
            </w:r>
          </w:p>
        </w:tc>
      </w:tr>
      <w:tr w:rsidR="00BE3C62" w:rsidRPr="00BE3C62" w14:paraId="74D4AA8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89D7" w14:textId="77777777" w:rsidR="004377C2" w:rsidRPr="00BE3C62" w:rsidRDefault="004377C2" w:rsidP="00BE3C62">
            <w:pPr>
              <w:pStyle w:val="TAL"/>
              <w:rPr>
                <w:sz w:val="16"/>
              </w:rPr>
            </w:pPr>
            <w:r w:rsidRPr="00BE3C62">
              <w:rPr>
                <w:sz w:val="16"/>
              </w:rPr>
              <w:t>C4-214513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CD5D3" w14:textId="77777777" w:rsidR="004377C2" w:rsidRPr="00BE3C62" w:rsidRDefault="004377C2" w:rsidP="00BE3C62">
            <w:pPr>
              <w:pStyle w:val="TAL"/>
              <w:rPr>
                <w:sz w:val="16"/>
              </w:rPr>
            </w:pPr>
            <w:r w:rsidRPr="00BE3C62">
              <w:rPr>
                <w:sz w:val="16"/>
              </w:rPr>
              <w:t>Corrections to the Nudm_SDM re-used Data Types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B58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C685"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7CB49" w14:textId="77777777" w:rsidR="004377C2" w:rsidRPr="00BE3C62" w:rsidRDefault="004377C2" w:rsidP="00BE3C62">
            <w:pPr>
              <w:pStyle w:val="TAL"/>
              <w:rPr>
                <w:sz w:val="16"/>
              </w:rPr>
            </w:pPr>
            <w:r w:rsidRPr="00BE3C62">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E89D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9F5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1CD7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ABB0"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62E5" w14:textId="77777777" w:rsidR="004377C2" w:rsidRPr="00BE3C62" w:rsidRDefault="004377C2" w:rsidP="00BE3C62">
            <w:pPr>
              <w:pStyle w:val="TAL"/>
              <w:rPr>
                <w:sz w:val="16"/>
              </w:rPr>
            </w:pPr>
            <w:r w:rsidRPr="00BE3C62">
              <w:rPr>
                <w:sz w:val="16"/>
              </w:rPr>
              <w:t>agreed</w:t>
            </w:r>
          </w:p>
        </w:tc>
      </w:tr>
      <w:tr w:rsidR="00BE3C62" w:rsidRPr="00BE3C62" w14:paraId="2C5013A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035D" w14:textId="77777777" w:rsidR="004377C2" w:rsidRPr="00BE3C62" w:rsidRDefault="004377C2" w:rsidP="00BE3C62">
            <w:pPr>
              <w:pStyle w:val="TAL"/>
              <w:rPr>
                <w:sz w:val="16"/>
              </w:rPr>
            </w:pPr>
            <w:r w:rsidRPr="00BE3C62">
              <w:rPr>
                <w:sz w:val="16"/>
              </w:rPr>
              <w:t>C4-214520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BADC" w14:textId="77777777" w:rsidR="004377C2" w:rsidRPr="00BE3C62" w:rsidRDefault="004377C2" w:rsidP="00BE3C62">
            <w:pPr>
              <w:pStyle w:val="TAL"/>
              <w:rPr>
                <w:sz w:val="16"/>
              </w:rPr>
            </w:pPr>
            <w:r w:rsidRPr="00BE3C62">
              <w:rPr>
                <w:sz w:val="16"/>
              </w:rPr>
              <w:t>UeReachableInd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46CFB"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919A"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B889" w14:textId="77777777" w:rsidR="004377C2" w:rsidRPr="00BE3C62" w:rsidRDefault="004377C2" w:rsidP="00BE3C62">
            <w:pPr>
              <w:pStyle w:val="TAL"/>
              <w:rPr>
                <w:sz w:val="16"/>
              </w:rPr>
            </w:pPr>
            <w:r w:rsidRPr="00BE3C62">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0F5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4B04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BAA2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4906"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72BA" w14:textId="77777777" w:rsidR="004377C2" w:rsidRPr="00BE3C62" w:rsidRDefault="004377C2" w:rsidP="00BE3C62">
            <w:pPr>
              <w:pStyle w:val="TAL"/>
              <w:rPr>
                <w:sz w:val="16"/>
              </w:rPr>
            </w:pPr>
            <w:r w:rsidRPr="00BE3C62">
              <w:rPr>
                <w:sz w:val="16"/>
              </w:rPr>
              <w:t>revised</w:t>
            </w:r>
          </w:p>
        </w:tc>
      </w:tr>
      <w:tr w:rsidR="00BE3C62" w:rsidRPr="00BE3C62" w14:paraId="1EBAF7F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F9FFA" w14:textId="77777777" w:rsidR="004377C2" w:rsidRPr="00BE3C62" w:rsidRDefault="004377C2" w:rsidP="00BE3C62">
            <w:pPr>
              <w:pStyle w:val="TAL"/>
              <w:rPr>
                <w:sz w:val="16"/>
              </w:rPr>
            </w:pPr>
            <w:r w:rsidRPr="00BE3C62">
              <w:rPr>
                <w:sz w:val="16"/>
              </w:rPr>
              <w:t>C4-214689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0247" w14:textId="77777777" w:rsidR="004377C2" w:rsidRPr="00BE3C62" w:rsidRDefault="004377C2" w:rsidP="00BE3C62">
            <w:pPr>
              <w:pStyle w:val="TAL"/>
              <w:rPr>
                <w:sz w:val="16"/>
              </w:rPr>
            </w:pPr>
            <w:r w:rsidRPr="00BE3C62">
              <w:rPr>
                <w:sz w:val="16"/>
              </w:rPr>
              <w:t>UeReachableInd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2A12"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CAEF"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8F6DD" w14:textId="77777777" w:rsidR="004377C2" w:rsidRPr="00BE3C62" w:rsidRDefault="004377C2" w:rsidP="00BE3C62">
            <w:pPr>
              <w:pStyle w:val="TAL"/>
              <w:rPr>
                <w:sz w:val="16"/>
              </w:rPr>
            </w:pPr>
            <w:r w:rsidRPr="00BE3C62">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2D10"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A22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1FE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3B1B"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7789E" w14:textId="77777777" w:rsidR="004377C2" w:rsidRPr="00BE3C62" w:rsidRDefault="004377C2" w:rsidP="00BE3C62">
            <w:pPr>
              <w:pStyle w:val="TAL"/>
              <w:rPr>
                <w:sz w:val="16"/>
              </w:rPr>
            </w:pPr>
            <w:r w:rsidRPr="00BE3C62">
              <w:rPr>
                <w:sz w:val="16"/>
              </w:rPr>
              <w:t>agreed</w:t>
            </w:r>
          </w:p>
        </w:tc>
      </w:tr>
      <w:tr w:rsidR="00BE3C62" w:rsidRPr="00BE3C62" w14:paraId="0DDD5C1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7FC9A" w14:textId="77777777" w:rsidR="004377C2" w:rsidRPr="00BE3C62" w:rsidRDefault="004377C2" w:rsidP="00BE3C62">
            <w:pPr>
              <w:pStyle w:val="TAL"/>
              <w:rPr>
                <w:sz w:val="16"/>
              </w:rPr>
            </w:pPr>
            <w:r w:rsidRPr="00BE3C62">
              <w:rPr>
                <w:sz w:val="16"/>
              </w:rPr>
              <w:t>C4-214521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5E0F" w14:textId="77777777" w:rsidR="004377C2" w:rsidRPr="00BE3C62" w:rsidRDefault="004377C2" w:rsidP="00BE3C62">
            <w:pPr>
              <w:pStyle w:val="TAL"/>
              <w:rPr>
                <w:sz w:val="16"/>
              </w:rPr>
            </w:pPr>
            <w:r w:rsidRPr="00BE3C62">
              <w:rPr>
                <w:sz w:val="16"/>
              </w:rPr>
              <w:t>SDM Shared Data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558A"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18525"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B994" w14:textId="77777777" w:rsidR="004377C2" w:rsidRPr="00BE3C62" w:rsidRDefault="004377C2" w:rsidP="00BE3C62">
            <w:pPr>
              <w:pStyle w:val="TAL"/>
              <w:rPr>
                <w:sz w:val="16"/>
              </w:rPr>
            </w:pPr>
            <w:r w:rsidRPr="00BE3C62">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342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0698"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D3E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21BB7"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158B" w14:textId="77777777" w:rsidR="004377C2" w:rsidRPr="00BE3C62" w:rsidRDefault="004377C2" w:rsidP="00BE3C62">
            <w:pPr>
              <w:pStyle w:val="TAL"/>
              <w:rPr>
                <w:sz w:val="16"/>
              </w:rPr>
            </w:pPr>
            <w:r w:rsidRPr="00BE3C62">
              <w:rPr>
                <w:sz w:val="16"/>
              </w:rPr>
              <w:t>merged</w:t>
            </w:r>
          </w:p>
        </w:tc>
      </w:tr>
      <w:tr w:rsidR="00BE3C62" w:rsidRPr="00BE3C62" w14:paraId="7D157DF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211EF" w14:textId="77777777" w:rsidR="004377C2" w:rsidRPr="00BE3C62" w:rsidRDefault="004377C2" w:rsidP="00BE3C62">
            <w:pPr>
              <w:pStyle w:val="TAL"/>
              <w:rPr>
                <w:sz w:val="16"/>
              </w:rPr>
            </w:pPr>
            <w:r w:rsidRPr="00BE3C62">
              <w:rPr>
                <w:sz w:val="16"/>
              </w:rPr>
              <w:t>C4-214522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A6D0" w14:textId="77777777" w:rsidR="004377C2" w:rsidRPr="00BE3C62" w:rsidRDefault="004377C2" w:rsidP="00BE3C62">
            <w:pPr>
              <w:pStyle w:val="TAL"/>
              <w:rPr>
                <w:sz w:val="16"/>
              </w:rPr>
            </w:pPr>
            <w:r w:rsidRPr="00BE3C62">
              <w:rPr>
                <w:sz w:val="16"/>
              </w:rPr>
              <w:t>SDM Shared Data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A3AC1"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CC107"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5E4E4" w14:textId="77777777" w:rsidR="004377C2" w:rsidRPr="00BE3C62" w:rsidRDefault="004377C2" w:rsidP="00BE3C62">
            <w:pPr>
              <w:pStyle w:val="TAL"/>
              <w:rPr>
                <w:sz w:val="16"/>
              </w:rPr>
            </w:pPr>
            <w:r w:rsidRPr="00BE3C62">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ACE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8355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59FE"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31887"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0AFD0" w14:textId="77777777" w:rsidR="004377C2" w:rsidRPr="00BE3C62" w:rsidRDefault="004377C2" w:rsidP="00BE3C62">
            <w:pPr>
              <w:pStyle w:val="TAL"/>
              <w:rPr>
                <w:sz w:val="16"/>
              </w:rPr>
            </w:pPr>
            <w:r w:rsidRPr="00BE3C62">
              <w:rPr>
                <w:sz w:val="16"/>
              </w:rPr>
              <w:t>merged</w:t>
            </w:r>
          </w:p>
        </w:tc>
      </w:tr>
      <w:tr w:rsidR="00BE3C62" w:rsidRPr="00BE3C62" w14:paraId="7644A24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C6BE" w14:textId="77777777" w:rsidR="004377C2" w:rsidRPr="00BE3C62" w:rsidRDefault="004377C2" w:rsidP="00BE3C62">
            <w:pPr>
              <w:pStyle w:val="TAL"/>
              <w:rPr>
                <w:sz w:val="16"/>
              </w:rPr>
            </w:pPr>
            <w:r w:rsidRPr="00BE3C62">
              <w:rPr>
                <w:sz w:val="16"/>
              </w:rPr>
              <w:t>C4-214760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E3D6B" w14:textId="77777777" w:rsidR="004377C2" w:rsidRPr="00BE3C62" w:rsidRDefault="004377C2" w:rsidP="00BE3C62">
            <w:pPr>
              <w:pStyle w:val="TAL"/>
              <w:rPr>
                <w:sz w:val="16"/>
              </w:rPr>
            </w:pPr>
            <w:r w:rsidRPr="00BE3C62">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6F5E9" w14:textId="77777777" w:rsidR="004377C2" w:rsidRPr="00BE3C62" w:rsidRDefault="004377C2" w:rsidP="00BE3C62">
            <w:pPr>
              <w:pStyle w:val="TAL"/>
              <w:rPr>
                <w:sz w:val="16"/>
              </w:rPr>
            </w:pPr>
            <w:r w:rsidRPr="00BE3C62">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49C6D"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BE96" w14:textId="77777777" w:rsidR="004377C2" w:rsidRPr="00BE3C62" w:rsidRDefault="004377C2" w:rsidP="00BE3C62">
            <w:pPr>
              <w:pStyle w:val="TAL"/>
              <w:rPr>
                <w:sz w:val="16"/>
              </w:rPr>
            </w:pPr>
            <w:r w:rsidRPr="00BE3C62">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7B2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647F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46A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E9D6"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76CE" w14:textId="77777777" w:rsidR="004377C2" w:rsidRPr="00BE3C62" w:rsidRDefault="004377C2" w:rsidP="00BE3C62">
            <w:pPr>
              <w:pStyle w:val="TAL"/>
              <w:rPr>
                <w:sz w:val="16"/>
              </w:rPr>
            </w:pPr>
            <w:r w:rsidRPr="00BE3C62">
              <w:rPr>
                <w:sz w:val="16"/>
              </w:rPr>
              <w:t>agreed</w:t>
            </w:r>
          </w:p>
        </w:tc>
      </w:tr>
      <w:tr w:rsidR="00BE3C62" w:rsidRPr="00BE3C62" w14:paraId="63BBD3E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2C879" w14:textId="77777777" w:rsidR="004377C2" w:rsidRPr="00BE3C62" w:rsidRDefault="004377C2" w:rsidP="00BE3C62">
            <w:pPr>
              <w:pStyle w:val="TAL"/>
              <w:rPr>
                <w:sz w:val="16"/>
              </w:rPr>
            </w:pPr>
            <w:r w:rsidRPr="00BE3C62">
              <w:rPr>
                <w:sz w:val="16"/>
              </w:rPr>
              <w:t>C4-214782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B0D5" w14:textId="77777777" w:rsidR="004377C2" w:rsidRPr="00BE3C62" w:rsidRDefault="004377C2" w:rsidP="00BE3C62">
            <w:pPr>
              <w:pStyle w:val="TAL"/>
              <w:rPr>
                <w:sz w:val="16"/>
              </w:rPr>
            </w:pPr>
            <w:r w:rsidRPr="00BE3C62">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C448" w14:textId="77777777" w:rsidR="004377C2" w:rsidRPr="00BE3C62" w:rsidRDefault="004377C2" w:rsidP="00BE3C62">
            <w:pPr>
              <w:pStyle w:val="TAL"/>
              <w:rPr>
                <w:sz w:val="16"/>
              </w:rPr>
            </w:pPr>
            <w:r w:rsidRPr="00BE3C62">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BD06" w14:textId="77777777" w:rsidR="004377C2" w:rsidRPr="00BE3C62" w:rsidRDefault="004377C2" w:rsidP="00BE3C62">
            <w:pPr>
              <w:pStyle w:val="TAL"/>
              <w:rPr>
                <w:sz w:val="16"/>
              </w:rPr>
            </w:pPr>
            <w:r w:rsidRPr="00BE3C62">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51DD" w14:textId="77777777" w:rsidR="004377C2" w:rsidRPr="00BE3C62" w:rsidRDefault="004377C2" w:rsidP="00BE3C62">
            <w:pPr>
              <w:pStyle w:val="TAL"/>
              <w:rPr>
                <w:sz w:val="16"/>
              </w:rPr>
            </w:pPr>
            <w:r w:rsidRPr="00BE3C62">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7E7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E295"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620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19D6"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F869" w14:textId="77777777" w:rsidR="004377C2" w:rsidRPr="00BE3C62" w:rsidRDefault="004377C2" w:rsidP="00BE3C62">
            <w:pPr>
              <w:pStyle w:val="TAL"/>
              <w:rPr>
                <w:sz w:val="16"/>
              </w:rPr>
            </w:pPr>
            <w:r w:rsidRPr="00BE3C62">
              <w:rPr>
                <w:sz w:val="16"/>
              </w:rPr>
              <w:t>agreed</w:t>
            </w:r>
          </w:p>
        </w:tc>
      </w:tr>
      <w:tr w:rsidR="00BE3C62" w:rsidRPr="00BE3C62" w14:paraId="3304603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ECDB" w14:textId="77777777" w:rsidR="004377C2" w:rsidRPr="00BE3C62" w:rsidRDefault="004377C2" w:rsidP="00BE3C62">
            <w:pPr>
              <w:pStyle w:val="TAL"/>
              <w:rPr>
                <w:sz w:val="16"/>
              </w:rPr>
            </w:pPr>
            <w:r w:rsidRPr="00BE3C62">
              <w:rPr>
                <w:sz w:val="16"/>
              </w:rPr>
              <w:t>C4-214168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6047" w14:textId="77777777" w:rsidR="004377C2" w:rsidRPr="00BE3C62" w:rsidRDefault="004377C2" w:rsidP="00BE3C62">
            <w:pPr>
              <w:pStyle w:val="TAL"/>
              <w:rPr>
                <w:sz w:val="16"/>
              </w:rPr>
            </w:pPr>
            <w:r w:rsidRPr="00BE3C62">
              <w:rPr>
                <w:sz w:val="16"/>
              </w:rPr>
              <w:t>DCAMP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720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BE5A" w14:textId="77777777" w:rsidR="004377C2" w:rsidRPr="00BE3C62" w:rsidRDefault="004377C2" w:rsidP="00BE3C62">
            <w:pPr>
              <w:pStyle w:val="TAL"/>
              <w:rPr>
                <w:sz w:val="16"/>
              </w:rPr>
            </w:pPr>
            <w:r w:rsidRPr="00BE3C62">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2D54" w14:textId="77777777" w:rsidR="004377C2" w:rsidRPr="00BE3C62" w:rsidRDefault="004377C2" w:rsidP="00BE3C62">
            <w:pPr>
              <w:pStyle w:val="TAL"/>
              <w:rPr>
                <w:sz w:val="16"/>
              </w:rPr>
            </w:pPr>
            <w:r w:rsidRPr="00BE3C62">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D6E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C25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B28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F714" w14:textId="77777777" w:rsidR="004377C2" w:rsidRPr="00BE3C62" w:rsidRDefault="004377C2" w:rsidP="00BE3C62">
            <w:pPr>
              <w:pStyle w:val="TAL"/>
              <w:rPr>
                <w:sz w:val="16"/>
              </w:rPr>
            </w:pPr>
            <w:r w:rsidRPr="00BE3C62">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D94DA" w14:textId="77777777" w:rsidR="004377C2" w:rsidRPr="00BE3C62" w:rsidRDefault="004377C2" w:rsidP="00BE3C62">
            <w:pPr>
              <w:pStyle w:val="TAL"/>
              <w:rPr>
                <w:sz w:val="16"/>
              </w:rPr>
            </w:pPr>
            <w:r w:rsidRPr="00BE3C62">
              <w:rPr>
                <w:sz w:val="16"/>
              </w:rPr>
              <w:t>postponed</w:t>
            </w:r>
          </w:p>
        </w:tc>
      </w:tr>
      <w:tr w:rsidR="00BE3C62" w:rsidRPr="00BE3C62" w14:paraId="1856705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E7FB" w14:textId="77777777" w:rsidR="004377C2" w:rsidRPr="00BE3C62" w:rsidRDefault="004377C2" w:rsidP="00BE3C62">
            <w:pPr>
              <w:pStyle w:val="TAL"/>
              <w:rPr>
                <w:sz w:val="16"/>
              </w:rPr>
            </w:pPr>
            <w:r w:rsidRPr="00BE3C62">
              <w:rPr>
                <w:sz w:val="16"/>
              </w:rPr>
              <w:t>C4-214388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5A27" w14:textId="77777777" w:rsidR="004377C2" w:rsidRPr="00BE3C62" w:rsidRDefault="004377C2" w:rsidP="00BE3C62">
            <w:pPr>
              <w:pStyle w:val="TAL"/>
              <w:rPr>
                <w:sz w:val="16"/>
              </w:rPr>
            </w:pPr>
            <w:r w:rsidRPr="00BE3C62">
              <w:rPr>
                <w:sz w:val="16"/>
              </w:rPr>
              <w:t>Definition of NetworkSlicePolicyControl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7F6E"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8310" w14:textId="77777777" w:rsidR="004377C2" w:rsidRPr="00BE3C62" w:rsidRDefault="004377C2" w:rsidP="00BE3C62">
            <w:pPr>
              <w:pStyle w:val="TAL"/>
              <w:rPr>
                <w:sz w:val="16"/>
              </w:rPr>
            </w:pPr>
            <w:r w:rsidRPr="00BE3C62">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F06E" w14:textId="77777777" w:rsidR="004377C2" w:rsidRPr="00BE3C62" w:rsidRDefault="004377C2" w:rsidP="00BE3C62">
            <w:pPr>
              <w:pStyle w:val="TAL"/>
              <w:rPr>
                <w:sz w:val="16"/>
              </w:rPr>
            </w:pPr>
            <w:r w:rsidRPr="00BE3C62">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69E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8B4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1480"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7540"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F0BD" w14:textId="77777777" w:rsidR="004377C2" w:rsidRPr="00BE3C62" w:rsidRDefault="004377C2" w:rsidP="00BE3C62">
            <w:pPr>
              <w:pStyle w:val="TAL"/>
              <w:rPr>
                <w:sz w:val="16"/>
              </w:rPr>
            </w:pPr>
            <w:r w:rsidRPr="00BE3C62">
              <w:rPr>
                <w:sz w:val="16"/>
              </w:rPr>
              <w:t>revised</w:t>
            </w:r>
          </w:p>
        </w:tc>
      </w:tr>
      <w:tr w:rsidR="00BE3C62" w:rsidRPr="00BE3C62" w14:paraId="7969FE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29E6" w14:textId="77777777" w:rsidR="004377C2" w:rsidRPr="00BE3C62" w:rsidRDefault="004377C2" w:rsidP="00BE3C62">
            <w:pPr>
              <w:pStyle w:val="TAL"/>
              <w:rPr>
                <w:sz w:val="16"/>
              </w:rPr>
            </w:pPr>
            <w:r w:rsidRPr="00BE3C62">
              <w:rPr>
                <w:sz w:val="16"/>
              </w:rPr>
              <w:t>C4-214819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4A66" w14:textId="77777777" w:rsidR="004377C2" w:rsidRPr="00BE3C62" w:rsidRDefault="004377C2" w:rsidP="00BE3C62">
            <w:pPr>
              <w:pStyle w:val="TAL"/>
              <w:rPr>
                <w:sz w:val="16"/>
              </w:rPr>
            </w:pPr>
            <w:r w:rsidRPr="00BE3C62">
              <w:rPr>
                <w:sz w:val="16"/>
              </w:rPr>
              <w:t>New feature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0FD5"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43FB" w14:textId="77777777" w:rsidR="004377C2" w:rsidRPr="00BE3C62" w:rsidRDefault="004377C2" w:rsidP="00BE3C62">
            <w:pPr>
              <w:pStyle w:val="TAL"/>
              <w:rPr>
                <w:sz w:val="16"/>
              </w:rPr>
            </w:pPr>
            <w:r w:rsidRPr="00BE3C62">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8D9B7" w14:textId="77777777" w:rsidR="004377C2" w:rsidRPr="00BE3C62" w:rsidRDefault="004377C2" w:rsidP="00BE3C62">
            <w:pPr>
              <w:pStyle w:val="TAL"/>
              <w:rPr>
                <w:sz w:val="16"/>
              </w:rPr>
            </w:pPr>
            <w:r w:rsidRPr="00BE3C62">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4F9AE"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448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0D15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2929"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3DE0A" w14:textId="77777777" w:rsidR="004377C2" w:rsidRPr="00BE3C62" w:rsidRDefault="004377C2" w:rsidP="00BE3C62">
            <w:pPr>
              <w:pStyle w:val="TAL"/>
              <w:rPr>
                <w:sz w:val="16"/>
              </w:rPr>
            </w:pPr>
            <w:r w:rsidRPr="00BE3C62">
              <w:rPr>
                <w:sz w:val="16"/>
              </w:rPr>
              <w:t>agreed</w:t>
            </w:r>
          </w:p>
        </w:tc>
      </w:tr>
      <w:tr w:rsidR="00BE3C62" w:rsidRPr="00BE3C62" w14:paraId="58CCBDC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0B7CA" w14:textId="77777777" w:rsidR="004377C2" w:rsidRPr="00BE3C62" w:rsidRDefault="004377C2" w:rsidP="00BE3C62">
            <w:pPr>
              <w:pStyle w:val="TAL"/>
              <w:rPr>
                <w:sz w:val="16"/>
              </w:rPr>
            </w:pPr>
            <w:r w:rsidRPr="00BE3C62">
              <w:rPr>
                <w:sz w:val="16"/>
              </w:rPr>
              <w:t>C4-214453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7BEF1" w14:textId="77777777" w:rsidR="004377C2" w:rsidRPr="00BE3C62" w:rsidRDefault="004377C2" w:rsidP="00BE3C62">
            <w:pPr>
              <w:pStyle w:val="TAL"/>
              <w:rPr>
                <w:sz w:val="16"/>
              </w:rPr>
            </w:pPr>
            <w:r w:rsidRPr="00BE3C62">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CF1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46ED" w14:textId="77777777" w:rsidR="004377C2" w:rsidRPr="00BE3C62" w:rsidRDefault="004377C2" w:rsidP="00BE3C62">
            <w:pPr>
              <w:pStyle w:val="TAL"/>
              <w:rPr>
                <w:sz w:val="16"/>
              </w:rPr>
            </w:pPr>
            <w:r w:rsidRPr="00BE3C62">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2B3F5" w14:textId="77777777" w:rsidR="004377C2" w:rsidRPr="00BE3C62" w:rsidRDefault="004377C2" w:rsidP="00BE3C62">
            <w:pPr>
              <w:pStyle w:val="TAL"/>
              <w:rPr>
                <w:sz w:val="16"/>
              </w:rPr>
            </w:pPr>
            <w:r w:rsidRPr="00BE3C62">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B13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27F4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A766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3E8F" w14:textId="77777777" w:rsidR="004377C2" w:rsidRPr="00BE3C62" w:rsidRDefault="004377C2" w:rsidP="00BE3C62">
            <w:pPr>
              <w:pStyle w:val="TAL"/>
              <w:rPr>
                <w:sz w:val="16"/>
              </w:rPr>
            </w:pPr>
            <w:r w:rsidRPr="00BE3C62">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D86D" w14:textId="77777777" w:rsidR="004377C2" w:rsidRPr="00BE3C62" w:rsidRDefault="004377C2" w:rsidP="00BE3C62">
            <w:pPr>
              <w:pStyle w:val="TAL"/>
              <w:rPr>
                <w:sz w:val="16"/>
              </w:rPr>
            </w:pPr>
            <w:r w:rsidRPr="00BE3C62">
              <w:rPr>
                <w:sz w:val="16"/>
              </w:rPr>
              <w:t>postponed</w:t>
            </w:r>
          </w:p>
        </w:tc>
      </w:tr>
      <w:tr w:rsidR="00BE3C62" w:rsidRPr="00BE3C62" w14:paraId="0179A89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DEE5" w14:textId="77777777" w:rsidR="004377C2" w:rsidRPr="00BE3C62" w:rsidRDefault="004377C2" w:rsidP="00BE3C62">
            <w:pPr>
              <w:pStyle w:val="TAL"/>
              <w:rPr>
                <w:sz w:val="16"/>
              </w:rPr>
            </w:pPr>
            <w:r w:rsidRPr="00BE3C62">
              <w:rPr>
                <w:sz w:val="16"/>
              </w:rPr>
              <w:t>C4-214470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D71A" w14:textId="77777777" w:rsidR="004377C2" w:rsidRPr="00BE3C62" w:rsidRDefault="004377C2" w:rsidP="00BE3C62">
            <w:pPr>
              <w:pStyle w:val="TAL"/>
              <w:rPr>
                <w:sz w:val="16"/>
              </w:rPr>
            </w:pPr>
            <w:r w:rsidRPr="00BE3C62">
              <w:rPr>
                <w:sz w:val="16"/>
              </w:rPr>
              <w:t>Get the PP data of mutiple Afs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C71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154C" w14:textId="77777777" w:rsidR="004377C2" w:rsidRPr="00BE3C62" w:rsidRDefault="004377C2" w:rsidP="00BE3C62">
            <w:pPr>
              <w:pStyle w:val="TAL"/>
              <w:rPr>
                <w:sz w:val="16"/>
              </w:rPr>
            </w:pPr>
            <w:r w:rsidRPr="00BE3C62">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F154" w14:textId="77777777" w:rsidR="004377C2" w:rsidRPr="00BE3C62" w:rsidRDefault="004377C2" w:rsidP="00BE3C62">
            <w:pPr>
              <w:pStyle w:val="TAL"/>
              <w:rPr>
                <w:sz w:val="16"/>
              </w:rPr>
            </w:pPr>
            <w:r w:rsidRPr="00BE3C62">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E12D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589E" w14:textId="77777777" w:rsidR="004377C2" w:rsidRPr="00BE3C62" w:rsidRDefault="004377C2" w:rsidP="00BE3C62">
            <w:pPr>
              <w:pStyle w:val="TAL"/>
              <w:rPr>
                <w:sz w:val="16"/>
              </w:rPr>
            </w:pPr>
            <w:r w:rsidRPr="00BE3C62">
              <w:rPr>
                <w:sz w:val="16"/>
              </w:rPr>
              <w:t>Rel-</w:t>
            </w:r>
            <w:r w:rsidRPr="00BE3C62">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5F04" w14:textId="77777777" w:rsidR="004377C2" w:rsidRPr="00BE3C62" w:rsidRDefault="004377C2" w:rsidP="00BE3C62">
            <w:pPr>
              <w:pStyle w:val="TAL"/>
              <w:rPr>
                <w:sz w:val="16"/>
              </w:rPr>
            </w:pPr>
            <w:r w:rsidRPr="00BE3C62">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41072"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9FC8" w14:textId="77777777" w:rsidR="004377C2" w:rsidRPr="00BE3C62" w:rsidRDefault="004377C2" w:rsidP="00BE3C62">
            <w:pPr>
              <w:pStyle w:val="TAL"/>
              <w:rPr>
                <w:sz w:val="16"/>
              </w:rPr>
            </w:pPr>
            <w:r w:rsidRPr="00BE3C62">
              <w:rPr>
                <w:sz w:val="16"/>
              </w:rPr>
              <w:t>revised</w:t>
            </w:r>
          </w:p>
        </w:tc>
      </w:tr>
      <w:tr w:rsidR="00BE3C62" w:rsidRPr="00BE3C62" w14:paraId="0DF9159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5F9D5" w14:textId="77777777" w:rsidR="004377C2" w:rsidRPr="00BE3C62" w:rsidRDefault="004377C2" w:rsidP="00BE3C62">
            <w:pPr>
              <w:pStyle w:val="TAL"/>
              <w:rPr>
                <w:sz w:val="16"/>
              </w:rPr>
            </w:pPr>
            <w:r w:rsidRPr="00BE3C62">
              <w:rPr>
                <w:sz w:val="16"/>
              </w:rPr>
              <w:t>C4-214839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2AB6" w14:textId="77777777" w:rsidR="004377C2" w:rsidRPr="00BE3C62" w:rsidRDefault="004377C2" w:rsidP="00BE3C62">
            <w:pPr>
              <w:pStyle w:val="TAL"/>
              <w:rPr>
                <w:sz w:val="16"/>
              </w:rPr>
            </w:pPr>
            <w:r w:rsidRPr="00BE3C62">
              <w:rPr>
                <w:sz w:val="16"/>
              </w:rPr>
              <w:t>Get the PP data of mutiple Afs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4E4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D37A0" w14:textId="77777777" w:rsidR="004377C2" w:rsidRPr="00BE3C62" w:rsidRDefault="004377C2" w:rsidP="00BE3C62">
            <w:pPr>
              <w:pStyle w:val="TAL"/>
              <w:rPr>
                <w:sz w:val="16"/>
              </w:rPr>
            </w:pPr>
            <w:r w:rsidRPr="00BE3C62">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C2E7" w14:textId="77777777" w:rsidR="004377C2" w:rsidRPr="00BE3C62" w:rsidRDefault="004377C2" w:rsidP="00BE3C62">
            <w:pPr>
              <w:pStyle w:val="TAL"/>
              <w:rPr>
                <w:sz w:val="16"/>
              </w:rPr>
            </w:pPr>
            <w:r w:rsidRPr="00BE3C62">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E039"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6CF6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CDC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634F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DFBD" w14:textId="77777777" w:rsidR="004377C2" w:rsidRPr="00BE3C62" w:rsidRDefault="004377C2" w:rsidP="00BE3C62">
            <w:pPr>
              <w:pStyle w:val="TAL"/>
              <w:rPr>
                <w:sz w:val="16"/>
              </w:rPr>
            </w:pPr>
            <w:r w:rsidRPr="00BE3C62">
              <w:rPr>
                <w:sz w:val="16"/>
              </w:rPr>
              <w:t>agreed</w:t>
            </w:r>
          </w:p>
        </w:tc>
      </w:tr>
      <w:tr w:rsidR="00BE3C62" w:rsidRPr="00BE3C62" w14:paraId="6EAB893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7FEC" w14:textId="77777777" w:rsidR="004377C2" w:rsidRPr="00BE3C62" w:rsidRDefault="004377C2" w:rsidP="00BE3C62">
            <w:pPr>
              <w:pStyle w:val="TAL"/>
              <w:rPr>
                <w:sz w:val="16"/>
              </w:rPr>
            </w:pPr>
            <w:r w:rsidRPr="00BE3C62">
              <w:rPr>
                <w:sz w:val="16"/>
              </w:rPr>
              <w:t>C4-214761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3A35" w14:textId="77777777" w:rsidR="004377C2" w:rsidRPr="00BE3C62" w:rsidRDefault="004377C2" w:rsidP="00BE3C62">
            <w:pPr>
              <w:pStyle w:val="TAL"/>
              <w:rPr>
                <w:sz w:val="16"/>
              </w:rPr>
            </w:pPr>
            <w:r w:rsidRPr="00BE3C62">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C2F1"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8087" w14:textId="77777777" w:rsidR="004377C2" w:rsidRPr="00BE3C62" w:rsidRDefault="004377C2" w:rsidP="00BE3C62">
            <w:pPr>
              <w:pStyle w:val="TAL"/>
              <w:rPr>
                <w:sz w:val="16"/>
              </w:rPr>
            </w:pPr>
            <w:r w:rsidRPr="00BE3C62">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880F4" w14:textId="77777777" w:rsidR="004377C2" w:rsidRPr="00BE3C62" w:rsidRDefault="004377C2" w:rsidP="00BE3C62">
            <w:pPr>
              <w:pStyle w:val="TAL"/>
              <w:rPr>
                <w:sz w:val="16"/>
              </w:rPr>
            </w:pPr>
            <w:r w:rsidRPr="00BE3C62">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7D62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0456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5E1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D010E"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3D1F" w14:textId="77777777" w:rsidR="004377C2" w:rsidRPr="00BE3C62" w:rsidRDefault="004377C2" w:rsidP="00BE3C62">
            <w:pPr>
              <w:pStyle w:val="TAL"/>
              <w:rPr>
                <w:sz w:val="16"/>
              </w:rPr>
            </w:pPr>
            <w:r w:rsidRPr="00BE3C62">
              <w:rPr>
                <w:sz w:val="16"/>
              </w:rPr>
              <w:t>agreed</w:t>
            </w:r>
          </w:p>
        </w:tc>
      </w:tr>
      <w:tr w:rsidR="00BE3C62" w:rsidRPr="00BE3C62" w14:paraId="1910C7C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C7466" w14:textId="77777777" w:rsidR="004377C2" w:rsidRPr="00BE3C62" w:rsidRDefault="004377C2" w:rsidP="00BE3C62">
            <w:pPr>
              <w:pStyle w:val="TAL"/>
              <w:rPr>
                <w:sz w:val="16"/>
              </w:rPr>
            </w:pPr>
            <w:r w:rsidRPr="00BE3C62">
              <w:rPr>
                <w:sz w:val="16"/>
              </w:rPr>
              <w:t>C4-214783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507B" w14:textId="77777777" w:rsidR="004377C2" w:rsidRPr="00BE3C62" w:rsidRDefault="004377C2" w:rsidP="00BE3C62">
            <w:pPr>
              <w:pStyle w:val="TAL"/>
              <w:rPr>
                <w:sz w:val="16"/>
              </w:rPr>
            </w:pPr>
            <w:r w:rsidRPr="00BE3C62">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8050"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39AE" w14:textId="77777777" w:rsidR="004377C2" w:rsidRPr="00BE3C62" w:rsidRDefault="004377C2" w:rsidP="00BE3C62">
            <w:pPr>
              <w:pStyle w:val="TAL"/>
              <w:rPr>
                <w:sz w:val="16"/>
              </w:rPr>
            </w:pPr>
            <w:r w:rsidRPr="00BE3C62">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AA007" w14:textId="77777777" w:rsidR="004377C2" w:rsidRPr="00BE3C62" w:rsidRDefault="004377C2" w:rsidP="00BE3C62">
            <w:pPr>
              <w:pStyle w:val="TAL"/>
              <w:rPr>
                <w:sz w:val="16"/>
              </w:rPr>
            </w:pPr>
            <w:r w:rsidRPr="00BE3C62">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A01E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3708"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7188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DF18"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4C5A" w14:textId="77777777" w:rsidR="004377C2" w:rsidRPr="00BE3C62" w:rsidRDefault="004377C2" w:rsidP="00BE3C62">
            <w:pPr>
              <w:pStyle w:val="TAL"/>
              <w:rPr>
                <w:sz w:val="16"/>
              </w:rPr>
            </w:pPr>
            <w:r w:rsidRPr="00BE3C62">
              <w:rPr>
                <w:sz w:val="16"/>
              </w:rPr>
              <w:t>agreed</w:t>
            </w:r>
          </w:p>
        </w:tc>
      </w:tr>
      <w:tr w:rsidR="00BE3C62" w:rsidRPr="00BE3C62" w14:paraId="68D45BF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BED4A" w14:textId="77777777" w:rsidR="004377C2" w:rsidRPr="00BE3C62" w:rsidRDefault="004377C2" w:rsidP="00BE3C62">
            <w:pPr>
              <w:pStyle w:val="TAL"/>
              <w:rPr>
                <w:sz w:val="16"/>
              </w:rPr>
            </w:pPr>
            <w:r w:rsidRPr="00BE3C62">
              <w:rPr>
                <w:sz w:val="16"/>
              </w:rPr>
              <w:t>C4-214817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AEFDF"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11C80"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F0FDA" w14:textId="77777777" w:rsidR="004377C2" w:rsidRPr="00BE3C62" w:rsidRDefault="004377C2" w:rsidP="00BE3C62">
            <w:pPr>
              <w:pStyle w:val="TAL"/>
              <w:rPr>
                <w:sz w:val="16"/>
              </w:rPr>
            </w:pPr>
            <w:r w:rsidRPr="00BE3C62">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DE43" w14:textId="77777777" w:rsidR="004377C2" w:rsidRPr="00BE3C62" w:rsidRDefault="004377C2" w:rsidP="00BE3C62">
            <w:pPr>
              <w:pStyle w:val="TAL"/>
              <w:rPr>
                <w:sz w:val="16"/>
              </w:rPr>
            </w:pPr>
            <w:r w:rsidRPr="00BE3C62">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6F6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A68D"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560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8061C"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4986" w14:textId="77777777" w:rsidR="004377C2" w:rsidRPr="00BE3C62" w:rsidRDefault="004377C2" w:rsidP="00BE3C62">
            <w:pPr>
              <w:pStyle w:val="TAL"/>
              <w:rPr>
                <w:sz w:val="16"/>
              </w:rPr>
            </w:pPr>
            <w:r w:rsidRPr="00BE3C62">
              <w:rPr>
                <w:sz w:val="16"/>
              </w:rPr>
              <w:t>agreed</w:t>
            </w:r>
          </w:p>
        </w:tc>
      </w:tr>
      <w:tr w:rsidR="00BE3C62" w:rsidRPr="00BE3C62" w14:paraId="149E3A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9EF99" w14:textId="77777777" w:rsidR="004377C2" w:rsidRPr="00BE3C62" w:rsidRDefault="004377C2" w:rsidP="00BE3C62">
            <w:pPr>
              <w:pStyle w:val="TAL"/>
              <w:rPr>
                <w:sz w:val="16"/>
              </w:rPr>
            </w:pPr>
            <w:r w:rsidRPr="00BE3C62">
              <w:rPr>
                <w:sz w:val="16"/>
              </w:rPr>
              <w:t>C4-214818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8FA3"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80587"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F76A" w14:textId="77777777" w:rsidR="004377C2" w:rsidRPr="00BE3C62" w:rsidRDefault="004377C2" w:rsidP="00BE3C62">
            <w:pPr>
              <w:pStyle w:val="TAL"/>
              <w:rPr>
                <w:sz w:val="16"/>
              </w:rPr>
            </w:pPr>
            <w:r w:rsidRPr="00BE3C62">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8282" w14:textId="77777777" w:rsidR="004377C2" w:rsidRPr="00BE3C62" w:rsidRDefault="004377C2" w:rsidP="00BE3C62">
            <w:pPr>
              <w:pStyle w:val="TAL"/>
              <w:rPr>
                <w:sz w:val="16"/>
              </w:rPr>
            </w:pPr>
            <w:r w:rsidRPr="00BE3C62">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AFB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988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A66B"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6513B"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71B47" w14:textId="77777777" w:rsidR="004377C2" w:rsidRPr="00BE3C62" w:rsidRDefault="004377C2" w:rsidP="00BE3C62">
            <w:pPr>
              <w:pStyle w:val="TAL"/>
              <w:rPr>
                <w:sz w:val="16"/>
              </w:rPr>
            </w:pPr>
            <w:r w:rsidRPr="00BE3C62">
              <w:rPr>
                <w:sz w:val="16"/>
              </w:rPr>
              <w:t>agreed</w:t>
            </w:r>
          </w:p>
        </w:tc>
      </w:tr>
      <w:tr w:rsidR="00BE3C62" w:rsidRPr="00BE3C62" w14:paraId="231496B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E7436" w14:textId="77777777" w:rsidR="004377C2" w:rsidRPr="00BE3C62" w:rsidRDefault="004377C2" w:rsidP="00BE3C62">
            <w:pPr>
              <w:pStyle w:val="TAL"/>
              <w:rPr>
                <w:sz w:val="16"/>
              </w:rPr>
            </w:pPr>
            <w:r w:rsidRPr="00BE3C62">
              <w:rPr>
                <w:sz w:val="16"/>
              </w:rPr>
              <w:t>C4-214169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CFADC" w14:textId="77777777" w:rsidR="004377C2" w:rsidRPr="00BE3C62" w:rsidRDefault="004377C2" w:rsidP="00BE3C62">
            <w:pPr>
              <w:pStyle w:val="TAL"/>
              <w:rPr>
                <w:sz w:val="16"/>
              </w:rPr>
            </w:pPr>
            <w:r w:rsidRPr="00BE3C62">
              <w:rPr>
                <w:sz w:val="16"/>
              </w:rPr>
              <w:t>Application Port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0891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EF8D"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DD6E8" w14:textId="77777777" w:rsidR="004377C2" w:rsidRPr="00BE3C62" w:rsidRDefault="004377C2" w:rsidP="00BE3C62">
            <w:pPr>
              <w:pStyle w:val="TAL"/>
              <w:rPr>
                <w:sz w:val="16"/>
              </w:rPr>
            </w:pPr>
            <w:r w:rsidRPr="00BE3C62">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A553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6ED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B66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2D4B"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6AD7" w14:textId="77777777" w:rsidR="004377C2" w:rsidRPr="00BE3C62" w:rsidRDefault="004377C2" w:rsidP="00BE3C62">
            <w:pPr>
              <w:pStyle w:val="TAL"/>
              <w:rPr>
                <w:sz w:val="16"/>
              </w:rPr>
            </w:pPr>
            <w:r w:rsidRPr="00BE3C62">
              <w:rPr>
                <w:sz w:val="16"/>
              </w:rPr>
              <w:t>revised</w:t>
            </w:r>
          </w:p>
        </w:tc>
      </w:tr>
      <w:tr w:rsidR="00BE3C62" w:rsidRPr="00BE3C62" w14:paraId="12BBBAC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D7CC" w14:textId="77777777" w:rsidR="004377C2" w:rsidRPr="00BE3C62" w:rsidRDefault="004377C2" w:rsidP="00BE3C62">
            <w:pPr>
              <w:pStyle w:val="TAL"/>
              <w:rPr>
                <w:sz w:val="16"/>
              </w:rPr>
            </w:pPr>
            <w:r w:rsidRPr="00BE3C62">
              <w:rPr>
                <w:sz w:val="16"/>
              </w:rPr>
              <w:t>C4-214585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ADD7" w14:textId="77777777" w:rsidR="004377C2" w:rsidRPr="00BE3C62" w:rsidRDefault="004377C2" w:rsidP="00BE3C62">
            <w:pPr>
              <w:pStyle w:val="TAL"/>
              <w:rPr>
                <w:sz w:val="16"/>
              </w:rPr>
            </w:pPr>
            <w:r w:rsidRPr="00BE3C62">
              <w:rPr>
                <w:sz w:val="16"/>
              </w:rPr>
              <w:t>Application Port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C6D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95EC"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24F94" w14:textId="77777777" w:rsidR="004377C2" w:rsidRPr="00BE3C62" w:rsidRDefault="004377C2" w:rsidP="00BE3C62">
            <w:pPr>
              <w:pStyle w:val="TAL"/>
              <w:rPr>
                <w:sz w:val="16"/>
              </w:rPr>
            </w:pPr>
            <w:r w:rsidRPr="00BE3C62">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E098"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FC9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4F5E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A336"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2CBA" w14:textId="77777777" w:rsidR="004377C2" w:rsidRPr="00BE3C62" w:rsidRDefault="004377C2" w:rsidP="00BE3C62">
            <w:pPr>
              <w:pStyle w:val="TAL"/>
              <w:rPr>
                <w:sz w:val="16"/>
              </w:rPr>
            </w:pPr>
            <w:r w:rsidRPr="00BE3C62">
              <w:rPr>
                <w:sz w:val="16"/>
              </w:rPr>
              <w:t>agreed</w:t>
            </w:r>
          </w:p>
        </w:tc>
      </w:tr>
      <w:tr w:rsidR="00BE3C62" w:rsidRPr="00BE3C62" w14:paraId="6D558F4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4581" w14:textId="77777777" w:rsidR="004377C2" w:rsidRPr="00BE3C62" w:rsidRDefault="004377C2" w:rsidP="00BE3C62">
            <w:pPr>
              <w:pStyle w:val="TAL"/>
              <w:rPr>
                <w:sz w:val="16"/>
              </w:rPr>
            </w:pPr>
            <w:r w:rsidRPr="00BE3C62">
              <w:rPr>
                <w:sz w:val="16"/>
              </w:rPr>
              <w:t>C4-214174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4972" w14:textId="77777777" w:rsidR="004377C2" w:rsidRPr="00BE3C62" w:rsidRDefault="004377C2" w:rsidP="00BE3C62">
            <w:pPr>
              <w:pStyle w:val="TAL"/>
              <w:rPr>
                <w:sz w:val="16"/>
              </w:rPr>
            </w:pPr>
            <w:r w:rsidRPr="00BE3C62">
              <w:rPr>
                <w:sz w:val="16"/>
              </w:rPr>
              <w:t>ContextInfo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5D4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D3AFE"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D479" w14:textId="77777777" w:rsidR="004377C2" w:rsidRPr="00BE3C62" w:rsidRDefault="004377C2" w:rsidP="00BE3C62">
            <w:pPr>
              <w:pStyle w:val="TAL"/>
              <w:rPr>
                <w:sz w:val="16"/>
              </w:rPr>
            </w:pPr>
            <w:r w:rsidRPr="00BE3C62">
              <w:rPr>
                <w:sz w:val="16"/>
              </w:rPr>
              <w:t>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1AA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187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A14E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C341"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F4638" w14:textId="77777777" w:rsidR="004377C2" w:rsidRPr="00BE3C62" w:rsidRDefault="004377C2" w:rsidP="00BE3C62">
            <w:pPr>
              <w:pStyle w:val="TAL"/>
              <w:rPr>
                <w:sz w:val="16"/>
              </w:rPr>
            </w:pPr>
            <w:r w:rsidRPr="00BE3C62">
              <w:rPr>
                <w:sz w:val="16"/>
              </w:rPr>
              <w:t>agreed</w:t>
            </w:r>
          </w:p>
        </w:tc>
      </w:tr>
      <w:tr w:rsidR="00BE3C62" w:rsidRPr="00BE3C62" w14:paraId="3A7A26A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5CAAB" w14:textId="77777777" w:rsidR="004377C2" w:rsidRPr="00BE3C62" w:rsidRDefault="004377C2" w:rsidP="00BE3C62">
            <w:pPr>
              <w:pStyle w:val="TAL"/>
              <w:rPr>
                <w:sz w:val="16"/>
              </w:rPr>
            </w:pPr>
            <w:r w:rsidRPr="00BE3C62">
              <w:rPr>
                <w:sz w:val="16"/>
              </w:rPr>
              <w:t>C4-214203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C6FC" w14:textId="77777777" w:rsidR="004377C2" w:rsidRPr="00BE3C62" w:rsidRDefault="004377C2" w:rsidP="00BE3C62">
            <w:pPr>
              <w:pStyle w:val="TAL"/>
              <w:rPr>
                <w:sz w:val="16"/>
              </w:rPr>
            </w:pPr>
            <w:r w:rsidRPr="00BE3C62">
              <w:rPr>
                <w:sz w:val="16"/>
              </w:rPr>
              <w:t>SDM subscription Storage for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A624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0DA3"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FEA1" w14:textId="77777777" w:rsidR="004377C2" w:rsidRPr="00BE3C62" w:rsidRDefault="004377C2" w:rsidP="00BE3C62">
            <w:pPr>
              <w:pStyle w:val="TAL"/>
              <w:rPr>
                <w:sz w:val="16"/>
              </w:rPr>
            </w:pPr>
            <w:r w:rsidRPr="00BE3C62">
              <w:rPr>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4D3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11F2"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380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001D" w14:textId="77777777" w:rsidR="004377C2" w:rsidRPr="00BE3C62" w:rsidRDefault="004377C2" w:rsidP="00BE3C62">
            <w:pPr>
              <w:pStyle w:val="TAL"/>
              <w:rPr>
                <w:sz w:val="16"/>
              </w:rPr>
            </w:pPr>
            <w:r w:rsidRPr="00BE3C62">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52BE" w14:textId="77777777" w:rsidR="004377C2" w:rsidRPr="00BE3C62" w:rsidRDefault="004377C2" w:rsidP="00BE3C62">
            <w:pPr>
              <w:pStyle w:val="TAL"/>
              <w:rPr>
                <w:sz w:val="16"/>
              </w:rPr>
            </w:pPr>
            <w:r w:rsidRPr="00BE3C62">
              <w:rPr>
                <w:sz w:val="16"/>
              </w:rPr>
              <w:t>agreed</w:t>
            </w:r>
          </w:p>
        </w:tc>
      </w:tr>
      <w:tr w:rsidR="00BE3C62" w:rsidRPr="00BE3C62" w14:paraId="0682FE5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AAB03" w14:textId="77777777" w:rsidR="004377C2" w:rsidRPr="00BE3C62" w:rsidRDefault="004377C2" w:rsidP="00BE3C62">
            <w:pPr>
              <w:pStyle w:val="TAL"/>
              <w:rPr>
                <w:sz w:val="16"/>
              </w:rPr>
            </w:pPr>
            <w:r w:rsidRPr="00BE3C62">
              <w:rPr>
                <w:sz w:val="16"/>
              </w:rPr>
              <w:t>C4-214204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F8F12" w14:textId="77777777" w:rsidR="004377C2" w:rsidRPr="00BE3C62" w:rsidRDefault="004377C2" w:rsidP="00BE3C62">
            <w:pPr>
              <w:pStyle w:val="TAL"/>
              <w:rPr>
                <w:sz w:val="16"/>
              </w:rPr>
            </w:pPr>
            <w:r w:rsidRPr="00BE3C62">
              <w:rPr>
                <w:sz w:val="16"/>
              </w:rPr>
              <w:t>SDM subscription Storage for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7E7B"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0FF77"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53658" w14:textId="77777777" w:rsidR="004377C2" w:rsidRPr="00BE3C62" w:rsidRDefault="004377C2" w:rsidP="00BE3C62">
            <w:pPr>
              <w:pStyle w:val="TAL"/>
              <w:rPr>
                <w:sz w:val="16"/>
              </w:rPr>
            </w:pPr>
            <w:r w:rsidRPr="00BE3C62">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BE1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3B7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FAEF"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46DE" w14:textId="77777777" w:rsidR="004377C2" w:rsidRPr="00BE3C62" w:rsidRDefault="004377C2" w:rsidP="00BE3C62">
            <w:pPr>
              <w:pStyle w:val="TAL"/>
              <w:rPr>
                <w:sz w:val="16"/>
              </w:rPr>
            </w:pPr>
            <w:r w:rsidRPr="00BE3C62">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7449" w14:textId="77777777" w:rsidR="004377C2" w:rsidRPr="00BE3C62" w:rsidRDefault="004377C2" w:rsidP="00BE3C62">
            <w:pPr>
              <w:pStyle w:val="TAL"/>
              <w:rPr>
                <w:sz w:val="16"/>
              </w:rPr>
            </w:pPr>
            <w:r w:rsidRPr="00BE3C62">
              <w:rPr>
                <w:sz w:val="16"/>
              </w:rPr>
              <w:t>agreed</w:t>
            </w:r>
          </w:p>
        </w:tc>
      </w:tr>
      <w:tr w:rsidR="00BE3C62" w:rsidRPr="00BE3C62" w14:paraId="4AC0116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C598" w14:textId="77777777" w:rsidR="004377C2" w:rsidRPr="00BE3C62" w:rsidRDefault="004377C2" w:rsidP="00BE3C62">
            <w:pPr>
              <w:pStyle w:val="TAL"/>
              <w:rPr>
                <w:sz w:val="16"/>
              </w:rPr>
            </w:pPr>
            <w:r w:rsidRPr="00BE3C62">
              <w:rPr>
                <w:sz w:val="16"/>
              </w:rPr>
              <w:t>C4-214367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3E92" w14:textId="77777777" w:rsidR="004377C2" w:rsidRPr="00BE3C62" w:rsidRDefault="004377C2" w:rsidP="00BE3C62">
            <w:pPr>
              <w:pStyle w:val="TAL"/>
              <w:rPr>
                <w:sz w:val="16"/>
              </w:rPr>
            </w:pPr>
            <w:r w:rsidRPr="00BE3C62">
              <w:rPr>
                <w:sz w:val="16"/>
              </w:rPr>
              <w:t>Retrieval of odbData as ProvisionedDataSet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458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0165"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03FC1" w14:textId="77777777" w:rsidR="004377C2" w:rsidRPr="00BE3C62" w:rsidRDefault="004377C2" w:rsidP="00BE3C62">
            <w:pPr>
              <w:pStyle w:val="TAL"/>
              <w:rPr>
                <w:sz w:val="16"/>
              </w:rPr>
            </w:pPr>
            <w:r w:rsidRPr="00BE3C62">
              <w:rPr>
                <w:sz w:val="16"/>
              </w:rPr>
              <w:t>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B49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DF64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758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B7CB"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4D018" w14:textId="77777777" w:rsidR="004377C2" w:rsidRPr="00BE3C62" w:rsidRDefault="004377C2" w:rsidP="00BE3C62">
            <w:pPr>
              <w:pStyle w:val="TAL"/>
              <w:rPr>
                <w:sz w:val="16"/>
              </w:rPr>
            </w:pPr>
            <w:r w:rsidRPr="00BE3C62">
              <w:rPr>
                <w:sz w:val="16"/>
              </w:rPr>
              <w:t>revised</w:t>
            </w:r>
          </w:p>
        </w:tc>
      </w:tr>
      <w:tr w:rsidR="00BE3C62" w:rsidRPr="00BE3C62" w14:paraId="16F12E0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82004" w14:textId="77777777" w:rsidR="004377C2" w:rsidRPr="00BE3C62" w:rsidRDefault="004377C2" w:rsidP="00BE3C62">
            <w:pPr>
              <w:pStyle w:val="TAL"/>
              <w:rPr>
                <w:sz w:val="16"/>
              </w:rPr>
            </w:pPr>
            <w:r w:rsidRPr="00BE3C62">
              <w:rPr>
                <w:sz w:val="16"/>
              </w:rPr>
              <w:t>C4-214665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0881" w14:textId="77777777" w:rsidR="004377C2" w:rsidRPr="00BE3C62" w:rsidRDefault="004377C2" w:rsidP="00BE3C62">
            <w:pPr>
              <w:pStyle w:val="TAL"/>
              <w:rPr>
                <w:sz w:val="16"/>
              </w:rPr>
            </w:pPr>
            <w:r w:rsidRPr="00BE3C62">
              <w:rPr>
                <w:sz w:val="16"/>
              </w:rPr>
              <w:t>Retrieval of odbData as ProvisionedDataSet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0088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8182"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16DE" w14:textId="77777777" w:rsidR="004377C2" w:rsidRPr="00BE3C62" w:rsidRDefault="004377C2" w:rsidP="00BE3C62">
            <w:pPr>
              <w:pStyle w:val="TAL"/>
              <w:rPr>
                <w:sz w:val="16"/>
              </w:rPr>
            </w:pPr>
            <w:r w:rsidRPr="00BE3C62">
              <w:rPr>
                <w:sz w:val="16"/>
              </w:rPr>
              <w:t>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16CA"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A42E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C47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6273"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09F6F" w14:textId="77777777" w:rsidR="004377C2" w:rsidRPr="00BE3C62" w:rsidRDefault="004377C2" w:rsidP="00BE3C62">
            <w:pPr>
              <w:pStyle w:val="TAL"/>
              <w:rPr>
                <w:sz w:val="16"/>
              </w:rPr>
            </w:pPr>
            <w:r w:rsidRPr="00BE3C62">
              <w:rPr>
                <w:sz w:val="16"/>
              </w:rPr>
              <w:t>agreed</w:t>
            </w:r>
          </w:p>
        </w:tc>
      </w:tr>
      <w:tr w:rsidR="00BE3C62" w:rsidRPr="00BE3C62" w14:paraId="391774C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EBD8C" w14:textId="77777777" w:rsidR="004377C2" w:rsidRPr="00BE3C62" w:rsidRDefault="004377C2" w:rsidP="00BE3C62">
            <w:pPr>
              <w:pStyle w:val="TAL"/>
              <w:rPr>
                <w:sz w:val="16"/>
              </w:rPr>
            </w:pPr>
            <w:r w:rsidRPr="00BE3C62">
              <w:rPr>
                <w:sz w:val="16"/>
              </w:rPr>
              <w:t>C4-214369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6DE4" w14:textId="77777777" w:rsidR="004377C2" w:rsidRPr="00BE3C62" w:rsidRDefault="004377C2" w:rsidP="00BE3C62">
            <w:pPr>
              <w:pStyle w:val="TAL"/>
              <w:rPr>
                <w:sz w:val="16"/>
              </w:rPr>
            </w:pPr>
            <w:r w:rsidRPr="00BE3C62">
              <w:rPr>
                <w:sz w:val="16"/>
              </w:rPr>
              <w:t>Authorization of Identifier Translation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88F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21E7C"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6D51" w14:textId="77777777" w:rsidR="004377C2" w:rsidRPr="00BE3C62" w:rsidRDefault="004377C2" w:rsidP="00BE3C62">
            <w:pPr>
              <w:pStyle w:val="TAL"/>
              <w:rPr>
                <w:sz w:val="16"/>
              </w:rPr>
            </w:pPr>
            <w:r w:rsidRPr="00BE3C62">
              <w:rPr>
                <w:sz w:val="16"/>
              </w:rPr>
              <w:t>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6FF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A27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F5E23"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3350"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C72A8" w14:textId="77777777" w:rsidR="004377C2" w:rsidRPr="00BE3C62" w:rsidRDefault="004377C2" w:rsidP="00BE3C62">
            <w:pPr>
              <w:pStyle w:val="TAL"/>
              <w:rPr>
                <w:sz w:val="16"/>
              </w:rPr>
            </w:pPr>
            <w:r w:rsidRPr="00BE3C62">
              <w:rPr>
                <w:sz w:val="16"/>
              </w:rPr>
              <w:t>agreed</w:t>
            </w:r>
          </w:p>
        </w:tc>
      </w:tr>
      <w:tr w:rsidR="00BE3C62" w:rsidRPr="00BE3C62" w14:paraId="025C1F8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765F5" w14:textId="77777777" w:rsidR="004377C2" w:rsidRPr="00BE3C62" w:rsidRDefault="004377C2" w:rsidP="00BE3C62">
            <w:pPr>
              <w:pStyle w:val="TAL"/>
              <w:rPr>
                <w:sz w:val="16"/>
              </w:rPr>
            </w:pPr>
            <w:r w:rsidRPr="00BE3C62">
              <w:rPr>
                <w:sz w:val="16"/>
              </w:rPr>
              <w:t>C4-214371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5147" w14:textId="77777777" w:rsidR="004377C2" w:rsidRPr="00BE3C62" w:rsidRDefault="004377C2" w:rsidP="00BE3C62">
            <w:pPr>
              <w:pStyle w:val="TAL"/>
              <w:rPr>
                <w:sz w:val="16"/>
              </w:rPr>
            </w:pPr>
            <w:r w:rsidRPr="00BE3C62">
              <w:rPr>
                <w:sz w:val="16"/>
              </w:rPr>
              <w:t>Authorization of Group Identifier Translation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F27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CECF1"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CEA9" w14:textId="77777777" w:rsidR="004377C2" w:rsidRPr="00BE3C62" w:rsidRDefault="004377C2" w:rsidP="00BE3C62">
            <w:pPr>
              <w:pStyle w:val="TAL"/>
              <w:rPr>
                <w:sz w:val="16"/>
              </w:rPr>
            </w:pPr>
            <w:r w:rsidRPr="00BE3C62">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260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AA8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301F"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F3BF"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DC219" w14:textId="77777777" w:rsidR="004377C2" w:rsidRPr="00BE3C62" w:rsidRDefault="004377C2" w:rsidP="00BE3C62">
            <w:pPr>
              <w:pStyle w:val="TAL"/>
              <w:rPr>
                <w:sz w:val="16"/>
              </w:rPr>
            </w:pPr>
            <w:r w:rsidRPr="00BE3C62">
              <w:rPr>
                <w:sz w:val="16"/>
              </w:rPr>
              <w:t>revised</w:t>
            </w:r>
          </w:p>
        </w:tc>
      </w:tr>
      <w:tr w:rsidR="00BE3C62" w:rsidRPr="00BE3C62" w14:paraId="2076187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1A3AE" w14:textId="77777777" w:rsidR="004377C2" w:rsidRPr="00BE3C62" w:rsidRDefault="004377C2" w:rsidP="00BE3C62">
            <w:pPr>
              <w:pStyle w:val="TAL"/>
              <w:rPr>
                <w:sz w:val="16"/>
              </w:rPr>
            </w:pPr>
            <w:r w:rsidRPr="00BE3C62">
              <w:rPr>
                <w:sz w:val="16"/>
              </w:rPr>
              <w:t>C4-214666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21CE" w14:textId="77777777" w:rsidR="004377C2" w:rsidRPr="00BE3C62" w:rsidRDefault="004377C2" w:rsidP="00BE3C62">
            <w:pPr>
              <w:pStyle w:val="TAL"/>
              <w:rPr>
                <w:sz w:val="16"/>
              </w:rPr>
            </w:pPr>
            <w:r w:rsidRPr="00BE3C62">
              <w:rPr>
                <w:sz w:val="16"/>
              </w:rPr>
              <w:t>Authorization of Group Identifier Translation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AB34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83A8"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3AE35" w14:textId="77777777" w:rsidR="004377C2" w:rsidRPr="00BE3C62" w:rsidRDefault="004377C2" w:rsidP="00BE3C62">
            <w:pPr>
              <w:pStyle w:val="TAL"/>
              <w:rPr>
                <w:sz w:val="16"/>
              </w:rPr>
            </w:pPr>
            <w:r w:rsidRPr="00BE3C62">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EE97D"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0502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D52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45159"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99CC" w14:textId="77777777" w:rsidR="004377C2" w:rsidRPr="00BE3C62" w:rsidRDefault="004377C2" w:rsidP="00BE3C62">
            <w:pPr>
              <w:pStyle w:val="TAL"/>
              <w:rPr>
                <w:sz w:val="16"/>
              </w:rPr>
            </w:pPr>
            <w:r w:rsidRPr="00BE3C62">
              <w:rPr>
                <w:sz w:val="16"/>
              </w:rPr>
              <w:t>agreed</w:t>
            </w:r>
          </w:p>
        </w:tc>
      </w:tr>
      <w:tr w:rsidR="00BE3C62" w:rsidRPr="00BE3C62" w14:paraId="0DA2F2E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D357" w14:textId="77777777" w:rsidR="004377C2" w:rsidRPr="00BE3C62" w:rsidRDefault="004377C2" w:rsidP="00BE3C62">
            <w:pPr>
              <w:pStyle w:val="TAL"/>
              <w:rPr>
                <w:sz w:val="16"/>
              </w:rPr>
            </w:pPr>
            <w:r w:rsidRPr="00BE3C62">
              <w:rPr>
                <w:sz w:val="16"/>
              </w:rPr>
              <w:t>C4-214373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9456" w14:textId="77777777" w:rsidR="004377C2" w:rsidRPr="00BE3C62" w:rsidRDefault="004377C2" w:rsidP="00BE3C62">
            <w:pPr>
              <w:pStyle w:val="TAL"/>
              <w:rPr>
                <w:sz w:val="16"/>
              </w:rPr>
            </w:pPr>
            <w:r w:rsidRPr="00BE3C62">
              <w:rPr>
                <w:sz w:val="16"/>
              </w:rPr>
              <w:t>MTC Provider and Application ID in NIDD Authorization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781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E3D3"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BC47C" w14:textId="77777777" w:rsidR="004377C2" w:rsidRPr="00BE3C62" w:rsidRDefault="004377C2" w:rsidP="00BE3C62">
            <w:pPr>
              <w:pStyle w:val="TAL"/>
              <w:rPr>
                <w:sz w:val="16"/>
              </w:rPr>
            </w:pPr>
            <w:r w:rsidRPr="00BE3C62">
              <w:rPr>
                <w:sz w:val="16"/>
              </w:rPr>
              <w:t>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90A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2F9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84A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A0C2"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305B" w14:textId="77777777" w:rsidR="004377C2" w:rsidRPr="00BE3C62" w:rsidRDefault="004377C2" w:rsidP="00BE3C62">
            <w:pPr>
              <w:pStyle w:val="TAL"/>
              <w:rPr>
                <w:sz w:val="16"/>
              </w:rPr>
            </w:pPr>
            <w:r w:rsidRPr="00BE3C62">
              <w:rPr>
                <w:sz w:val="16"/>
              </w:rPr>
              <w:t>agreed</w:t>
            </w:r>
          </w:p>
        </w:tc>
      </w:tr>
      <w:tr w:rsidR="00BE3C62" w:rsidRPr="00BE3C62" w14:paraId="1E349C4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CFAE1" w14:textId="77777777" w:rsidR="004377C2" w:rsidRPr="00BE3C62" w:rsidRDefault="004377C2" w:rsidP="00BE3C62">
            <w:pPr>
              <w:pStyle w:val="TAL"/>
              <w:rPr>
                <w:sz w:val="16"/>
              </w:rPr>
            </w:pPr>
            <w:r w:rsidRPr="00BE3C62">
              <w:rPr>
                <w:sz w:val="16"/>
              </w:rPr>
              <w:t>C4-214375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72B7" w14:textId="77777777" w:rsidR="004377C2" w:rsidRPr="00BE3C62" w:rsidRDefault="004377C2" w:rsidP="00BE3C62">
            <w:pPr>
              <w:pStyle w:val="TAL"/>
              <w:rPr>
                <w:sz w:val="16"/>
              </w:rPr>
            </w:pPr>
            <w:r w:rsidRPr="00BE3C62">
              <w:rPr>
                <w:sz w:val="16"/>
              </w:rPr>
              <w:t>Allow changing NIDD Authorization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9C5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8DFF"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1687" w14:textId="77777777" w:rsidR="004377C2" w:rsidRPr="00BE3C62" w:rsidRDefault="004377C2" w:rsidP="00BE3C62">
            <w:pPr>
              <w:pStyle w:val="TAL"/>
              <w:rPr>
                <w:sz w:val="16"/>
              </w:rPr>
            </w:pPr>
            <w:r w:rsidRPr="00BE3C62">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F6F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5210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696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4AE5"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E8B1" w14:textId="77777777" w:rsidR="004377C2" w:rsidRPr="00BE3C62" w:rsidRDefault="004377C2" w:rsidP="00BE3C62">
            <w:pPr>
              <w:pStyle w:val="TAL"/>
              <w:rPr>
                <w:sz w:val="16"/>
              </w:rPr>
            </w:pPr>
            <w:r w:rsidRPr="00BE3C62">
              <w:rPr>
                <w:sz w:val="16"/>
              </w:rPr>
              <w:t>revised</w:t>
            </w:r>
          </w:p>
        </w:tc>
      </w:tr>
      <w:tr w:rsidR="00BE3C62" w:rsidRPr="00BE3C62" w14:paraId="71F07CD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132E" w14:textId="77777777" w:rsidR="004377C2" w:rsidRPr="00BE3C62" w:rsidRDefault="004377C2" w:rsidP="00BE3C62">
            <w:pPr>
              <w:pStyle w:val="TAL"/>
              <w:rPr>
                <w:sz w:val="16"/>
              </w:rPr>
            </w:pPr>
            <w:r w:rsidRPr="00BE3C62">
              <w:rPr>
                <w:sz w:val="16"/>
              </w:rPr>
              <w:t>C4-214668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CA6B" w14:textId="77777777" w:rsidR="004377C2" w:rsidRPr="00BE3C62" w:rsidRDefault="004377C2" w:rsidP="00BE3C62">
            <w:pPr>
              <w:pStyle w:val="TAL"/>
              <w:rPr>
                <w:sz w:val="16"/>
              </w:rPr>
            </w:pPr>
            <w:r w:rsidRPr="00BE3C62">
              <w:rPr>
                <w:sz w:val="16"/>
              </w:rPr>
              <w:t>Allow changing NIDD Authorization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244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23C9"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C31E" w14:textId="77777777" w:rsidR="004377C2" w:rsidRPr="00BE3C62" w:rsidRDefault="004377C2" w:rsidP="00BE3C62">
            <w:pPr>
              <w:pStyle w:val="TAL"/>
              <w:rPr>
                <w:sz w:val="16"/>
              </w:rPr>
            </w:pPr>
            <w:r w:rsidRPr="00BE3C62">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1B5B"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5A8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0F2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5AE1"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5269" w14:textId="77777777" w:rsidR="004377C2" w:rsidRPr="00BE3C62" w:rsidRDefault="004377C2" w:rsidP="00BE3C62">
            <w:pPr>
              <w:pStyle w:val="TAL"/>
              <w:rPr>
                <w:sz w:val="16"/>
              </w:rPr>
            </w:pPr>
            <w:r w:rsidRPr="00BE3C62">
              <w:rPr>
                <w:sz w:val="16"/>
              </w:rPr>
              <w:t>agreed</w:t>
            </w:r>
          </w:p>
        </w:tc>
      </w:tr>
      <w:tr w:rsidR="00BE3C62" w:rsidRPr="00BE3C62" w14:paraId="4144D5C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C66E" w14:textId="77777777" w:rsidR="004377C2" w:rsidRPr="00BE3C62" w:rsidRDefault="004377C2" w:rsidP="00BE3C62">
            <w:pPr>
              <w:pStyle w:val="TAL"/>
              <w:rPr>
                <w:sz w:val="16"/>
              </w:rPr>
            </w:pPr>
            <w:r w:rsidRPr="00BE3C62">
              <w:rPr>
                <w:sz w:val="16"/>
              </w:rPr>
              <w:t>C4-214376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635B7" w14:textId="77777777" w:rsidR="004377C2" w:rsidRPr="00BE3C62" w:rsidRDefault="004377C2" w:rsidP="00BE3C62">
            <w:pPr>
              <w:pStyle w:val="TAL"/>
              <w:rPr>
                <w:sz w:val="16"/>
              </w:rPr>
            </w:pPr>
            <w:r w:rsidRPr="00BE3C62">
              <w:rPr>
                <w:sz w:val="16"/>
              </w:rPr>
              <w:t>NIDD Authorization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797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5E62"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D07B" w14:textId="77777777" w:rsidR="004377C2" w:rsidRPr="00BE3C62" w:rsidRDefault="004377C2" w:rsidP="00BE3C62">
            <w:pPr>
              <w:pStyle w:val="TAL"/>
              <w:rPr>
                <w:sz w:val="16"/>
              </w:rPr>
            </w:pPr>
            <w:r w:rsidRPr="00BE3C62">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FAB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237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CFA1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6C91"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EE8F" w14:textId="77777777" w:rsidR="004377C2" w:rsidRPr="00BE3C62" w:rsidRDefault="004377C2" w:rsidP="00BE3C62">
            <w:pPr>
              <w:pStyle w:val="TAL"/>
              <w:rPr>
                <w:sz w:val="16"/>
              </w:rPr>
            </w:pPr>
            <w:r w:rsidRPr="00BE3C62">
              <w:rPr>
                <w:sz w:val="16"/>
              </w:rPr>
              <w:t>revised</w:t>
            </w:r>
          </w:p>
        </w:tc>
      </w:tr>
      <w:tr w:rsidR="00BE3C62" w:rsidRPr="00BE3C62" w14:paraId="21ED4AE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996C0" w14:textId="77777777" w:rsidR="004377C2" w:rsidRPr="00BE3C62" w:rsidRDefault="004377C2" w:rsidP="00BE3C62">
            <w:pPr>
              <w:pStyle w:val="TAL"/>
              <w:rPr>
                <w:sz w:val="16"/>
              </w:rPr>
            </w:pPr>
            <w:r w:rsidRPr="00BE3C62">
              <w:rPr>
                <w:sz w:val="16"/>
              </w:rPr>
              <w:t>C4-214669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8EF5C" w14:textId="77777777" w:rsidR="004377C2" w:rsidRPr="00BE3C62" w:rsidRDefault="004377C2" w:rsidP="00BE3C62">
            <w:pPr>
              <w:pStyle w:val="TAL"/>
              <w:rPr>
                <w:sz w:val="16"/>
              </w:rPr>
            </w:pPr>
            <w:r w:rsidRPr="00BE3C62">
              <w:rPr>
                <w:sz w:val="16"/>
              </w:rPr>
              <w:t>NIDD Authorization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6B5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0CE4"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7A72" w14:textId="77777777" w:rsidR="004377C2" w:rsidRPr="00BE3C62" w:rsidRDefault="004377C2" w:rsidP="00BE3C62">
            <w:pPr>
              <w:pStyle w:val="TAL"/>
              <w:rPr>
                <w:sz w:val="16"/>
              </w:rPr>
            </w:pPr>
            <w:r w:rsidRPr="00BE3C62">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256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DC6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E69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BE84"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A65F" w14:textId="77777777" w:rsidR="004377C2" w:rsidRPr="00BE3C62" w:rsidRDefault="004377C2" w:rsidP="00BE3C62">
            <w:pPr>
              <w:pStyle w:val="TAL"/>
              <w:rPr>
                <w:sz w:val="16"/>
              </w:rPr>
            </w:pPr>
            <w:r w:rsidRPr="00BE3C62">
              <w:rPr>
                <w:sz w:val="16"/>
              </w:rPr>
              <w:t>agreed</w:t>
            </w:r>
          </w:p>
        </w:tc>
      </w:tr>
      <w:tr w:rsidR="00BE3C62" w:rsidRPr="00BE3C62" w14:paraId="426CCD0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4E57" w14:textId="77777777" w:rsidR="004377C2" w:rsidRPr="00BE3C62" w:rsidRDefault="004377C2" w:rsidP="00BE3C62">
            <w:pPr>
              <w:pStyle w:val="TAL"/>
              <w:rPr>
                <w:sz w:val="16"/>
              </w:rPr>
            </w:pPr>
            <w:r w:rsidRPr="00BE3C62">
              <w:rPr>
                <w:sz w:val="16"/>
              </w:rPr>
              <w:t>C4-214393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026B6" w14:textId="77777777" w:rsidR="004377C2" w:rsidRPr="00BE3C62" w:rsidRDefault="004377C2" w:rsidP="00BE3C62">
            <w:pPr>
              <w:pStyle w:val="TAL"/>
              <w:rPr>
                <w:sz w:val="16"/>
              </w:rPr>
            </w:pPr>
            <w:r w:rsidRPr="00BE3C62">
              <w:rPr>
                <w:sz w:val="16"/>
              </w:rPr>
              <w:t>EE profile of the EPC Domain for a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FC6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68B8"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1824" w14:textId="77777777" w:rsidR="004377C2" w:rsidRPr="00BE3C62" w:rsidRDefault="004377C2" w:rsidP="00BE3C62">
            <w:pPr>
              <w:pStyle w:val="TAL"/>
              <w:rPr>
                <w:sz w:val="16"/>
              </w:rPr>
            </w:pPr>
            <w:r w:rsidRPr="00BE3C62">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D78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FD3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B13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D988" w14:textId="77777777" w:rsidR="004377C2" w:rsidRPr="00BE3C62" w:rsidRDefault="004377C2" w:rsidP="00BE3C62">
            <w:pPr>
              <w:pStyle w:val="TAL"/>
              <w:rPr>
                <w:sz w:val="16"/>
              </w:rPr>
            </w:pPr>
            <w:r w:rsidRPr="00BE3C62">
              <w:rPr>
                <w:sz w:val="16"/>
              </w:rPr>
              <w:t>UDICOM,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EE61" w14:textId="77777777" w:rsidR="004377C2" w:rsidRPr="00BE3C62" w:rsidRDefault="004377C2" w:rsidP="00BE3C62">
            <w:pPr>
              <w:pStyle w:val="TAL"/>
              <w:rPr>
                <w:sz w:val="16"/>
              </w:rPr>
            </w:pPr>
            <w:r w:rsidRPr="00BE3C62">
              <w:rPr>
                <w:sz w:val="16"/>
              </w:rPr>
              <w:t>agreed</w:t>
            </w:r>
          </w:p>
        </w:tc>
      </w:tr>
      <w:tr w:rsidR="00BE3C62" w:rsidRPr="00BE3C62" w14:paraId="567A8B7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DAC2" w14:textId="77777777" w:rsidR="004377C2" w:rsidRPr="00BE3C62" w:rsidRDefault="004377C2" w:rsidP="00BE3C62">
            <w:pPr>
              <w:pStyle w:val="TAL"/>
              <w:rPr>
                <w:sz w:val="16"/>
              </w:rPr>
            </w:pPr>
            <w:r w:rsidRPr="00BE3C62">
              <w:rPr>
                <w:sz w:val="16"/>
              </w:rPr>
              <w:t>C4-214416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292E" w14:textId="77777777" w:rsidR="004377C2" w:rsidRPr="00BE3C62" w:rsidRDefault="004377C2" w:rsidP="00BE3C62">
            <w:pPr>
              <w:pStyle w:val="TAL"/>
              <w:rPr>
                <w:sz w:val="16"/>
              </w:rPr>
            </w:pPr>
            <w:r w:rsidRPr="00BE3C62">
              <w:rPr>
                <w:sz w:val="16"/>
              </w:rPr>
              <w:t>Batch Fetching of Service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A85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219F"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388BB" w14:textId="77777777" w:rsidR="004377C2" w:rsidRPr="00BE3C62" w:rsidRDefault="004377C2" w:rsidP="00BE3C62">
            <w:pPr>
              <w:pStyle w:val="TAL"/>
              <w:rPr>
                <w:sz w:val="16"/>
              </w:rPr>
            </w:pPr>
            <w:r w:rsidRPr="00BE3C62">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621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3B3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844F6"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49A3"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DBDE" w14:textId="77777777" w:rsidR="004377C2" w:rsidRPr="00BE3C62" w:rsidRDefault="004377C2" w:rsidP="00BE3C62">
            <w:pPr>
              <w:pStyle w:val="TAL"/>
              <w:rPr>
                <w:sz w:val="16"/>
              </w:rPr>
            </w:pPr>
            <w:r w:rsidRPr="00BE3C62">
              <w:rPr>
                <w:sz w:val="16"/>
              </w:rPr>
              <w:t>revised</w:t>
            </w:r>
          </w:p>
        </w:tc>
      </w:tr>
      <w:tr w:rsidR="00BE3C62" w:rsidRPr="00BE3C62" w14:paraId="1B7F114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560CC" w14:textId="77777777" w:rsidR="004377C2" w:rsidRPr="00BE3C62" w:rsidRDefault="004377C2" w:rsidP="00BE3C62">
            <w:pPr>
              <w:pStyle w:val="TAL"/>
              <w:rPr>
                <w:sz w:val="16"/>
              </w:rPr>
            </w:pPr>
            <w:r w:rsidRPr="00BE3C62">
              <w:rPr>
                <w:sz w:val="16"/>
              </w:rPr>
              <w:t>C4-214709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42A9" w14:textId="77777777" w:rsidR="004377C2" w:rsidRPr="00BE3C62" w:rsidRDefault="004377C2" w:rsidP="00BE3C62">
            <w:pPr>
              <w:pStyle w:val="TAL"/>
              <w:rPr>
                <w:sz w:val="16"/>
              </w:rPr>
            </w:pPr>
            <w:r w:rsidRPr="00BE3C62">
              <w:rPr>
                <w:sz w:val="16"/>
              </w:rPr>
              <w:t>Batch Fetching of Service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D0AF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4B39"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1B634" w14:textId="77777777" w:rsidR="004377C2" w:rsidRPr="00BE3C62" w:rsidRDefault="004377C2" w:rsidP="00BE3C62">
            <w:pPr>
              <w:pStyle w:val="TAL"/>
              <w:rPr>
                <w:sz w:val="16"/>
              </w:rPr>
            </w:pPr>
            <w:r w:rsidRPr="00BE3C62">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C35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D509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CFD4"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9A2F4"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2131" w14:textId="77777777" w:rsidR="004377C2" w:rsidRPr="00BE3C62" w:rsidRDefault="004377C2" w:rsidP="00BE3C62">
            <w:pPr>
              <w:pStyle w:val="TAL"/>
              <w:rPr>
                <w:sz w:val="16"/>
              </w:rPr>
            </w:pPr>
            <w:r w:rsidRPr="00BE3C62">
              <w:rPr>
                <w:sz w:val="16"/>
              </w:rPr>
              <w:t>agreed</w:t>
            </w:r>
          </w:p>
        </w:tc>
      </w:tr>
      <w:tr w:rsidR="00BE3C62" w:rsidRPr="00BE3C62" w14:paraId="6C968B7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4DF1" w14:textId="77777777" w:rsidR="004377C2" w:rsidRPr="00BE3C62" w:rsidRDefault="004377C2" w:rsidP="00BE3C62">
            <w:pPr>
              <w:pStyle w:val="TAL"/>
              <w:rPr>
                <w:sz w:val="16"/>
              </w:rPr>
            </w:pPr>
            <w:r w:rsidRPr="00BE3C62">
              <w:rPr>
                <w:sz w:val="16"/>
              </w:rPr>
              <w:t>C4-214447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91A7F" w14:textId="77777777" w:rsidR="004377C2" w:rsidRPr="00BE3C62" w:rsidRDefault="004377C2" w:rsidP="00BE3C62">
            <w:pPr>
              <w:pStyle w:val="TAL"/>
              <w:rPr>
                <w:sz w:val="16"/>
              </w:rPr>
            </w:pPr>
            <w:r w:rsidRPr="00BE3C62">
              <w:rPr>
                <w:sz w:val="16"/>
              </w:rPr>
              <w:t>ContextInfo in SmfSubscriptionInfo and HssSubscriptionInfo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756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75E4"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6946" w14:textId="77777777" w:rsidR="004377C2" w:rsidRPr="00BE3C62" w:rsidRDefault="004377C2" w:rsidP="00BE3C62">
            <w:pPr>
              <w:pStyle w:val="TAL"/>
              <w:rPr>
                <w:sz w:val="16"/>
              </w:rPr>
            </w:pPr>
            <w:r w:rsidRPr="00BE3C62">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53C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FA9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B31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F6373"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73AC7" w14:textId="77777777" w:rsidR="004377C2" w:rsidRPr="00BE3C62" w:rsidRDefault="004377C2" w:rsidP="00BE3C62">
            <w:pPr>
              <w:pStyle w:val="TAL"/>
              <w:rPr>
                <w:sz w:val="16"/>
              </w:rPr>
            </w:pPr>
            <w:r w:rsidRPr="00BE3C62">
              <w:rPr>
                <w:sz w:val="16"/>
              </w:rPr>
              <w:t>agreed</w:t>
            </w:r>
          </w:p>
        </w:tc>
      </w:tr>
      <w:tr w:rsidR="00BE3C62" w:rsidRPr="00BE3C62" w14:paraId="43C692D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C772" w14:textId="77777777" w:rsidR="004377C2" w:rsidRPr="00BE3C62" w:rsidRDefault="004377C2" w:rsidP="00BE3C62">
            <w:pPr>
              <w:pStyle w:val="TAL"/>
              <w:rPr>
                <w:sz w:val="16"/>
              </w:rPr>
            </w:pPr>
            <w:r w:rsidRPr="00BE3C62">
              <w:rPr>
                <w:sz w:val="16"/>
              </w:rPr>
              <w:t>C4-214448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51A2" w14:textId="77777777" w:rsidR="004377C2" w:rsidRPr="00BE3C62" w:rsidRDefault="004377C2" w:rsidP="00BE3C62">
            <w:pPr>
              <w:pStyle w:val="TAL"/>
              <w:rPr>
                <w:sz w:val="16"/>
              </w:rPr>
            </w:pPr>
            <w:r w:rsidRPr="00BE3C62">
              <w:rPr>
                <w:sz w:val="16"/>
              </w:rPr>
              <w:t>Corrections on contextInfo in AmfSubscriptionInfo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78E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954CC"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6E622" w14:textId="77777777" w:rsidR="004377C2" w:rsidRPr="00BE3C62" w:rsidRDefault="004377C2" w:rsidP="00BE3C62">
            <w:pPr>
              <w:pStyle w:val="TAL"/>
              <w:rPr>
                <w:sz w:val="16"/>
              </w:rPr>
            </w:pPr>
            <w:r w:rsidRPr="00BE3C62">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7FE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29F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B8C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AC3BE"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5039" w14:textId="77777777" w:rsidR="004377C2" w:rsidRPr="00BE3C62" w:rsidRDefault="004377C2" w:rsidP="00BE3C62">
            <w:pPr>
              <w:pStyle w:val="TAL"/>
              <w:rPr>
                <w:sz w:val="16"/>
              </w:rPr>
            </w:pPr>
            <w:r w:rsidRPr="00BE3C62">
              <w:rPr>
                <w:sz w:val="16"/>
              </w:rPr>
              <w:t>revised</w:t>
            </w:r>
          </w:p>
        </w:tc>
      </w:tr>
      <w:tr w:rsidR="00BE3C62" w:rsidRPr="00BE3C62" w14:paraId="7D8E638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3C49" w14:textId="77777777" w:rsidR="004377C2" w:rsidRPr="00BE3C62" w:rsidRDefault="004377C2" w:rsidP="00BE3C62">
            <w:pPr>
              <w:pStyle w:val="TAL"/>
              <w:rPr>
                <w:sz w:val="16"/>
              </w:rPr>
            </w:pPr>
            <w:r w:rsidRPr="00BE3C62">
              <w:rPr>
                <w:sz w:val="16"/>
              </w:rPr>
              <w:t>C4-214845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86A0" w14:textId="77777777" w:rsidR="004377C2" w:rsidRPr="00BE3C62" w:rsidRDefault="004377C2" w:rsidP="00BE3C62">
            <w:pPr>
              <w:pStyle w:val="TAL"/>
              <w:rPr>
                <w:sz w:val="16"/>
              </w:rPr>
            </w:pPr>
            <w:r w:rsidRPr="00BE3C62">
              <w:rPr>
                <w:sz w:val="16"/>
              </w:rPr>
              <w:t>Corrections on contextInfo in AmfSubscriptionInfo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744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AA12"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40D1" w14:textId="77777777" w:rsidR="004377C2" w:rsidRPr="00BE3C62" w:rsidRDefault="004377C2" w:rsidP="00BE3C62">
            <w:pPr>
              <w:pStyle w:val="TAL"/>
              <w:rPr>
                <w:sz w:val="16"/>
              </w:rPr>
            </w:pPr>
            <w:r w:rsidRPr="00BE3C62">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6851"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D5D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D6C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0D1A"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72E4" w14:textId="77777777" w:rsidR="004377C2" w:rsidRPr="00BE3C62" w:rsidRDefault="004377C2" w:rsidP="00BE3C62">
            <w:pPr>
              <w:pStyle w:val="TAL"/>
              <w:rPr>
                <w:sz w:val="16"/>
              </w:rPr>
            </w:pPr>
            <w:r w:rsidRPr="00BE3C62">
              <w:rPr>
                <w:sz w:val="16"/>
              </w:rPr>
              <w:t>agreed</w:t>
            </w:r>
          </w:p>
        </w:tc>
      </w:tr>
      <w:tr w:rsidR="00BE3C62" w:rsidRPr="00BE3C62" w14:paraId="6A6F752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1B10" w14:textId="77777777" w:rsidR="004377C2" w:rsidRPr="00BE3C62" w:rsidRDefault="004377C2" w:rsidP="00BE3C62">
            <w:pPr>
              <w:pStyle w:val="TAL"/>
              <w:rPr>
                <w:sz w:val="16"/>
              </w:rPr>
            </w:pPr>
            <w:r w:rsidRPr="00BE3C62">
              <w:rPr>
                <w:sz w:val="16"/>
              </w:rPr>
              <w:t>C4-214449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0E80" w14:textId="77777777" w:rsidR="004377C2" w:rsidRPr="00BE3C62" w:rsidRDefault="004377C2" w:rsidP="00BE3C62">
            <w:pPr>
              <w:pStyle w:val="TAL"/>
              <w:rPr>
                <w:sz w:val="16"/>
              </w:rPr>
            </w:pPr>
            <w:r w:rsidRPr="00BE3C62">
              <w:rPr>
                <w:sz w:val="16"/>
              </w:rPr>
              <w:t>HssSubscriptionInfo creation providing 201 result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2E9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C8537"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5C75" w14:textId="77777777" w:rsidR="004377C2" w:rsidRPr="00BE3C62" w:rsidRDefault="004377C2" w:rsidP="00BE3C62">
            <w:pPr>
              <w:pStyle w:val="TAL"/>
              <w:rPr>
                <w:sz w:val="16"/>
              </w:rPr>
            </w:pPr>
            <w:r w:rsidRPr="00BE3C62">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C74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A3C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A64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9055"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FF7BA" w14:textId="77777777" w:rsidR="004377C2" w:rsidRPr="00BE3C62" w:rsidRDefault="004377C2" w:rsidP="00BE3C62">
            <w:pPr>
              <w:pStyle w:val="TAL"/>
              <w:rPr>
                <w:sz w:val="16"/>
              </w:rPr>
            </w:pPr>
            <w:r w:rsidRPr="00BE3C62">
              <w:rPr>
                <w:sz w:val="16"/>
              </w:rPr>
              <w:t>revised</w:t>
            </w:r>
          </w:p>
        </w:tc>
      </w:tr>
      <w:tr w:rsidR="00BE3C62" w:rsidRPr="00BE3C62" w14:paraId="12B24ED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7086" w14:textId="77777777" w:rsidR="004377C2" w:rsidRPr="00BE3C62" w:rsidRDefault="004377C2" w:rsidP="00BE3C62">
            <w:pPr>
              <w:pStyle w:val="TAL"/>
              <w:rPr>
                <w:sz w:val="16"/>
              </w:rPr>
            </w:pPr>
            <w:r w:rsidRPr="00BE3C62">
              <w:rPr>
                <w:sz w:val="16"/>
              </w:rPr>
              <w:t>C4-214835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9B38" w14:textId="77777777" w:rsidR="004377C2" w:rsidRPr="00BE3C62" w:rsidRDefault="004377C2" w:rsidP="00BE3C62">
            <w:pPr>
              <w:pStyle w:val="TAL"/>
              <w:rPr>
                <w:sz w:val="16"/>
              </w:rPr>
            </w:pPr>
            <w:r w:rsidRPr="00BE3C62">
              <w:rPr>
                <w:sz w:val="16"/>
              </w:rPr>
              <w:t>HssSubscriptionInfo creation providing 201 result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2ABA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1011C"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7359" w14:textId="77777777" w:rsidR="004377C2" w:rsidRPr="00BE3C62" w:rsidRDefault="004377C2" w:rsidP="00BE3C62">
            <w:pPr>
              <w:pStyle w:val="TAL"/>
              <w:rPr>
                <w:sz w:val="16"/>
              </w:rPr>
            </w:pPr>
            <w:r w:rsidRPr="00BE3C62">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17EB"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4C2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9DCA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25811"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71DF" w14:textId="77777777" w:rsidR="004377C2" w:rsidRPr="00BE3C62" w:rsidRDefault="004377C2" w:rsidP="00BE3C62">
            <w:pPr>
              <w:pStyle w:val="TAL"/>
              <w:rPr>
                <w:sz w:val="16"/>
              </w:rPr>
            </w:pPr>
            <w:r w:rsidRPr="00BE3C62">
              <w:rPr>
                <w:sz w:val="16"/>
              </w:rPr>
              <w:t>agreed</w:t>
            </w:r>
          </w:p>
        </w:tc>
      </w:tr>
      <w:tr w:rsidR="00BE3C62" w:rsidRPr="00BE3C62" w14:paraId="0D2B812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7EF0A" w14:textId="77777777" w:rsidR="004377C2" w:rsidRPr="00BE3C62" w:rsidRDefault="004377C2" w:rsidP="00BE3C62">
            <w:pPr>
              <w:pStyle w:val="TAL"/>
              <w:rPr>
                <w:sz w:val="16"/>
              </w:rPr>
            </w:pPr>
            <w:r w:rsidRPr="00BE3C62">
              <w:rPr>
                <w:sz w:val="16"/>
              </w:rPr>
              <w:t>C4-214454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3769" w14:textId="77777777" w:rsidR="004377C2" w:rsidRPr="00BE3C62" w:rsidRDefault="004377C2" w:rsidP="00BE3C62">
            <w:pPr>
              <w:pStyle w:val="TAL"/>
              <w:rPr>
                <w:sz w:val="16"/>
              </w:rPr>
            </w:pPr>
            <w:r w:rsidRPr="00BE3C62">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C9CC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30EA"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5F91" w14:textId="77777777" w:rsidR="004377C2" w:rsidRPr="00BE3C62" w:rsidRDefault="004377C2" w:rsidP="00BE3C62">
            <w:pPr>
              <w:pStyle w:val="TAL"/>
              <w:rPr>
                <w:sz w:val="16"/>
              </w:rPr>
            </w:pPr>
            <w:r w:rsidRPr="00BE3C62">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205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255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469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FC91C" w14:textId="77777777" w:rsidR="004377C2" w:rsidRPr="00BE3C62" w:rsidRDefault="004377C2" w:rsidP="00BE3C62">
            <w:pPr>
              <w:pStyle w:val="TAL"/>
              <w:rPr>
                <w:sz w:val="16"/>
              </w:rPr>
            </w:pPr>
            <w:r w:rsidRPr="00BE3C62">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2E302" w14:textId="77777777" w:rsidR="004377C2" w:rsidRPr="00BE3C62" w:rsidRDefault="004377C2" w:rsidP="00BE3C62">
            <w:pPr>
              <w:pStyle w:val="TAL"/>
              <w:rPr>
                <w:sz w:val="16"/>
              </w:rPr>
            </w:pPr>
            <w:r w:rsidRPr="00BE3C62">
              <w:rPr>
                <w:sz w:val="16"/>
              </w:rPr>
              <w:t>postponed</w:t>
            </w:r>
          </w:p>
        </w:tc>
      </w:tr>
      <w:tr w:rsidR="00BE3C62" w:rsidRPr="00BE3C62" w14:paraId="576458A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265C" w14:textId="77777777" w:rsidR="004377C2" w:rsidRPr="00BE3C62" w:rsidRDefault="004377C2" w:rsidP="00BE3C62">
            <w:pPr>
              <w:pStyle w:val="TAL"/>
              <w:rPr>
                <w:sz w:val="16"/>
              </w:rPr>
            </w:pPr>
            <w:r w:rsidRPr="00BE3C62">
              <w:rPr>
                <w:sz w:val="16"/>
              </w:rPr>
              <w:t>C4-214468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8C2A" w14:textId="77777777" w:rsidR="004377C2" w:rsidRPr="00BE3C62" w:rsidRDefault="004377C2" w:rsidP="00BE3C62">
            <w:pPr>
              <w:pStyle w:val="TAL"/>
              <w:rPr>
                <w:sz w:val="16"/>
              </w:rPr>
            </w:pPr>
            <w:r w:rsidRPr="00BE3C62">
              <w:rPr>
                <w:sz w:val="16"/>
              </w:rPr>
              <w:t>Corrections on ProvisionedParamenterDataEntry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DA9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703B"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59C7" w14:textId="77777777" w:rsidR="004377C2" w:rsidRPr="00BE3C62" w:rsidRDefault="004377C2" w:rsidP="00BE3C62">
            <w:pPr>
              <w:pStyle w:val="TAL"/>
              <w:rPr>
                <w:sz w:val="16"/>
              </w:rPr>
            </w:pPr>
            <w:r w:rsidRPr="00BE3C62">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190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63DC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7DB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C1F3"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482A" w14:textId="77777777" w:rsidR="004377C2" w:rsidRPr="00BE3C62" w:rsidRDefault="004377C2" w:rsidP="00BE3C62">
            <w:pPr>
              <w:pStyle w:val="TAL"/>
              <w:rPr>
                <w:sz w:val="16"/>
              </w:rPr>
            </w:pPr>
            <w:r w:rsidRPr="00BE3C62">
              <w:rPr>
                <w:sz w:val="16"/>
              </w:rPr>
              <w:t>revised</w:t>
            </w:r>
          </w:p>
        </w:tc>
      </w:tr>
      <w:tr w:rsidR="00BE3C62" w:rsidRPr="00BE3C62" w14:paraId="188F71D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935EA" w14:textId="77777777" w:rsidR="004377C2" w:rsidRPr="00BE3C62" w:rsidRDefault="004377C2" w:rsidP="00BE3C62">
            <w:pPr>
              <w:pStyle w:val="TAL"/>
              <w:rPr>
                <w:sz w:val="16"/>
              </w:rPr>
            </w:pPr>
            <w:r w:rsidRPr="00BE3C62">
              <w:rPr>
                <w:sz w:val="16"/>
              </w:rPr>
              <w:t>C4-214837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1D89" w14:textId="77777777" w:rsidR="004377C2" w:rsidRPr="00BE3C62" w:rsidRDefault="004377C2" w:rsidP="00BE3C62">
            <w:pPr>
              <w:pStyle w:val="TAL"/>
              <w:rPr>
                <w:sz w:val="16"/>
              </w:rPr>
            </w:pPr>
            <w:r w:rsidRPr="00BE3C62">
              <w:rPr>
                <w:sz w:val="16"/>
              </w:rPr>
              <w:t>Corrections on ProvisionedParamenterDataEntry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EE3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2E22"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C81C" w14:textId="77777777" w:rsidR="004377C2" w:rsidRPr="00BE3C62" w:rsidRDefault="004377C2" w:rsidP="00BE3C62">
            <w:pPr>
              <w:pStyle w:val="TAL"/>
              <w:rPr>
                <w:sz w:val="16"/>
              </w:rPr>
            </w:pPr>
            <w:r w:rsidRPr="00BE3C62">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BA6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FDC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42F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7C748"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4E3AE" w14:textId="77777777" w:rsidR="004377C2" w:rsidRPr="00BE3C62" w:rsidRDefault="004377C2" w:rsidP="00BE3C62">
            <w:pPr>
              <w:pStyle w:val="TAL"/>
              <w:rPr>
                <w:sz w:val="16"/>
              </w:rPr>
            </w:pPr>
            <w:r w:rsidRPr="00BE3C62">
              <w:rPr>
                <w:sz w:val="16"/>
              </w:rPr>
              <w:t>agreed</w:t>
            </w:r>
          </w:p>
        </w:tc>
      </w:tr>
      <w:tr w:rsidR="00BE3C62" w:rsidRPr="00BE3C62" w14:paraId="38AAE29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0099" w14:textId="77777777" w:rsidR="004377C2" w:rsidRPr="00BE3C62" w:rsidRDefault="004377C2" w:rsidP="00BE3C62">
            <w:pPr>
              <w:pStyle w:val="TAL"/>
              <w:rPr>
                <w:sz w:val="16"/>
              </w:rPr>
            </w:pPr>
            <w:r w:rsidRPr="00BE3C62">
              <w:rPr>
                <w:sz w:val="16"/>
              </w:rPr>
              <w:t>C4-214469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CFF7" w14:textId="77777777" w:rsidR="004377C2" w:rsidRPr="00BE3C62" w:rsidRDefault="004377C2" w:rsidP="00BE3C62">
            <w:pPr>
              <w:pStyle w:val="TAL"/>
              <w:rPr>
                <w:sz w:val="16"/>
              </w:rPr>
            </w:pPr>
            <w:r w:rsidRPr="00BE3C62">
              <w:rPr>
                <w:sz w:val="16"/>
              </w:rPr>
              <w:t>Get the PP data of mutiple Afs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FD2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0434"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37D3" w14:textId="77777777" w:rsidR="004377C2" w:rsidRPr="00BE3C62" w:rsidRDefault="004377C2" w:rsidP="00BE3C62">
            <w:pPr>
              <w:pStyle w:val="TAL"/>
              <w:rPr>
                <w:sz w:val="16"/>
              </w:rPr>
            </w:pPr>
            <w:r w:rsidRPr="00BE3C62">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79E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AF5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D36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DE80"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A44C" w14:textId="77777777" w:rsidR="004377C2" w:rsidRPr="00BE3C62" w:rsidRDefault="004377C2" w:rsidP="00BE3C62">
            <w:pPr>
              <w:pStyle w:val="TAL"/>
              <w:rPr>
                <w:sz w:val="16"/>
              </w:rPr>
            </w:pPr>
            <w:r w:rsidRPr="00BE3C62">
              <w:rPr>
                <w:sz w:val="16"/>
              </w:rPr>
              <w:t>revised</w:t>
            </w:r>
          </w:p>
        </w:tc>
      </w:tr>
      <w:tr w:rsidR="00BE3C62" w:rsidRPr="00BE3C62" w14:paraId="38F056C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3CD6" w14:textId="77777777" w:rsidR="004377C2" w:rsidRPr="00BE3C62" w:rsidRDefault="004377C2" w:rsidP="00BE3C62">
            <w:pPr>
              <w:pStyle w:val="TAL"/>
              <w:rPr>
                <w:sz w:val="16"/>
              </w:rPr>
            </w:pPr>
            <w:r w:rsidRPr="00BE3C62">
              <w:rPr>
                <w:sz w:val="16"/>
              </w:rPr>
              <w:t>C4-214838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A022" w14:textId="77777777" w:rsidR="004377C2" w:rsidRPr="00BE3C62" w:rsidRDefault="004377C2" w:rsidP="00BE3C62">
            <w:pPr>
              <w:pStyle w:val="TAL"/>
              <w:rPr>
                <w:sz w:val="16"/>
              </w:rPr>
            </w:pPr>
            <w:r w:rsidRPr="00BE3C62">
              <w:rPr>
                <w:sz w:val="16"/>
              </w:rPr>
              <w:t>Get the PP data of mutiple Afs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1E94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3A16"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2A0C" w14:textId="77777777" w:rsidR="004377C2" w:rsidRPr="00BE3C62" w:rsidRDefault="004377C2" w:rsidP="00BE3C62">
            <w:pPr>
              <w:pStyle w:val="TAL"/>
              <w:rPr>
                <w:sz w:val="16"/>
              </w:rPr>
            </w:pPr>
            <w:r w:rsidRPr="00BE3C62">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CFDA"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883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1574"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CAB4"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08CC" w14:textId="77777777" w:rsidR="004377C2" w:rsidRPr="00BE3C62" w:rsidRDefault="004377C2" w:rsidP="00BE3C62">
            <w:pPr>
              <w:pStyle w:val="TAL"/>
              <w:rPr>
                <w:sz w:val="16"/>
              </w:rPr>
            </w:pPr>
            <w:r w:rsidRPr="00BE3C62">
              <w:rPr>
                <w:sz w:val="16"/>
              </w:rPr>
              <w:t>agreed</w:t>
            </w:r>
          </w:p>
        </w:tc>
      </w:tr>
      <w:tr w:rsidR="00BE3C62" w:rsidRPr="00BE3C62" w14:paraId="2088288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E9E08" w14:textId="77777777" w:rsidR="004377C2" w:rsidRPr="00BE3C62" w:rsidRDefault="004377C2" w:rsidP="00BE3C62">
            <w:pPr>
              <w:pStyle w:val="TAL"/>
              <w:rPr>
                <w:sz w:val="16"/>
              </w:rPr>
            </w:pPr>
            <w:r w:rsidRPr="00BE3C62">
              <w:rPr>
                <w:sz w:val="16"/>
              </w:rPr>
              <w:t>C4-214471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19583" w14:textId="77777777" w:rsidR="004377C2" w:rsidRPr="00BE3C62" w:rsidRDefault="004377C2" w:rsidP="00BE3C62">
            <w:pPr>
              <w:pStyle w:val="TAL"/>
              <w:rPr>
                <w:sz w:val="16"/>
              </w:rPr>
            </w:pPr>
            <w:r w:rsidRPr="00BE3C62">
              <w:rPr>
                <w:sz w:val="16"/>
              </w:rPr>
              <w:t>Get the specific EE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9F2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74FB"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794F" w14:textId="77777777" w:rsidR="004377C2" w:rsidRPr="00BE3C62" w:rsidRDefault="004377C2" w:rsidP="00BE3C62">
            <w:pPr>
              <w:pStyle w:val="TAL"/>
              <w:rPr>
                <w:sz w:val="16"/>
              </w:rPr>
            </w:pPr>
            <w:r w:rsidRPr="00BE3C62">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810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8FC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02FA"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F0A9"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53F2" w14:textId="77777777" w:rsidR="004377C2" w:rsidRPr="00BE3C62" w:rsidRDefault="004377C2" w:rsidP="00BE3C62">
            <w:pPr>
              <w:pStyle w:val="TAL"/>
              <w:rPr>
                <w:sz w:val="16"/>
              </w:rPr>
            </w:pPr>
            <w:r w:rsidRPr="00BE3C62">
              <w:rPr>
                <w:sz w:val="16"/>
              </w:rPr>
              <w:t>revised</w:t>
            </w:r>
          </w:p>
        </w:tc>
      </w:tr>
      <w:tr w:rsidR="00BE3C62" w:rsidRPr="00BE3C62" w14:paraId="3DE205A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6C28B" w14:textId="77777777" w:rsidR="004377C2" w:rsidRPr="00BE3C62" w:rsidRDefault="004377C2" w:rsidP="00BE3C62">
            <w:pPr>
              <w:pStyle w:val="TAL"/>
              <w:rPr>
                <w:sz w:val="16"/>
              </w:rPr>
            </w:pPr>
            <w:r w:rsidRPr="00BE3C62">
              <w:rPr>
                <w:sz w:val="16"/>
              </w:rPr>
              <w:t>C4-214840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14A1" w14:textId="77777777" w:rsidR="004377C2" w:rsidRPr="00BE3C62" w:rsidRDefault="004377C2" w:rsidP="00BE3C62">
            <w:pPr>
              <w:pStyle w:val="TAL"/>
              <w:rPr>
                <w:sz w:val="16"/>
              </w:rPr>
            </w:pPr>
            <w:r w:rsidRPr="00BE3C62">
              <w:rPr>
                <w:sz w:val="16"/>
              </w:rPr>
              <w:t>Get the specific EE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3EE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ED27"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CFF4" w14:textId="77777777" w:rsidR="004377C2" w:rsidRPr="00BE3C62" w:rsidRDefault="004377C2" w:rsidP="00BE3C62">
            <w:pPr>
              <w:pStyle w:val="TAL"/>
              <w:rPr>
                <w:sz w:val="16"/>
              </w:rPr>
            </w:pPr>
            <w:r w:rsidRPr="00BE3C62">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494DD"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B83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7006"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5FB0"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49DAF" w14:textId="77777777" w:rsidR="004377C2" w:rsidRPr="00BE3C62" w:rsidRDefault="004377C2" w:rsidP="00BE3C62">
            <w:pPr>
              <w:pStyle w:val="TAL"/>
              <w:rPr>
                <w:sz w:val="16"/>
              </w:rPr>
            </w:pPr>
            <w:r w:rsidRPr="00BE3C62">
              <w:rPr>
                <w:sz w:val="16"/>
              </w:rPr>
              <w:t>agreed</w:t>
            </w:r>
          </w:p>
        </w:tc>
      </w:tr>
      <w:tr w:rsidR="00BE3C62" w:rsidRPr="00BE3C62" w14:paraId="4D9842A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077F" w14:textId="77777777" w:rsidR="004377C2" w:rsidRPr="00BE3C62" w:rsidRDefault="004377C2" w:rsidP="00BE3C62">
            <w:pPr>
              <w:pStyle w:val="TAL"/>
              <w:rPr>
                <w:sz w:val="16"/>
              </w:rPr>
            </w:pPr>
            <w:r w:rsidRPr="00BE3C62">
              <w:rPr>
                <w:sz w:val="16"/>
              </w:rPr>
              <w:t>C4-214478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F5F57" w14:textId="77777777" w:rsidR="004377C2" w:rsidRPr="00BE3C62" w:rsidRDefault="004377C2" w:rsidP="00BE3C62">
            <w:pPr>
              <w:pStyle w:val="TAL"/>
              <w:rPr>
                <w:sz w:val="16"/>
              </w:rPr>
            </w:pPr>
            <w:r w:rsidRPr="00BE3C62">
              <w:rPr>
                <w:sz w:val="16"/>
              </w:rPr>
              <w:t>Correct the inconsistency between tables and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5C08"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670F"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AA794" w14:textId="77777777" w:rsidR="004377C2" w:rsidRPr="00BE3C62" w:rsidRDefault="004377C2" w:rsidP="00BE3C62">
            <w:pPr>
              <w:pStyle w:val="TAL"/>
              <w:rPr>
                <w:sz w:val="16"/>
              </w:rPr>
            </w:pPr>
            <w:r w:rsidRPr="00BE3C62">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BBFC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9F4B"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E43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F69AC"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A99B" w14:textId="77777777" w:rsidR="004377C2" w:rsidRPr="00BE3C62" w:rsidRDefault="004377C2" w:rsidP="00BE3C62">
            <w:pPr>
              <w:pStyle w:val="TAL"/>
              <w:rPr>
                <w:sz w:val="16"/>
              </w:rPr>
            </w:pPr>
            <w:r w:rsidRPr="00BE3C62">
              <w:rPr>
                <w:sz w:val="16"/>
              </w:rPr>
              <w:t>agreed</w:t>
            </w:r>
          </w:p>
        </w:tc>
      </w:tr>
      <w:tr w:rsidR="00BE3C62" w:rsidRPr="00BE3C62" w14:paraId="27241A3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2B67F" w14:textId="77777777" w:rsidR="004377C2" w:rsidRPr="00BE3C62" w:rsidRDefault="004377C2" w:rsidP="00BE3C62">
            <w:pPr>
              <w:pStyle w:val="TAL"/>
              <w:rPr>
                <w:sz w:val="16"/>
              </w:rPr>
            </w:pPr>
            <w:r w:rsidRPr="00BE3C62">
              <w:rPr>
                <w:sz w:val="16"/>
              </w:rPr>
              <w:t>C4-214479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0333" w14:textId="77777777" w:rsidR="004377C2" w:rsidRPr="00BE3C62" w:rsidRDefault="004377C2" w:rsidP="00BE3C62">
            <w:pPr>
              <w:pStyle w:val="TAL"/>
              <w:rPr>
                <w:sz w:val="16"/>
              </w:rPr>
            </w:pPr>
            <w:r w:rsidRPr="00BE3C62">
              <w:rPr>
                <w:sz w:val="16"/>
              </w:rPr>
              <w:t>Correct the inconsistency between tables and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785E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E376"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0435" w14:textId="77777777" w:rsidR="004377C2" w:rsidRPr="00BE3C62" w:rsidRDefault="004377C2" w:rsidP="00BE3C62">
            <w:pPr>
              <w:pStyle w:val="TAL"/>
              <w:rPr>
                <w:sz w:val="16"/>
              </w:rPr>
            </w:pPr>
            <w:r w:rsidRPr="00BE3C62">
              <w:rPr>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0CA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C46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C6E4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5E9B"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49F5" w14:textId="77777777" w:rsidR="004377C2" w:rsidRPr="00BE3C62" w:rsidRDefault="004377C2" w:rsidP="00BE3C62">
            <w:pPr>
              <w:pStyle w:val="TAL"/>
              <w:rPr>
                <w:sz w:val="16"/>
              </w:rPr>
            </w:pPr>
            <w:r w:rsidRPr="00BE3C62">
              <w:rPr>
                <w:sz w:val="16"/>
              </w:rPr>
              <w:t>agreed</w:t>
            </w:r>
          </w:p>
        </w:tc>
      </w:tr>
      <w:tr w:rsidR="00BE3C62" w:rsidRPr="00BE3C62" w14:paraId="0EEAC80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D89A4" w14:textId="77777777" w:rsidR="004377C2" w:rsidRPr="00BE3C62" w:rsidRDefault="004377C2" w:rsidP="00BE3C62">
            <w:pPr>
              <w:pStyle w:val="TAL"/>
              <w:rPr>
                <w:sz w:val="16"/>
              </w:rPr>
            </w:pPr>
            <w:r w:rsidRPr="00BE3C62">
              <w:rPr>
                <w:sz w:val="16"/>
              </w:rPr>
              <w:t>C4-214762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2921" w14:textId="77777777" w:rsidR="004377C2" w:rsidRPr="00BE3C62" w:rsidRDefault="004377C2" w:rsidP="00BE3C62">
            <w:pPr>
              <w:pStyle w:val="TAL"/>
              <w:rPr>
                <w:sz w:val="16"/>
              </w:rPr>
            </w:pPr>
            <w:r w:rsidRPr="00BE3C62">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49495"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D773"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F68C" w14:textId="77777777" w:rsidR="004377C2" w:rsidRPr="00BE3C62" w:rsidRDefault="004377C2" w:rsidP="00BE3C62">
            <w:pPr>
              <w:pStyle w:val="TAL"/>
              <w:rPr>
                <w:sz w:val="16"/>
              </w:rPr>
            </w:pPr>
            <w:r w:rsidRPr="00BE3C62">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334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D92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80DB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210F9"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F9D9" w14:textId="77777777" w:rsidR="004377C2" w:rsidRPr="00BE3C62" w:rsidRDefault="004377C2" w:rsidP="00BE3C62">
            <w:pPr>
              <w:pStyle w:val="TAL"/>
              <w:rPr>
                <w:sz w:val="16"/>
              </w:rPr>
            </w:pPr>
            <w:r w:rsidRPr="00BE3C62">
              <w:rPr>
                <w:sz w:val="16"/>
              </w:rPr>
              <w:t>agreed</w:t>
            </w:r>
          </w:p>
        </w:tc>
      </w:tr>
      <w:tr w:rsidR="00BE3C62" w:rsidRPr="00BE3C62" w14:paraId="1CAD89D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B333" w14:textId="77777777" w:rsidR="004377C2" w:rsidRPr="00BE3C62" w:rsidRDefault="004377C2" w:rsidP="00BE3C62">
            <w:pPr>
              <w:pStyle w:val="TAL"/>
              <w:rPr>
                <w:sz w:val="16"/>
              </w:rPr>
            </w:pPr>
            <w:r w:rsidRPr="00BE3C62">
              <w:rPr>
                <w:sz w:val="16"/>
              </w:rPr>
              <w:t>C4-214784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9DDE" w14:textId="77777777" w:rsidR="004377C2" w:rsidRPr="00BE3C62" w:rsidRDefault="004377C2" w:rsidP="00BE3C62">
            <w:pPr>
              <w:pStyle w:val="TAL"/>
              <w:rPr>
                <w:sz w:val="16"/>
              </w:rPr>
            </w:pPr>
            <w:r w:rsidRPr="00BE3C62">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12E88"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2EC00"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989C" w14:textId="77777777" w:rsidR="004377C2" w:rsidRPr="00BE3C62" w:rsidRDefault="004377C2" w:rsidP="00BE3C62">
            <w:pPr>
              <w:pStyle w:val="TAL"/>
              <w:rPr>
                <w:sz w:val="16"/>
              </w:rPr>
            </w:pPr>
            <w:r w:rsidRPr="00BE3C62">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F85F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43BA2"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0B84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44F5"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1C75" w14:textId="77777777" w:rsidR="004377C2" w:rsidRPr="00BE3C62" w:rsidRDefault="004377C2" w:rsidP="00BE3C62">
            <w:pPr>
              <w:pStyle w:val="TAL"/>
              <w:rPr>
                <w:sz w:val="16"/>
              </w:rPr>
            </w:pPr>
            <w:r w:rsidRPr="00BE3C62">
              <w:rPr>
                <w:sz w:val="16"/>
              </w:rPr>
              <w:t>agreed</w:t>
            </w:r>
          </w:p>
        </w:tc>
      </w:tr>
      <w:tr w:rsidR="00BE3C62" w:rsidRPr="00BE3C62" w14:paraId="791E366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1F66" w14:textId="77777777" w:rsidR="004377C2" w:rsidRPr="00BE3C62" w:rsidRDefault="004377C2" w:rsidP="00BE3C62">
            <w:pPr>
              <w:pStyle w:val="TAL"/>
              <w:rPr>
                <w:sz w:val="16"/>
              </w:rPr>
            </w:pPr>
            <w:r w:rsidRPr="00BE3C62">
              <w:rPr>
                <w:sz w:val="16"/>
              </w:rPr>
              <w:t>C4-214815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7688"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F728"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7268"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AE15" w14:textId="77777777" w:rsidR="004377C2" w:rsidRPr="00BE3C62" w:rsidRDefault="004377C2" w:rsidP="00BE3C62">
            <w:pPr>
              <w:pStyle w:val="TAL"/>
              <w:rPr>
                <w:sz w:val="16"/>
              </w:rPr>
            </w:pPr>
            <w:r w:rsidRPr="00BE3C62">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8659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7B50"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8DC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9303"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A8C4" w14:textId="77777777" w:rsidR="004377C2" w:rsidRPr="00BE3C62" w:rsidRDefault="004377C2" w:rsidP="00BE3C62">
            <w:pPr>
              <w:pStyle w:val="TAL"/>
              <w:rPr>
                <w:sz w:val="16"/>
              </w:rPr>
            </w:pPr>
            <w:r w:rsidRPr="00BE3C62">
              <w:rPr>
                <w:sz w:val="16"/>
              </w:rPr>
              <w:t>revised</w:t>
            </w:r>
          </w:p>
        </w:tc>
      </w:tr>
      <w:tr w:rsidR="00BE3C62" w:rsidRPr="00BE3C62" w14:paraId="745CBFF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E709" w14:textId="77777777" w:rsidR="004377C2" w:rsidRPr="00BE3C62" w:rsidRDefault="004377C2" w:rsidP="00BE3C62">
            <w:pPr>
              <w:pStyle w:val="TAL"/>
              <w:rPr>
                <w:sz w:val="16"/>
              </w:rPr>
            </w:pPr>
            <w:r w:rsidRPr="00BE3C62">
              <w:rPr>
                <w:sz w:val="16"/>
              </w:rPr>
              <w:t>C4-214858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0109"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19C06"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5F48"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3237A" w14:textId="77777777" w:rsidR="004377C2" w:rsidRPr="00BE3C62" w:rsidRDefault="004377C2" w:rsidP="00BE3C62">
            <w:pPr>
              <w:pStyle w:val="TAL"/>
              <w:rPr>
                <w:sz w:val="16"/>
              </w:rPr>
            </w:pPr>
            <w:r w:rsidRPr="00BE3C62">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BC63"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FD3A"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7D0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03389"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0A79" w14:textId="77777777" w:rsidR="004377C2" w:rsidRPr="00BE3C62" w:rsidRDefault="004377C2" w:rsidP="00BE3C62">
            <w:pPr>
              <w:pStyle w:val="TAL"/>
              <w:rPr>
                <w:sz w:val="16"/>
              </w:rPr>
            </w:pPr>
            <w:r w:rsidRPr="00BE3C62">
              <w:rPr>
                <w:sz w:val="16"/>
              </w:rPr>
              <w:t>agreed</w:t>
            </w:r>
          </w:p>
        </w:tc>
      </w:tr>
      <w:tr w:rsidR="00BE3C62" w:rsidRPr="00BE3C62" w14:paraId="1C4903F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31E3" w14:textId="77777777" w:rsidR="004377C2" w:rsidRPr="00BE3C62" w:rsidRDefault="004377C2" w:rsidP="00BE3C62">
            <w:pPr>
              <w:pStyle w:val="TAL"/>
              <w:rPr>
                <w:sz w:val="16"/>
              </w:rPr>
            </w:pPr>
            <w:r w:rsidRPr="00BE3C62">
              <w:rPr>
                <w:sz w:val="16"/>
              </w:rPr>
              <w:t>C4-214816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8C22"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FD6CE"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09099"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2FC6" w14:textId="77777777" w:rsidR="004377C2" w:rsidRPr="00BE3C62" w:rsidRDefault="004377C2" w:rsidP="00BE3C62">
            <w:pPr>
              <w:pStyle w:val="TAL"/>
              <w:rPr>
                <w:sz w:val="16"/>
              </w:rPr>
            </w:pPr>
            <w:r w:rsidRPr="00BE3C62">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91E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1B2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E29B"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4CCB"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E496" w14:textId="77777777" w:rsidR="004377C2" w:rsidRPr="00BE3C62" w:rsidRDefault="004377C2" w:rsidP="00BE3C62">
            <w:pPr>
              <w:pStyle w:val="TAL"/>
              <w:rPr>
                <w:sz w:val="16"/>
              </w:rPr>
            </w:pPr>
            <w:r w:rsidRPr="00BE3C62">
              <w:rPr>
                <w:sz w:val="16"/>
              </w:rPr>
              <w:t>revised</w:t>
            </w:r>
          </w:p>
        </w:tc>
      </w:tr>
      <w:tr w:rsidR="00BE3C62" w:rsidRPr="00BE3C62" w14:paraId="6ADC57C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AF546" w14:textId="77777777" w:rsidR="004377C2" w:rsidRPr="00BE3C62" w:rsidRDefault="004377C2" w:rsidP="00BE3C62">
            <w:pPr>
              <w:pStyle w:val="TAL"/>
              <w:rPr>
                <w:sz w:val="16"/>
              </w:rPr>
            </w:pPr>
            <w:r w:rsidRPr="00BE3C62">
              <w:rPr>
                <w:sz w:val="16"/>
              </w:rPr>
              <w:t>C4-214859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5BA3" w14:textId="77777777" w:rsidR="004377C2" w:rsidRPr="00BE3C62" w:rsidRDefault="004377C2" w:rsidP="00BE3C62">
            <w:pPr>
              <w:pStyle w:val="TAL"/>
              <w:rPr>
                <w:sz w:val="16"/>
              </w:rPr>
            </w:pPr>
            <w:r w:rsidRPr="00BE3C62">
              <w:rPr>
                <w:sz w:val="16"/>
              </w:rPr>
              <w:t>SharedDataId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87AEC" w14:textId="77777777" w:rsidR="004377C2" w:rsidRPr="00BE3C62" w:rsidRDefault="004377C2" w:rsidP="00BE3C62">
            <w:pPr>
              <w:pStyle w:val="TAL"/>
              <w:rPr>
                <w:sz w:val="16"/>
              </w:rPr>
            </w:pPr>
            <w:r w:rsidRPr="00BE3C62">
              <w:rPr>
                <w:sz w:val="16"/>
              </w:rPr>
              <w:t>Hewlett-Packard Enterprise,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6921" w14:textId="77777777" w:rsidR="004377C2" w:rsidRPr="00BE3C62" w:rsidRDefault="004377C2" w:rsidP="00BE3C62">
            <w:pPr>
              <w:pStyle w:val="TAL"/>
              <w:rPr>
                <w:sz w:val="16"/>
              </w:rPr>
            </w:pPr>
            <w:r w:rsidRPr="00BE3C62">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DF613" w14:textId="77777777" w:rsidR="004377C2" w:rsidRPr="00BE3C62" w:rsidRDefault="004377C2" w:rsidP="00BE3C62">
            <w:pPr>
              <w:pStyle w:val="TAL"/>
              <w:rPr>
                <w:sz w:val="16"/>
              </w:rPr>
            </w:pPr>
            <w:r w:rsidRPr="00BE3C62">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FDA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01BA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7DF0"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1B9B"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DE4B8" w14:textId="77777777" w:rsidR="004377C2" w:rsidRPr="00BE3C62" w:rsidRDefault="004377C2" w:rsidP="00BE3C62">
            <w:pPr>
              <w:pStyle w:val="TAL"/>
              <w:rPr>
                <w:sz w:val="16"/>
              </w:rPr>
            </w:pPr>
            <w:r w:rsidRPr="00BE3C62">
              <w:rPr>
                <w:sz w:val="16"/>
              </w:rPr>
              <w:t>agreed</w:t>
            </w:r>
          </w:p>
        </w:tc>
      </w:tr>
      <w:tr w:rsidR="00BE3C62" w:rsidRPr="00BE3C62" w14:paraId="3722485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A36A" w14:textId="77777777" w:rsidR="004377C2" w:rsidRPr="00BE3C62" w:rsidRDefault="004377C2" w:rsidP="00BE3C62">
            <w:pPr>
              <w:pStyle w:val="TAL"/>
              <w:rPr>
                <w:sz w:val="16"/>
              </w:rPr>
            </w:pPr>
            <w:r w:rsidRPr="00BE3C62">
              <w:rPr>
                <w:sz w:val="16"/>
              </w:rPr>
              <w:t>C4-214344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EFC0"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6753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7801" w14:textId="77777777" w:rsidR="004377C2" w:rsidRPr="00BE3C62" w:rsidRDefault="004377C2" w:rsidP="00BE3C62">
            <w:pPr>
              <w:pStyle w:val="TAL"/>
              <w:rPr>
                <w:sz w:val="16"/>
              </w:rPr>
            </w:pPr>
            <w:r w:rsidRPr="00BE3C62">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7AAF" w14:textId="77777777" w:rsidR="004377C2" w:rsidRPr="00BE3C62" w:rsidRDefault="004377C2" w:rsidP="00BE3C62">
            <w:pPr>
              <w:pStyle w:val="TAL"/>
              <w:rPr>
                <w:sz w:val="16"/>
              </w:rPr>
            </w:pPr>
            <w:r w:rsidRPr="00BE3C62">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478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78C8" w14:textId="77777777" w:rsidR="004377C2" w:rsidRPr="00BE3C62" w:rsidRDefault="004377C2" w:rsidP="00BE3C62">
            <w:pPr>
              <w:pStyle w:val="TAL"/>
              <w:rPr>
                <w:sz w:val="16"/>
              </w:rPr>
            </w:pPr>
            <w:r w:rsidRPr="00BE3C62">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64B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05C5"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1415" w14:textId="77777777" w:rsidR="004377C2" w:rsidRPr="00BE3C62" w:rsidRDefault="004377C2" w:rsidP="00BE3C62">
            <w:pPr>
              <w:pStyle w:val="TAL"/>
              <w:rPr>
                <w:sz w:val="16"/>
              </w:rPr>
            </w:pPr>
            <w:r w:rsidRPr="00BE3C62">
              <w:rPr>
                <w:sz w:val="16"/>
              </w:rPr>
              <w:t>revised</w:t>
            </w:r>
          </w:p>
        </w:tc>
      </w:tr>
      <w:tr w:rsidR="00BE3C62" w:rsidRPr="00BE3C62" w14:paraId="2BEAE15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DFBDC" w14:textId="77777777" w:rsidR="004377C2" w:rsidRPr="00BE3C62" w:rsidRDefault="004377C2" w:rsidP="00BE3C62">
            <w:pPr>
              <w:pStyle w:val="TAL"/>
              <w:rPr>
                <w:sz w:val="16"/>
              </w:rPr>
            </w:pPr>
            <w:r w:rsidRPr="00BE3C62">
              <w:rPr>
                <w:sz w:val="16"/>
              </w:rPr>
              <w:t>C4-214853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00FD"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6AA2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5AA8" w14:textId="77777777" w:rsidR="004377C2" w:rsidRPr="00BE3C62" w:rsidRDefault="004377C2" w:rsidP="00BE3C62">
            <w:pPr>
              <w:pStyle w:val="TAL"/>
              <w:rPr>
                <w:sz w:val="16"/>
              </w:rPr>
            </w:pPr>
            <w:r w:rsidRPr="00BE3C62">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8804" w14:textId="77777777" w:rsidR="004377C2" w:rsidRPr="00BE3C62" w:rsidRDefault="004377C2" w:rsidP="00BE3C62">
            <w:pPr>
              <w:pStyle w:val="TAL"/>
              <w:rPr>
                <w:sz w:val="16"/>
              </w:rPr>
            </w:pPr>
            <w:r w:rsidRPr="00BE3C62">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E901"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A640" w14:textId="77777777" w:rsidR="004377C2" w:rsidRPr="00BE3C62" w:rsidRDefault="004377C2" w:rsidP="00BE3C62">
            <w:pPr>
              <w:pStyle w:val="TAL"/>
              <w:rPr>
                <w:sz w:val="16"/>
              </w:rPr>
            </w:pPr>
            <w:r w:rsidRPr="00BE3C62">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CBC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712C"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7874" w14:textId="77777777" w:rsidR="004377C2" w:rsidRPr="00BE3C62" w:rsidRDefault="004377C2" w:rsidP="00BE3C62">
            <w:pPr>
              <w:pStyle w:val="TAL"/>
              <w:rPr>
                <w:sz w:val="16"/>
              </w:rPr>
            </w:pPr>
            <w:r w:rsidRPr="00BE3C62">
              <w:rPr>
                <w:sz w:val="16"/>
              </w:rPr>
              <w:t>agreed</w:t>
            </w:r>
          </w:p>
        </w:tc>
      </w:tr>
      <w:tr w:rsidR="00BE3C62" w:rsidRPr="00BE3C62" w14:paraId="734A152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2BED5" w14:textId="77777777" w:rsidR="004377C2" w:rsidRPr="00BE3C62" w:rsidRDefault="004377C2" w:rsidP="00BE3C62">
            <w:pPr>
              <w:pStyle w:val="TAL"/>
              <w:rPr>
                <w:sz w:val="16"/>
              </w:rPr>
            </w:pPr>
            <w:r w:rsidRPr="00BE3C62">
              <w:rPr>
                <w:sz w:val="16"/>
              </w:rPr>
              <w:t>C4-214345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FEC7C"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3BA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FB3F" w14:textId="77777777" w:rsidR="004377C2" w:rsidRPr="00BE3C62" w:rsidRDefault="004377C2" w:rsidP="00BE3C62">
            <w:pPr>
              <w:pStyle w:val="TAL"/>
              <w:rPr>
                <w:sz w:val="16"/>
              </w:rPr>
            </w:pPr>
            <w:r w:rsidRPr="00BE3C62">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5790" w14:textId="77777777" w:rsidR="004377C2" w:rsidRPr="00BE3C62" w:rsidRDefault="004377C2" w:rsidP="00BE3C62">
            <w:pPr>
              <w:pStyle w:val="TAL"/>
              <w:rPr>
                <w:sz w:val="16"/>
              </w:rPr>
            </w:pPr>
            <w:r w:rsidRPr="00BE3C62">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E13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7D3C5"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0FDA"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C529"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7AC1" w14:textId="77777777" w:rsidR="004377C2" w:rsidRPr="00BE3C62" w:rsidRDefault="004377C2" w:rsidP="00BE3C62">
            <w:pPr>
              <w:pStyle w:val="TAL"/>
              <w:rPr>
                <w:sz w:val="16"/>
              </w:rPr>
            </w:pPr>
            <w:r w:rsidRPr="00BE3C62">
              <w:rPr>
                <w:sz w:val="16"/>
              </w:rPr>
              <w:t>revised</w:t>
            </w:r>
          </w:p>
        </w:tc>
      </w:tr>
      <w:tr w:rsidR="00BE3C62" w:rsidRPr="00BE3C62" w14:paraId="3752D72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6218" w14:textId="77777777" w:rsidR="004377C2" w:rsidRPr="00BE3C62" w:rsidRDefault="004377C2" w:rsidP="00BE3C62">
            <w:pPr>
              <w:pStyle w:val="TAL"/>
              <w:rPr>
                <w:sz w:val="16"/>
              </w:rPr>
            </w:pPr>
            <w:r w:rsidRPr="00BE3C62">
              <w:rPr>
                <w:sz w:val="16"/>
              </w:rPr>
              <w:t>C4-214854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3193"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9BC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3202" w14:textId="77777777" w:rsidR="004377C2" w:rsidRPr="00BE3C62" w:rsidRDefault="004377C2" w:rsidP="00BE3C62">
            <w:pPr>
              <w:pStyle w:val="TAL"/>
              <w:rPr>
                <w:sz w:val="16"/>
              </w:rPr>
            </w:pPr>
            <w:r w:rsidRPr="00BE3C62">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6073" w14:textId="77777777" w:rsidR="004377C2" w:rsidRPr="00BE3C62" w:rsidRDefault="004377C2" w:rsidP="00BE3C62">
            <w:pPr>
              <w:pStyle w:val="TAL"/>
              <w:rPr>
                <w:sz w:val="16"/>
              </w:rPr>
            </w:pPr>
            <w:r w:rsidRPr="00BE3C62">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00EE"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B8C8B"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B816C"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C64D"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6F68" w14:textId="77777777" w:rsidR="004377C2" w:rsidRPr="00BE3C62" w:rsidRDefault="004377C2" w:rsidP="00BE3C62">
            <w:pPr>
              <w:pStyle w:val="TAL"/>
              <w:rPr>
                <w:sz w:val="16"/>
              </w:rPr>
            </w:pPr>
            <w:r w:rsidRPr="00BE3C62">
              <w:rPr>
                <w:sz w:val="16"/>
              </w:rPr>
              <w:t>agreed</w:t>
            </w:r>
          </w:p>
        </w:tc>
      </w:tr>
      <w:tr w:rsidR="00BE3C62" w:rsidRPr="00BE3C62" w14:paraId="552A38B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4BC01" w14:textId="77777777" w:rsidR="004377C2" w:rsidRPr="00BE3C62" w:rsidRDefault="004377C2" w:rsidP="00BE3C62">
            <w:pPr>
              <w:pStyle w:val="TAL"/>
              <w:rPr>
                <w:sz w:val="16"/>
              </w:rPr>
            </w:pPr>
            <w:r w:rsidRPr="00BE3C62">
              <w:rPr>
                <w:sz w:val="16"/>
              </w:rPr>
              <w:t>C4-214346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14C2"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184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9BC40" w14:textId="77777777" w:rsidR="004377C2" w:rsidRPr="00BE3C62" w:rsidRDefault="004377C2" w:rsidP="00BE3C62">
            <w:pPr>
              <w:pStyle w:val="TAL"/>
              <w:rPr>
                <w:sz w:val="16"/>
              </w:rPr>
            </w:pPr>
            <w:r w:rsidRPr="00BE3C62">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AB1C" w14:textId="77777777" w:rsidR="004377C2" w:rsidRPr="00BE3C62" w:rsidRDefault="004377C2" w:rsidP="00BE3C62">
            <w:pPr>
              <w:pStyle w:val="TAL"/>
              <w:rPr>
                <w:sz w:val="16"/>
              </w:rPr>
            </w:pPr>
            <w:r w:rsidRPr="00BE3C62">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0C1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B92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CB63"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7F36"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2A2F" w14:textId="77777777" w:rsidR="004377C2" w:rsidRPr="00BE3C62" w:rsidRDefault="004377C2" w:rsidP="00BE3C62">
            <w:pPr>
              <w:pStyle w:val="TAL"/>
              <w:rPr>
                <w:sz w:val="16"/>
              </w:rPr>
            </w:pPr>
            <w:r w:rsidRPr="00BE3C62">
              <w:rPr>
                <w:sz w:val="16"/>
              </w:rPr>
              <w:t>revised</w:t>
            </w:r>
          </w:p>
        </w:tc>
      </w:tr>
      <w:tr w:rsidR="00BE3C62" w:rsidRPr="00BE3C62" w14:paraId="03D7A48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D1E6" w14:textId="77777777" w:rsidR="004377C2" w:rsidRPr="00BE3C62" w:rsidRDefault="004377C2" w:rsidP="00BE3C62">
            <w:pPr>
              <w:pStyle w:val="TAL"/>
              <w:rPr>
                <w:sz w:val="16"/>
              </w:rPr>
            </w:pPr>
            <w:r w:rsidRPr="00BE3C62">
              <w:rPr>
                <w:sz w:val="16"/>
              </w:rPr>
              <w:t>C4-214855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4E93" w14:textId="77777777" w:rsidR="004377C2" w:rsidRPr="00BE3C62" w:rsidRDefault="004377C2" w:rsidP="00BE3C62">
            <w:pPr>
              <w:pStyle w:val="TAL"/>
              <w:rPr>
                <w:sz w:val="16"/>
              </w:rPr>
            </w:pPr>
            <w:r w:rsidRPr="00BE3C62">
              <w:rPr>
                <w:sz w:val="16"/>
              </w:rPr>
              <w:t>UPU Header within UPU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5E6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73B6" w14:textId="77777777" w:rsidR="004377C2" w:rsidRPr="00BE3C62" w:rsidRDefault="004377C2" w:rsidP="00BE3C62">
            <w:pPr>
              <w:pStyle w:val="TAL"/>
              <w:rPr>
                <w:sz w:val="16"/>
              </w:rPr>
            </w:pPr>
            <w:r w:rsidRPr="00BE3C62">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9C71C" w14:textId="77777777" w:rsidR="004377C2" w:rsidRPr="00BE3C62" w:rsidRDefault="004377C2" w:rsidP="00BE3C62">
            <w:pPr>
              <w:pStyle w:val="TAL"/>
              <w:rPr>
                <w:sz w:val="16"/>
              </w:rPr>
            </w:pPr>
            <w:r w:rsidRPr="00BE3C62">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86DA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F8B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C0036"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E3E5"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9E96" w14:textId="77777777" w:rsidR="004377C2" w:rsidRPr="00BE3C62" w:rsidRDefault="004377C2" w:rsidP="00BE3C62">
            <w:pPr>
              <w:pStyle w:val="TAL"/>
              <w:rPr>
                <w:sz w:val="16"/>
              </w:rPr>
            </w:pPr>
            <w:r w:rsidRPr="00BE3C62">
              <w:rPr>
                <w:sz w:val="16"/>
              </w:rPr>
              <w:t>agreed</w:t>
            </w:r>
          </w:p>
        </w:tc>
      </w:tr>
      <w:tr w:rsidR="00BE3C62" w:rsidRPr="00BE3C62" w14:paraId="06AE768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A630" w14:textId="77777777" w:rsidR="004377C2" w:rsidRPr="00BE3C62" w:rsidRDefault="004377C2" w:rsidP="00BE3C62">
            <w:pPr>
              <w:pStyle w:val="TAL"/>
              <w:rPr>
                <w:sz w:val="16"/>
              </w:rPr>
            </w:pPr>
            <w:r w:rsidRPr="00BE3C62">
              <w:rPr>
                <w:sz w:val="16"/>
              </w:rPr>
              <w:t>C4-214349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3C6D" w14:textId="77777777" w:rsidR="004377C2" w:rsidRPr="00BE3C62" w:rsidRDefault="004377C2" w:rsidP="00BE3C62">
            <w:pPr>
              <w:pStyle w:val="TAL"/>
              <w:rPr>
                <w:sz w:val="16"/>
              </w:rPr>
            </w:pPr>
            <w:r w:rsidRPr="00BE3C62">
              <w:rPr>
                <w:sz w:val="16"/>
              </w:rPr>
              <w:t>Base64 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1C4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E7B7" w14:textId="77777777" w:rsidR="004377C2" w:rsidRPr="00BE3C62" w:rsidRDefault="004377C2" w:rsidP="00BE3C62">
            <w:pPr>
              <w:pStyle w:val="TAL"/>
              <w:rPr>
                <w:sz w:val="16"/>
              </w:rPr>
            </w:pPr>
            <w:r w:rsidRPr="00BE3C62">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4C38" w14:textId="77777777" w:rsidR="004377C2" w:rsidRPr="00BE3C62" w:rsidRDefault="004377C2" w:rsidP="00BE3C62">
            <w:pPr>
              <w:pStyle w:val="TAL"/>
              <w:rPr>
                <w:sz w:val="16"/>
              </w:rPr>
            </w:pPr>
            <w:r w:rsidRPr="00BE3C62">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DA2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0EB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18EC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684"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5812" w14:textId="77777777" w:rsidR="004377C2" w:rsidRPr="00BE3C62" w:rsidRDefault="004377C2" w:rsidP="00BE3C62">
            <w:pPr>
              <w:pStyle w:val="TAL"/>
              <w:rPr>
                <w:sz w:val="16"/>
              </w:rPr>
            </w:pPr>
            <w:r w:rsidRPr="00BE3C62">
              <w:rPr>
                <w:sz w:val="16"/>
              </w:rPr>
              <w:t>agreed</w:t>
            </w:r>
          </w:p>
        </w:tc>
      </w:tr>
      <w:tr w:rsidR="00BE3C62" w:rsidRPr="00BE3C62" w14:paraId="179514A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86D5" w14:textId="77777777" w:rsidR="004377C2" w:rsidRPr="00BE3C62" w:rsidRDefault="004377C2" w:rsidP="00BE3C62">
            <w:pPr>
              <w:pStyle w:val="TAL"/>
              <w:rPr>
                <w:sz w:val="16"/>
              </w:rPr>
            </w:pPr>
            <w:r w:rsidRPr="00BE3C62">
              <w:rPr>
                <w:sz w:val="16"/>
              </w:rPr>
              <w:t>C4-214763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9442" w14:textId="77777777" w:rsidR="004377C2" w:rsidRPr="00BE3C62" w:rsidRDefault="004377C2" w:rsidP="00BE3C62">
            <w:pPr>
              <w:pStyle w:val="TAL"/>
              <w:rPr>
                <w:sz w:val="16"/>
              </w:rPr>
            </w:pPr>
            <w:r w:rsidRPr="00BE3C62">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EA3FC"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C5A0" w14:textId="77777777" w:rsidR="004377C2" w:rsidRPr="00BE3C62" w:rsidRDefault="004377C2" w:rsidP="00BE3C62">
            <w:pPr>
              <w:pStyle w:val="TAL"/>
              <w:rPr>
                <w:sz w:val="16"/>
              </w:rPr>
            </w:pPr>
            <w:r w:rsidRPr="00BE3C62">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651C" w14:textId="77777777" w:rsidR="004377C2" w:rsidRPr="00BE3C62" w:rsidRDefault="004377C2" w:rsidP="00BE3C62">
            <w:pPr>
              <w:pStyle w:val="TAL"/>
              <w:rPr>
                <w:sz w:val="16"/>
              </w:rPr>
            </w:pPr>
            <w:r w:rsidRPr="00BE3C62">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2E92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019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CCD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2CC17"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577C" w14:textId="77777777" w:rsidR="004377C2" w:rsidRPr="00BE3C62" w:rsidRDefault="004377C2" w:rsidP="00BE3C62">
            <w:pPr>
              <w:pStyle w:val="TAL"/>
              <w:rPr>
                <w:sz w:val="16"/>
              </w:rPr>
            </w:pPr>
            <w:r w:rsidRPr="00BE3C62">
              <w:rPr>
                <w:sz w:val="16"/>
              </w:rPr>
              <w:t>agreed</w:t>
            </w:r>
          </w:p>
        </w:tc>
      </w:tr>
      <w:tr w:rsidR="00BE3C62" w:rsidRPr="00BE3C62" w14:paraId="359AA7D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0883" w14:textId="77777777" w:rsidR="004377C2" w:rsidRPr="00BE3C62" w:rsidRDefault="004377C2" w:rsidP="00BE3C62">
            <w:pPr>
              <w:pStyle w:val="TAL"/>
              <w:rPr>
                <w:sz w:val="16"/>
              </w:rPr>
            </w:pPr>
            <w:r w:rsidRPr="00BE3C62">
              <w:rPr>
                <w:sz w:val="16"/>
              </w:rPr>
              <w:t>C4-214785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775C" w14:textId="77777777" w:rsidR="004377C2" w:rsidRPr="00BE3C62" w:rsidRDefault="004377C2" w:rsidP="00BE3C62">
            <w:pPr>
              <w:pStyle w:val="TAL"/>
              <w:rPr>
                <w:sz w:val="16"/>
              </w:rPr>
            </w:pPr>
            <w:r w:rsidRPr="00BE3C62">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E23B"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DB29" w14:textId="77777777" w:rsidR="004377C2" w:rsidRPr="00BE3C62" w:rsidRDefault="004377C2" w:rsidP="00BE3C62">
            <w:pPr>
              <w:pStyle w:val="TAL"/>
              <w:rPr>
                <w:sz w:val="16"/>
              </w:rPr>
            </w:pPr>
            <w:r w:rsidRPr="00BE3C62">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872AF" w14:textId="77777777" w:rsidR="004377C2" w:rsidRPr="00BE3C62" w:rsidRDefault="004377C2" w:rsidP="00BE3C62">
            <w:pPr>
              <w:pStyle w:val="TAL"/>
              <w:rPr>
                <w:sz w:val="16"/>
              </w:rPr>
            </w:pPr>
            <w:r w:rsidRPr="00BE3C62">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485A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4EF4"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C71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6F4FA"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0E2D4" w14:textId="77777777" w:rsidR="004377C2" w:rsidRPr="00BE3C62" w:rsidRDefault="004377C2" w:rsidP="00BE3C62">
            <w:pPr>
              <w:pStyle w:val="TAL"/>
              <w:rPr>
                <w:sz w:val="16"/>
              </w:rPr>
            </w:pPr>
            <w:r w:rsidRPr="00BE3C62">
              <w:rPr>
                <w:sz w:val="16"/>
              </w:rPr>
              <w:t>agreed</w:t>
            </w:r>
          </w:p>
        </w:tc>
      </w:tr>
      <w:tr w:rsidR="00BE3C62" w:rsidRPr="00BE3C62" w14:paraId="00D040F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F897" w14:textId="77777777" w:rsidR="004377C2" w:rsidRPr="00BE3C62" w:rsidRDefault="004377C2" w:rsidP="00BE3C62">
            <w:pPr>
              <w:pStyle w:val="TAL"/>
              <w:rPr>
                <w:sz w:val="16"/>
              </w:rPr>
            </w:pPr>
            <w:r w:rsidRPr="00BE3C62">
              <w:rPr>
                <w:sz w:val="16"/>
              </w:rPr>
              <w:t>C4-214802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7AA5" w14:textId="77777777" w:rsidR="004377C2" w:rsidRPr="00BE3C62" w:rsidRDefault="004377C2" w:rsidP="00BE3C62">
            <w:pPr>
              <w:pStyle w:val="TAL"/>
              <w:rPr>
                <w:sz w:val="16"/>
              </w:rPr>
            </w:pPr>
            <w:r w:rsidRPr="00BE3C62">
              <w:rPr>
                <w:sz w:val="16"/>
              </w:rPr>
              <w:t>29.509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3D1D9"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5DBA" w14:textId="77777777" w:rsidR="004377C2" w:rsidRPr="00BE3C62" w:rsidRDefault="004377C2" w:rsidP="00BE3C62">
            <w:pPr>
              <w:pStyle w:val="TAL"/>
              <w:rPr>
                <w:sz w:val="16"/>
              </w:rPr>
            </w:pPr>
            <w:r w:rsidRPr="00BE3C62">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97FE" w14:textId="77777777" w:rsidR="004377C2" w:rsidRPr="00BE3C62" w:rsidRDefault="004377C2" w:rsidP="00BE3C62">
            <w:pPr>
              <w:pStyle w:val="TAL"/>
              <w:rPr>
                <w:sz w:val="16"/>
              </w:rPr>
            </w:pPr>
            <w:r w:rsidRPr="00BE3C62">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1A29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96D3" w14:textId="77777777" w:rsidR="004377C2" w:rsidRPr="00BE3C62" w:rsidRDefault="004377C2" w:rsidP="00BE3C62">
            <w:pPr>
              <w:pStyle w:val="TAL"/>
              <w:rPr>
                <w:sz w:val="16"/>
              </w:rPr>
            </w:pPr>
            <w:r w:rsidRPr="00BE3C62">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0A0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F4FB1"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11144" w14:textId="77777777" w:rsidR="004377C2" w:rsidRPr="00BE3C62" w:rsidRDefault="004377C2" w:rsidP="00BE3C62">
            <w:pPr>
              <w:pStyle w:val="TAL"/>
              <w:rPr>
                <w:sz w:val="16"/>
              </w:rPr>
            </w:pPr>
            <w:r w:rsidRPr="00BE3C62">
              <w:rPr>
                <w:sz w:val="16"/>
              </w:rPr>
              <w:t>agreed</w:t>
            </w:r>
          </w:p>
        </w:tc>
      </w:tr>
      <w:tr w:rsidR="00BE3C62" w:rsidRPr="00BE3C62" w14:paraId="499BD8F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D0DF" w14:textId="77777777" w:rsidR="004377C2" w:rsidRPr="00BE3C62" w:rsidRDefault="004377C2" w:rsidP="00BE3C62">
            <w:pPr>
              <w:pStyle w:val="TAL"/>
              <w:rPr>
                <w:sz w:val="16"/>
              </w:rPr>
            </w:pPr>
            <w:r w:rsidRPr="00BE3C62">
              <w:rPr>
                <w:sz w:val="16"/>
              </w:rPr>
              <w:t>C4-214087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EE63D" w14:textId="77777777" w:rsidR="004377C2" w:rsidRPr="00BE3C62" w:rsidRDefault="004377C2" w:rsidP="00BE3C62">
            <w:pPr>
              <w:pStyle w:val="TAL"/>
              <w:rPr>
                <w:sz w:val="16"/>
              </w:rPr>
            </w:pPr>
            <w:r w:rsidRPr="00BE3C62">
              <w:rPr>
                <w:sz w:val="16"/>
              </w:rPr>
              <w:t>Multiple PGW FQDNs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36E5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60E3"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AC53" w14:textId="77777777" w:rsidR="004377C2" w:rsidRPr="00BE3C62" w:rsidRDefault="004377C2" w:rsidP="00BE3C62">
            <w:pPr>
              <w:pStyle w:val="TAL"/>
              <w:rPr>
                <w:sz w:val="16"/>
              </w:rPr>
            </w:pPr>
            <w:r w:rsidRPr="00BE3C62">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8A70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485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B27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25D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B1AB" w14:textId="77777777" w:rsidR="004377C2" w:rsidRPr="00BE3C62" w:rsidRDefault="004377C2" w:rsidP="00BE3C62">
            <w:pPr>
              <w:pStyle w:val="TAL"/>
              <w:rPr>
                <w:sz w:val="16"/>
              </w:rPr>
            </w:pPr>
            <w:r w:rsidRPr="00BE3C62">
              <w:rPr>
                <w:sz w:val="16"/>
              </w:rPr>
              <w:t>revised</w:t>
            </w:r>
          </w:p>
        </w:tc>
      </w:tr>
      <w:tr w:rsidR="00BE3C62" w:rsidRPr="00BE3C62" w14:paraId="797498D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7DFF" w14:textId="77777777" w:rsidR="004377C2" w:rsidRPr="00BE3C62" w:rsidRDefault="004377C2" w:rsidP="00BE3C62">
            <w:pPr>
              <w:pStyle w:val="TAL"/>
              <w:rPr>
                <w:sz w:val="16"/>
              </w:rPr>
            </w:pPr>
            <w:r w:rsidRPr="00BE3C62">
              <w:rPr>
                <w:sz w:val="16"/>
              </w:rPr>
              <w:t>C4-214719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A7C8" w14:textId="77777777" w:rsidR="004377C2" w:rsidRPr="00BE3C62" w:rsidRDefault="004377C2" w:rsidP="00BE3C62">
            <w:pPr>
              <w:pStyle w:val="TAL"/>
              <w:rPr>
                <w:sz w:val="16"/>
              </w:rPr>
            </w:pPr>
            <w:r w:rsidRPr="00BE3C62">
              <w:rPr>
                <w:sz w:val="16"/>
              </w:rPr>
              <w:t>Multiple PGW FQDNs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57F2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7FF8"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8F22E" w14:textId="77777777" w:rsidR="004377C2" w:rsidRPr="00BE3C62" w:rsidRDefault="004377C2" w:rsidP="00BE3C62">
            <w:pPr>
              <w:pStyle w:val="TAL"/>
              <w:rPr>
                <w:sz w:val="16"/>
              </w:rPr>
            </w:pPr>
            <w:r w:rsidRPr="00BE3C62">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CB8B"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5E8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278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6FD0C"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8621" w14:textId="77777777" w:rsidR="004377C2" w:rsidRPr="00BE3C62" w:rsidRDefault="004377C2" w:rsidP="00BE3C62">
            <w:pPr>
              <w:pStyle w:val="TAL"/>
              <w:rPr>
                <w:sz w:val="16"/>
              </w:rPr>
            </w:pPr>
            <w:r w:rsidRPr="00BE3C62">
              <w:rPr>
                <w:sz w:val="16"/>
              </w:rPr>
              <w:t>agreed</w:t>
            </w:r>
          </w:p>
        </w:tc>
      </w:tr>
      <w:tr w:rsidR="00BE3C62" w:rsidRPr="00BE3C62" w14:paraId="118611D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8963A" w14:textId="77777777" w:rsidR="004377C2" w:rsidRPr="00BE3C62" w:rsidRDefault="004377C2" w:rsidP="00BE3C62">
            <w:pPr>
              <w:pStyle w:val="TAL"/>
              <w:rPr>
                <w:sz w:val="16"/>
              </w:rPr>
            </w:pPr>
            <w:r w:rsidRPr="00BE3C62">
              <w:rPr>
                <w:sz w:val="16"/>
              </w:rPr>
              <w:t>C4-214088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D703" w14:textId="77777777" w:rsidR="004377C2" w:rsidRPr="00BE3C62" w:rsidRDefault="004377C2" w:rsidP="00BE3C62">
            <w:pPr>
              <w:pStyle w:val="TAL"/>
              <w:rPr>
                <w:sz w:val="16"/>
              </w:rPr>
            </w:pPr>
            <w:r w:rsidRPr="00BE3C62">
              <w:rPr>
                <w:sz w:val="16"/>
              </w:rPr>
              <w:t>Requester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3A7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15A2"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C91C" w14:textId="77777777" w:rsidR="004377C2" w:rsidRPr="00BE3C62" w:rsidRDefault="004377C2" w:rsidP="00BE3C62">
            <w:pPr>
              <w:pStyle w:val="TAL"/>
              <w:rPr>
                <w:sz w:val="16"/>
              </w:rPr>
            </w:pPr>
            <w:r w:rsidRPr="00BE3C62">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082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410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502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0F0BB"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219B" w14:textId="77777777" w:rsidR="004377C2" w:rsidRPr="00BE3C62" w:rsidRDefault="004377C2" w:rsidP="00BE3C62">
            <w:pPr>
              <w:pStyle w:val="TAL"/>
              <w:rPr>
                <w:sz w:val="16"/>
              </w:rPr>
            </w:pPr>
            <w:r w:rsidRPr="00BE3C62">
              <w:rPr>
                <w:sz w:val="16"/>
              </w:rPr>
              <w:t>postponed</w:t>
            </w:r>
          </w:p>
        </w:tc>
      </w:tr>
      <w:tr w:rsidR="00BE3C62" w:rsidRPr="00BE3C62" w14:paraId="346948C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68F50" w14:textId="77777777" w:rsidR="004377C2" w:rsidRPr="00BE3C62" w:rsidRDefault="004377C2" w:rsidP="00BE3C62">
            <w:pPr>
              <w:pStyle w:val="TAL"/>
              <w:rPr>
                <w:sz w:val="16"/>
              </w:rPr>
            </w:pPr>
            <w:r w:rsidRPr="00BE3C62">
              <w:rPr>
                <w:sz w:val="16"/>
              </w:rPr>
              <w:t>C4-214094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CAB9" w14:textId="77777777" w:rsidR="004377C2" w:rsidRPr="00BE3C62" w:rsidRDefault="004377C2" w:rsidP="00BE3C62">
            <w:pPr>
              <w:pStyle w:val="TAL"/>
              <w:rPr>
                <w:sz w:val="16"/>
              </w:rPr>
            </w:pPr>
            <w:r w:rsidRPr="00BE3C62">
              <w:rPr>
                <w:sz w:val="16"/>
              </w:rPr>
              <w:t>NSACF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132A"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2B1E"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F749" w14:textId="77777777" w:rsidR="004377C2" w:rsidRPr="00BE3C62" w:rsidRDefault="004377C2" w:rsidP="00BE3C62">
            <w:pPr>
              <w:pStyle w:val="TAL"/>
              <w:rPr>
                <w:sz w:val="16"/>
              </w:rPr>
            </w:pPr>
            <w:r w:rsidRPr="00BE3C62">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A01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1DE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D914"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8EC8"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898A" w14:textId="77777777" w:rsidR="004377C2" w:rsidRPr="00BE3C62" w:rsidRDefault="004377C2" w:rsidP="00BE3C62">
            <w:pPr>
              <w:pStyle w:val="TAL"/>
              <w:rPr>
                <w:sz w:val="16"/>
              </w:rPr>
            </w:pPr>
            <w:r w:rsidRPr="00BE3C62">
              <w:rPr>
                <w:sz w:val="16"/>
              </w:rPr>
              <w:t>revised</w:t>
            </w:r>
          </w:p>
        </w:tc>
      </w:tr>
      <w:tr w:rsidR="00BE3C62" w:rsidRPr="00BE3C62" w14:paraId="3FE4EBF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9C55F" w14:textId="77777777" w:rsidR="004377C2" w:rsidRPr="00BE3C62" w:rsidRDefault="004377C2" w:rsidP="00BE3C62">
            <w:pPr>
              <w:pStyle w:val="TAL"/>
              <w:rPr>
                <w:sz w:val="16"/>
              </w:rPr>
            </w:pPr>
            <w:r w:rsidRPr="00BE3C62">
              <w:rPr>
                <w:sz w:val="16"/>
              </w:rPr>
              <w:t>C4-214607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A780" w14:textId="77777777" w:rsidR="004377C2" w:rsidRPr="00BE3C62" w:rsidRDefault="004377C2" w:rsidP="00BE3C62">
            <w:pPr>
              <w:pStyle w:val="TAL"/>
              <w:rPr>
                <w:sz w:val="16"/>
              </w:rPr>
            </w:pPr>
            <w:r w:rsidRPr="00BE3C62">
              <w:rPr>
                <w:sz w:val="16"/>
              </w:rPr>
              <w:t>NSACF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B91D"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3852"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E70C3" w14:textId="77777777" w:rsidR="004377C2" w:rsidRPr="00BE3C62" w:rsidRDefault="004377C2" w:rsidP="00BE3C62">
            <w:pPr>
              <w:pStyle w:val="TAL"/>
              <w:rPr>
                <w:sz w:val="16"/>
              </w:rPr>
            </w:pPr>
            <w:r w:rsidRPr="00BE3C62">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D3E9"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813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E03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7186"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0FD2" w14:textId="77777777" w:rsidR="004377C2" w:rsidRPr="00BE3C62" w:rsidRDefault="004377C2" w:rsidP="00BE3C62">
            <w:pPr>
              <w:pStyle w:val="TAL"/>
              <w:rPr>
                <w:sz w:val="16"/>
              </w:rPr>
            </w:pPr>
            <w:r w:rsidRPr="00BE3C62">
              <w:rPr>
                <w:sz w:val="16"/>
              </w:rPr>
              <w:t>agreed</w:t>
            </w:r>
          </w:p>
        </w:tc>
      </w:tr>
      <w:tr w:rsidR="00BE3C62" w:rsidRPr="00BE3C62" w14:paraId="267D97C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C51BE" w14:textId="77777777" w:rsidR="004377C2" w:rsidRPr="00BE3C62" w:rsidRDefault="004377C2" w:rsidP="00BE3C62">
            <w:pPr>
              <w:pStyle w:val="TAL"/>
              <w:rPr>
                <w:sz w:val="16"/>
              </w:rPr>
            </w:pPr>
            <w:r w:rsidRPr="00BE3C62">
              <w:rPr>
                <w:sz w:val="16"/>
              </w:rPr>
              <w:t>C4-214095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8D405" w14:textId="77777777" w:rsidR="004377C2" w:rsidRPr="00BE3C62" w:rsidRDefault="004377C2" w:rsidP="00BE3C62">
            <w:pPr>
              <w:pStyle w:val="TAL"/>
              <w:rPr>
                <w:sz w:val="16"/>
              </w:rPr>
            </w:pPr>
            <w:r w:rsidRPr="00BE3C62">
              <w:rPr>
                <w:sz w:val="16"/>
              </w:rPr>
              <w:t>NSACF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A902A"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99EFC"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E99C" w14:textId="77777777" w:rsidR="004377C2" w:rsidRPr="00BE3C62" w:rsidRDefault="004377C2" w:rsidP="00BE3C62">
            <w:pPr>
              <w:pStyle w:val="TAL"/>
              <w:rPr>
                <w:sz w:val="16"/>
              </w:rPr>
            </w:pPr>
            <w:r w:rsidRPr="00BE3C62">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EB2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023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DEC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78097"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E3D7" w14:textId="77777777" w:rsidR="004377C2" w:rsidRPr="00BE3C62" w:rsidRDefault="004377C2" w:rsidP="00BE3C62">
            <w:pPr>
              <w:pStyle w:val="TAL"/>
              <w:rPr>
                <w:sz w:val="16"/>
              </w:rPr>
            </w:pPr>
            <w:r w:rsidRPr="00BE3C62">
              <w:rPr>
                <w:sz w:val="16"/>
              </w:rPr>
              <w:t>revised</w:t>
            </w:r>
          </w:p>
        </w:tc>
      </w:tr>
      <w:tr w:rsidR="00BE3C62" w:rsidRPr="00BE3C62" w14:paraId="4E56405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A3FB" w14:textId="77777777" w:rsidR="004377C2" w:rsidRPr="00BE3C62" w:rsidRDefault="004377C2" w:rsidP="00BE3C62">
            <w:pPr>
              <w:pStyle w:val="TAL"/>
              <w:rPr>
                <w:sz w:val="16"/>
              </w:rPr>
            </w:pPr>
            <w:r w:rsidRPr="00BE3C62">
              <w:rPr>
                <w:sz w:val="16"/>
              </w:rPr>
              <w:t>C4-214608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3A33B" w14:textId="77777777" w:rsidR="004377C2" w:rsidRPr="00BE3C62" w:rsidRDefault="004377C2" w:rsidP="00BE3C62">
            <w:pPr>
              <w:pStyle w:val="TAL"/>
              <w:rPr>
                <w:sz w:val="16"/>
              </w:rPr>
            </w:pPr>
            <w:r w:rsidRPr="00BE3C62">
              <w:rPr>
                <w:sz w:val="16"/>
              </w:rPr>
              <w:t>NSACF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0079"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0D7A"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F456" w14:textId="77777777" w:rsidR="004377C2" w:rsidRPr="00BE3C62" w:rsidRDefault="004377C2" w:rsidP="00BE3C62">
            <w:pPr>
              <w:pStyle w:val="TAL"/>
              <w:rPr>
                <w:sz w:val="16"/>
              </w:rPr>
            </w:pPr>
            <w:r w:rsidRPr="00BE3C62">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5A2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C03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A399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762C"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5518D" w14:textId="77777777" w:rsidR="004377C2" w:rsidRPr="00BE3C62" w:rsidRDefault="004377C2" w:rsidP="00BE3C62">
            <w:pPr>
              <w:pStyle w:val="TAL"/>
              <w:rPr>
                <w:sz w:val="16"/>
              </w:rPr>
            </w:pPr>
            <w:r w:rsidRPr="00BE3C62">
              <w:rPr>
                <w:sz w:val="16"/>
              </w:rPr>
              <w:t>agreed</w:t>
            </w:r>
          </w:p>
        </w:tc>
      </w:tr>
      <w:tr w:rsidR="00BE3C62" w:rsidRPr="00BE3C62" w14:paraId="4D99338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8407" w14:textId="77777777" w:rsidR="004377C2" w:rsidRPr="00BE3C62" w:rsidRDefault="004377C2" w:rsidP="00BE3C62">
            <w:pPr>
              <w:pStyle w:val="TAL"/>
              <w:rPr>
                <w:sz w:val="16"/>
              </w:rPr>
            </w:pPr>
            <w:r w:rsidRPr="00BE3C62">
              <w:rPr>
                <w:sz w:val="16"/>
              </w:rPr>
              <w:t>C4-214101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D762" w14:textId="77777777" w:rsidR="004377C2" w:rsidRPr="00BE3C62" w:rsidRDefault="004377C2" w:rsidP="00BE3C62">
            <w:pPr>
              <w:pStyle w:val="TAL"/>
              <w:rPr>
                <w:sz w:val="16"/>
              </w:rPr>
            </w:pPr>
            <w:r w:rsidRPr="00BE3C62">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B873"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D232"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8767" w14:textId="77777777" w:rsidR="004377C2" w:rsidRPr="00BE3C62" w:rsidRDefault="004377C2" w:rsidP="00BE3C62">
            <w:pPr>
              <w:pStyle w:val="TAL"/>
              <w:rPr>
                <w:sz w:val="16"/>
              </w:rPr>
            </w:pPr>
            <w:r w:rsidRPr="00BE3C62">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5FF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A57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BF5A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5086"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CE426" w14:textId="77777777" w:rsidR="004377C2" w:rsidRPr="00BE3C62" w:rsidRDefault="004377C2" w:rsidP="00BE3C62">
            <w:pPr>
              <w:pStyle w:val="TAL"/>
              <w:rPr>
                <w:sz w:val="16"/>
              </w:rPr>
            </w:pPr>
            <w:r w:rsidRPr="00BE3C62">
              <w:rPr>
                <w:sz w:val="16"/>
              </w:rPr>
              <w:t>revised</w:t>
            </w:r>
          </w:p>
        </w:tc>
      </w:tr>
      <w:tr w:rsidR="00BE3C62" w:rsidRPr="00BE3C62" w14:paraId="17B73D5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9FACA" w14:textId="77777777" w:rsidR="004377C2" w:rsidRPr="00BE3C62" w:rsidRDefault="004377C2" w:rsidP="00BE3C62">
            <w:pPr>
              <w:pStyle w:val="TAL"/>
              <w:rPr>
                <w:sz w:val="16"/>
              </w:rPr>
            </w:pPr>
            <w:r w:rsidRPr="00BE3C62">
              <w:rPr>
                <w:sz w:val="16"/>
              </w:rPr>
              <w:t>C4-214612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D4D3" w14:textId="77777777" w:rsidR="004377C2" w:rsidRPr="00BE3C62" w:rsidRDefault="004377C2" w:rsidP="00BE3C62">
            <w:pPr>
              <w:pStyle w:val="TAL"/>
              <w:rPr>
                <w:sz w:val="16"/>
              </w:rPr>
            </w:pPr>
            <w:r w:rsidRPr="00BE3C62">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7A65"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4311"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BCDE" w14:textId="77777777" w:rsidR="004377C2" w:rsidRPr="00BE3C62" w:rsidRDefault="004377C2" w:rsidP="00BE3C62">
            <w:pPr>
              <w:pStyle w:val="TAL"/>
              <w:rPr>
                <w:sz w:val="16"/>
              </w:rPr>
            </w:pPr>
            <w:r w:rsidRPr="00BE3C62">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E546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153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36C46" w14:textId="77777777" w:rsidR="004377C2" w:rsidRPr="00BE3C62" w:rsidRDefault="004377C2" w:rsidP="00BE3C62">
            <w:pPr>
              <w:pStyle w:val="TAL"/>
              <w:rPr>
                <w:sz w:val="16"/>
              </w:rPr>
            </w:pPr>
            <w:r w:rsidRPr="00BE3C62">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8C3A"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5BE5" w14:textId="77777777" w:rsidR="004377C2" w:rsidRPr="00BE3C62" w:rsidRDefault="004377C2" w:rsidP="00BE3C62">
            <w:pPr>
              <w:pStyle w:val="TAL"/>
              <w:rPr>
                <w:sz w:val="16"/>
              </w:rPr>
            </w:pPr>
            <w:r w:rsidRPr="00BE3C62">
              <w:rPr>
                <w:sz w:val="16"/>
              </w:rPr>
              <w:t>agreed</w:t>
            </w:r>
          </w:p>
        </w:tc>
      </w:tr>
      <w:tr w:rsidR="00BE3C62" w:rsidRPr="00BE3C62" w14:paraId="2AA62E6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90E3" w14:textId="77777777" w:rsidR="004377C2" w:rsidRPr="00BE3C62" w:rsidRDefault="004377C2" w:rsidP="00BE3C62">
            <w:pPr>
              <w:pStyle w:val="TAL"/>
              <w:rPr>
                <w:sz w:val="16"/>
              </w:rPr>
            </w:pPr>
            <w:r w:rsidRPr="00BE3C62">
              <w:rPr>
                <w:sz w:val="16"/>
              </w:rPr>
              <w:t>C4-214104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3859" w14:textId="77777777" w:rsidR="004377C2" w:rsidRPr="00BE3C62" w:rsidRDefault="004377C2" w:rsidP="00BE3C62">
            <w:pPr>
              <w:pStyle w:val="TAL"/>
              <w:rPr>
                <w:sz w:val="16"/>
              </w:rPr>
            </w:pPr>
            <w:r w:rsidRPr="00BE3C62">
              <w:rPr>
                <w:sz w:val="16"/>
              </w:rPr>
              <w:t>NSACF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D66C1"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BCB56"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7830" w14:textId="77777777" w:rsidR="004377C2" w:rsidRPr="00BE3C62" w:rsidRDefault="004377C2" w:rsidP="00BE3C62">
            <w:pPr>
              <w:pStyle w:val="TAL"/>
              <w:rPr>
                <w:sz w:val="16"/>
              </w:rPr>
            </w:pPr>
            <w:r w:rsidRPr="00BE3C62">
              <w:rPr>
                <w:sz w:val="16"/>
              </w:rPr>
              <w:t>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8A0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F80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C57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4FA7"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A950" w14:textId="77777777" w:rsidR="004377C2" w:rsidRPr="00BE3C62" w:rsidRDefault="004377C2" w:rsidP="00BE3C62">
            <w:pPr>
              <w:pStyle w:val="TAL"/>
              <w:rPr>
                <w:sz w:val="16"/>
              </w:rPr>
            </w:pPr>
            <w:r w:rsidRPr="00BE3C62">
              <w:rPr>
                <w:sz w:val="16"/>
              </w:rPr>
              <w:t>revised</w:t>
            </w:r>
          </w:p>
        </w:tc>
      </w:tr>
      <w:tr w:rsidR="00BE3C62" w:rsidRPr="00BE3C62" w14:paraId="7C1DC3E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75DE" w14:textId="77777777" w:rsidR="004377C2" w:rsidRPr="00BE3C62" w:rsidRDefault="004377C2" w:rsidP="00BE3C62">
            <w:pPr>
              <w:pStyle w:val="TAL"/>
              <w:rPr>
                <w:sz w:val="16"/>
              </w:rPr>
            </w:pPr>
            <w:r w:rsidRPr="00BE3C62">
              <w:rPr>
                <w:sz w:val="16"/>
              </w:rPr>
              <w:t>C4-214591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ABED" w14:textId="77777777" w:rsidR="004377C2" w:rsidRPr="00BE3C62" w:rsidRDefault="004377C2" w:rsidP="00BE3C62">
            <w:pPr>
              <w:pStyle w:val="TAL"/>
              <w:rPr>
                <w:sz w:val="16"/>
              </w:rPr>
            </w:pPr>
            <w:r w:rsidRPr="00BE3C62">
              <w:rPr>
                <w:sz w:val="16"/>
              </w:rPr>
              <w:t>NSACF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57A9D"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B8DE"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A02C6" w14:textId="77777777" w:rsidR="004377C2" w:rsidRPr="00BE3C62" w:rsidRDefault="004377C2" w:rsidP="00BE3C62">
            <w:pPr>
              <w:pStyle w:val="TAL"/>
              <w:rPr>
                <w:sz w:val="16"/>
              </w:rPr>
            </w:pPr>
            <w:r w:rsidRPr="00BE3C62">
              <w:rPr>
                <w:sz w:val="16"/>
              </w:rPr>
              <w:t>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55E0"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0341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B154C"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CE43"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1CF63" w14:textId="77777777" w:rsidR="004377C2" w:rsidRPr="00BE3C62" w:rsidRDefault="004377C2" w:rsidP="00BE3C62">
            <w:pPr>
              <w:pStyle w:val="TAL"/>
              <w:rPr>
                <w:sz w:val="16"/>
              </w:rPr>
            </w:pPr>
            <w:r w:rsidRPr="00BE3C62">
              <w:rPr>
                <w:sz w:val="16"/>
              </w:rPr>
              <w:t>agreed</w:t>
            </w:r>
          </w:p>
        </w:tc>
      </w:tr>
      <w:tr w:rsidR="00BE3C62" w:rsidRPr="00BE3C62" w14:paraId="63D2BF5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7FCB" w14:textId="77777777" w:rsidR="004377C2" w:rsidRPr="00BE3C62" w:rsidRDefault="004377C2" w:rsidP="00BE3C62">
            <w:pPr>
              <w:pStyle w:val="TAL"/>
              <w:rPr>
                <w:sz w:val="16"/>
              </w:rPr>
            </w:pPr>
            <w:r w:rsidRPr="00BE3C62">
              <w:rPr>
                <w:sz w:val="16"/>
              </w:rPr>
              <w:t>C4-214112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4BD1" w14:textId="77777777" w:rsidR="004377C2" w:rsidRPr="00BE3C62" w:rsidRDefault="004377C2" w:rsidP="00BE3C62">
            <w:pPr>
              <w:pStyle w:val="TAL"/>
              <w:rPr>
                <w:sz w:val="16"/>
              </w:rPr>
            </w:pPr>
            <w:r w:rsidRPr="00BE3C62">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245D3"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92A2"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28AB" w14:textId="77777777" w:rsidR="004377C2" w:rsidRPr="00BE3C62" w:rsidRDefault="004377C2" w:rsidP="00BE3C62">
            <w:pPr>
              <w:pStyle w:val="TAL"/>
              <w:rPr>
                <w:sz w:val="16"/>
              </w:rPr>
            </w:pPr>
            <w:r w:rsidRPr="00BE3C62">
              <w:rPr>
                <w:sz w:val="16"/>
              </w:rPr>
              <w:t>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FD7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93CC"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E39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A93E"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6865" w14:textId="77777777" w:rsidR="004377C2" w:rsidRPr="00BE3C62" w:rsidRDefault="004377C2" w:rsidP="00BE3C62">
            <w:pPr>
              <w:pStyle w:val="TAL"/>
              <w:rPr>
                <w:sz w:val="16"/>
              </w:rPr>
            </w:pPr>
            <w:r w:rsidRPr="00BE3C62">
              <w:rPr>
                <w:sz w:val="16"/>
              </w:rPr>
              <w:t>postponed</w:t>
            </w:r>
          </w:p>
        </w:tc>
      </w:tr>
      <w:tr w:rsidR="00BE3C62" w:rsidRPr="00BE3C62" w14:paraId="2D8C78A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41001" w14:textId="77777777" w:rsidR="004377C2" w:rsidRPr="00BE3C62" w:rsidRDefault="004377C2" w:rsidP="00BE3C62">
            <w:pPr>
              <w:pStyle w:val="TAL"/>
              <w:rPr>
                <w:sz w:val="16"/>
              </w:rPr>
            </w:pPr>
            <w:r w:rsidRPr="00BE3C62">
              <w:rPr>
                <w:sz w:val="16"/>
              </w:rPr>
              <w:t>C4-214113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6B933" w14:textId="77777777" w:rsidR="004377C2" w:rsidRPr="00BE3C62" w:rsidRDefault="004377C2" w:rsidP="00BE3C62">
            <w:pPr>
              <w:pStyle w:val="TAL"/>
              <w:rPr>
                <w:sz w:val="16"/>
              </w:rPr>
            </w:pPr>
            <w:r w:rsidRPr="00BE3C62">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B443"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6D45"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BE85" w14:textId="77777777" w:rsidR="004377C2" w:rsidRPr="00BE3C62" w:rsidRDefault="004377C2" w:rsidP="00BE3C62">
            <w:pPr>
              <w:pStyle w:val="TAL"/>
              <w:rPr>
                <w:sz w:val="16"/>
              </w:rPr>
            </w:pPr>
            <w:r w:rsidRPr="00BE3C62">
              <w:rPr>
                <w:sz w:val="16"/>
              </w:rPr>
              <w:t>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AE9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37CA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CE63"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7CE4"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EF0E6" w14:textId="77777777" w:rsidR="004377C2" w:rsidRPr="00BE3C62" w:rsidRDefault="004377C2" w:rsidP="00BE3C62">
            <w:pPr>
              <w:pStyle w:val="TAL"/>
              <w:rPr>
                <w:sz w:val="16"/>
              </w:rPr>
            </w:pPr>
            <w:r w:rsidRPr="00BE3C62">
              <w:rPr>
                <w:sz w:val="16"/>
              </w:rPr>
              <w:t>postponed</w:t>
            </w:r>
          </w:p>
        </w:tc>
      </w:tr>
      <w:tr w:rsidR="00BE3C62" w:rsidRPr="00BE3C62" w14:paraId="0D8974C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8080" w14:textId="77777777" w:rsidR="004377C2" w:rsidRPr="00BE3C62" w:rsidRDefault="004377C2" w:rsidP="00BE3C62">
            <w:pPr>
              <w:pStyle w:val="TAL"/>
              <w:rPr>
                <w:sz w:val="16"/>
              </w:rPr>
            </w:pPr>
            <w:r w:rsidRPr="00BE3C62">
              <w:rPr>
                <w:sz w:val="16"/>
              </w:rPr>
              <w:t>C4-214125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A50F7" w14:textId="77777777" w:rsidR="004377C2" w:rsidRPr="00BE3C62" w:rsidRDefault="004377C2" w:rsidP="00BE3C62">
            <w:pPr>
              <w:pStyle w:val="TAL"/>
              <w:rPr>
                <w:sz w:val="16"/>
              </w:rPr>
            </w:pPr>
            <w:r w:rsidRPr="00BE3C62">
              <w:rPr>
                <w:sz w:val="16"/>
              </w:rPr>
              <w:t>Local NEF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02D9" w14:textId="77777777" w:rsidR="004377C2" w:rsidRPr="00BE3C62" w:rsidRDefault="004377C2" w:rsidP="00BE3C62">
            <w:pPr>
              <w:pStyle w:val="TAL"/>
              <w:rPr>
                <w:sz w:val="16"/>
                <w:lang w:val="fi-FI"/>
              </w:rPr>
            </w:pPr>
            <w:r w:rsidRPr="00BE3C62">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3299"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CE369" w14:textId="77777777" w:rsidR="004377C2" w:rsidRPr="00BE3C62" w:rsidRDefault="004377C2" w:rsidP="00BE3C62">
            <w:pPr>
              <w:pStyle w:val="TAL"/>
              <w:rPr>
                <w:sz w:val="16"/>
              </w:rPr>
            </w:pPr>
            <w:r w:rsidRPr="00BE3C62">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061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F7D1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BCCB"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A955D"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0BAC" w14:textId="77777777" w:rsidR="004377C2" w:rsidRPr="00BE3C62" w:rsidRDefault="004377C2" w:rsidP="00BE3C62">
            <w:pPr>
              <w:pStyle w:val="TAL"/>
              <w:rPr>
                <w:sz w:val="16"/>
              </w:rPr>
            </w:pPr>
            <w:r w:rsidRPr="00BE3C62">
              <w:rPr>
                <w:sz w:val="16"/>
              </w:rPr>
              <w:t>agreed</w:t>
            </w:r>
          </w:p>
        </w:tc>
      </w:tr>
      <w:tr w:rsidR="00BE3C62" w:rsidRPr="00BE3C62" w14:paraId="4A5D48F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4E47" w14:textId="77777777" w:rsidR="004377C2" w:rsidRPr="00BE3C62" w:rsidRDefault="004377C2" w:rsidP="00BE3C62">
            <w:pPr>
              <w:pStyle w:val="TAL"/>
              <w:rPr>
                <w:sz w:val="16"/>
              </w:rPr>
            </w:pPr>
            <w:r w:rsidRPr="00BE3C62">
              <w:rPr>
                <w:sz w:val="16"/>
              </w:rPr>
              <w:t>C4-214126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FA25" w14:textId="77777777" w:rsidR="004377C2" w:rsidRPr="00BE3C62" w:rsidRDefault="004377C2" w:rsidP="00BE3C62">
            <w:pPr>
              <w:pStyle w:val="TAL"/>
              <w:rPr>
                <w:sz w:val="16"/>
              </w:rPr>
            </w:pPr>
            <w:r w:rsidRPr="00BE3C62">
              <w:rPr>
                <w:sz w:val="16"/>
              </w:rPr>
              <w:t>NFStatusSubscribe for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3D2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ECCBE"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5FE2" w14:textId="77777777" w:rsidR="004377C2" w:rsidRPr="00BE3C62" w:rsidRDefault="004377C2" w:rsidP="00BE3C62">
            <w:pPr>
              <w:pStyle w:val="TAL"/>
              <w:rPr>
                <w:sz w:val="16"/>
              </w:rPr>
            </w:pPr>
            <w:r w:rsidRPr="00BE3C62">
              <w:rPr>
                <w:sz w:val="16"/>
              </w:rPr>
              <w:t>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16D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7F8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A61CB"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A893"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E4BF" w14:textId="77777777" w:rsidR="004377C2" w:rsidRPr="00BE3C62" w:rsidRDefault="004377C2" w:rsidP="00BE3C62">
            <w:pPr>
              <w:pStyle w:val="TAL"/>
              <w:rPr>
                <w:sz w:val="16"/>
              </w:rPr>
            </w:pPr>
            <w:r w:rsidRPr="00BE3C62">
              <w:rPr>
                <w:sz w:val="16"/>
              </w:rPr>
              <w:t>agreed</w:t>
            </w:r>
          </w:p>
        </w:tc>
      </w:tr>
      <w:tr w:rsidR="00BE3C62" w:rsidRPr="00BE3C62" w14:paraId="546A236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4A31C" w14:textId="77777777" w:rsidR="004377C2" w:rsidRPr="00BE3C62" w:rsidRDefault="004377C2" w:rsidP="00BE3C62">
            <w:pPr>
              <w:pStyle w:val="TAL"/>
              <w:rPr>
                <w:sz w:val="16"/>
              </w:rPr>
            </w:pPr>
            <w:r w:rsidRPr="00BE3C62">
              <w:rPr>
                <w:sz w:val="16"/>
              </w:rPr>
              <w:t>C4-214127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26DA5" w14:textId="77777777" w:rsidR="004377C2" w:rsidRPr="00BE3C62" w:rsidRDefault="004377C2" w:rsidP="00BE3C62">
            <w:pPr>
              <w:pStyle w:val="TAL"/>
              <w:rPr>
                <w:sz w:val="16"/>
              </w:rPr>
            </w:pPr>
            <w:r w:rsidRPr="00BE3C62">
              <w:rPr>
                <w:sz w:val="16"/>
              </w:rPr>
              <w:t>NFStatusSubscribe for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5322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BD05"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A2608" w14:textId="77777777" w:rsidR="004377C2" w:rsidRPr="00BE3C62" w:rsidRDefault="004377C2" w:rsidP="00BE3C62">
            <w:pPr>
              <w:pStyle w:val="TAL"/>
              <w:rPr>
                <w:sz w:val="16"/>
              </w:rPr>
            </w:pPr>
            <w:r w:rsidRPr="00BE3C62">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EA1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E88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1B6C"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F30D"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F405" w14:textId="77777777" w:rsidR="004377C2" w:rsidRPr="00BE3C62" w:rsidRDefault="004377C2" w:rsidP="00BE3C62">
            <w:pPr>
              <w:pStyle w:val="TAL"/>
              <w:rPr>
                <w:sz w:val="16"/>
              </w:rPr>
            </w:pPr>
            <w:r w:rsidRPr="00BE3C62">
              <w:rPr>
                <w:sz w:val="16"/>
              </w:rPr>
              <w:t>revised</w:t>
            </w:r>
          </w:p>
        </w:tc>
      </w:tr>
      <w:tr w:rsidR="00BE3C62" w:rsidRPr="00BE3C62" w14:paraId="4A083D8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14F9" w14:textId="77777777" w:rsidR="004377C2" w:rsidRPr="00BE3C62" w:rsidRDefault="004377C2" w:rsidP="00BE3C62">
            <w:pPr>
              <w:pStyle w:val="TAL"/>
              <w:rPr>
                <w:sz w:val="16"/>
              </w:rPr>
            </w:pPr>
            <w:r w:rsidRPr="00BE3C62">
              <w:rPr>
                <w:sz w:val="16"/>
              </w:rPr>
              <w:t>C4-214721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4F0E" w14:textId="77777777" w:rsidR="004377C2" w:rsidRPr="00BE3C62" w:rsidRDefault="004377C2" w:rsidP="00BE3C62">
            <w:pPr>
              <w:pStyle w:val="TAL"/>
              <w:rPr>
                <w:sz w:val="16"/>
              </w:rPr>
            </w:pPr>
            <w:r w:rsidRPr="00BE3C62">
              <w:rPr>
                <w:sz w:val="16"/>
              </w:rPr>
              <w:t>NFStatusSubscribe for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813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C624"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31E89" w14:textId="77777777" w:rsidR="004377C2" w:rsidRPr="00BE3C62" w:rsidRDefault="004377C2" w:rsidP="00BE3C62">
            <w:pPr>
              <w:pStyle w:val="TAL"/>
              <w:rPr>
                <w:sz w:val="16"/>
              </w:rPr>
            </w:pPr>
            <w:r w:rsidRPr="00BE3C62">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1DD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1E56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8D4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00B5"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0F087" w14:textId="77777777" w:rsidR="004377C2" w:rsidRPr="00BE3C62" w:rsidRDefault="004377C2" w:rsidP="00BE3C62">
            <w:pPr>
              <w:pStyle w:val="TAL"/>
              <w:rPr>
                <w:sz w:val="16"/>
              </w:rPr>
            </w:pPr>
            <w:r w:rsidRPr="00BE3C62">
              <w:rPr>
                <w:sz w:val="16"/>
              </w:rPr>
              <w:t>agreed</w:t>
            </w:r>
          </w:p>
        </w:tc>
      </w:tr>
      <w:tr w:rsidR="00BE3C62" w:rsidRPr="00BE3C62" w14:paraId="3671842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B073" w14:textId="77777777" w:rsidR="004377C2" w:rsidRPr="00BE3C62" w:rsidRDefault="004377C2" w:rsidP="00BE3C62">
            <w:pPr>
              <w:pStyle w:val="TAL"/>
              <w:rPr>
                <w:sz w:val="16"/>
              </w:rPr>
            </w:pPr>
            <w:r w:rsidRPr="00BE3C62">
              <w:rPr>
                <w:sz w:val="16"/>
              </w:rPr>
              <w:t>C4-214130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F309" w14:textId="77777777" w:rsidR="004377C2" w:rsidRPr="00BE3C62" w:rsidRDefault="004377C2" w:rsidP="00BE3C62">
            <w:pPr>
              <w:pStyle w:val="TAL"/>
              <w:rPr>
                <w:sz w:val="16"/>
              </w:rPr>
            </w:pPr>
            <w:r w:rsidRPr="00BE3C62">
              <w:rPr>
                <w:sz w:val="16"/>
              </w:rPr>
              <w:t>Subscription removal in a different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6702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9070C"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01566" w14:textId="77777777" w:rsidR="004377C2" w:rsidRPr="00BE3C62" w:rsidRDefault="004377C2" w:rsidP="00BE3C62">
            <w:pPr>
              <w:pStyle w:val="TAL"/>
              <w:rPr>
                <w:sz w:val="16"/>
              </w:rPr>
            </w:pPr>
            <w:r w:rsidRPr="00BE3C62">
              <w:rPr>
                <w:sz w:val="16"/>
              </w:rPr>
              <w:t>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1D32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F5F8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AE3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4A53" w14:textId="77777777" w:rsidR="004377C2" w:rsidRPr="00BE3C62" w:rsidRDefault="004377C2" w:rsidP="00BE3C62">
            <w:pPr>
              <w:pStyle w:val="TAL"/>
              <w:rPr>
                <w:sz w:val="16"/>
              </w:rPr>
            </w:pPr>
            <w:r w:rsidRPr="00BE3C62">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4F36" w14:textId="77777777" w:rsidR="004377C2" w:rsidRPr="00BE3C62" w:rsidRDefault="004377C2" w:rsidP="00BE3C62">
            <w:pPr>
              <w:pStyle w:val="TAL"/>
              <w:rPr>
                <w:sz w:val="16"/>
              </w:rPr>
            </w:pPr>
            <w:r w:rsidRPr="00BE3C62">
              <w:rPr>
                <w:sz w:val="16"/>
              </w:rPr>
              <w:t>postponed</w:t>
            </w:r>
          </w:p>
        </w:tc>
      </w:tr>
      <w:tr w:rsidR="00BE3C62" w:rsidRPr="00BE3C62" w14:paraId="51274F8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05EA" w14:textId="77777777" w:rsidR="004377C2" w:rsidRPr="00BE3C62" w:rsidRDefault="004377C2" w:rsidP="00BE3C62">
            <w:pPr>
              <w:pStyle w:val="TAL"/>
              <w:rPr>
                <w:sz w:val="16"/>
              </w:rPr>
            </w:pPr>
            <w:r w:rsidRPr="00BE3C62">
              <w:rPr>
                <w:sz w:val="16"/>
              </w:rPr>
              <w:t>C4-214225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C6DC" w14:textId="77777777" w:rsidR="004377C2" w:rsidRPr="00BE3C62" w:rsidRDefault="004377C2" w:rsidP="00BE3C62">
            <w:pPr>
              <w:pStyle w:val="TAL"/>
              <w:rPr>
                <w:sz w:val="16"/>
              </w:rPr>
            </w:pPr>
            <w:r w:rsidRPr="00BE3C62">
              <w:rPr>
                <w:sz w:val="16"/>
              </w:rPr>
              <w:t>Returning the interPlmnFqdn attribute in NFProfile in NF Discovery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4D27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0D2E"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7CA5" w14:textId="77777777" w:rsidR="004377C2" w:rsidRPr="00BE3C62" w:rsidRDefault="004377C2" w:rsidP="00BE3C62">
            <w:pPr>
              <w:pStyle w:val="TAL"/>
              <w:rPr>
                <w:sz w:val="16"/>
              </w:rPr>
            </w:pPr>
            <w:r w:rsidRPr="00BE3C62">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A51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EA42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C072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AD8E7"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F42D" w14:textId="77777777" w:rsidR="004377C2" w:rsidRPr="00BE3C62" w:rsidRDefault="004377C2" w:rsidP="00BE3C62">
            <w:pPr>
              <w:pStyle w:val="TAL"/>
              <w:rPr>
                <w:sz w:val="16"/>
              </w:rPr>
            </w:pPr>
            <w:r w:rsidRPr="00BE3C62">
              <w:rPr>
                <w:sz w:val="16"/>
              </w:rPr>
              <w:t>revised</w:t>
            </w:r>
          </w:p>
        </w:tc>
      </w:tr>
      <w:tr w:rsidR="00BE3C62" w:rsidRPr="00BE3C62" w14:paraId="3B59432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6DBE" w14:textId="77777777" w:rsidR="004377C2" w:rsidRPr="00BE3C62" w:rsidRDefault="004377C2" w:rsidP="00BE3C62">
            <w:pPr>
              <w:pStyle w:val="TAL"/>
              <w:rPr>
                <w:sz w:val="16"/>
              </w:rPr>
            </w:pPr>
            <w:r w:rsidRPr="00BE3C62">
              <w:rPr>
                <w:sz w:val="16"/>
              </w:rPr>
              <w:t>C4-214675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F659" w14:textId="77777777" w:rsidR="004377C2" w:rsidRPr="00BE3C62" w:rsidRDefault="004377C2" w:rsidP="00BE3C62">
            <w:pPr>
              <w:pStyle w:val="TAL"/>
              <w:rPr>
                <w:sz w:val="16"/>
              </w:rPr>
            </w:pPr>
            <w:r w:rsidRPr="00BE3C62">
              <w:rPr>
                <w:sz w:val="16"/>
              </w:rPr>
              <w:t xml:space="preserve">Returning the interPlmnFqdn attribute in NFProfile in NF </w:t>
            </w:r>
            <w:r w:rsidRPr="00BE3C62">
              <w:rPr>
                <w:sz w:val="16"/>
              </w:rPr>
              <w:lastRenderedPageBreak/>
              <w:t>Discovery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FBCED" w14:textId="77777777" w:rsidR="004377C2" w:rsidRPr="00BE3C62" w:rsidRDefault="004377C2" w:rsidP="00BE3C62">
            <w:pPr>
              <w:pStyle w:val="TAL"/>
              <w:rPr>
                <w:sz w:val="16"/>
              </w:rPr>
            </w:pPr>
            <w:r w:rsidRPr="00BE3C62">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AF07"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A511" w14:textId="77777777" w:rsidR="004377C2" w:rsidRPr="00BE3C62" w:rsidRDefault="004377C2" w:rsidP="00BE3C62">
            <w:pPr>
              <w:pStyle w:val="TAL"/>
              <w:rPr>
                <w:sz w:val="16"/>
              </w:rPr>
            </w:pPr>
            <w:r w:rsidRPr="00BE3C62">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B4B0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1AD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A4A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ADF9"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2DB5" w14:textId="77777777" w:rsidR="004377C2" w:rsidRPr="00BE3C62" w:rsidRDefault="004377C2" w:rsidP="00BE3C62">
            <w:pPr>
              <w:pStyle w:val="TAL"/>
              <w:rPr>
                <w:sz w:val="16"/>
              </w:rPr>
            </w:pPr>
            <w:r w:rsidRPr="00BE3C62">
              <w:rPr>
                <w:sz w:val="16"/>
              </w:rPr>
              <w:t>agreed</w:t>
            </w:r>
          </w:p>
        </w:tc>
      </w:tr>
      <w:tr w:rsidR="00BE3C62" w:rsidRPr="00BE3C62" w14:paraId="62C09BF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3D88" w14:textId="77777777" w:rsidR="004377C2" w:rsidRPr="00BE3C62" w:rsidRDefault="004377C2" w:rsidP="00BE3C62">
            <w:pPr>
              <w:pStyle w:val="TAL"/>
              <w:rPr>
                <w:sz w:val="16"/>
              </w:rPr>
            </w:pPr>
            <w:r w:rsidRPr="00BE3C62">
              <w:rPr>
                <w:sz w:val="16"/>
              </w:rPr>
              <w:t>C4-214233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68BE" w14:textId="77777777" w:rsidR="004377C2" w:rsidRPr="00BE3C62" w:rsidRDefault="004377C2" w:rsidP="00BE3C62">
            <w:pPr>
              <w:pStyle w:val="TAL"/>
              <w:rPr>
                <w:sz w:val="16"/>
              </w:rPr>
            </w:pPr>
            <w:r w:rsidRPr="00BE3C62">
              <w:rPr>
                <w:sz w:val="16"/>
              </w:rPr>
              <w:t>MB-SMF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0ECC"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96C8"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34FF" w14:textId="77777777" w:rsidR="004377C2" w:rsidRPr="00BE3C62" w:rsidRDefault="004377C2" w:rsidP="00BE3C62">
            <w:pPr>
              <w:pStyle w:val="TAL"/>
              <w:rPr>
                <w:sz w:val="16"/>
              </w:rPr>
            </w:pPr>
            <w:r w:rsidRPr="00BE3C62">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F94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3B5B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0BAB"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5EF6" w14:textId="77777777" w:rsidR="004377C2" w:rsidRPr="00BE3C62" w:rsidRDefault="004377C2" w:rsidP="00BE3C62">
            <w:pPr>
              <w:pStyle w:val="TAL"/>
              <w:rPr>
                <w:sz w:val="16"/>
              </w:rPr>
            </w:pPr>
            <w:r w:rsidRPr="00BE3C62">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AD3EB" w14:textId="77777777" w:rsidR="004377C2" w:rsidRPr="00BE3C62" w:rsidRDefault="004377C2" w:rsidP="00BE3C62">
            <w:pPr>
              <w:pStyle w:val="TAL"/>
              <w:rPr>
                <w:sz w:val="16"/>
              </w:rPr>
            </w:pPr>
            <w:r w:rsidRPr="00BE3C62">
              <w:rPr>
                <w:sz w:val="16"/>
              </w:rPr>
              <w:t>revised</w:t>
            </w:r>
          </w:p>
        </w:tc>
      </w:tr>
      <w:tr w:rsidR="00BE3C62" w:rsidRPr="00BE3C62" w14:paraId="5EBF148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120C" w14:textId="77777777" w:rsidR="004377C2" w:rsidRPr="00BE3C62" w:rsidRDefault="004377C2" w:rsidP="00BE3C62">
            <w:pPr>
              <w:pStyle w:val="TAL"/>
              <w:rPr>
                <w:sz w:val="16"/>
              </w:rPr>
            </w:pPr>
            <w:r w:rsidRPr="00BE3C62">
              <w:rPr>
                <w:sz w:val="16"/>
              </w:rPr>
              <w:t>C4-214679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1C7E" w14:textId="77777777" w:rsidR="004377C2" w:rsidRPr="00BE3C62" w:rsidRDefault="004377C2" w:rsidP="00BE3C62">
            <w:pPr>
              <w:pStyle w:val="TAL"/>
              <w:rPr>
                <w:sz w:val="16"/>
              </w:rPr>
            </w:pPr>
            <w:r w:rsidRPr="00BE3C62">
              <w:rPr>
                <w:sz w:val="16"/>
              </w:rPr>
              <w:t>MB-SMF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E836"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42AC"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99F45" w14:textId="77777777" w:rsidR="004377C2" w:rsidRPr="00BE3C62" w:rsidRDefault="004377C2" w:rsidP="00BE3C62">
            <w:pPr>
              <w:pStyle w:val="TAL"/>
              <w:rPr>
                <w:sz w:val="16"/>
              </w:rPr>
            </w:pPr>
            <w:r w:rsidRPr="00BE3C62">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FEB49"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4BD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C49A"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37D1" w14:textId="77777777" w:rsidR="004377C2" w:rsidRPr="00BE3C62" w:rsidRDefault="004377C2" w:rsidP="00BE3C62">
            <w:pPr>
              <w:pStyle w:val="TAL"/>
              <w:rPr>
                <w:sz w:val="16"/>
              </w:rPr>
            </w:pPr>
            <w:r w:rsidRPr="00BE3C62">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07AC" w14:textId="77777777" w:rsidR="004377C2" w:rsidRPr="00BE3C62" w:rsidRDefault="004377C2" w:rsidP="00BE3C62">
            <w:pPr>
              <w:pStyle w:val="TAL"/>
              <w:rPr>
                <w:sz w:val="16"/>
              </w:rPr>
            </w:pPr>
            <w:r w:rsidRPr="00BE3C62">
              <w:rPr>
                <w:sz w:val="16"/>
              </w:rPr>
              <w:t>agreed</w:t>
            </w:r>
          </w:p>
        </w:tc>
      </w:tr>
      <w:tr w:rsidR="00BE3C62" w:rsidRPr="00BE3C62" w14:paraId="4780C8A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0823" w14:textId="77777777" w:rsidR="004377C2" w:rsidRPr="00BE3C62" w:rsidRDefault="004377C2" w:rsidP="00BE3C62">
            <w:pPr>
              <w:pStyle w:val="TAL"/>
              <w:rPr>
                <w:sz w:val="16"/>
              </w:rPr>
            </w:pPr>
            <w:r w:rsidRPr="00BE3C62">
              <w:rPr>
                <w:sz w:val="16"/>
              </w:rPr>
              <w:t>C4-214242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1947" w14:textId="77777777" w:rsidR="004377C2" w:rsidRPr="00BE3C62" w:rsidRDefault="004377C2" w:rsidP="00BE3C62">
            <w:pPr>
              <w:pStyle w:val="TAL"/>
              <w:rPr>
                <w:sz w:val="16"/>
              </w:rPr>
            </w:pPr>
            <w:r w:rsidRPr="00BE3C62">
              <w:rPr>
                <w:sz w:val="16"/>
              </w:rPr>
              <w:t>TSCTSF NF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BAE9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5248"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914A" w14:textId="77777777" w:rsidR="004377C2" w:rsidRPr="00BE3C62" w:rsidRDefault="004377C2" w:rsidP="00BE3C62">
            <w:pPr>
              <w:pStyle w:val="TAL"/>
              <w:rPr>
                <w:sz w:val="16"/>
              </w:rPr>
            </w:pPr>
            <w:r w:rsidRPr="00BE3C62">
              <w:rPr>
                <w:sz w:val="16"/>
              </w:rPr>
              <w:t>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846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FF9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2914"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DF3C1" w14:textId="77777777" w:rsidR="004377C2" w:rsidRPr="00BE3C62" w:rsidRDefault="004377C2" w:rsidP="00BE3C62">
            <w:pPr>
              <w:pStyle w:val="TAL"/>
              <w:rPr>
                <w:sz w:val="16"/>
              </w:rPr>
            </w:pPr>
            <w:r w:rsidRPr="00BE3C62">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06F6" w14:textId="77777777" w:rsidR="004377C2" w:rsidRPr="00BE3C62" w:rsidRDefault="004377C2" w:rsidP="00BE3C62">
            <w:pPr>
              <w:pStyle w:val="TAL"/>
              <w:rPr>
                <w:sz w:val="16"/>
              </w:rPr>
            </w:pPr>
            <w:r w:rsidRPr="00BE3C62">
              <w:rPr>
                <w:sz w:val="16"/>
              </w:rPr>
              <w:t>agreed</w:t>
            </w:r>
          </w:p>
        </w:tc>
      </w:tr>
      <w:tr w:rsidR="00BE3C62" w:rsidRPr="00BE3C62" w14:paraId="150DCD7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EC533" w14:textId="77777777" w:rsidR="004377C2" w:rsidRPr="00BE3C62" w:rsidRDefault="004377C2" w:rsidP="00BE3C62">
            <w:pPr>
              <w:pStyle w:val="TAL"/>
              <w:rPr>
                <w:sz w:val="16"/>
              </w:rPr>
            </w:pPr>
            <w:r w:rsidRPr="00BE3C62">
              <w:rPr>
                <w:sz w:val="16"/>
              </w:rPr>
              <w:t>C4-214258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0C26" w14:textId="77777777" w:rsidR="004377C2" w:rsidRPr="00BE3C62" w:rsidRDefault="004377C2" w:rsidP="00BE3C62">
            <w:pPr>
              <w:pStyle w:val="TAL"/>
              <w:rPr>
                <w:sz w:val="16"/>
              </w:rPr>
            </w:pPr>
            <w:r w:rsidRPr="00BE3C62">
              <w:rPr>
                <w:sz w:val="16"/>
              </w:rPr>
              <w:t>Cardinality of servedEasdfInfoList in NrfInfo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C06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3A61"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7FDE" w14:textId="77777777" w:rsidR="004377C2" w:rsidRPr="00BE3C62" w:rsidRDefault="004377C2" w:rsidP="00BE3C62">
            <w:pPr>
              <w:pStyle w:val="TAL"/>
              <w:rPr>
                <w:sz w:val="16"/>
              </w:rPr>
            </w:pPr>
            <w:r w:rsidRPr="00BE3C62">
              <w:rPr>
                <w:sz w:val="16"/>
              </w:rPr>
              <w:t>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13F5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CDD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423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1529"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AB0C" w14:textId="77777777" w:rsidR="004377C2" w:rsidRPr="00BE3C62" w:rsidRDefault="004377C2" w:rsidP="00BE3C62">
            <w:pPr>
              <w:pStyle w:val="TAL"/>
              <w:rPr>
                <w:sz w:val="16"/>
              </w:rPr>
            </w:pPr>
            <w:r w:rsidRPr="00BE3C62">
              <w:rPr>
                <w:sz w:val="16"/>
              </w:rPr>
              <w:t>agreed</w:t>
            </w:r>
          </w:p>
        </w:tc>
      </w:tr>
      <w:tr w:rsidR="00BE3C62" w:rsidRPr="00BE3C62" w14:paraId="0A725DA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38F9" w14:textId="77777777" w:rsidR="004377C2" w:rsidRPr="00BE3C62" w:rsidRDefault="004377C2" w:rsidP="00BE3C62">
            <w:pPr>
              <w:pStyle w:val="TAL"/>
              <w:rPr>
                <w:sz w:val="16"/>
              </w:rPr>
            </w:pPr>
            <w:r w:rsidRPr="00BE3C62">
              <w:rPr>
                <w:sz w:val="16"/>
              </w:rPr>
              <w:t>C4-214271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88E5" w14:textId="77777777" w:rsidR="004377C2" w:rsidRPr="00BE3C62" w:rsidRDefault="004377C2" w:rsidP="00BE3C62">
            <w:pPr>
              <w:pStyle w:val="TAL"/>
              <w:rPr>
                <w:sz w:val="16"/>
              </w:rPr>
            </w:pPr>
            <w:r w:rsidRPr="00BE3C62">
              <w:rPr>
                <w:sz w:val="16"/>
              </w:rPr>
              <w:t>Clarification on primaryChfInstance and secondaryChfInstance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63E6"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65CED"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B8EE" w14:textId="77777777" w:rsidR="004377C2" w:rsidRPr="00BE3C62" w:rsidRDefault="004377C2" w:rsidP="00BE3C62">
            <w:pPr>
              <w:pStyle w:val="TAL"/>
              <w:rPr>
                <w:sz w:val="16"/>
              </w:rPr>
            </w:pPr>
            <w:r w:rsidRPr="00BE3C62">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4B3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6521"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8F4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C2E0"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D46D" w14:textId="77777777" w:rsidR="004377C2" w:rsidRPr="00BE3C62" w:rsidRDefault="004377C2" w:rsidP="00BE3C62">
            <w:pPr>
              <w:pStyle w:val="TAL"/>
              <w:rPr>
                <w:sz w:val="16"/>
              </w:rPr>
            </w:pPr>
            <w:r w:rsidRPr="00BE3C62">
              <w:rPr>
                <w:sz w:val="16"/>
              </w:rPr>
              <w:t>noted</w:t>
            </w:r>
          </w:p>
        </w:tc>
      </w:tr>
      <w:tr w:rsidR="00BE3C62" w:rsidRPr="00BE3C62" w14:paraId="113387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78B2" w14:textId="77777777" w:rsidR="004377C2" w:rsidRPr="00BE3C62" w:rsidRDefault="004377C2" w:rsidP="00BE3C62">
            <w:pPr>
              <w:pStyle w:val="TAL"/>
              <w:rPr>
                <w:sz w:val="16"/>
              </w:rPr>
            </w:pPr>
            <w:r w:rsidRPr="00BE3C62">
              <w:rPr>
                <w:sz w:val="16"/>
              </w:rPr>
              <w:t>C4-214272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3FFE" w14:textId="77777777" w:rsidR="004377C2" w:rsidRPr="00BE3C62" w:rsidRDefault="004377C2" w:rsidP="00BE3C62">
            <w:pPr>
              <w:pStyle w:val="TAL"/>
              <w:rPr>
                <w:sz w:val="16"/>
              </w:rPr>
            </w:pPr>
            <w:r w:rsidRPr="00BE3C62">
              <w:rPr>
                <w:sz w:val="16"/>
              </w:rPr>
              <w:t>Clarification on primaryChfInstance and secondaryChfInstance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F2BB"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A25C"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586A1" w14:textId="77777777" w:rsidR="004377C2" w:rsidRPr="00BE3C62" w:rsidRDefault="004377C2" w:rsidP="00BE3C62">
            <w:pPr>
              <w:pStyle w:val="TAL"/>
              <w:rPr>
                <w:sz w:val="16"/>
              </w:rPr>
            </w:pPr>
            <w:r w:rsidRPr="00BE3C62">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94D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D11D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12F40"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EB086"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6CB57" w14:textId="77777777" w:rsidR="004377C2" w:rsidRPr="00BE3C62" w:rsidRDefault="004377C2" w:rsidP="00BE3C62">
            <w:pPr>
              <w:pStyle w:val="TAL"/>
              <w:rPr>
                <w:sz w:val="16"/>
              </w:rPr>
            </w:pPr>
            <w:r w:rsidRPr="00BE3C62">
              <w:rPr>
                <w:sz w:val="16"/>
              </w:rPr>
              <w:t>revised</w:t>
            </w:r>
          </w:p>
        </w:tc>
      </w:tr>
      <w:tr w:rsidR="00BE3C62" w:rsidRPr="00BE3C62" w14:paraId="744DC45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2904B" w14:textId="77777777" w:rsidR="004377C2" w:rsidRPr="00BE3C62" w:rsidRDefault="004377C2" w:rsidP="00BE3C62">
            <w:pPr>
              <w:pStyle w:val="TAL"/>
              <w:rPr>
                <w:sz w:val="16"/>
              </w:rPr>
            </w:pPr>
            <w:r w:rsidRPr="00BE3C62">
              <w:rPr>
                <w:sz w:val="16"/>
              </w:rPr>
              <w:t>C4-214566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484B" w14:textId="77777777" w:rsidR="004377C2" w:rsidRPr="00BE3C62" w:rsidRDefault="004377C2" w:rsidP="00BE3C62">
            <w:pPr>
              <w:pStyle w:val="TAL"/>
              <w:rPr>
                <w:sz w:val="16"/>
              </w:rPr>
            </w:pPr>
            <w:r w:rsidRPr="00BE3C62">
              <w:rPr>
                <w:sz w:val="16"/>
              </w:rPr>
              <w:t>Clarification on primaryChfInstance and secondaryChfInstance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1DD2"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C596"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E7D7" w14:textId="77777777" w:rsidR="004377C2" w:rsidRPr="00BE3C62" w:rsidRDefault="004377C2" w:rsidP="00BE3C62">
            <w:pPr>
              <w:pStyle w:val="TAL"/>
              <w:rPr>
                <w:sz w:val="16"/>
              </w:rPr>
            </w:pPr>
            <w:r w:rsidRPr="00BE3C62">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70B4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A8E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D200"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130D"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EDDBF" w14:textId="77777777" w:rsidR="004377C2" w:rsidRPr="00BE3C62" w:rsidRDefault="004377C2" w:rsidP="00BE3C62">
            <w:pPr>
              <w:pStyle w:val="TAL"/>
              <w:rPr>
                <w:sz w:val="16"/>
              </w:rPr>
            </w:pPr>
            <w:r w:rsidRPr="00BE3C62">
              <w:rPr>
                <w:sz w:val="16"/>
              </w:rPr>
              <w:t>agreed</w:t>
            </w:r>
          </w:p>
        </w:tc>
      </w:tr>
      <w:tr w:rsidR="00BE3C62" w:rsidRPr="00BE3C62" w14:paraId="5046119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791E" w14:textId="77777777" w:rsidR="004377C2" w:rsidRPr="00BE3C62" w:rsidRDefault="004377C2" w:rsidP="00BE3C62">
            <w:pPr>
              <w:pStyle w:val="TAL"/>
              <w:rPr>
                <w:sz w:val="16"/>
              </w:rPr>
            </w:pPr>
            <w:r w:rsidRPr="00BE3C62">
              <w:rPr>
                <w:sz w:val="16"/>
              </w:rPr>
              <w:t>C4-214302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07381" w14:textId="77777777" w:rsidR="004377C2" w:rsidRPr="00BE3C62" w:rsidRDefault="004377C2" w:rsidP="00BE3C62">
            <w:pPr>
              <w:pStyle w:val="TAL"/>
              <w:rPr>
                <w:sz w:val="16"/>
              </w:rPr>
            </w:pPr>
            <w:r w:rsidRPr="00BE3C62">
              <w:rPr>
                <w:sz w:val="16"/>
              </w:rPr>
              <w:t>NFType enumeration value for IMS-AS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BDC2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9982A"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4E7C" w14:textId="77777777" w:rsidR="004377C2" w:rsidRPr="00BE3C62" w:rsidRDefault="004377C2" w:rsidP="00BE3C62">
            <w:pPr>
              <w:pStyle w:val="TAL"/>
              <w:rPr>
                <w:sz w:val="16"/>
              </w:rPr>
            </w:pPr>
            <w:r w:rsidRPr="00BE3C62">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D2F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471D4"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7D8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5228"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8A65" w14:textId="77777777" w:rsidR="004377C2" w:rsidRPr="00BE3C62" w:rsidRDefault="004377C2" w:rsidP="00BE3C62">
            <w:pPr>
              <w:pStyle w:val="TAL"/>
              <w:rPr>
                <w:sz w:val="16"/>
              </w:rPr>
            </w:pPr>
            <w:r w:rsidRPr="00BE3C62">
              <w:rPr>
                <w:sz w:val="16"/>
              </w:rPr>
              <w:t>agreed</w:t>
            </w:r>
          </w:p>
        </w:tc>
      </w:tr>
      <w:tr w:rsidR="00BE3C62" w:rsidRPr="00BE3C62" w14:paraId="0AF7216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CF74" w14:textId="77777777" w:rsidR="004377C2" w:rsidRPr="00BE3C62" w:rsidRDefault="004377C2" w:rsidP="00BE3C62">
            <w:pPr>
              <w:pStyle w:val="TAL"/>
              <w:rPr>
                <w:sz w:val="16"/>
              </w:rPr>
            </w:pPr>
            <w:r w:rsidRPr="00BE3C62">
              <w:rPr>
                <w:sz w:val="16"/>
              </w:rPr>
              <w:t>C4-214303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5E93" w14:textId="77777777" w:rsidR="004377C2" w:rsidRPr="00BE3C62" w:rsidRDefault="004377C2" w:rsidP="00BE3C62">
            <w:pPr>
              <w:pStyle w:val="TAL"/>
              <w:rPr>
                <w:sz w:val="16"/>
              </w:rPr>
            </w:pPr>
            <w:r w:rsidRPr="00BE3C62">
              <w:rPr>
                <w:sz w:val="16"/>
              </w:rPr>
              <w:t>NFType enumeration value for IMS-AS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E12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A68E5"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E240" w14:textId="77777777" w:rsidR="004377C2" w:rsidRPr="00BE3C62" w:rsidRDefault="004377C2" w:rsidP="00BE3C62">
            <w:pPr>
              <w:pStyle w:val="TAL"/>
              <w:rPr>
                <w:sz w:val="16"/>
              </w:rPr>
            </w:pPr>
            <w:r w:rsidRPr="00BE3C62">
              <w:rPr>
                <w:sz w:val="16"/>
              </w:rPr>
              <w:t>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2688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9EA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00D56"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7D93"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485E" w14:textId="77777777" w:rsidR="004377C2" w:rsidRPr="00BE3C62" w:rsidRDefault="004377C2" w:rsidP="00BE3C62">
            <w:pPr>
              <w:pStyle w:val="TAL"/>
              <w:rPr>
                <w:sz w:val="16"/>
              </w:rPr>
            </w:pPr>
            <w:r w:rsidRPr="00BE3C62">
              <w:rPr>
                <w:sz w:val="16"/>
              </w:rPr>
              <w:t>agreed</w:t>
            </w:r>
          </w:p>
        </w:tc>
      </w:tr>
      <w:tr w:rsidR="00BE3C62" w:rsidRPr="00BE3C62" w14:paraId="40A3117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4649" w14:textId="77777777" w:rsidR="004377C2" w:rsidRPr="00BE3C62" w:rsidRDefault="004377C2" w:rsidP="00BE3C62">
            <w:pPr>
              <w:pStyle w:val="TAL"/>
              <w:rPr>
                <w:sz w:val="16"/>
              </w:rPr>
            </w:pPr>
            <w:r w:rsidRPr="00BE3C62">
              <w:rPr>
                <w:sz w:val="16"/>
              </w:rPr>
              <w:t>C4-214304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49BD"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D51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AFE4"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A42F" w14:textId="77777777" w:rsidR="004377C2" w:rsidRPr="00BE3C62" w:rsidRDefault="004377C2" w:rsidP="00BE3C62">
            <w:pPr>
              <w:pStyle w:val="TAL"/>
              <w:rPr>
                <w:sz w:val="16"/>
              </w:rPr>
            </w:pPr>
            <w:r w:rsidRPr="00BE3C62">
              <w:rPr>
                <w:sz w:val="16"/>
              </w:rPr>
              <w:t>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6575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1B49D"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EF9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0D68"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264C" w14:textId="77777777" w:rsidR="004377C2" w:rsidRPr="00BE3C62" w:rsidRDefault="004377C2" w:rsidP="00BE3C62">
            <w:pPr>
              <w:pStyle w:val="TAL"/>
              <w:rPr>
                <w:sz w:val="16"/>
              </w:rPr>
            </w:pPr>
            <w:r w:rsidRPr="00BE3C62">
              <w:rPr>
                <w:sz w:val="16"/>
              </w:rPr>
              <w:t>agreed</w:t>
            </w:r>
          </w:p>
        </w:tc>
      </w:tr>
      <w:tr w:rsidR="00BE3C62" w:rsidRPr="00BE3C62" w14:paraId="45435CE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1021A" w14:textId="77777777" w:rsidR="004377C2" w:rsidRPr="00BE3C62" w:rsidRDefault="004377C2" w:rsidP="00BE3C62">
            <w:pPr>
              <w:pStyle w:val="TAL"/>
              <w:rPr>
                <w:sz w:val="16"/>
              </w:rPr>
            </w:pPr>
            <w:r w:rsidRPr="00BE3C62">
              <w:rPr>
                <w:sz w:val="16"/>
              </w:rPr>
              <w:t>C4-214305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886C"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5D1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3A1C"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4EAFD" w14:textId="77777777" w:rsidR="004377C2" w:rsidRPr="00BE3C62" w:rsidRDefault="004377C2" w:rsidP="00BE3C62">
            <w:pPr>
              <w:pStyle w:val="TAL"/>
              <w:rPr>
                <w:sz w:val="16"/>
              </w:rPr>
            </w:pPr>
            <w:r w:rsidRPr="00BE3C62">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A2D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EB03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A0BBA"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AF16"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985EB" w14:textId="77777777" w:rsidR="004377C2" w:rsidRPr="00BE3C62" w:rsidRDefault="004377C2" w:rsidP="00BE3C62">
            <w:pPr>
              <w:pStyle w:val="TAL"/>
              <w:rPr>
                <w:sz w:val="16"/>
              </w:rPr>
            </w:pPr>
            <w:r w:rsidRPr="00BE3C62">
              <w:rPr>
                <w:sz w:val="16"/>
              </w:rPr>
              <w:t>agreed</w:t>
            </w:r>
          </w:p>
        </w:tc>
      </w:tr>
      <w:tr w:rsidR="00BE3C62" w:rsidRPr="00BE3C62" w14:paraId="4007E8F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DC68" w14:textId="77777777" w:rsidR="004377C2" w:rsidRPr="00BE3C62" w:rsidRDefault="004377C2" w:rsidP="00BE3C62">
            <w:pPr>
              <w:pStyle w:val="TAL"/>
              <w:rPr>
                <w:sz w:val="16"/>
              </w:rPr>
            </w:pPr>
            <w:r w:rsidRPr="00BE3C62">
              <w:rPr>
                <w:sz w:val="16"/>
              </w:rPr>
              <w:t>C4-214307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45DF1" w14:textId="77777777" w:rsidR="004377C2" w:rsidRPr="00BE3C62" w:rsidRDefault="004377C2" w:rsidP="00BE3C62">
            <w:pPr>
              <w:pStyle w:val="TAL"/>
              <w:rPr>
                <w:sz w:val="16"/>
              </w:rPr>
            </w:pPr>
            <w:r w:rsidRPr="00BE3C62">
              <w:rPr>
                <w:sz w:val="16"/>
              </w:rPr>
              <w:t>Rel-17 NFDiscovery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4D06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B267"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D3DD" w14:textId="77777777" w:rsidR="004377C2" w:rsidRPr="00BE3C62" w:rsidRDefault="004377C2" w:rsidP="00BE3C62">
            <w:pPr>
              <w:pStyle w:val="TAL"/>
              <w:rPr>
                <w:sz w:val="16"/>
              </w:rPr>
            </w:pPr>
            <w:r w:rsidRPr="00BE3C62">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092D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F58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46E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F5F9"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1F4F" w14:textId="77777777" w:rsidR="004377C2" w:rsidRPr="00BE3C62" w:rsidRDefault="004377C2" w:rsidP="00BE3C62">
            <w:pPr>
              <w:pStyle w:val="TAL"/>
              <w:rPr>
                <w:sz w:val="16"/>
              </w:rPr>
            </w:pPr>
            <w:r w:rsidRPr="00BE3C62">
              <w:rPr>
                <w:sz w:val="16"/>
              </w:rPr>
              <w:t>revised</w:t>
            </w:r>
          </w:p>
        </w:tc>
      </w:tr>
      <w:tr w:rsidR="00BE3C62" w:rsidRPr="00BE3C62" w14:paraId="04669A9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790B" w14:textId="77777777" w:rsidR="004377C2" w:rsidRPr="00BE3C62" w:rsidRDefault="004377C2" w:rsidP="00BE3C62">
            <w:pPr>
              <w:pStyle w:val="TAL"/>
              <w:rPr>
                <w:sz w:val="16"/>
              </w:rPr>
            </w:pPr>
            <w:r w:rsidRPr="00BE3C62">
              <w:rPr>
                <w:sz w:val="16"/>
              </w:rPr>
              <w:t>C4-214617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53A5" w14:textId="77777777" w:rsidR="004377C2" w:rsidRPr="00BE3C62" w:rsidRDefault="004377C2" w:rsidP="00BE3C62">
            <w:pPr>
              <w:pStyle w:val="TAL"/>
              <w:rPr>
                <w:sz w:val="16"/>
              </w:rPr>
            </w:pPr>
            <w:r w:rsidRPr="00BE3C62">
              <w:rPr>
                <w:sz w:val="16"/>
              </w:rPr>
              <w:t>Rel-17 NFDiscovery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A0B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0956"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E9F5" w14:textId="77777777" w:rsidR="004377C2" w:rsidRPr="00BE3C62" w:rsidRDefault="004377C2" w:rsidP="00BE3C62">
            <w:pPr>
              <w:pStyle w:val="TAL"/>
              <w:rPr>
                <w:sz w:val="16"/>
              </w:rPr>
            </w:pPr>
            <w:r w:rsidRPr="00BE3C62">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1AF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C7F9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CCB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9007"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2692" w14:textId="77777777" w:rsidR="004377C2" w:rsidRPr="00BE3C62" w:rsidRDefault="004377C2" w:rsidP="00BE3C62">
            <w:pPr>
              <w:pStyle w:val="TAL"/>
              <w:rPr>
                <w:sz w:val="16"/>
              </w:rPr>
            </w:pPr>
            <w:r w:rsidRPr="00BE3C62">
              <w:rPr>
                <w:sz w:val="16"/>
              </w:rPr>
              <w:t>agreed</w:t>
            </w:r>
          </w:p>
        </w:tc>
      </w:tr>
      <w:tr w:rsidR="00BE3C62" w:rsidRPr="00BE3C62" w14:paraId="5CF81B8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52E3" w14:textId="77777777" w:rsidR="004377C2" w:rsidRPr="00BE3C62" w:rsidRDefault="004377C2" w:rsidP="00BE3C62">
            <w:pPr>
              <w:pStyle w:val="TAL"/>
              <w:rPr>
                <w:sz w:val="16"/>
              </w:rPr>
            </w:pPr>
            <w:r w:rsidRPr="00BE3C62">
              <w:rPr>
                <w:sz w:val="16"/>
              </w:rPr>
              <w:t>C4-214310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C0BB" w14:textId="77777777" w:rsidR="004377C2" w:rsidRPr="00BE3C62" w:rsidRDefault="004377C2" w:rsidP="00BE3C62">
            <w:pPr>
              <w:pStyle w:val="TAL"/>
              <w:rPr>
                <w:sz w:val="16"/>
              </w:rPr>
            </w:pPr>
            <w:r w:rsidRPr="00BE3C62">
              <w:rPr>
                <w:sz w:val="16"/>
              </w:rPr>
              <w:t>New ADRF NF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A9FE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0058"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8011F" w14:textId="77777777" w:rsidR="004377C2" w:rsidRPr="00BE3C62" w:rsidRDefault="004377C2" w:rsidP="00BE3C62">
            <w:pPr>
              <w:pStyle w:val="TAL"/>
              <w:rPr>
                <w:sz w:val="16"/>
              </w:rPr>
            </w:pPr>
            <w:r w:rsidRPr="00BE3C62">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AAD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181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7CD1F"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02E3"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BC7F" w14:textId="77777777" w:rsidR="004377C2" w:rsidRPr="00BE3C62" w:rsidRDefault="004377C2" w:rsidP="00BE3C62">
            <w:pPr>
              <w:pStyle w:val="TAL"/>
              <w:rPr>
                <w:sz w:val="16"/>
              </w:rPr>
            </w:pPr>
            <w:r w:rsidRPr="00BE3C62">
              <w:rPr>
                <w:sz w:val="16"/>
              </w:rPr>
              <w:t>agreed</w:t>
            </w:r>
          </w:p>
        </w:tc>
      </w:tr>
      <w:tr w:rsidR="00BE3C62" w:rsidRPr="00BE3C62" w14:paraId="29E2829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814F" w14:textId="77777777" w:rsidR="004377C2" w:rsidRPr="00BE3C62" w:rsidRDefault="004377C2" w:rsidP="00BE3C62">
            <w:pPr>
              <w:pStyle w:val="TAL"/>
              <w:rPr>
                <w:sz w:val="16"/>
              </w:rPr>
            </w:pPr>
            <w:r w:rsidRPr="00BE3C62">
              <w:rPr>
                <w:sz w:val="16"/>
              </w:rPr>
              <w:t>C4-214311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770F" w14:textId="77777777" w:rsidR="004377C2" w:rsidRPr="00BE3C62" w:rsidRDefault="004377C2" w:rsidP="00BE3C62">
            <w:pPr>
              <w:pStyle w:val="TAL"/>
              <w:rPr>
                <w:sz w:val="16"/>
              </w:rPr>
            </w:pPr>
            <w:r w:rsidRPr="00BE3C62">
              <w:rPr>
                <w:sz w:val="16"/>
              </w:rPr>
              <w:t>NWDAF capability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5F9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7907"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D28A" w14:textId="77777777" w:rsidR="004377C2" w:rsidRPr="00BE3C62" w:rsidRDefault="004377C2" w:rsidP="00BE3C62">
            <w:pPr>
              <w:pStyle w:val="TAL"/>
              <w:rPr>
                <w:sz w:val="16"/>
              </w:rPr>
            </w:pPr>
            <w:r w:rsidRPr="00BE3C62">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EDF8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57B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1C97"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1922B"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2FC6" w14:textId="77777777" w:rsidR="004377C2" w:rsidRPr="00BE3C62" w:rsidRDefault="004377C2" w:rsidP="00BE3C62">
            <w:pPr>
              <w:pStyle w:val="TAL"/>
              <w:rPr>
                <w:sz w:val="16"/>
              </w:rPr>
            </w:pPr>
            <w:r w:rsidRPr="00BE3C62">
              <w:rPr>
                <w:sz w:val="16"/>
              </w:rPr>
              <w:t>agreed</w:t>
            </w:r>
          </w:p>
        </w:tc>
      </w:tr>
      <w:tr w:rsidR="00BE3C62" w:rsidRPr="00BE3C62" w14:paraId="277866E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B584" w14:textId="77777777" w:rsidR="004377C2" w:rsidRPr="00BE3C62" w:rsidRDefault="004377C2" w:rsidP="00BE3C62">
            <w:pPr>
              <w:pStyle w:val="TAL"/>
              <w:rPr>
                <w:sz w:val="16"/>
              </w:rPr>
            </w:pPr>
            <w:r w:rsidRPr="00BE3C62">
              <w:rPr>
                <w:sz w:val="16"/>
              </w:rPr>
              <w:t>C4-214338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80EA" w14:textId="77777777" w:rsidR="004377C2" w:rsidRPr="00BE3C62" w:rsidRDefault="004377C2" w:rsidP="00BE3C62">
            <w:pPr>
              <w:pStyle w:val="TAL"/>
              <w:rPr>
                <w:sz w:val="16"/>
              </w:rPr>
            </w:pPr>
            <w:r w:rsidRPr="00BE3C62">
              <w:rPr>
                <w:sz w:val="16"/>
              </w:rPr>
              <w:t>ScpInfo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6382" w14:textId="77777777" w:rsidR="004377C2" w:rsidRPr="00BE3C62" w:rsidRDefault="004377C2" w:rsidP="00BE3C62">
            <w:pPr>
              <w:pStyle w:val="TAL"/>
              <w:rPr>
                <w:sz w:val="16"/>
              </w:rPr>
            </w:pPr>
            <w:r w:rsidRPr="00BE3C62">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252D"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1CF8" w14:textId="77777777" w:rsidR="004377C2" w:rsidRPr="00BE3C62" w:rsidRDefault="004377C2" w:rsidP="00BE3C62">
            <w:pPr>
              <w:pStyle w:val="TAL"/>
              <w:rPr>
                <w:sz w:val="16"/>
              </w:rPr>
            </w:pPr>
            <w:r w:rsidRPr="00BE3C62">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B25F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66B2"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9F2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182C"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1FA3" w14:textId="77777777" w:rsidR="004377C2" w:rsidRPr="00BE3C62" w:rsidRDefault="004377C2" w:rsidP="00BE3C62">
            <w:pPr>
              <w:pStyle w:val="TAL"/>
              <w:rPr>
                <w:sz w:val="16"/>
              </w:rPr>
            </w:pPr>
            <w:r w:rsidRPr="00BE3C62">
              <w:rPr>
                <w:sz w:val="16"/>
              </w:rPr>
              <w:t>revised</w:t>
            </w:r>
          </w:p>
        </w:tc>
      </w:tr>
      <w:tr w:rsidR="00BE3C62" w:rsidRPr="00BE3C62" w14:paraId="0D55B79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E969" w14:textId="77777777" w:rsidR="004377C2" w:rsidRPr="00BE3C62" w:rsidRDefault="004377C2" w:rsidP="00BE3C62">
            <w:pPr>
              <w:pStyle w:val="TAL"/>
              <w:rPr>
                <w:sz w:val="16"/>
              </w:rPr>
            </w:pPr>
            <w:r w:rsidRPr="00BE3C62">
              <w:rPr>
                <w:sz w:val="16"/>
              </w:rPr>
              <w:t>C4-214658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4926" w14:textId="77777777" w:rsidR="004377C2" w:rsidRPr="00BE3C62" w:rsidRDefault="004377C2" w:rsidP="00BE3C62">
            <w:pPr>
              <w:pStyle w:val="TAL"/>
              <w:rPr>
                <w:sz w:val="16"/>
              </w:rPr>
            </w:pPr>
            <w:r w:rsidRPr="00BE3C62">
              <w:rPr>
                <w:sz w:val="16"/>
              </w:rPr>
              <w:t>ScpInfo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DEEC7" w14:textId="77777777" w:rsidR="004377C2" w:rsidRPr="00BE3C62" w:rsidRDefault="004377C2" w:rsidP="00BE3C62">
            <w:pPr>
              <w:pStyle w:val="TAL"/>
              <w:rPr>
                <w:sz w:val="16"/>
              </w:rPr>
            </w:pPr>
            <w:r w:rsidRPr="00BE3C62">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E1611"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78D9" w14:textId="77777777" w:rsidR="004377C2" w:rsidRPr="00BE3C62" w:rsidRDefault="004377C2" w:rsidP="00BE3C62">
            <w:pPr>
              <w:pStyle w:val="TAL"/>
              <w:rPr>
                <w:sz w:val="16"/>
              </w:rPr>
            </w:pPr>
            <w:r w:rsidRPr="00BE3C62">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DB2C"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6059F"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680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728B"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24B3" w14:textId="77777777" w:rsidR="004377C2" w:rsidRPr="00BE3C62" w:rsidRDefault="004377C2" w:rsidP="00BE3C62">
            <w:pPr>
              <w:pStyle w:val="TAL"/>
              <w:rPr>
                <w:sz w:val="16"/>
              </w:rPr>
            </w:pPr>
            <w:r w:rsidRPr="00BE3C62">
              <w:rPr>
                <w:sz w:val="16"/>
              </w:rPr>
              <w:t>agreed</w:t>
            </w:r>
          </w:p>
        </w:tc>
      </w:tr>
      <w:tr w:rsidR="00BE3C62" w:rsidRPr="00BE3C62" w14:paraId="012BEA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665C" w14:textId="77777777" w:rsidR="004377C2" w:rsidRPr="00BE3C62" w:rsidRDefault="004377C2" w:rsidP="00BE3C62">
            <w:pPr>
              <w:pStyle w:val="TAL"/>
              <w:rPr>
                <w:sz w:val="16"/>
              </w:rPr>
            </w:pPr>
            <w:r w:rsidRPr="00BE3C62">
              <w:rPr>
                <w:sz w:val="16"/>
              </w:rPr>
              <w:t>C4-214339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96BC" w14:textId="77777777" w:rsidR="004377C2" w:rsidRPr="00BE3C62" w:rsidRDefault="004377C2" w:rsidP="00BE3C62">
            <w:pPr>
              <w:pStyle w:val="TAL"/>
              <w:rPr>
                <w:sz w:val="16"/>
              </w:rPr>
            </w:pPr>
            <w:r w:rsidRPr="00BE3C62">
              <w:rPr>
                <w:sz w:val="16"/>
              </w:rPr>
              <w:t>ScpInfo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96CB" w14:textId="77777777" w:rsidR="004377C2" w:rsidRPr="00BE3C62" w:rsidRDefault="004377C2" w:rsidP="00BE3C62">
            <w:pPr>
              <w:pStyle w:val="TAL"/>
              <w:rPr>
                <w:sz w:val="16"/>
              </w:rPr>
            </w:pPr>
            <w:r w:rsidRPr="00BE3C62">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7C430"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2222" w14:textId="77777777" w:rsidR="004377C2" w:rsidRPr="00BE3C62" w:rsidRDefault="004377C2" w:rsidP="00BE3C62">
            <w:pPr>
              <w:pStyle w:val="TAL"/>
              <w:rPr>
                <w:sz w:val="16"/>
              </w:rPr>
            </w:pPr>
            <w:r w:rsidRPr="00BE3C62">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2AC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BF2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3111C"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4620"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0320" w14:textId="77777777" w:rsidR="004377C2" w:rsidRPr="00BE3C62" w:rsidRDefault="004377C2" w:rsidP="00BE3C62">
            <w:pPr>
              <w:pStyle w:val="TAL"/>
              <w:rPr>
                <w:sz w:val="16"/>
              </w:rPr>
            </w:pPr>
            <w:r w:rsidRPr="00BE3C62">
              <w:rPr>
                <w:sz w:val="16"/>
              </w:rPr>
              <w:t>revised</w:t>
            </w:r>
          </w:p>
        </w:tc>
      </w:tr>
      <w:tr w:rsidR="00BE3C62" w:rsidRPr="00BE3C62" w14:paraId="0F12C83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08425" w14:textId="77777777" w:rsidR="004377C2" w:rsidRPr="00BE3C62" w:rsidRDefault="004377C2" w:rsidP="00BE3C62">
            <w:pPr>
              <w:pStyle w:val="TAL"/>
              <w:rPr>
                <w:sz w:val="16"/>
              </w:rPr>
            </w:pPr>
            <w:r w:rsidRPr="00BE3C62">
              <w:rPr>
                <w:sz w:val="16"/>
              </w:rPr>
              <w:t>C4-214659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48B9" w14:textId="77777777" w:rsidR="004377C2" w:rsidRPr="00BE3C62" w:rsidRDefault="004377C2" w:rsidP="00BE3C62">
            <w:pPr>
              <w:pStyle w:val="TAL"/>
              <w:rPr>
                <w:sz w:val="16"/>
              </w:rPr>
            </w:pPr>
            <w:r w:rsidRPr="00BE3C62">
              <w:rPr>
                <w:sz w:val="16"/>
              </w:rPr>
              <w:t>ScpInfo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B8E9" w14:textId="77777777" w:rsidR="004377C2" w:rsidRPr="00BE3C62" w:rsidRDefault="004377C2" w:rsidP="00BE3C62">
            <w:pPr>
              <w:pStyle w:val="TAL"/>
              <w:rPr>
                <w:sz w:val="16"/>
              </w:rPr>
            </w:pPr>
            <w:r w:rsidRPr="00BE3C62">
              <w:rPr>
                <w:sz w:val="16"/>
              </w:rPr>
              <w:t>Ericsson,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6A0C1"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EB59" w14:textId="77777777" w:rsidR="004377C2" w:rsidRPr="00BE3C62" w:rsidRDefault="004377C2" w:rsidP="00BE3C62">
            <w:pPr>
              <w:pStyle w:val="TAL"/>
              <w:rPr>
                <w:sz w:val="16"/>
              </w:rPr>
            </w:pPr>
            <w:r w:rsidRPr="00BE3C62">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8A00"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059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E7F7"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C977"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D929" w14:textId="77777777" w:rsidR="004377C2" w:rsidRPr="00BE3C62" w:rsidRDefault="004377C2" w:rsidP="00BE3C62">
            <w:pPr>
              <w:pStyle w:val="TAL"/>
              <w:rPr>
                <w:sz w:val="16"/>
              </w:rPr>
            </w:pPr>
            <w:r w:rsidRPr="00BE3C62">
              <w:rPr>
                <w:sz w:val="16"/>
              </w:rPr>
              <w:t>agreed</w:t>
            </w:r>
          </w:p>
        </w:tc>
      </w:tr>
      <w:tr w:rsidR="00BE3C62" w:rsidRPr="00BE3C62" w14:paraId="291D36A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F8E2" w14:textId="77777777" w:rsidR="004377C2" w:rsidRPr="00BE3C62" w:rsidRDefault="004377C2" w:rsidP="00BE3C62">
            <w:pPr>
              <w:pStyle w:val="TAL"/>
              <w:rPr>
                <w:sz w:val="16"/>
              </w:rPr>
            </w:pPr>
            <w:r w:rsidRPr="00BE3C62">
              <w:rPr>
                <w:sz w:val="16"/>
              </w:rPr>
              <w:t>C4-214342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E452" w14:textId="77777777" w:rsidR="004377C2" w:rsidRPr="00BE3C62" w:rsidRDefault="004377C2" w:rsidP="00BE3C62">
            <w:pPr>
              <w:pStyle w:val="TAL"/>
              <w:rPr>
                <w:sz w:val="16"/>
              </w:rPr>
            </w:pPr>
            <w:r w:rsidRPr="00BE3C62">
              <w:rPr>
                <w:sz w:val="16"/>
              </w:rPr>
              <w:t>Clarification of handling of slice "SD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FF0C" w14:textId="77777777" w:rsidR="004377C2" w:rsidRPr="00BE3C62" w:rsidRDefault="004377C2" w:rsidP="00BE3C62">
            <w:pPr>
              <w:pStyle w:val="TAL"/>
              <w:rPr>
                <w:sz w:val="16"/>
              </w:rPr>
            </w:pPr>
            <w:r w:rsidRPr="00BE3C62">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405B"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CA76" w14:textId="77777777" w:rsidR="004377C2" w:rsidRPr="00BE3C62" w:rsidRDefault="004377C2" w:rsidP="00BE3C62">
            <w:pPr>
              <w:pStyle w:val="TAL"/>
              <w:rPr>
                <w:sz w:val="16"/>
              </w:rPr>
            </w:pPr>
            <w:r w:rsidRPr="00BE3C62">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2DDD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89A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50C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5642"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0BFF" w14:textId="77777777" w:rsidR="004377C2" w:rsidRPr="00BE3C62" w:rsidRDefault="004377C2" w:rsidP="00BE3C62">
            <w:pPr>
              <w:pStyle w:val="TAL"/>
              <w:rPr>
                <w:sz w:val="16"/>
              </w:rPr>
            </w:pPr>
            <w:r w:rsidRPr="00BE3C62">
              <w:rPr>
                <w:sz w:val="16"/>
              </w:rPr>
              <w:t>withdrawn</w:t>
            </w:r>
          </w:p>
        </w:tc>
      </w:tr>
      <w:tr w:rsidR="00BE3C62" w:rsidRPr="00BE3C62" w14:paraId="2DBF10E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E981" w14:textId="77777777" w:rsidR="004377C2" w:rsidRPr="00BE3C62" w:rsidRDefault="004377C2" w:rsidP="00BE3C62">
            <w:pPr>
              <w:pStyle w:val="TAL"/>
              <w:rPr>
                <w:sz w:val="16"/>
              </w:rPr>
            </w:pPr>
            <w:r w:rsidRPr="00BE3C62">
              <w:rPr>
                <w:sz w:val="16"/>
              </w:rPr>
              <w:t>C4-214357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DA39" w14:textId="77777777" w:rsidR="004377C2" w:rsidRPr="00BE3C62" w:rsidRDefault="004377C2" w:rsidP="00BE3C62">
            <w:pPr>
              <w:pStyle w:val="TAL"/>
              <w:rPr>
                <w:sz w:val="16"/>
              </w:rPr>
            </w:pPr>
            <w:r w:rsidRPr="00BE3C62">
              <w:rPr>
                <w:sz w:val="16"/>
              </w:rPr>
              <w:t>GBA BSF NF Type and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86C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8A5B1"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93FC2" w14:textId="77777777" w:rsidR="004377C2" w:rsidRPr="00BE3C62" w:rsidRDefault="004377C2" w:rsidP="00BE3C62">
            <w:pPr>
              <w:pStyle w:val="TAL"/>
              <w:rPr>
                <w:sz w:val="16"/>
              </w:rPr>
            </w:pPr>
            <w:r w:rsidRPr="00BE3C62">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C1C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DF8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4243"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DB7B" w14:textId="77777777" w:rsidR="004377C2" w:rsidRPr="00BE3C62" w:rsidRDefault="004377C2" w:rsidP="00BE3C62">
            <w:pPr>
              <w:pStyle w:val="TAL"/>
              <w:rPr>
                <w:sz w:val="16"/>
              </w:rPr>
            </w:pPr>
            <w:r w:rsidRPr="00BE3C62">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DE10B" w14:textId="77777777" w:rsidR="004377C2" w:rsidRPr="00BE3C62" w:rsidRDefault="004377C2" w:rsidP="00BE3C62">
            <w:pPr>
              <w:pStyle w:val="TAL"/>
              <w:rPr>
                <w:sz w:val="16"/>
              </w:rPr>
            </w:pPr>
            <w:r w:rsidRPr="00BE3C62">
              <w:rPr>
                <w:sz w:val="16"/>
              </w:rPr>
              <w:t>agreed</w:t>
            </w:r>
          </w:p>
        </w:tc>
      </w:tr>
      <w:tr w:rsidR="00BE3C62" w:rsidRPr="00BE3C62" w14:paraId="45B8E64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3B34" w14:textId="77777777" w:rsidR="004377C2" w:rsidRPr="00BE3C62" w:rsidRDefault="004377C2" w:rsidP="00BE3C62">
            <w:pPr>
              <w:pStyle w:val="TAL"/>
              <w:rPr>
                <w:sz w:val="16"/>
              </w:rPr>
            </w:pPr>
            <w:r w:rsidRPr="00BE3C62">
              <w:rPr>
                <w:sz w:val="16"/>
              </w:rPr>
              <w:t>C4-214358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EAF9" w14:textId="77777777" w:rsidR="004377C2" w:rsidRPr="00BE3C62" w:rsidRDefault="004377C2" w:rsidP="00BE3C62">
            <w:pPr>
              <w:pStyle w:val="TAL"/>
              <w:rPr>
                <w:sz w:val="16"/>
              </w:rPr>
            </w:pPr>
            <w:r w:rsidRPr="00BE3C62">
              <w:rPr>
                <w:sz w:val="16"/>
              </w:rPr>
              <w:t>ScpDomainCond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304F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152D"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47F3" w14:textId="77777777" w:rsidR="004377C2" w:rsidRPr="00BE3C62" w:rsidRDefault="004377C2" w:rsidP="00BE3C62">
            <w:pPr>
              <w:pStyle w:val="TAL"/>
              <w:rPr>
                <w:sz w:val="16"/>
              </w:rPr>
            </w:pPr>
            <w:r w:rsidRPr="00BE3C62">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FEA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6005"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917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0AA7"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B82E3" w14:textId="77777777" w:rsidR="004377C2" w:rsidRPr="00BE3C62" w:rsidRDefault="004377C2" w:rsidP="00BE3C62">
            <w:pPr>
              <w:pStyle w:val="TAL"/>
              <w:rPr>
                <w:sz w:val="16"/>
              </w:rPr>
            </w:pPr>
            <w:r w:rsidRPr="00BE3C62">
              <w:rPr>
                <w:sz w:val="16"/>
              </w:rPr>
              <w:t>agreed</w:t>
            </w:r>
          </w:p>
        </w:tc>
      </w:tr>
      <w:tr w:rsidR="00BE3C62" w:rsidRPr="00BE3C62" w14:paraId="54DF7A9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61065" w14:textId="77777777" w:rsidR="004377C2" w:rsidRPr="00BE3C62" w:rsidRDefault="004377C2" w:rsidP="00BE3C62">
            <w:pPr>
              <w:pStyle w:val="TAL"/>
              <w:rPr>
                <w:sz w:val="16"/>
              </w:rPr>
            </w:pPr>
            <w:r w:rsidRPr="00BE3C62">
              <w:rPr>
                <w:sz w:val="16"/>
              </w:rPr>
              <w:t>C4-214359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E928" w14:textId="77777777" w:rsidR="004377C2" w:rsidRPr="00BE3C62" w:rsidRDefault="004377C2" w:rsidP="00BE3C62">
            <w:pPr>
              <w:pStyle w:val="TAL"/>
              <w:rPr>
                <w:sz w:val="16"/>
              </w:rPr>
            </w:pPr>
            <w:r w:rsidRPr="00BE3C62">
              <w:rPr>
                <w:sz w:val="16"/>
              </w:rPr>
              <w:t>ScpDomainCond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5DA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8DE4"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27B7" w14:textId="77777777" w:rsidR="004377C2" w:rsidRPr="00BE3C62" w:rsidRDefault="004377C2" w:rsidP="00BE3C62">
            <w:pPr>
              <w:pStyle w:val="TAL"/>
              <w:rPr>
                <w:sz w:val="16"/>
              </w:rPr>
            </w:pPr>
            <w:r w:rsidRPr="00BE3C62">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60A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052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3C88"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F543"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6EC9A" w14:textId="77777777" w:rsidR="004377C2" w:rsidRPr="00BE3C62" w:rsidRDefault="004377C2" w:rsidP="00BE3C62">
            <w:pPr>
              <w:pStyle w:val="TAL"/>
              <w:rPr>
                <w:sz w:val="16"/>
              </w:rPr>
            </w:pPr>
            <w:r w:rsidRPr="00BE3C62">
              <w:rPr>
                <w:sz w:val="16"/>
              </w:rPr>
              <w:t>agreed</w:t>
            </w:r>
          </w:p>
        </w:tc>
      </w:tr>
      <w:tr w:rsidR="00BE3C62" w:rsidRPr="00BE3C62" w14:paraId="7861BA8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672B" w14:textId="77777777" w:rsidR="004377C2" w:rsidRPr="00BE3C62" w:rsidRDefault="004377C2" w:rsidP="00BE3C62">
            <w:pPr>
              <w:pStyle w:val="TAL"/>
              <w:rPr>
                <w:sz w:val="16"/>
              </w:rPr>
            </w:pPr>
            <w:r w:rsidRPr="00BE3C62">
              <w:rPr>
                <w:sz w:val="16"/>
              </w:rPr>
              <w:t>C4-214417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A992" w14:textId="77777777" w:rsidR="004377C2" w:rsidRPr="00BE3C62" w:rsidRDefault="004377C2" w:rsidP="00BE3C62">
            <w:pPr>
              <w:pStyle w:val="TAL"/>
              <w:rPr>
                <w:sz w:val="16"/>
              </w:rPr>
            </w:pPr>
            <w:r w:rsidRPr="00BE3C62">
              <w:rPr>
                <w:sz w:val="16"/>
              </w:rPr>
              <w:t>PGW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E34C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C855"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1191A" w14:textId="77777777" w:rsidR="004377C2" w:rsidRPr="00BE3C62" w:rsidRDefault="004377C2" w:rsidP="00BE3C62">
            <w:pPr>
              <w:pStyle w:val="TAL"/>
              <w:rPr>
                <w:sz w:val="16"/>
              </w:rPr>
            </w:pPr>
            <w:r w:rsidRPr="00BE3C62">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EB7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FE3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EF6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37AF"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F264" w14:textId="77777777" w:rsidR="004377C2" w:rsidRPr="00BE3C62" w:rsidRDefault="004377C2" w:rsidP="00BE3C62">
            <w:pPr>
              <w:pStyle w:val="TAL"/>
              <w:rPr>
                <w:sz w:val="16"/>
              </w:rPr>
            </w:pPr>
            <w:r w:rsidRPr="00BE3C62">
              <w:rPr>
                <w:sz w:val="16"/>
              </w:rPr>
              <w:t>revised</w:t>
            </w:r>
          </w:p>
        </w:tc>
      </w:tr>
      <w:tr w:rsidR="00BE3C62" w:rsidRPr="00BE3C62" w14:paraId="582A1CF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6CFE" w14:textId="77777777" w:rsidR="004377C2" w:rsidRPr="00BE3C62" w:rsidRDefault="004377C2" w:rsidP="00BE3C62">
            <w:pPr>
              <w:pStyle w:val="TAL"/>
              <w:rPr>
                <w:sz w:val="16"/>
              </w:rPr>
            </w:pPr>
            <w:r w:rsidRPr="00BE3C62">
              <w:rPr>
                <w:sz w:val="16"/>
              </w:rPr>
              <w:t>C4-214710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827E9" w14:textId="77777777" w:rsidR="004377C2" w:rsidRPr="00BE3C62" w:rsidRDefault="004377C2" w:rsidP="00BE3C62">
            <w:pPr>
              <w:pStyle w:val="TAL"/>
              <w:rPr>
                <w:sz w:val="16"/>
              </w:rPr>
            </w:pPr>
            <w:r w:rsidRPr="00BE3C62">
              <w:rPr>
                <w:sz w:val="16"/>
              </w:rPr>
              <w:t>PGW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F51A"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AD02B"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E6D9" w14:textId="77777777" w:rsidR="004377C2" w:rsidRPr="00BE3C62" w:rsidRDefault="004377C2" w:rsidP="00BE3C62">
            <w:pPr>
              <w:pStyle w:val="TAL"/>
              <w:rPr>
                <w:sz w:val="16"/>
              </w:rPr>
            </w:pPr>
            <w:r w:rsidRPr="00BE3C62">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FBE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FDA0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137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A7E7"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236F" w14:textId="77777777" w:rsidR="004377C2" w:rsidRPr="00BE3C62" w:rsidRDefault="004377C2" w:rsidP="00BE3C62">
            <w:pPr>
              <w:pStyle w:val="TAL"/>
              <w:rPr>
                <w:sz w:val="16"/>
              </w:rPr>
            </w:pPr>
            <w:r w:rsidRPr="00BE3C62">
              <w:rPr>
                <w:sz w:val="16"/>
              </w:rPr>
              <w:t>agreed</w:t>
            </w:r>
          </w:p>
        </w:tc>
      </w:tr>
      <w:tr w:rsidR="00BE3C62" w:rsidRPr="00BE3C62" w14:paraId="2B31B08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6CA35" w14:textId="77777777" w:rsidR="004377C2" w:rsidRPr="00BE3C62" w:rsidRDefault="004377C2" w:rsidP="00BE3C62">
            <w:pPr>
              <w:pStyle w:val="TAL"/>
              <w:rPr>
                <w:sz w:val="16"/>
              </w:rPr>
            </w:pPr>
            <w:r w:rsidRPr="00BE3C62">
              <w:rPr>
                <w:sz w:val="16"/>
              </w:rPr>
              <w:t>C4-214445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4B37" w14:textId="77777777" w:rsidR="004377C2" w:rsidRPr="00BE3C62" w:rsidRDefault="004377C2" w:rsidP="00BE3C62">
            <w:pPr>
              <w:pStyle w:val="TAL"/>
              <w:rPr>
                <w:sz w:val="16"/>
              </w:rPr>
            </w:pPr>
            <w:r w:rsidRPr="00BE3C62">
              <w:rPr>
                <w:sz w:val="16"/>
              </w:rPr>
              <w:t>Correct incorrect data type name of 5GDdnmfInfo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4F6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F4C3"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CE95" w14:textId="77777777" w:rsidR="004377C2" w:rsidRPr="00BE3C62" w:rsidRDefault="004377C2" w:rsidP="00BE3C62">
            <w:pPr>
              <w:pStyle w:val="TAL"/>
              <w:rPr>
                <w:sz w:val="16"/>
              </w:rPr>
            </w:pPr>
            <w:r w:rsidRPr="00BE3C62">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F9A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0649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ADA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D376" w14:textId="77777777" w:rsidR="004377C2" w:rsidRPr="00BE3C62" w:rsidRDefault="004377C2" w:rsidP="00BE3C62">
            <w:pPr>
              <w:pStyle w:val="TAL"/>
              <w:rPr>
                <w:sz w:val="16"/>
              </w:rPr>
            </w:pPr>
            <w:r w:rsidRPr="00BE3C62">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3B3F" w14:textId="77777777" w:rsidR="004377C2" w:rsidRPr="00BE3C62" w:rsidRDefault="004377C2" w:rsidP="00BE3C62">
            <w:pPr>
              <w:pStyle w:val="TAL"/>
              <w:rPr>
                <w:sz w:val="16"/>
              </w:rPr>
            </w:pPr>
            <w:r w:rsidRPr="00BE3C62">
              <w:rPr>
                <w:sz w:val="16"/>
              </w:rPr>
              <w:t>agreed</w:t>
            </w:r>
          </w:p>
        </w:tc>
      </w:tr>
      <w:tr w:rsidR="00BE3C62" w:rsidRPr="00BE3C62" w14:paraId="73B9E71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D5627" w14:textId="77777777" w:rsidR="004377C2" w:rsidRPr="00BE3C62" w:rsidRDefault="004377C2" w:rsidP="00BE3C62">
            <w:pPr>
              <w:pStyle w:val="TAL"/>
              <w:rPr>
                <w:sz w:val="16"/>
              </w:rPr>
            </w:pPr>
            <w:r w:rsidRPr="00BE3C62">
              <w:rPr>
                <w:sz w:val="16"/>
              </w:rPr>
              <w:t>C4-214489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D15D" w14:textId="77777777" w:rsidR="004377C2" w:rsidRPr="00BE3C62" w:rsidRDefault="004377C2" w:rsidP="00BE3C62">
            <w:pPr>
              <w:pStyle w:val="TAL"/>
              <w:rPr>
                <w:sz w:val="16"/>
              </w:rPr>
            </w:pPr>
            <w:r w:rsidRPr="00BE3C62">
              <w:rPr>
                <w:sz w:val="16"/>
              </w:rPr>
              <w:t>Corrections in definitions, descriptions and references of the Nnrf Service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A34B" w14:textId="77777777" w:rsidR="004377C2" w:rsidRPr="00BE3C62" w:rsidRDefault="004377C2" w:rsidP="00BE3C62">
            <w:pPr>
              <w:pStyle w:val="TAL"/>
              <w:rPr>
                <w:sz w:val="16"/>
              </w:rPr>
            </w:pPr>
            <w:r w:rsidRPr="00BE3C62">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4B2A"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358B6" w14:textId="77777777" w:rsidR="004377C2" w:rsidRPr="00BE3C62" w:rsidRDefault="004377C2" w:rsidP="00BE3C62">
            <w:pPr>
              <w:pStyle w:val="TAL"/>
              <w:rPr>
                <w:sz w:val="16"/>
              </w:rPr>
            </w:pPr>
            <w:r w:rsidRPr="00BE3C62">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F86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BA1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194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3605"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84272" w14:textId="77777777" w:rsidR="004377C2" w:rsidRPr="00BE3C62" w:rsidRDefault="004377C2" w:rsidP="00BE3C62">
            <w:pPr>
              <w:pStyle w:val="TAL"/>
              <w:rPr>
                <w:sz w:val="16"/>
              </w:rPr>
            </w:pPr>
            <w:r w:rsidRPr="00BE3C62">
              <w:rPr>
                <w:sz w:val="16"/>
              </w:rPr>
              <w:t>postponed</w:t>
            </w:r>
          </w:p>
        </w:tc>
      </w:tr>
      <w:tr w:rsidR="00BE3C62" w:rsidRPr="00BE3C62" w14:paraId="2BD628D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D809" w14:textId="77777777" w:rsidR="004377C2" w:rsidRPr="00BE3C62" w:rsidRDefault="004377C2" w:rsidP="00BE3C62">
            <w:pPr>
              <w:pStyle w:val="TAL"/>
              <w:rPr>
                <w:sz w:val="16"/>
              </w:rPr>
            </w:pPr>
            <w:r w:rsidRPr="00BE3C62">
              <w:rPr>
                <w:sz w:val="16"/>
              </w:rPr>
              <w:t>C4-214517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AF28" w14:textId="77777777" w:rsidR="004377C2" w:rsidRPr="00BE3C62" w:rsidRDefault="004377C2" w:rsidP="00BE3C62">
            <w:pPr>
              <w:pStyle w:val="TAL"/>
              <w:rPr>
                <w:sz w:val="16"/>
              </w:rPr>
            </w:pPr>
            <w:r w:rsidRPr="00BE3C62">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5BD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2E7F3"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5E18" w14:textId="77777777" w:rsidR="004377C2" w:rsidRPr="00BE3C62" w:rsidRDefault="004377C2" w:rsidP="00BE3C62">
            <w:pPr>
              <w:pStyle w:val="TAL"/>
              <w:rPr>
                <w:sz w:val="16"/>
              </w:rPr>
            </w:pPr>
            <w:r w:rsidRPr="00BE3C62">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B2A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CA9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DA1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F4F5"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28DA" w14:textId="77777777" w:rsidR="004377C2" w:rsidRPr="00BE3C62" w:rsidRDefault="004377C2" w:rsidP="00BE3C62">
            <w:pPr>
              <w:pStyle w:val="TAL"/>
              <w:rPr>
                <w:sz w:val="16"/>
              </w:rPr>
            </w:pPr>
            <w:r w:rsidRPr="00BE3C62">
              <w:rPr>
                <w:sz w:val="16"/>
              </w:rPr>
              <w:t>revised</w:t>
            </w:r>
          </w:p>
        </w:tc>
      </w:tr>
      <w:tr w:rsidR="00BE3C62" w:rsidRPr="00BE3C62" w14:paraId="2C63C85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9541C" w14:textId="77777777" w:rsidR="004377C2" w:rsidRPr="00BE3C62" w:rsidRDefault="004377C2" w:rsidP="00BE3C62">
            <w:pPr>
              <w:pStyle w:val="TAL"/>
              <w:rPr>
                <w:sz w:val="16"/>
              </w:rPr>
            </w:pPr>
            <w:r w:rsidRPr="00BE3C62">
              <w:rPr>
                <w:sz w:val="16"/>
              </w:rPr>
              <w:t>C4-214692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A31D" w14:textId="77777777" w:rsidR="004377C2" w:rsidRPr="00BE3C62" w:rsidRDefault="004377C2" w:rsidP="00BE3C62">
            <w:pPr>
              <w:pStyle w:val="TAL"/>
              <w:rPr>
                <w:sz w:val="16"/>
              </w:rPr>
            </w:pPr>
            <w:r w:rsidRPr="00BE3C62">
              <w:rPr>
                <w:sz w:val="16"/>
              </w:rPr>
              <w:t>Corrections to the API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93C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506D"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273C" w14:textId="77777777" w:rsidR="004377C2" w:rsidRPr="00BE3C62" w:rsidRDefault="004377C2" w:rsidP="00BE3C62">
            <w:pPr>
              <w:pStyle w:val="TAL"/>
              <w:rPr>
                <w:sz w:val="16"/>
              </w:rPr>
            </w:pPr>
            <w:r w:rsidRPr="00BE3C62">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4072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712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C74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C6CF2"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84E9" w14:textId="77777777" w:rsidR="004377C2" w:rsidRPr="00BE3C62" w:rsidRDefault="004377C2" w:rsidP="00BE3C62">
            <w:pPr>
              <w:pStyle w:val="TAL"/>
              <w:rPr>
                <w:sz w:val="16"/>
              </w:rPr>
            </w:pPr>
            <w:r w:rsidRPr="00BE3C62">
              <w:rPr>
                <w:sz w:val="16"/>
              </w:rPr>
              <w:t>agreed</w:t>
            </w:r>
          </w:p>
        </w:tc>
      </w:tr>
      <w:tr w:rsidR="00BE3C62" w:rsidRPr="00BE3C62" w14:paraId="2AC2488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AA34E" w14:textId="77777777" w:rsidR="004377C2" w:rsidRPr="00BE3C62" w:rsidRDefault="004377C2" w:rsidP="00BE3C62">
            <w:pPr>
              <w:pStyle w:val="TAL"/>
              <w:rPr>
                <w:sz w:val="16"/>
              </w:rPr>
            </w:pPr>
            <w:r w:rsidRPr="00BE3C62">
              <w:rPr>
                <w:sz w:val="16"/>
              </w:rPr>
              <w:t>C4-214571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A30E" w14:textId="77777777" w:rsidR="004377C2" w:rsidRPr="00BE3C62" w:rsidRDefault="004377C2" w:rsidP="00BE3C62">
            <w:pPr>
              <w:pStyle w:val="TAL"/>
              <w:rPr>
                <w:sz w:val="16"/>
              </w:rPr>
            </w:pPr>
            <w:r w:rsidRPr="00BE3C62">
              <w:rPr>
                <w:sz w:val="16"/>
              </w:rPr>
              <w:t>NSACF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2102"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2A28"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037F9" w14:textId="77777777" w:rsidR="004377C2" w:rsidRPr="00BE3C62" w:rsidRDefault="004377C2" w:rsidP="00BE3C62">
            <w:pPr>
              <w:pStyle w:val="TAL"/>
              <w:rPr>
                <w:sz w:val="16"/>
              </w:rPr>
            </w:pPr>
            <w:r w:rsidRPr="00BE3C62">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ED1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C74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4B78C"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5E03"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5EFF" w14:textId="77777777" w:rsidR="004377C2" w:rsidRPr="00BE3C62" w:rsidRDefault="004377C2" w:rsidP="00BE3C62">
            <w:pPr>
              <w:pStyle w:val="TAL"/>
              <w:rPr>
                <w:sz w:val="16"/>
              </w:rPr>
            </w:pPr>
            <w:r w:rsidRPr="00BE3C62">
              <w:rPr>
                <w:sz w:val="16"/>
              </w:rPr>
              <w:t>withdrawn</w:t>
            </w:r>
          </w:p>
        </w:tc>
      </w:tr>
      <w:tr w:rsidR="00BE3C62" w:rsidRPr="00BE3C62" w14:paraId="0E53BA0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78D2" w14:textId="77777777" w:rsidR="004377C2" w:rsidRPr="00BE3C62" w:rsidRDefault="004377C2" w:rsidP="00BE3C62">
            <w:pPr>
              <w:pStyle w:val="TAL"/>
              <w:rPr>
                <w:sz w:val="16"/>
              </w:rPr>
            </w:pPr>
            <w:r w:rsidRPr="00BE3C62">
              <w:rPr>
                <w:sz w:val="16"/>
              </w:rPr>
              <w:t>C4-214764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1451" w14:textId="77777777" w:rsidR="004377C2" w:rsidRPr="00BE3C62" w:rsidRDefault="004377C2" w:rsidP="00BE3C62">
            <w:pPr>
              <w:pStyle w:val="TAL"/>
              <w:rPr>
                <w:sz w:val="16"/>
              </w:rPr>
            </w:pPr>
            <w:r w:rsidRPr="00BE3C62">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1D0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5DF7"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7CC30" w14:textId="77777777" w:rsidR="004377C2" w:rsidRPr="00BE3C62" w:rsidRDefault="004377C2" w:rsidP="00BE3C62">
            <w:pPr>
              <w:pStyle w:val="TAL"/>
              <w:rPr>
                <w:sz w:val="16"/>
              </w:rPr>
            </w:pPr>
            <w:r w:rsidRPr="00BE3C62">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0FFC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1C49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D23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5D20"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9534" w14:textId="77777777" w:rsidR="004377C2" w:rsidRPr="00BE3C62" w:rsidRDefault="004377C2" w:rsidP="00BE3C62">
            <w:pPr>
              <w:pStyle w:val="TAL"/>
              <w:rPr>
                <w:sz w:val="16"/>
              </w:rPr>
            </w:pPr>
            <w:r w:rsidRPr="00BE3C62">
              <w:rPr>
                <w:sz w:val="16"/>
              </w:rPr>
              <w:t>agreed</w:t>
            </w:r>
          </w:p>
        </w:tc>
      </w:tr>
      <w:tr w:rsidR="00BE3C62" w:rsidRPr="00BE3C62" w14:paraId="622F74E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FCC8" w14:textId="77777777" w:rsidR="004377C2" w:rsidRPr="00BE3C62" w:rsidRDefault="004377C2" w:rsidP="00BE3C62">
            <w:pPr>
              <w:pStyle w:val="TAL"/>
              <w:rPr>
                <w:sz w:val="16"/>
              </w:rPr>
            </w:pPr>
            <w:r w:rsidRPr="00BE3C62">
              <w:rPr>
                <w:sz w:val="16"/>
              </w:rPr>
              <w:t>C4-214786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54C1" w14:textId="77777777" w:rsidR="004377C2" w:rsidRPr="00BE3C62" w:rsidRDefault="004377C2" w:rsidP="00BE3C62">
            <w:pPr>
              <w:pStyle w:val="TAL"/>
              <w:rPr>
                <w:sz w:val="16"/>
              </w:rPr>
            </w:pPr>
            <w:r w:rsidRPr="00BE3C62">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509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BBCE" w14:textId="77777777" w:rsidR="004377C2" w:rsidRPr="00BE3C62" w:rsidRDefault="004377C2" w:rsidP="00BE3C62">
            <w:pPr>
              <w:pStyle w:val="TAL"/>
              <w:rPr>
                <w:sz w:val="16"/>
              </w:rPr>
            </w:pPr>
            <w:r w:rsidRPr="00BE3C62">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891B8" w14:textId="77777777" w:rsidR="004377C2" w:rsidRPr="00BE3C62" w:rsidRDefault="004377C2" w:rsidP="00BE3C62">
            <w:pPr>
              <w:pStyle w:val="TAL"/>
              <w:rPr>
                <w:sz w:val="16"/>
              </w:rPr>
            </w:pPr>
            <w:r w:rsidRPr="00BE3C62">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B2F6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BABD"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6DE9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54EE4"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8872" w14:textId="77777777" w:rsidR="004377C2" w:rsidRPr="00BE3C62" w:rsidRDefault="004377C2" w:rsidP="00BE3C62">
            <w:pPr>
              <w:pStyle w:val="TAL"/>
              <w:rPr>
                <w:sz w:val="16"/>
              </w:rPr>
            </w:pPr>
            <w:r w:rsidRPr="00BE3C62">
              <w:rPr>
                <w:sz w:val="16"/>
              </w:rPr>
              <w:t>agreed</w:t>
            </w:r>
          </w:p>
        </w:tc>
      </w:tr>
      <w:tr w:rsidR="00BE3C62" w:rsidRPr="00BE3C62" w14:paraId="1D7A558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57725" w14:textId="77777777" w:rsidR="004377C2" w:rsidRPr="00BE3C62" w:rsidRDefault="004377C2" w:rsidP="00BE3C62">
            <w:pPr>
              <w:pStyle w:val="TAL"/>
              <w:rPr>
                <w:sz w:val="16"/>
              </w:rPr>
            </w:pPr>
            <w:r w:rsidRPr="00BE3C62">
              <w:rPr>
                <w:sz w:val="16"/>
              </w:rPr>
              <w:t>C4-214285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8B87B"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320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2817" w14:textId="77777777" w:rsidR="004377C2" w:rsidRPr="00BE3C62" w:rsidRDefault="004377C2" w:rsidP="00BE3C62">
            <w:pPr>
              <w:pStyle w:val="TAL"/>
              <w:rPr>
                <w:sz w:val="16"/>
              </w:rPr>
            </w:pPr>
            <w:r w:rsidRPr="00BE3C62">
              <w:rPr>
                <w:sz w:val="16"/>
              </w:rPr>
              <w:t>29.511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CE80" w14:textId="77777777" w:rsidR="004377C2" w:rsidRPr="00BE3C62" w:rsidRDefault="004377C2" w:rsidP="00BE3C62">
            <w:pPr>
              <w:pStyle w:val="TAL"/>
              <w:rPr>
                <w:sz w:val="16"/>
              </w:rPr>
            </w:pPr>
            <w:r w:rsidRPr="00BE3C62">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DDA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A271"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A12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B979"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4268" w14:textId="77777777" w:rsidR="004377C2" w:rsidRPr="00BE3C62" w:rsidRDefault="004377C2" w:rsidP="00BE3C62">
            <w:pPr>
              <w:pStyle w:val="TAL"/>
              <w:rPr>
                <w:sz w:val="16"/>
              </w:rPr>
            </w:pPr>
            <w:r w:rsidRPr="00BE3C62">
              <w:rPr>
                <w:sz w:val="16"/>
              </w:rPr>
              <w:t>agreed</w:t>
            </w:r>
          </w:p>
        </w:tc>
      </w:tr>
      <w:tr w:rsidR="00BE3C62" w:rsidRPr="00BE3C62" w14:paraId="24C5FC0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6D17" w14:textId="77777777" w:rsidR="004377C2" w:rsidRPr="00BE3C62" w:rsidRDefault="004377C2" w:rsidP="00BE3C62">
            <w:pPr>
              <w:pStyle w:val="TAL"/>
              <w:rPr>
                <w:sz w:val="16"/>
              </w:rPr>
            </w:pPr>
            <w:r w:rsidRPr="00BE3C62">
              <w:rPr>
                <w:sz w:val="16"/>
              </w:rPr>
              <w:t>C4-214286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0304"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8D7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EB7C" w14:textId="77777777" w:rsidR="004377C2" w:rsidRPr="00BE3C62" w:rsidRDefault="004377C2" w:rsidP="00BE3C62">
            <w:pPr>
              <w:pStyle w:val="TAL"/>
              <w:rPr>
                <w:sz w:val="16"/>
              </w:rPr>
            </w:pPr>
            <w:r w:rsidRPr="00BE3C62">
              <w:rPr>
                <w:sz w:val="16"/>
              </w:rPr>
              <w:t>29.511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E02B" w14:textId="77777777" w:rsidR="004377C2" w:rsidRPr="00BE3C62" w:rsidRDefault="004377C2" w:rsidP="00BE3C62">
            <w:pPr>
              <w:pStyle w:val="TAL"/>
              <w:rPr>
                <w:sz w:val="16"/>
              </w:rPr>
            </w:pPr>
            <w:r w:rsidRPr="00BE3C62">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AFA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D984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7466"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5042"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1E0B2" w14:textId="77777777" w:rsidR="004377C2" w:rsidRPr="00BE3C62" w:rsidRDefault="004377C2" w:rsidP="00BE3C62">
            <w:pPr>
              <w:pStyle w:val="TAL"/>
              <w:rPr>
                <w:sz w:val="16"/>
              </w:rPr>
            </w:pPr>
            <w:r w:rsidRPr="00BE3C62">
              <w:rPr>
                <w:sz w:val="16"/>
              </w:rPr>
              <w:t>agreed</w:t>
            </w:r>
          </w:p>
        </w:tc>
      </w:tr>
      <w:tr w:rsidR="00BE3C62" w:rsidRPr="00BE3C62" w14:paraId="34F03DF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AF6B" w14:textId="77777777" w:rsidR="004377C2" w:rsidRPr="00BE3C62" w:rsidRDefault="004377C2" w:rsidP="00BE3C62">
            <w:pPr>
              <w:pStyle w:val="TAL"/>
              <w:rPr>
                <w:sz w:val="16"/>
              </w:rPr>
            </w:pPr>
            <w:r w:rsidRPr="00BE3C62">
              <w:rPr>
                <w:sz w:val="16"/>
              </w:rPr>
              <w:t>C4-214765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7BC7" w14:textId="77777777" w:rsidR="004377C2" w:rsidRPr="00BE3C62" w:rsidRDefault="004377C2" w:rsidP="00BE3C62">
            <w:pPr>
              <w:pStyle w:val="TAL"/>
              <w:rPr>
                <w:sz w:val="16"/>
              </w:rPr>
            </w:pPr>
            <w:r w:rsidRPr="00BE3C62">
              <w:rPr>
                <w:sz w:val="16"/>
              </w:rPr>
              <w:t>29.511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06E50" w14:textId="77777777" w:rsidR="004377C2" w:rsidRPr="00BE3C62" w:rsidRDefault="004377C2" w:rsidP="00BE3C62">
            <w:pPr>
              <w:pStyle w:val="TAL"/>
              <w:rPr>
                <w:sz w:val="16"/>
              </w:rPr>
            </w:pPr>
            <w:r w:rsidRPr="00BE3C62">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D7FD" w14:textId="77777777" w:rsidR="004377C2" w:rsidRPr="00BE3C62" w:rsidRDefault="004377C2" w:rsidP="00BE3C62">
            <w:pPr>
              <w:pStyle w:val="TAL"/>
              <w:rPr>
                <w:sz w:val="16"/>
              </w:rPr>
            </w:pPr>
            <w:r w:rsidRPr="00BE3C62">
              <w:rPr>
                <w:sz w:val="16"/>
              </w:rPr>
              <w:t>29.511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EF873" w14:textId="77777777" w:rsidR="004377C2" w:rsidRPr="00BE3C62" w:rsidRDefault="004377C2" w:rsidP="00BE3C62">
            <w:pPr>
              <w:pStyle w:val="TAL"/>
              <w:rPr>
                <w:sz w:val="16"/>
              </w:rPr>
            </w:pPr>
            <w:r w:rsidRPr="00BE3C62">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311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122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D0AE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F904"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8D1AA" w14:textId="77777777" w:rsidR="004377C2" w:rsidRPr="00BE3C62" w:rsidRDefault="004377C2" w:rsidP="00BE3C62">
            <w:pPr>
              <w:pStyle w:val="TAL"/>
              <w:rPr>
                <w:sz w:val="16"/>
              </w:rPr>
            </w:pPr>
            <w:r w:rsidRPr="00BE3C62">
              <w:rPr>
                <w:sz w:val="16"/>
              </w:rPr>
              <w:t>agreed</w:t>
            </w:r>
          </w:p>
        </w:tc>
      </w:tr>
      <w:tr w:rsidR="00BE3C62" w:rsidRPr="00BE3C62" w14:paraId="3253B5B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63C7" w14:textId="77777777" w:rsidR="004377C2" w:rsidRPr="00BE3C62" w:rsidRDefault="004377C2" w:rsidP="00BE3C62">
            <w:pPr>
              <w:pStyle w:val="TAL"/>
              <w:rPr>
                <w:sz w:val="16"/>
              </w:rPr>
            </w:pPr>
            <w:r w:rsidRPr="00BE3C62">
              <w:rPr>
                <w:sz w:val="16"/>
              </w:rPr>
              <w:t>C4-214787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BFD4" w14:textId="77777777" w:rsidR="004377C2" w:rsidRPr="00BE3C62" w:rsidRDefault="004377C2" w:rsidP="00BE3C62">
            <w:pPr>
              <w:pStyle w:val="TAL"/>
              <w:rPr>
                <w:sz w:val="16"/>
              </w:rPr>
            </w:pPr>
            <w:r w:rsidRPr="00BE3C62">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0FA5" w14:textId="77777777" w:rsidR="004377C2" w:rsidRPr="00BE3C62" w:rsidRDefault="004377C2" w:rsidP="00BE3C62">
            <w:pPr>
              <w:pStyle w:val="TAL"/>
              <w:rPr>
                <w:sz w:val="16"/>
              </w:rPr>
            </w:pPr>
            <w:r w:rsidRPr="00BE3C62">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EE86F" w14:textId="77777777" w:rsidR="004377C2" w:rsidRPr="00BE3C62" w:rsidRDefault="004377C2" w:rsidP="00BE3C62">
            <w:pPr>
              <w:pStyle w:val="TAL"/>
              <w:rPr>
                <w:sz w:val="16"/>
              </w:rPr>
            </w:pPr>
            <w:r w:rsidRPr="00BE3C62">
              <w:rPr>
                <w:sz w:val="16"/>
              </w:rPr>
              <w:t>29.511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CCB5" w14:textId="77777777" w:rsidR="004377C2" w:rsidRPr="00BE3C62" w:rsidRDefault="004377C2" w:rsidP="00BE3C62">
            <w:pPr>
              <w:pStyle w:val="TAL"/>
              <w:rPr>
                <w:sz w:val="16"/>
              </w:rPr>
            </w:pPr>
            <w:r w:rsidRPr="00BE3C62">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023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BB62"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E978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4335"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6F2F7" w14:textId="77777777" w:rsidR="004377C2" w:rsidRPr="00BE3C62" w:rsidRDefault="004377C2" w:rsidP="00BE3C62">
            <w:pPr>
              <w:pStyle w:val="TAL"/>
              <w:rPr>
                <w:sz w:val="16"/>
              </w:rPr>
            </w:pPr>
            <w:r w:rsidRPr="00BE3C62">
              <w:rPr>
                <w:sz w:val="16"/>
              </w:rPr>
              <w:t>agreed</w:t>
            </w:r>
          </w:p>
        </w:tc>
      </w:tr>
      <w:tr w:rsidR="00BE3C62" w:rsidRPr="00BE3C62" w14:paraId="7093A1D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DC7D" w14:textId="77777777" w:rsidR="004377C2" w:rsidRPr="00BE3C62" w:rsidRDefault="004377C2" w:rsidP="00BE3C62">
            <w:pPr>
              <w:pStyle w:val="TAL"/>
              <w:rPr>
                <w:sz w:val="16"/>
              </w:rPr>
            </w:pPr>
            <w:r w:rsidRPr="00BE3C62">
              <w:rPr>
                <w:sz w:val="16"/>
              </w:rPr>
              <w:t>C4-214116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9687" w14:textId="77777777" w:rsidR="004377C2" w:rsidRPr="00BE3C62" w:rsidRDefault="004377C2" w:rsidP="00BE3C62">
            <w:pPr>
              <w:pStyle w:val="TAL"/>
              <w:rPr>
                <w:sz w:val="16"/>
              </w:rPr>
            </w:pPr>
            <w:r w:rsidRPr="00BE3C62">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A132"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C139" w14:textId="77777777" w:rsidR="004377C2" w:rsidRPr="00BE3C62" w:rsidRDefault="004377C2" w:rsidP="00BE3C62">
            <w:pPr>
              <w:pStyle w:val="TAL"/>
              <w:rPr>
                <w:sz w:val="16"/>
              </w:rPr>
            </w:pPr>
            <w:r w:rsidRPr="00BE3C62">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7B2D" w14:textId="77777777" w:rsidR="004377C2" w:rsidRPr="00BE3C62" w:rsidRDefault="004377C2" w:rsidP="00BE3C62">
            <w:pPr>
              <w:pStyle w:val="TAL"/>
              <w:rPr>
                <w:sz w:val="16"/>
              </w:rPr>
            </w:pPr>
            <w:r w:rsidRPr="00BE3C62">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548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B7717"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821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E3A0"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7C90" w14:textId="77777777" w:rsidR="004377C2" w:rsidRPr="00BE3C62" w:rsidRDefault="004377C2" w:rsidP="00BE3C62">
            <w:pPr>
              <w:pStyle w:val="TAL"/>
              <w:rPr>
                <w:sz w:val="16"/>
              </w:rPr>
            </w:pPr>
            <w:r w:rsidRPr="00BE3C62">
              <w:rPr>
                <w:sz w:val="16"/>
              </w:rPr>
              <w:t>postponed</w:t>
            </w:r>
          </w:p>
        </w:tc>
      </w:tr>
      <w:tr w:rsidR="00BE3C62" w:rsidRPr="00BE3C62" w14:paraId="3B0ECA3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774B" w14:textId="77777777" w:rsidR="004377C2" w:rsidRPr="00BE3C62" w:rsidRDefault="004377C2" w:rsidP="00BE3C62">
            <w:pPr>
              <w:pStyle w:val="TAL"/>
              <w:rPr>
                <w:sz w:val="16"/>
              </w:rPr>
            </w:pPr>
            <w:r w:rsidRPr="00BE3C62">
              <w:rPr>
                <w:sz w:val="16"/>
              </w:rPr>
              <w:t>C4-214117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7A8C" w14:textId="77777777" w:rsidR="004377C2" w:rsidRPr="00BE3C62" w:rsidRDefault="004377C2" w:rsidP="00BE3C62">
            <w:pPr>
              <w:pStyle w:val="TAL"/>
              <w:rPr>
                <w:sz w:val="16"/>
              </w:rPr>
            </w:pPr>
            <w:r w:rsidRPr="00BE3C62">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021D5"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E9B1C" w14:textId="77777777" w:rsidR="004377C2" w:rsidRPr="00BE3C62" w:rsidRDefault="004377C2" w:rsidP="00BE3C62">
            <w:pPr>
              <w:pStyle w:val="TAL"/>
              <w:rPr>
                <w:sz w:val="16"/>
              </w:rPr>
            </w:pPr>
            <w:r w:rsidRPr="00BE3C62">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3386" w14:textId="77777777" w:rsidR="004377C2" w:rsidRPr="00BE3C62" w:rsidRDefault="004377C2" w:rsidP="00BE3C62">
            <w:pPr>
              <w:pStyle w:val="TAL"/>
              <w:rPr>
                <w:sz w:val="16"/>
              </w:rPr>
            </w:pPr>
            <w:r w:rsidRPr="00BE3C62">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77E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3CD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3FC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75AF"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AF17" w14:textId="77777777" w:rsidR="004377C2" w:rsidRPr="00BE3C62" w:rsidRDefault="004377C2" w:rsidP="00BE3C62">
            <w:pPr>
              <w:pStyle w:val="TAL"/>
              <w:rPr>
                <w:sz w:val="16"/>
              </w:rPr>
            </w:pPr>
            <w:r w:rsidRPr="00BE3C62">
              <w:rPr>
                <w:sz w:val="16"/>
              </w:rPr>
              <w:t>postponed</w:t>
            </w:r>
          </w:p>
        </w:tc>
      </w:tr>
      <w:tr w:rsidR="00BE3C62" w:rsidRPr="00BE3C62" w14:paraId="3FABBAB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770C" w14:textId="77777777" w:rsidR="004377C2" w:rsidRPr="00BE3C62" w:rsidRDefault="004377C2" w:rsidP="00BE3C62">
            <w:pPr>
              <w:pStyle w:val="TAL"/>
              <w:rPr>
                <w:sz w:val="16"/>
              </w:rPr>
            </w:pPr>
            <w:r w:rsidRPr="00BE3C62">
              <w:rPr>
                <w:sz w:val="16"/>
              </w:rPr>
              <w:t>C4-214391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3E3C0"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EEC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1533" w14:textId="77777777" w:rsidR="004377C2" w:rsidRPr="00BE3C62" w:rsidRDefault="004377C2" w:rsidP="00BE3C62">
            <w:pPr>
              <w:pStyle w:val="TAL"/>
              <w:rPr>
                <w:sz w:val="16"/>
              </w:rPr>
            </w:pPr>
            <w:r w:rsidRPr="00BE3C62">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207E" w14:textId="77777777" w:rsidR="004377C2" w:rsidRPr="00BE3C62" w:rsidRDefault="004377C2" w:rsidP="00BE3C62">
            <w:pPr>
              <w:pStyle w:val="TAL"/>
              <w:rPr>
                <w:sz w:val="16"/>
              </w:rPr>
            </w:pPr>
            <w:r w:rsidRPr="00BE3C62">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748E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3C80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DFB7B"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5AFA"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F2A1" w14:textId="77777777" w:rsidR="004377C2" w:rsidRPr="00BE3C62" w:rsidRDefault="004377C2" w:rsidP="00BE3C62">
            <w:pPr>
              <w:pStyle w:val="TAL"/>
              <w:rPr>
                <w:sz w:val="16"/>
              </w:rPr>
            </w:pPr>
            <w:r w:rsidRPr="00BE3C62">
              <w:rPr>
                <w:sz w:val="16"/>
              </w:rPr>
              <w:t>revised</w:t>
            </w:r>
          </w:p>
        </w:tc>
      </w:tr>
      <w:tr w:rsidR="00BE3C62" w:rsidRPr="00BE3C62" w14:paraId="672D437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7E3F7" w14:textId="77777777" w:rsidR="004377C2" w:rsidRPr="00BE3C62" w:rsidRDefault="004377C2" w:rsidP="00BE3C62">
            <w:pPr>
              <w:pStyle w:val="TAL"/>
              <w:rPr>
                <w:sz w:val="16"/>
              </w:rPr>
            </w:pPr>
            <w:r w:rsidRPr="00BE3C62">
              <w:rPr>
                <w:sz w:val="16"/>
              </w:rPr>
              <w:t>C4-214826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4583"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70B4" w14:textId="77777777" w:rsidR="004377C2" w:rsidRPr="00BE3C62" w:rsidRDefault="004377C2" w:rsidP="00BE3C62">
            <w:pPr>
              <w:pStyle w:val="TAL"/>
              <w:rPr>
                <w:sz w:val="16"/>
              </w:rPr>
            </w:pPr>
            <w:r w:rsidRPr="00BE3C6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997B" w14:textId="77777777" w:rsidR="004377C2" w:rsidRPr="00BE3C62" w:rsidRDefault="004377C2" w:rsidP="00BE3C62">
            <w:pPr>
              <w:pStyle w:val="TAL"/>
              <w:rPr>
                <w:sz w:val="16"/>
              </w:rPr>
            </w:pPr>
            <w:r w:rsidRPr="00BE3C62">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F9B3" w14:textId="77777777" w:rsidR="004377C2" w:rsidRPr="00BE3C62" w:rsidRDefault="004377C2" w:rsidP="00BE3C62">
            <w:pPr>
              <w:pStyle w:val="TAL"/>
              <w:rPr>
                <w:sz w:val="16"/>
              </w:rPr>
            </w:pPr>
            <w:r w:rsidRPr="00BE3C62">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FECD"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CFD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0755A"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2B60B"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99C0" w14:textId="77777777" w:rsidR="004377C2" w:rsidRPr="00BE3C62" w:rsidRDefault="004377C2" w:rsidP="00BE3C62">
            <w:pPr>
              <w:pStyle w:val="TAL"/>
              <w:rPr>
                <w:sz w:val="16"/>
              </w:rPr>
            </w:pPr>
            <w:r w:rsidRPr="00BE3C62">
              <w:rPr>
                <w:sz w:val="16"/>
              </w:rPr>
              <w:t>agreed</w:t>
            </w:r>
          </w:p>
        </w:tc>
      </w:tr>
      <w:tr w:rsidR="00BE3C62" w:rsidRPr="00BE3C62" w14:paraId="5BDE082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5CCA" w14:textId="77777777" w:rsidR="004377C2" w:rsidRPr="00BE3C62" w:rsidRDefault="004377C2" w:rsidP="00BE3C62">
            <w:pPr>
              <w:pStyle w:val="TAL"/>
              <w:rPr>
                <w:sz w:val="16"/>
              </w:rPr>
            </w:pPr>
            <w:r w:rsidRPr="00BE3C62">
              <w:rPr>
                <w:sz w:val="16"/>
              </w:rPr>
              <w:t>C4-214418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A2AD" w14:textId="77777777" w:rsidR="004377C2" w:rsidRPr="00BE3C62" w:rsidRDefault="004377C2" w:rsidP="00BE3C62">
            <w:pPr>
              <w:pStyle w:val="TAL"/>
              <w:rPr>
                <w:sz w:val="16"/>
              </w:rPr>
            </w:pPr>
            <w:r w:rsidRPr="00BE3C62">
              <w:rPr>
                <w:sz w:val="16"/>
              </w:rPr>
              <w:t>LCS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92E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6968" w14:textId="77777777" w:rsidR="004377C2" w:rsidRPr="00BE3C62" w:rsidRDefault="004377C2" w:rsidP="00BE3C62">
            <w:pPr>
              <w:pStyle w:val="TAL"/>
              <w:rPr>
                <w:sz w:val="16"/>
              </w:rPr>
            </w:pPr>
            <w:r w:rsidRPr="00BE3C62">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8B2D" w14:textId="77777777" w:rsidR="004377C2" w:rsidRPr="00BE3C62" w:rsidRDefault="004377C2" w:rsidP="00BE3C62">
            <w:pPr>
              <w:pStyle w:val="TAL"/>
              <w:rPr>
                <w:sz w:val="16"/>
              </w:rPr>
            </w:pPr>
            <w:r w:rsidRPr="00BE3C62">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39B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827E"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E12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39D04"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6211" w14:textId="77777777" w:rsidR="004377C2" w:rsidRPr="00BE3C62" w:rsidRDefault="004377C2" w:rsidP="00BE3C62">
            <w:pPr>
              <w:pStyle w:val="TAL"/>
              <w:rPr>
                <w:sz w:val="16"/>
              </w:rPr>
            </w:pPr>
            <w:r w:rsidRPr="00BE3C62">
              <w:rPr>
                <w:sz w:val="16"/>
              </w:rPr>
              <w:t>revised</w:t>
            </w:r>
          </w:p>
        </w:tc>
      </w:tr>
      <w:tr w:rsidR="00BE3C62" w:rsidRPr="00BE3C62" w14:paraId="366C6B0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BD07" w14:textId="77777777" w:rsidR="004377C2" w:rsidRPr="00BE3C62" w:rsidRDefault="004377C2" w:rsidP="00BE3C62">
            <w:pPr>
              <w:pStyle w:val="TAL"/>
              <w:rPr>
                <w:sz w:val="16"/>
              </w:rPr>
            </w:pPr>
            <w:r w:rsidRPr="00BE3C62">
              <w:rPr>
                <w:sz w:val="16"/>
              </w:rPr>
              <w:t>C4-214711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9A18" w14:textId="77777777" w:rsidR="004377C2" w:rsidRPr="00BE3C62" w:rsidRDefault="004377C2" w:rsidP="00BE3C62">
            <w:pPr>
              <w:pStyle w:val="TAL"/>
              <w:rPr>
                <w:sz w:val="16"/>
              </w:rPr>
            </w:pPr>
            <w:r w:rsidRPr="00BE3C62">
              <w:rPr>
                <w:sz w:val="16"/>
              </w:rPr>
              <w:t>LCS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81EE"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560ED" w14:textId="77777777" w:rsidR="004377C2" w:rsidRPr="00BE3C62" w:rsidRDefault="004377C2" w:rsidP="00BE3C62">
            <w:pPr>
              <w:pStyle w:val="TAL"/>
              <w:rPr>
                <w:sz w:val="16"/>
              </w:rPr>
            </w:pPr>
            <w:r w:rsidRPr="00BE3C62">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394B" w14:textId="77777777" w:rsidR="004377C2" w:rsidRPr="00BE3C62" w:rsidRDefault="004377C2" w:rsidP="00BE3C62">
            <w:pPr>
              <w:pStyle w:val="TAL"/>
              <w:rPr>
                <w:sz w:val="16"/>
              </w:rPr>
            </w:pPr>
            <w:r w:rsidRPr="00BE3C62">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6B9E1"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B918"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84B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46C1"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5811" w14:textId="77777777" w:rsidR="004377C2" w:rsidRPr="00BE3C62" w:rsidRDefault="004377C2" w:rsidP="00BE3C62">
            <w:pPr>
              <w:pStyle w:val="TAL"/>
              <w:rPr>
                <w:sz w:val="16"/>
              </w:rPr>
            </w:pPr>
            <w:r w:rsidRPr="00BE3C62">
              <w:rPr>
                <w:sz w:val="16"/>
              </w:rPr>
              <w:t>agreed</w:t>
            </w:r>
          </w:p>
        </w:tc>
      </w:tr>
      <w:tr w:rsidR="00BE3C62" w:rsidRPr="00BE3C62" w14:paraId="4625A16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BA9F" w14:textId="77777777" w:rsidR="004377C2" w:rsidRPr="00BE3C62" w:rsidRDefault="004377C2" w:rsidP="00BE3C62">
            <w:pPr>
              <w:pStyle w:val="TAL"/>
              <w:rPr>
                <w:sz w:val="16"/>
              </w:rPr>
            </w:pPr>
            <w:r w:rsidRPr="00BE3C62">
              <w:rPr>
                <w:sz w:val="16"/>
              </w:rPr>
              <w:t>C4-214419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4AFD" w14:textId="77777777" w:rsidR="004377C2" w:rsidRPr="00BE3C62" w:rsidRDefault="004377C2" w:rsidP="00BE3C62">
            <w:pPr>
              <w:pStyle w:val="TAL"/>
              <w:rPr>
                <w:sz w:val="16"/>
              </w:rPr>
            </w:pPr>
            <w:r w:rsidRPr="00BE3C62">
              <w:rPr>
                <w:sz w:val="16"/>
              </w:rPr>
              <w:t>LCS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B50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EE0A" w14:textId="77777777" w:rsidR="004377C2" w:rsidRPr="00BE3C62" w:rsidRDefault="004377C2" w:rsidP="00BE3C62">
            <w:pPr>
              <w:pStyle w:val="TAL"/>
              <w:rPr>
                <w:sz w:val="16"/>
              </w:rPr>
            </w:pPr>
            <w:r w:rsidRPr="00BE3C62">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D278" w14:textId="77777777" w:rsidR="004377C2" w:rsidRPr="00BE3C62" w:rsidRDefault="004377C2" w:rsidP="00BE3C62">
            <w:pPr>
              <w:pStyle w:val="TAL"/>
              <w:rPr>
                <w:sz w:val="16"/>
              </w:rPr>
            </w:pPr>
            <w:r w:rsidRPr="00BE3C62">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217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538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5914"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2063D"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5848" w14:textId="77777777" w:rsidR="004377C2" w:rsidRPr="00BE3C62" w:rsidRDefault="004377C2" w:rsidP="00BE3C62">
            <w:pPr>
              <w:pStyle w:val="TAL"/>
              <w:rPr>
                <w:sz w:val="16"/>
              </w:rPr>
            </w:pPr>
            <w:r w:rsidRPr="00BE3C62">
              <w:rPr>
                <w:sz w:val="16"/>
              </w:rPr>
              <w:t>revised</w:t>
            </w:r>
          </w:p>
        </w:tc>
      </w:tr>
      <w:tr w:rsidR="00BE3C62" w:rsidRPr="00BE3C62" w14:paraId="435D3B0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4E00" w14:textId="77777777" w:rsidR="004377C2" w:rsidRPr="00BE3C62" w:rsidRDefault="004377C2" w:rsidP="00BE3C62">
            <w:pPr>
              <w:pStyle w:val="TAL"/>
              <w:rPr>
                <w:sz w:val="16"/>
              </w:rPr>
            </w:pPr>
            <w:r w:rsidRPr="00BE3C62">
              <w:rPr>
                <w:sz w:val="16"/>
              </w:rPr>
              <w:t>C4-214712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61338" w14:textId="77777777" w:rsidR="004377C2" w:rsidRPr="00BE3C62" w:rsidRDefault="004377C2" w:rsidP="00BE3C62">
            <w:pPr>
              <w:pStyle w:val="TAL"/>
              <w:rPr>
                <w:sz w:val="16"/>
              </w:rPr>
            </w:pPr>
            <w:r w:rsidRPr="00BE3C62">
              <w:rPr>
                <w:sz w:val="16"/>
              </w:rPr>
              <w:t>LCS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C0E2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8D573" w14:textId="77777777" w:rsidR="004377C2" w:rsidRPr="00BE3C62" w:rsidRDefault="004377C2" w:rsidP="00BE3C62">
            <w:pPr>
              <w:pStyle w:val="TAL"/>
              <w:rPr>
                <w:sz w:val="16"/>
              </w:rPr>
            </w:pPr>
            <w:r w:rsidRPr="00BE3C62">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17559" w14:textId="77777777" w:rsidR="004377C2" w:rsidRPr="00BE3C62" w:rsidRDefault="004377C2" w:rsidP="00BE3C62">
            <w:pPr>
              <w:pStyle w:val="TAL"/>
              <w:rPr>
                <w:sz w:val="16"/>
              </w:rPr>
            </w:pPr>
            <w:r w:rsidRPr="00BE3C62">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7F4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4CC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A93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6A6B"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5BDE" w14:textId="77777777" w:rsidR="004377C2" w:rsidRPr="00BE3C62" w:rsidRDefault="004377C2" w:rsidP="00BE3C62">
            <w:pPr>
              <w:pStyle w:val="TAL"/>
              <w:rPr>
                <w:sz w:val="16"/>
              </w:rPr>
            </w:pPr>
            <w:r w:rsidRPr="00BE3C62">
              <w:rPr>
                <w:sz w:val="16"/>
              </w:rPr>
              <w:t>agreed</w:t>
            </w:r>
          </w:p>
        </w:tc>
      </w:tr>
      <w:tr w:rsidR="00BE3C62" w:rsidRPr="00BE3C62" w14:paraId="1AF56F9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F2EAC" w14:textId="77777777" w:rsidR="004377C2" w:rsidRPr="00BE3C62" w:rsidRDefault="004377C2" w:rsidP="00BE3C62">
            <w:pPr>
              <w:pStyle w:val="TAL"/>
              <w:rPr>
                <w:sz w:val="16"/>
              </w:rPr>
            </w:pPr>
            <w:r w:rsidRPr="00BE3C62">
              <w:rPr>
                <w:sz w:val="16"/>
              </w:rPr>
              <w:t>C4-214766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E6B3A" w14:textId="77777777" w:rsidR="004377C2" w:rsidRPr="00BE3C62" w:rsidRDefault="004377C2" w:rsidP="00BE3C62">
            <w:pPr>
              <w:pStyle w:val="TAL"/>
              <w:rPr>
                <w:sz w:val="16"/>
              </w:rPr>
            </w:pPr>
            <w:r w:rsidRPr="00BE3C62">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47BBF"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0289" w14:textId="77777777" w:rsidR="004377C2" w:rsidRPr="00BE3C62" w:rsidRDefault="004377C2" w:rsidP="00BE3C62">
            <w:pPr>
              <w:pStyle w:val="TAL"/>
              <w:rPr>
                <w:sz w:val="16"/>
              </w:rPr>
            </w:pPr>
            <w:r w:rsidRPr="00BE3C62">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A2BCC" w14:textId="77777777" w:rsidR="004377C2" w:rsidRPr="00BE3C62" w:rsidRDefault="004377C2" w:rsidP="00BE3C62">
            <w:pPr>
              <w:pStyle w:val="TAL"/>
              <w:rPr>
                <w:sz w:val="16"/>
              </w:rPr>
            </w:pPr>
            <w:r w:rsidRPr="00BE3C62">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EE57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9E9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C9B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8C35"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AA77" w14:textId="77777777" w:rsidR="004377C2" w:rsidRPr="00BE3C62" w:rsidRDefault="004377C2" w:rsidP="00BE3C62">
            <w:pPr>
              <w:pStyle w:val="TAL"/>
              <w:rPr>
                <w:sz w:val="16"/>
              </w:rPr>
            </w:pPr>
            <w:r w:rsidRPr="00BE3C62">
              <w:rPr>
                <w:sz w:val="16"/>
              </w:rPr>
              <w:t>agreed</w:t>
            </w:r>
          </w:p>
        </w:tc>
      </w:tr>
      <w:tr w:rsidR="00BE3C62" w:rsidRPr="00BE3C62" w14:paraId="4E7C06A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13CC" w14:textId="77777777" w:rsidR="004377C2" w:rsidRPr="00BE3C62" w:rsidRDefault="004377C2" w:rsidP="00BE3C62">
            <w:pPr>
              <w:pStyle w:val="TAL"/>
              <w:rPr>
                <w:sz w:val="16"/>
              </w:rPr>
            </w:pPr>
            <w:r w:rsidRPr="00BE3C62">
              <w:rPr>
                <w:sz w:val="16"/>
              </w:rPr>
              <w:t>C4-214788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25831" w14:textId="77777777" w:rsidR="004377C2" w:rsidRPr="00BE3C62" w:rsidRDefault="004377C2" w:rsidP="00BE3C62">
            <w:pPr>
              <w:pStyle w:val="TAL"/>
              <w:rPr>
                <w:sz w:val="16"/>
              </w:rPr>
            </w:pPr>
            <w:r w:rsidRPr="00BE3C62">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3CE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30904" w14:textId="77777777" w:rsidR="004377C2" w:rsidRPr="00BE3C62" w:rsidRDefault="004377C2" w:rsidP="00BE3C62">
            <w:pPr>
              <w:pStyle w:val="TAL"/>
              <w:rPr>
                <w:sz w:val="16"/>
              </w:rPr>
            </w:pPr>
            <w:r w:rsidRPr="00BE3C62">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A08A" w14:textId="77777777" w:rsidR="004377C2" w:rsidRPr="00BE3C62" w:rsidRDefault="004377C2" w:rsidP="00BE3C62">
            <w:pPr>
              <w:pStyle w:val="TAL"/>
              <w:rPr>
                <w:sz w:val="16"/>
              </w:rPr>
            </w:pPr>
            <w:r w:rsidRPr="00BE3C62">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4AFE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7F6B"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E1CC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40F4"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FCD18" w14:textId="77777777" w:rsidR="004377C2" w:rsidRPr="00BE3C62" w:rsidRDefault="004377C2" w:rsidP="00BE3C62">
            <w:pPr>
              <w:pStyle w:val="TAL"/>
              <w:rPr>
                <w:sz w:val="16"/>
              </w:rPr>
            </w:pPr>
            <w:r w:rsidRPr="00BE3C62">
              <w:rPr>
                <w:sz w:val="16"/>
              </w:rPr>
              <w:t>agreed</w:t>
            </w:r>
          </w:p>
        </w:tc>
      </w:tr>
      <w:tr w:rsidR="00BE3C62" w:rsidRPr="00BE3C62" w14:paraId="760362C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2FCF" w14:textId="77777777" w:rsidR="004377C2" w:rsidRPr="00BE3C62" w:rsidRDefault="004377C2" w:rsidP="00BE3C62">
            <w:pPr>
              <w:pStyle w:val="TAL"/>
              <w:rPr>
                <w:sz w:val="16"/>
              </w:rPr>
            </w:pPr>
            <w:r w:rsidRPr="00BE3C62">
              <w:rPr>
                <w:sz w:val="16"/>
              </w:rPr>
              <w:t>C4-214047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CF92" w14:textId="77777777" w:rsidR="004377C2" w:rsidRPr="00BE3C62" w:rsidRDefault="004377C2" w:rsidP="00BE3C62">
            <w:pPr>
              <w:pStyle w:val="TAL"/>
              <w:rPr>
                <w:sz w:val="16"/>
              </w:rPr>
            </w:pPr>
            <w:r w:rsidRPr="00BE3C62">
              <w:rPr>
                <w:sz w:val="16"/>
              </w:rPr>
              <w:t>Broadcast Empty Area List for Write-Replace-Warning Request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F6CC" w14:textId="77777777" w:rsidR="004377C2" w:rsidRPr="00BE3C62" w:rsidRDefault="004377C2" w:rsidP="00BE3C62">
            <w:pPr>
              <w:pStyle w:val="TAL"/>
              <w:rPr>
                <w:sz w:val="16"/>
              </w:rPr>
            </w:pPr>
            <w:r w:rsidRPr="00BE3C62">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6B32C"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46843" w14:textId="77777777" w:rsidR="004377C2" w:rsidRPr="00BE3C62" w:rsidRDefault="004377C2" w:rsidP="00BE3C62">
            <w:pPr>
              <w:pStyle w:val="TAL"/>
              <w:rPr>
                <w:sz w:val="16"/>
              </w:rPr>
            </w:pPr>
            <w:r w:rsidRPr="00BE3C62">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0C4E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C7B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32EA" w14:textId="77777777" w:rsidR="004377C2" w:rsidRPr="00BE3C62" w:rsidRDefault="004377C2" w:rsidP="00BE3C62">
            <w:pPr>
              <w:pStyle w:val="TAL"/>
              <w:rPr>
                <w:sz w:val="16"/>
              </w:rPr>
            </w:pPr>
            <w:r w:rsidRPr="00BE3C62">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EB68"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0206" w14:textId="77777777" w:rsidR="004377C2" w:rsidRPr="00BE3C62" w:rsidRDefault="004377C2" w:rsidP="00BE3C62">
            <w:pPr>
              <w:pStyle w:val="TAL"/>
              <w:rPr>
                <w:sz w:val="16"/>
              </w:rPr>
            </w:pPr>
            <w:r w:rsidRPr="00BE3C62">
              <w:rPr>
                <w:sz w:val="16"/>
              </w:rPr>
              <w:t>agreed</w:t>
            </w:r>
          </w:p>
        </w:tc>
      </w:tr>
      <w:tr w:rsidR="00BE3C62" w:rsidRPr="00BE3C62" w14:paraId="11F2728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CB93" w14:textId="77777777" w:rsidR="004377C2" w:rsidRPr="00BE3C62" w:rsidRDefault="004377C2" w:rsidP="00BE3C62">
            <w:pPr>
              <w:pStyle w:val="TAL"/>
              <w:rPr>
                <w:sz w:val="16"/>
              </w:rPr>
            </w:pPr>
            <w:r w:rsidRPr="00BE3C62">
              <w:rPr>
                <w:sz w:val="16"/>
              </w:rPr>
              <w:t>C4-214073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D1B2" w14:textId="77777777" w:rsidR="004377C2" w:rsidRPr="00BE3C62" w:rsidRDefault="004377C2" w:rsidP="00BE3C62">
            <w:pPr>
              <w:pStyle w:val="TAL"/>
              <w:rPr>
                <w:sz w:val="16"/>
              </w:rPr>
            </w:pPr>
            <w:r w:rsidRPr="00BE3C62">
              <w:rPr>
                <w:sz w:val="16"/>
              </w:rPr>
              <w:t>Corrections to NGAP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66EB" w14:textId="77777777" w:rsidR="004377C2" w:rsidRPr="00BE3C62" w:rsidRDefault="004377C2" w:rsidP="00BE3C62">
            <w:pPr>
              <w:pStyle w:val="TAL"/>
              <w:rPr>
                <w:sz w:val="16"/>
              </w:rPr>
            </w:pPr>
            <w:r w:rsidRPr="00BE3C62">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10344"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6FC88" w14:textId="77777777" w:rsidR="004377C2" w:rsidRPr="00BE3C62" w:rsidRDefault="004377C2" w:rsidP="00BE3C62">
            <w:pPr>
              <w:pStyle w:val="TAL"/>
              <w:rPr>
                <w:sz w:val="16"/>
              </w:rPr>
            </w:pPr>
            <w:r w:rsidRPr="00BE3C62">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A30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62C0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B72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05E5"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FAE7" w14:textId="77777777" w:rsidR="004377C2" w:rsidRPr="00BE3C62" w:rsidRDefault="004377C2" w:rsidP="00BE3C62">
            <w:pPr>
              <w:pStyle w:val="TAL"/>
              <w:rPr>
                <w:sz w:val="16"/>
              </w:rPr>
            </w:pPr>
            <w:r w:rsidRPr="00BE3C62">
              <w:rPr>
                <w:sz w:val="16"/>
              </w:rPr>
              <w:t>revised</w:t>
            </w:r>
          </w:p>
        </w:tc>
      </w:tr>
      <w:tr w:rsidR="00BE3C62" w:rsidRPr="00BE3C62" w14:paraId="5A158EF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22CC" w14:textId="77777777" w:rsidR="004377C2" w:rsidRPr="00BE3C62" w:rsidRDefault="004377C2" w:rsidP="00BE3C62">
            <w:pPr>
              <w:pStyle w:val="TAL"/>
              <w:rPr>
                <w:sz w:val="16"/>
              </w:rPr>
            </w:pPr>
            <w:r w:rsidRPr="00BE3C62">
              <w:rPr>
                <w:sz w:val="16"/>
              </w:rPr>
              <w:t>C4-214532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B4B6" w14:textId="77777777" w:rsidR="004377C2" w:rsidRPr="00BE3C62" w:rsidRDefault="004377C2" w:rsidP="00BE3C62">
            <w:pPr>
              <w:pStyle w:val="TAL"/>
              <w:rPr>
                <w:sz w:val="16"/>
              </w:rPr>
            </w:pPr>
            <w:r w:rsidRPr="00BE3C62">
              <w:rPr>
                <w:sz w:val="16"/>
              </w:rPr>
              <w:t>Corrections to NGAP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AAB1" w14:textId="77777777" w:rsidR="004377C2" w:rsidRPr="00BE3C62" w:rsidRDefault="004377C2" w:rsidP="00BE3C62">
            <w:pPr>
              <w:pStyle w:val="TAL"/>
              <w:rPr>
                <w:sz w:val="16"/>
              </w:rPr>
            </w:pPr>
            <w:r w:rsidRPr="00BE3C62">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3CD1"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EE2B6" w14:textId="77777777" w:rsidR="004377C2" w:rsidRPr="00BE3C62" w:rsidRDefault="004377C2" w:rsidP="00BE3C62">
            <w:pPr>
              <w:pStyle w:val="TAL"/>
              <w:rPr>
                <w:sz w:val="16"/>
              </w:rPr>
            </w:pPr>
            <w:r w:rsidRPr="00BE3C62">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303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8E7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297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0B07"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3D4BF" w14:textId="77777777" w:rsidR="004377C2" w:rsidRPr="00BE3C62" w:rsidRDefault="004377C2" w:rsidP="00BE3C62">
            <w:pPr>
              <w:pStyle w:val="TAL"/>
              <w:rPr>
                <w:sz w:val="16"/>
              </w:rPr>
            </w:pPr>
            <w:r w:rsidRPr="00BE3C62">
              <w:rPr>
                <w:sz w:val="16"/>
              </w:rPr>
              <w:t>agreed</w:t>
            </w:r>
          </w:p>
        </w:tc>
      </w:tr>
      <w:tr w:rsidR="00BE3C62" w:rsidRPr="00BE3C62" w14:paraId="6C8122E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B2D18" w14:textId="77777777" w:rsidR="004377C2" w:rsidRPr="00BE3C62" w:rsidRDefault="004377C2" w:rsidP="00BE3C62">
            <w:pPr>
              <w:pStyle w:val="TAL"/>
              <w:rPr>
                <w:sz w:val="16"/>
              </w:rPr>
            </w:pPr>
            <w:r w:rsidRPr="00BE3C62">
              <w:rPr>
                <w:sz w:val="16"/>
              </w:rPr>
              <w:t>C4-214076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B981"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3DC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4381"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6C86" w14:textId="77777777" w:rsidR="004377C2" w:rsidRPr="00BE3C62" w:rsidRDefault="004377C2" w:rsidP="00BE3C62">
            <w:pPr>
              <w:pStyle w:val="TAL"/>
              <w:rPr>
                <w:sz w:val="16"/>
              </w:rPr>
            </w:pPr>
            <w:r w:rsidRPr="00BE3C62">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478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B6FF0" w14:textId="77777777" w:rsidR="004377C2" w:rsidRPr="00BE3C62" w:rsidRDefault="004377C2" w:rsidP="00BE3C62">
            <w:pPr>
              <w:pStyle w:val="TAL"/>
              <w:rPr>
                <w:sz w:val="16"/>
              </w:rPr>
            </w:pPr>
            <w:r w:rsidRPr="00BE3C62">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33F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136AB"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1C15" w14:textId="77777777" w:rsidR="004377C2" w:rsidRPr="00BE3C62" w:rsidRDefault="004377C2" w:rsidP="00BE3C62">
            <w:pPr>
              <w:pStyle w:val="TAL"/>
              <w:rPr>
                <w:sz w:val="16"/>
              </w:rPr>
            </w:pPr>
            <w:r w:rsidRPr="00BE3C62">
              <w:rPr>
                <w:sz w:val="16"/>
              </w:rPr>
              <w:t>revised</w:t>
            </w:r>
          </w:p>
        </w:tc>
      </w:tr>
      <w:tr w:rsidR="00BE3C62" w:rsidRPr="00BE3C62" w14:paraId="671184C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BB03" w14:textId="77777777" w:rsidR="004377C2" w:rsidRPr="00BE3C62" w:rsidRDefault="004377C2" w:rsidP="00BE3C62">
            <w:pPr>
              <w:pStyle w:val="TAL"/>
              <w:rPr>
                <w:sz w:val="16"/>
              </w:rPr>
            </w:pPr>
            <w:r w:rsidRPr="00BE3C62">
              <w:rPr>
                <w:sz w:val="16"/>
              </w:rPr>
              <w:t>C4-214740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1E8F"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1DD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2B9A"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87C3" w14:textId="77777777" w:rsidR="004377C2" w:rsidRPr="00BE3C62" w:rsidRDefault="004377C2" w:rsidP="00BE3C62">
            <w:pPr>
              <w:pStyle w:val="TAL"/>
              <w:rPr>
                <w:sz w:val="16"/>
              </w:rPr>
            </w:pPr>
            <w:r w:rsidRPr="00BE3C62">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355C"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C518" w14:textId="77777777" w:rsidR="004377C2" w:rsidRPr="00BE3C62" w:rsidRDefault="004377C2" w:rsidP="00BE3C62">
            <w:pPr>
              <w:pStyle w:val="TAL"/>
              <w:rPr>
                <w:sz w:val="16"/>
              </w:rPr>
            </w:pPr>
            <w:r w:rsidRPr="00BE3C62">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0E5C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D29F8"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B4A3" w14:textId="77777777" w:rsidR="004377C2" w:rsidRPr="00BE3C62" w:rsidRDefault="004377C2" w:rsidP="00BE3C62">
            <w:pPr>
              <w:pStyle w:val="TAL"/>
              <w:rPr>
                <w:sz w:val="16"/>
              </w:rPr>
            </w:pPr>
            <w:r w:rsidRPr="00BE3C62">
              <w:rPr>
                <w:sz w:val="16"/>
              </w:rPr>
              <w:t>agreed</w:t>
            </w:r>
          </w:p>
        </w:tc>
      </w:tr>
      <w:tr w:rsidR="00BE3C62" w:rsidRPr="00BE3C62" w14:paraId="12B869E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F3759" w14:textId="77777777" w:rsidR="004377C2" w:rsidRPr="00BE3C62" w:rsidRDefault="004377C2" w:rsidP="00BE3C62">
            <w:pPr>
              <w:pStyle w:val="TAL"/>
              <w:rPr>
                <w:sz w:val="16"/>
              </w:rPr>
            </w:pPr>
            <w:r w:rsidRPr="00BE3C62">
              <w:rPr>
                <w:sz w:val="16"/>
              </w:rPr>
              <w:t>C4-214077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B0EED"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596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FDA4"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5704" w14:textId="77777777" w:rsidR="004377C2" w:rsidRPr="00BE3C62" w:rsidRDefault="004377C2" w:rsidP="00BE3C62">
            <w:pPr>
              <w:pStyle w:val="TAL"/>
              <w:rPr>
                <w:sz w:val="16"/>
              </w:rPr>
            </w:pPr>
            <w:r w:rsidRPr="00BE3C62">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178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6B503"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B0550"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A402"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A152" w14:textId="77777777" w:rsidR="004377C2" w:rsidRPr="00BE3C62" w:rsidRDefault="004377C2" w:rsidP="00BE3C62">
            <w:pPr>
              <w:pStyle w:val="TAL"/>
              <w:rPr>
                <w:sz w:val="16"/>
              </w:rPr>
            </w:pPr>
            <w:r w:rsidRPr="00BE3C62">
              <w:rPr>
                <w:sz w:val="16"/>
              </w:rPr>
              <w:t>revised</w:t>
            </w:r>
          </w:p>
        </w:tc>
      </w:tr>
      <w:tr w:rsidR="00BE3C62" w:rsidRPr="00BE3C62" w14:paraId="5F424C2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B091" w14:textId="77777777" w:rsidR="004377C2" w:rsidRPr="00BE3C62" w:rsidRDefault="004377C2" w:rsidP="00BE3C62">
            <w:pPr>
              <w:pStyle w:val="TAL"/>
              <w:rPr>
                <w:sz w:val="16"/>
              </w:rPr>
            </w:pPr>
            <w:r w:rsidRPr="00BE3C62">
              <w:rPr>
                <w:sz w:val="16"/>
              </w:rPr>
              <w:t>C4-214741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69419"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C72B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15C6"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1C6D" w14:textId="77777777" w:rsidR="004377C2" w:rsidRPr="00BE3C62" w:rsidRDefault="004377C2" w:rsidP="00BE3C62">
            <w:pPr>
              <w:pStyle w:val="TAL"/>
              <w:rPr>
                <w:sz w:val="16"/>
              </w:rPr>
            </w:pPr>
            <w:r w:rsidRPr="00BE3C62">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771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59A3"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DA977"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B1F9B"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744C" w14:textId="77777777" w:rsidR="004377C2" w:rsidRPr="00BE3C62" w:rsidRDefault="004377C2" w:rsidP="00BE3C62">
            <w:pPr>
              <w:pStyle w:val="TAL"/>
              <w:rPr>
                <w:sz w:val="16"/>
              </w:rPr>
            </w:pPr>
            <w:r w:rsidRPr="00BE3C62">
              <w:rPr>
                <w:sz w:val="16"/>
              </w:rPr>
              <w:t>agreed</w:t>
            </w:r>
          </w:p>
        </w:tc>
      </w:tr>
      <w:tr w:rsidR="00BE3C62" w:rsidRPr="00BE3C62" w14:paraId="30D048E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EF2E" w14:textId="77777777" w:rsidR="004377C2" w:rsidRPr="00BE3C62" w:rsidRDefault="004377C2" w:rsidP="00BE3C62">
            <w:pPr>
              <w:pStyle w:val="TAL"/>
              <w:rPr>
                <w:sz w:val="16"/>
              </w:rPr>
            </w:pPr>
            <w:r w:rsidRPr="00BE3C62">
              <w:rPr>
                <w:sz w:val="16"/>
              </w:rPr>
              <w:t>C4-214078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7E38"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014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C35CA"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8670A" w14:textId="77777777" w:rsidR="004377C2" w:rsidRPr="00BE3C62" w:rsidRDefault="004377C2" w:rsidP="00BE3C62">
            <w:pPr>
              <w:pStyle w:val="TAL"/>
              <w:rPr>
                <w:sz w:val="16"/>
              </w:rPr>
            </w:pPr>
            <w:r w:rsidRPr="00BE3C62">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D0C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6928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DAD0"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651C"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AD47" w14:textId="77777777" w:rsidR="004377C2" w:rsidRPr="00BE3C62" w:rsidRDefault="004377C2" w:rsidP="00BE3C62">
            <w:pPr>
              <w:pStyle w:val="TAL"/>
              <w:rPr>
                <w:sz w:val="16"/>
              </w:rPr>
            </w:pPr>
            <w:r w:rsidRPr="00BE3C62">
              <w:rPr>
                <w:sz w:val="16"/>
              </w:rPr>
              <w:t>revised</w:t>
            </w:r>
          </w:p>
        </w:tc>
      </w:tr>
      <w:tr w:rsidR="00BE3C62" w:rsidRPr="00BE3C62" w14:paraId="2FEC0AA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4E31" w14:textId="77777777" w:rsidR="004377C2" w:rsidRPr="00BE3C62" w:rsidRDefault="004377C2" w:rsidP="00BE3C62">
            <w:pPr>
              <w:pStyle w:val="TAL"/>
              <w:rPr>
                <w:sz w:val="16"/>
              </w:rPr>
            </w:pPr>
            <w:r w:rsidRPr="00BE3C62">
              <w:rPr>
                <w:sz w:val="16"/>
              </w:rPr>
              <w:t>C4-214742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67A13" w14:textId="77777777" w:rsidR="004377C2" w:rsidRPr="00BE3C62" w:rsidRDefault="004377C2" w:rsidP="00BE3C62">
            <w:pPr>
              <w:pStyle w:val="TAL"/>
              <w:rPr>
                <w:sz w:val="16"/>
              </w:rPr>
            </w:pPr>
            <w:r w:rsidRPr="00BE3C62">
              <w:rPr>
                <w:sz w:val="16"/>
              </w:rPr>
              <w:t>AM Policy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27A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4281"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02CF9" w14:textId="77777777" w:rsidR="004377C2" w:rsidRPr="00BE3C62" w:rsidRDefault="004377C2" w:rsidP="00BE3C62">
            <w:pPr>
              <w:pStyle w:val="TAL"/>
              <w:rPr>
                <w:sz w:val="16"/>
              </w:rPr>
            </w:pPr>
            <w:r w:rsidRPr="00BE3C62">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2BB1"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F9F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82AC"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E9B0"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2B950" w14:textId="77777777" w:rsidR="004377C2" w:rsidRPr="00BE3C62" w:rsidRDefault="004377C2" w:rsidP="00BE3C62">
            <w:pPr>
              <w:pStyle w:val="TAL"/>
              <w:rPr>
                <w:sz w:val="16"/>
              </w:rPr>
            </w:pPr>
            <w:r w:rsidRPr="00BE3C62">
              <w:rPr>
                <w:sz w:val="16"/>
              </w:rPr>
              <w:t>agreed</w:t>
            </w:r>
          </w:p>
        </w:tc>
      </w:tr>
      <w:tr w:rsidR="00BE3C62" w:rsidRPr="00BE3C62" w14:paraId="4B27C89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90CB" w14:textId="77777777" w:rsidR="004377C2" w:rsidRPr="00BE3C62" w:rsidRDefault="004377C2" w:rsidP="00BE3C62">
            <w:pPr>
              <w:pStyle w:val="TAL"/>
              <w:rPr>
                <w:sz w:val="16"/>
              </w:rPr>
            </w:pPr>
            <w:r w:rsidRPr="00BE3C62">
              <w:rPr>
                <w:sz w:val="16"/>
              </w:rPr>
              <w:t>C4-214089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681A" w14:textId="77777777" w:rsidR="004377C2" w:rsidRPr="00BE3C62" w:rsidRDefault="004377C2" w:rsidP="00BE3C62">
            <w:pPr>
              <w:pStyle w:val="TAL"/>
              <w:rPr>
                <w:sz w:val="16"/>
              </w:rPr>
            </w:pPr>
            <w:r w:rsidRPr="00BE3C62">
              <w:rPr>
                <w:sz w:val="16"/>
              </w:rPr>
              <w:t>The maxReports IE in AmfEvent or AmfEventMode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99BA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AA03"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2C74" w14:textId="77777777" w:rsidR="004377C2" w:rsidRPr="00BE3C62" w:rsidRDefault="004377C2" w:rsidP="00BE3C62">
            <w:pPr>
              <w:pStyle w:val="TAL"/>
              <w:rPr>
                <w:sz w:val="16"/>
              </w:rPr>
            </w:pPr>
            <w:r w:rsidRPr="00BE3C62">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1F2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F4A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FD2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30AF"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084E9" w14:textId="77777777" w:rsidR="004377C2" w:rsidRPr="00BE3C62" w:rsidRDefault="004377C2" w:rsidP="00BE3C62">
            <w:pPr>
              <w:pStyle w:val="TAL"/>
              <w:rPr>
                <w:sz w:val="16"/>
              </w:rPr>
            </w:pPr>
            <w:r w:rsidRPr="00BE3C62">
              <w:rPr>
                <w:sz w:val="16"/>
              </w:rPr>
              <w:t>revised</w:t>
            </w:r>
          </w:p>
        </w:tc>
      </w:tr>
      <w:tr w:rsidR="00BE3C62" w:rsidRPr="00BE3C62" w14:paraId="3E3EBFB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42EA" w14:textId="77777777" w:rsidR="004377C2" w:rsidRPr="00BE3C62" w:rsidRDefault="004377C2" w:rsidP="00BE3C62">
            <w:pPr>
              <w:pStyle w:val="TAL"/>
              <w:rPr>
                <w:sz w:val="16"/>
              </w:rPr>
            </w:pPr>
            <w:r w:rsidRPr="00BE3C62">
              <w:rPr>
                <w:sz w:val="16"/>
              </w:rPr>
              <w:t>C4-214720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E0B9" w14:textId="77777777" w:rsidR="004377C2" w:rsidRPr="00BE3C62" w:rsidRDefault="004377C2" w:rsidP="00BE3C62">
            <w:pPr>
              <w:pStyle w:val="TAL"/>
              <w:rPr>
                <w:sz w:val="16"/>
              </w:rPr>
            </w:pPr>
            <w:r w:rsidRPr="00BE3C62">
              <w:rPr>
                <w:sz w:val="16"/>
              </w:rPr>
              <w:t>The maxReports IE in AmfEvent or AmfEventMode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0119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0B043"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00D6" w14:textId="77777777" w:rsidR="004377C2" w:rsidRPr="00BE3C62" w:rsidRDefault="004377C2" w:rsidP="00BE3C62">
            <w:pPr>
              <w:pStyle w:val="TAL"/>
              <w:rPr>
                <w:sz w:val="16"/>
              </w:rPr>
            </w:pPr>
            <w:r w:rsidRPr="00BE3C62">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ED61"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81B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733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7C26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8C734" w14:textId="77777777" w:rsidR="004377C2" w:rsidRPr="00BE3C62" w:rsidRDefault="004377C2" w:rsidP="00BE3C62">
            <w:pPr>
              <w:pStyle w:val="TAL"/>
              <w:rPr>
                <w:sz w:val="16"/>
              </w:rPr>
            </w:pPr>
            <w:r w:rsidRPr="00BE3C62">
              <w:rPr>
                <w:sz w:val="16"/>
              </w:rPr>
              <w:t>agreed</w:t>
            </w:r>
          </w:p>
        </w:tc>
      </w:tr>
      <w:tr w:rsidR="00BE3C62" w:rsidRPr="00BE3C62" w14:paraId="669FCE0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1D82" w14:textId="77777777" w:rsidR="004377C2" w:rsidRPr="00BE3C62" w:rsidRDefault="004377C2" w:rsidP="00BE3C62">
            <w:pPr>
              <w:pStyle w:val="TAL"/>
              <w:rPr>
                <w:sz w:val="16"/>
              </w:rPr>
            </w:pPr>
            <w:r w:rsidRPr="00BE3C62">
              <w:rPr>
                <w:sz w:val="16"/>
              </w:rPr>
              <w:t>C4-214090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B1C9" w14:textId="77777777" w:rsidR="004377C2" w:rsidRPr="00BE3C62" w:rsidRDefault="004377C2" w:rsidP="00BE3C62">
            <w:pPr>
              <w:pStyle w:val="TAL"/>
              <w:rPr>
                <w:sz w:val="16"/>
              </w:rPr>
            </w:pPr>
            <w:r w:rsidRPr="00BE3C62">
              <w:rPr>
                <w:sz w:val="16"/>
              </w:rPr>
              <w:t>Resource archetype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304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FFD8"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B219" w14:textId="77777777" w:rsidR="004377C2" w:rsidRPr="00BE3C62" w:rsidRDefault="004377C2" w:rsidP="00BE3C62">
            <w:pPr>
              <w:pStyle w:val="TAL"/>
              <w:rPr>
                <w:sz w:val="16"/>
              </w:rPr>
            </w:pPr>
            <w:r w:rsidRPr="00BE3C62">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3E8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910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ECA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6E3F"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84298" w14:textId="77777777" w:rsidR="004377C2" w:rsidRPr="00BE3C62" w:rsidRDefault="004377C2" w:rsidP="00BE3C62">
            <w:pPr>
              <w:pStyle w:val="TAL"/>
              <w:rPr>
                <w:sz w:val="16"/>
              </w:rPr>
            </w:pPr>
            <w:r w:rsidRPr="00BE3C62">
              <w:rPr>
                <w:sz w:val="16"/>
              </w:rPr>
              <w:t>agreed</w:t>
            </w:r>
          </w:p>
        </w:tc>
      </w:tr>
      <w:tr w:rsidR="00BE3C62" w:rsidRPr="00BE3C62" w14:paraId="5188C24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0842" w14:textId="77777777" w:rsidR="004377C2" w:rsidRPr="00BE3C62" w:rsidRDefault="004377C2" w:rsidP="00BE3C62">
            <w:pPr>
              <w:pStyle w:val="TAL"/>
              <w:rPr>
                <w:sz w:val="16"/>
              </w:rPr>
            </w:pPr>
            <w:r w:rsidRPr="00BE3C62">
              <w:rPr>
                <w:sz w:val="16"/>
              </w:rPr>
              <w:t>C4-214129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C842D" w14:textId="77777777" w:rsidR="004377C2" w:rsidRPr="00BE3C62" w:rsidRDefault="004377C2" w:rsidP="00BE3C62">
            <w:pPr>
              <w:pStyle w:val="TAL"/>
              <w:rPr>
                <w:sz w:val="16"/>
              </w:rPr>
            </w:pPr>
            <w:r w:rsidRPr="00BE3C62">
              <w:rPr>
                <w:sz w:val="16"/>
              </w:rPr>
              <w:t>NF Services consumed by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6EA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5211"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15A4" w14:textId="77777777" w:rsidR="004377C2" w:rsidRPr="00BE3C62" w:rsidRDefault="004377C2" w:rsidP="00BE3C62">
            <w:pPr>
              <w:pStyle w:val="TAL"/>
              <w:rPr>
                <w:sz w:val="16"/>
              </w:rPr>
            </w:pPr>
            <w:r w:rsidRPr="00BE3C62">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08A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9A8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044E"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FC14" w14:textId="77777777" w:rsidR="004377C2" w:rsidRPr="00BE3C62" w:rsidRDefault="004377C2" w:rsidP="00BE3C62">
            <w:pPr>
              <w:pStyle w:val="TAL"/>
              <w:rPr>
                <w:sz w:val="16"/>
              </w:rPr>
            </w:pPr>
            <w:r w:rsidRPr="00BE3C62">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59A5" w14:textId="77777777" w:rsidR="004377C2" w:rsidRPr="00BE3C62" w:rsidRDefault="004377C2" w:rsidP="00BE3C62">
            <w:pPr>
              <w:pStyle w:val="TAL"/>
              <w:rPr>
                <w:sz w:val="16"/>
              </w:rPr>
            </w:pPr>
            <w:r w:rsidRPr="00BE3C62">
              <w:rPr>
                <w:sz w:val="16"/>
              </w:rPr>
              <w:t>agreed</w:t>
            </w:r>
          </w:p>
        </w:tc>
      </w:tr>
      <w:tr w:rsidR="00BE3C62" w:rsidRPr="00BE3C62" w14:paraId="073F57D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194CF" w14:textId="77777777" w:rsidR="004377C2" w:rsidRPr="00BE3C62" w:rsidRDefault="004377C2" w:rsidP="00BE3C62">
            <w:pPr>
              <w:pStyle w:val="TAL"/>
              <w:rPr>
                <w:sz w:val="16"/>
              </w:rPr>
            </w:pPr>
            <w:r w:rsidRPr="00BE3C62">
              <w:rPr>
                <w:sz w:val="16"/>
              </w:rPr>
              <w:t>C4-214134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751C" w14:textId="77777777" w:rsidR="004377C2" w:rsidRPr="00BE3C62" w:rsidRDefault="004377C2" w:rsidP="00BE3C62">
            <w:pPr>
              <w:pStyle w:val="TAL"/>
              <w:rPr>
                <w:sz w:val="16"/>
              </w:rPr>
            </w:pPr>
            <w:r w:rsidRPr="00BE3C62">
              <w:rPr>
                <w:sz w:val="16"/>
              </w:rPr>
              <w:t>Binding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779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62BF"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2E7F" w14:textId="77777777" w:rsidR="004377C2" w:rsidRPr="00BE3C62" w:rsidRDefault="004377C2" w:rsidP="00BE3C62">
            <w:pPr>
              <w:pStyle w:val="TAL"/>
              <w:rPr>
                <w:sz w:val="16"/>
              </w:rPr>
            </w:pPr>
            <w:r w:rsidRPr="00BE3C62">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BAB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E78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3F4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6275"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1B84" w14:textId="77777777" w:rsidR="004377C2" w:rsidRPr="00BE3C62" w:rsidRDefault="004377C2" w:rsidP="00BE3C62">
            <w:pPr>
              <w:pStyle w:val="TAL"/>
              <w:rPr>
                <w:sz w:val="16"/>
              </w:rPr>
            </w:pPr>
            <w:r w:rsidRPr="00BE3C62">
              <w:rPr>
                <w:sz w:val="16"/>
              </w:rPr>
              <w:t>agreed</w:t>
            </w:r>
          </w:p>
        </w:tc>
      </w:tr>
      <w:tr w:rsidR="00BE3C62" w:rsidRPr="00BE3C62" w14:paraId="32D6E11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B87D" w14:textId="77777777" w:rsidR="004377C2" w:rsidRPr="00BE3C62" w:rsidRDefault="004377C2" w:rsidP="00BE3C62">
            <w:pPr>
              <w:pStyle w:val="TAL"/>
              <w:rPr>
                <w:sz w:val="16"/>
              </w:rPr>
            </w:pPr>
            <w:r w:rsidRPr="00BE3C62">
              <w:rPr>
                <w:sz w:val="16"/>
              </w:rPr>
              <w:t>C4-214213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492D" w14:textId="77777777" w:rsidR="004377C2" w:rsidRPr="00BE3C62" w:rsidRDefault="004377C2" w:rsidP="00BE3C62">
            <w:pPr>
              <w:pStyle w:val="TAL"/>
              <w:rPr>
                <w:sz w:val="16"/>
              </w:rPr>
            </w:pPr>
            <w:r w:rsidRPr="00BE3C62">
              <w:rPr>
                <w:sz w:val="16"/>
              </w:rPr>
              <w:t>Improvements to I-SMF/V-SMF Restoration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EF031"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169C6"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842E" w14:textId="77777777" w:rsidR="004377C2" w:rsidRPr="00BE3C62" w:rsidRDefault="004377C2" w:rsidP="00BE3C62">
            <w:pPr>
              <w:pStyle w:val="TAL"/>
              <w:rPr>
                <w:sz w:val="16"/>
              </w:rPr>
            </w:pPr>
            <w:r w:rsidRPr="00BE3C62">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BBD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0CE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00E5"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D238A" w14:textId="77777777" w:rsidR="004377C2" w:rsidRPr="00BE3C62" w:rsidRDefault="004377C2" w:rsidP="00BE3C62">
            <w:pPr>
              <w:pStyle w:val="TAL"/>
              <w:rPr>
                <w:sz w:val="16"/>
              </w:rPr>
            </w:pPr>
            <w:r w:rsidRPr="00BE3C62">
              <w:rPr>
                <w:sz w:val="16"/>
              </w:rPr>
              <w:t>ETSUN,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93083" w14:textId="77777777" w:rsidR="004377C2" w:rsidRPr="00BE3C62" w:rsidRDefault="004377C2" w:rsidP="00BE3C62">
            <w:pPr>
              <w:pStyle w:val="TAL"/>
              <w:rPr>
                <w:sz w:val="16"/>
              </w:rPr>
            </w:pPr>
            <w:r w:rsidRPr="00BE3C62">
              <w:rPr>
                <w:sz w:val="16"/>
              </w:rPr>
              <w:t>postponed</w:t>
            </w:r>
          </w:p>
        </w:tc>
      </w:tr>
      <w:tr w:rsidR="00BE3C62" w:rsidRPr="00BE3C62" w14:paraId="3521B6F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FE7A" w14:textId="77777777" w:rsidR="004377C2" w:rsidRPr="00BE3C62" w:rsidRDefault="004377C2" w:rsidP="00BE3C62">
            <w:pPr>
              <w:pStyle w:val="TAL"/>
              <w:rPr>
                <w:sz w:val="16"/>
              </w:rPr>
            </w:pPr>
            <w:r w:rsidRPr="00BE3C62">
              <w:rPr>
                <w:sz w:val="16"/>
              </w:rPr>
              <w:t>C4-214222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8754" w14:textId="77777777" w:rsidR="004377C2" w:rsidRPr="00BE3C62" w:rsidRDefault="004377C2" w:rsidP="00BE3C62">
            <w:pPr>
              <w:pStyle w:val="TAL"/>
              <w:rPr>
                <w:sz w:val="16"/>
              </w:rPr>
            </w:pPr>
            <w:r w:rsidRPr="00BE3C62">
              <w:rPr>
                <w:sz w:val="16"/>
              </w:rPr>
              <w:t>Missing errors in AMF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88D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28C73"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0AA5" w14:textId="77777777" w:rsidR="004377C2" w:rsidRPr="00BE3C62" w:rsidRDefault="004377C2" w:rsidP="00BE3C62">
            <w:pPr>
              <w:pStyle w:val="TAL"/>
              <w:rPr>
                <w:sz w:val="16"/>
              </w:rPr>
            </w:pPr>
            <w:r w:rsidRPr="00BE3C62">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20F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EF4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714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77022"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CE8C" w14:textId="77777777" w:rsidR="004377C2" w:rsidRPr="00BE3C62" w:rsidRDefault="004377C2" w:rsidP="00BE3C62">
            <w:pPr>
              <w:pStyle w:val="TAL"/>
              <w:rPr>
                <w:sz w:val="16"/>
              </w:rPr>
            </w:pPr>
            <w:r w:rsidRPr="00BE3C62">
              <w:rPr>
                <w:sz w:val="16"/>
              </w:rPr>
              <w:t>agreed</w:t>
            </w:r>
          </w:p>
        </w:tc>
      </w:tr>
      <w:tr w:rsidR="00BE3C62" w:rsidRPr="00BE3C62" w14:paraId="12BFB04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D17D" w14:textId="77777777" w:rsidR="004377C2" w:rsidRPr="00BE3C62" w:rsidRDefault="004377C2" w:rsidP="00BE3C62">
            <w:pPr>
              <w:pStyle w:val="TAL"/>
              <w:rPr>
                <w:sz w:val="16"/>
              </w:rPr>
            </w:pPr>
            <w:r w:rsidRPr="00BE3C62">
              <w:rPr>
                <w:sz w:val="16"/>
              </w:rPr>
              <w:t>C4-214224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907C" w14:textId="77777777" w:rsidR="004377C2" w:rsidRPr="00BE3C62" w:rsidRDefault="004377C2" w:rsidP="00BE3C62">
            <w:pPr>
              <w:pStyle w:val="TAL"/>
              <w:rPr>
                <w:sz w:val="16"/>
              </w:rPr>
            </w:pPr>
            <w:r w:rsidRPr="00BE3C62">
              <w:rPr>
                <w:sz w:val="16"/>
              </w:rPr>
              <w:t>N1N2MsgTxfrFailureNotification due to higher priority N1N2MessageTransfer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DCA5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A85A"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4D61" w14:textId="77777777" w:rsidR="004377C2" w:rsidRPr="00BE3C62" w:rsidRDefault="004377C2" w:rsidP="00BE3C62">
            <w:pPr>
              <w:pStyle w:val="TAL"/>
              <w:rPr>
                <w:sz w:val="16"/>
              </w:rPr>
            </w:pPr>
            <w:r w:rsidRPr="00BE3C62">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3D0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327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5DD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F40C"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3C44" w14:textId="77777777" w:rsidR="004377C2" w:rsidRPr="00BE3C62" w:rsidRDefault="004377C2" w:rsidP="00BE3C62">
            <w:pPr>
              <w:pStyle w:val="TAL"/>
              <w:rPr>
                <w:sz w:val="16"/>
              </w:rPr>
            </w:pPr>
            <w:r w:rsidRPr="00BE3C62">
              <w:rPr>
                <w:sz w:val="16"/>
              </w:rPr>
              <w:t>postponed</w:t>
            </w:r>
          </w:p>
        </w:tc>
      </w:tr>
      <w:tr w:rsidR="00BE3C62" w:rsidRPr="00BE3C62" w14:paraId="17FBABA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8640" w14:textId="77777777" w:rsidR="004377C2" w:rsidRPr="00BE3C62" w:rsidRDefault="004377C2" w:rsidP="00BE3C62">
            <w:pPr>
              <w:pStyle w:val="TAL"/>
              <w:rPr>
                <w:sz w:val="16"/>
              </w:rPr>
            </w:pPr>
            <w:r w:rsidRPr="00BE3C62">
              <w:rPr>
                <w:sz w:val="16"/>
              </w:rPr>
              <w:t>C4-214260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40E1" w14:textId="77777777" w:rsidR="004377C2" w:rsidRPr="00BE3C62" w:rsidRDefault="004377C2" w:rsidP="00BE3C62">
            <w:pPr>
              <w:pStyle w:val="TAL"/>
              <w:rPr>
                <w:sz w:val="16"/>
              </w:rPr>
            </w:pPr>
            <w:r w:rsidRPr="00BE3C62">
              <w:rPr>
                <w:sz w:val="16"/>
              </w:rPr>
              <w:t>Add UE Positioning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5ECB3"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7DA0"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1A80" w14:textId="77777777" w:rsidR="004377C2" w:rsidRPr="00BE3C62" w:rsidRDefault="004377C2" w:rsidP="00BE3C62">
            <w:pPr>
              <w:pStyle w:val="TAL"/>
              <w:rPr>
                <w:sz w:val="16"/>
              </w:rPr>
            </w:pPr>
            <w:r w:rsidRPr="00BE3C62">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5CE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971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BF7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740B"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BEF6" w14:textId="77777777" w:rsidR="004377C2" w:rsidRPr="00BE3C62" w:rsidRDefault="004377C2" w:rsidP="00BE3C62">
            <w:pPr>
              <w:pStyle w:val="TAL"/>
              <w:rPr>
                <w:sz w:val="16"/>
              </w:rPr>
            </w:pPr>
            <w:r w:rsidRPr="00BE3C62">
              <w:rPr>
                <w:sz w:val="16"/>
              </w:rPr>
              <w:t>revised</w:t>
            </w:r>
          </w:p>
        </w:tc>
      </w:tr>
      <w:tr w:rsidR="00BE3C62" w:rsidRPr="00BE3C62" w14:paraId="4DF9C8E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CA31" w14:textId="77777777" w:rsidR="004377C2" w:rsidRPr="00BE3C62" w:rsidRDefault="004377C2" w:rsidP="00BE3C62">
            <w:pPr>
              <w:pStyle w:val="TAL"/>
              <w:rPr>
                <w:sz w:val="16"/>
              </w:rPr>
            </w:pPr>
            <w:r w:rsidRPr="00BE3C62">
              <w:rPr>
                <w:sz w:val="16"/>
              </w:rPr>
              <w:t>C4-214562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7212" w14:textId="77777777" w:rsidR="004377C2" w:rsidRPr="00BE3C62" w:rsidRDefault="004377C2" w:rsidP="00BE3C62">
            <w:pPr>
              <w:pStyle w:val="TAL"/>
              <w:rPr>
                <w:sz w:val="16"/>
              </w:rPr>
            </w:pPr>
            <w:r w:rsidRPr="00BE3C62">
              <w:rPr>
                <w:sz w:val="16"/>
              </w:rPr>
              <w:t>Add UE Positioning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70630"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3DC6"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FA2B4" w14:textId="77777777" w:rsidR="004377C2" w:rsidRPr="00BE3C62" w:rsidRDefault="004377C2" w:rsidP="00BE3C62">
            <w:pPr>
              <w:pStyle w:val="TAL"/>
              <w:rPr>
                <w:sz w:val="16"/>
              </w:rPr>
            </w:pPr>
            <w:r w:rsidRPr="00BE3C62">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1C20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E9E2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1CC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CE1F"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7074" w14:textId="77777777" w:rsidR="004377C2" w:rsidRPr="00BE3C62" w:rsidRDefault="004377C2" w:rsidP="00BE3C62">
            <w:pPr>
              <w:pStyle w:val="TAL"/>
              <w:rPr>
                <w:sz w:val="16"/>
              </w:rPr>
            </w:pPr>
            <w:r w:rsidRPr="00BE3C62">
              <w:rPr>
                <w:sz w:val="16"/>
              </w:rPr>
              <w:t>agreed</w:t>
            </w:r>
          </w:p>
        </w:tc>
      </w:tr>
      <w:tr w:rsidR="00BE3C62" w:rsidRPr="00BE3C62" w14:paraId="0838CC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8A63" w14:textId="77777777" w:rsidR="004377C2" w:rsidRPr="00BE3C62" w:rsidRDefault="004377C2" w:rsidP="00BE3C62">
            <w:pPr>
              <w:pStyle w:val="TAL"/>
              <w:rPr>
                <w:sz w:val="16"/>
              </w:rPr>
            </w:pPr>
            <w:r w:rsidRPr="00BE3C62">
              <w:rPr>
                <w:sz w:val="16"/>
              </w:rPr>
              <w:t>C4-214287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A61E"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BC8E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4E5C"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616B5" w14:textId="77777777" w:rsidR="004377C2" w:rsidRPr="00BE3C62" w:rsidRDefault="004377C2" w:rsidP="00BE3C62">
            <w:pPr>
              <w:pStyle w:val="TAL"/>
              <w:rPr>
                <w:sz w:val="16"/>
              </w:rPr>
            </w:pPr>
            <w:r w:rsidRPr="00BE3C62">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1FE3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4883"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919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6369"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A243" w14:textId="77777777" w:rsidR="004377C2" w:rsidRPr="00BE3C62" w:rsidRDefault="004377C2" w:rsidP="00BE3C62">
            <w:pPr>
              <w:pStyle w:val="TAL"/>
              <w:rPr>
                <w:sz w:val="16"/>
              </w:rPr>
            </w:pPr>
            <w:r w:rsidRPr="00BE3C62">
              <w:rPr>
                <w:sz w:val="16"/>
              </w:rPr>
              <w:t>agreed</w:t>
            </w:r>
          </w:p>
        </w:tc>
      </w:tr>
      <w:tr w:rsidR="00BE3C62" w:rsidRPr="00BE3C62" w14:paraId="101796A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A38E" w14:textId="77777777" w:rsidR="004377C2" w:rsidRPr="00BE3C62" w:rsidRDefault="004377C2" w:rsidP="00BE3C62">
            <w:pPr>
              <w:pStyle w:val="TAL"/>
              <w:rPr>
                <w:sz w:val="16"/>
              </w:rPr>
            </w:pPr>
            <w:r w:rsidRPr="00BE3C62">
              <w:rPr>
                <w:sz w:val="16"/>
              </w:rPr>
              <w:t>C4-214288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B4000"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3096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9B19"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3FBA0" w14:textId="77777777" w:rsidR="004377C2" w:rsidRPr="00BE3C62" w:rsidRDefault="004377C2" w:rsidP="00BE3C62">
            <w:pPr>
              <w:pStyle w:val="TAL"/>
              <w:rPr>
                <w:sz w:val="16"/>
              </w:rPr>
            </w:pPr>
            <w:r w:rsidRPr="00BE3C62">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186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9AA6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8889"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DC6A"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B708" w14:textId="77777777" w:rsidR="004377C2" w:rsidRPr="00BE3C62" w:rsidRDefault="004377C2" w:rsidP="00BE3C62">
            <w:pPr>
              <w:pStyle w:val="TAL"/>
              <w:rPr>
                <w:sz w:val="16"/>
              </w:rPr>
            </w:pPr>
            <w:r w:rsidRPr="00BE3C62">
              <w:rPr>
                <w:sz w:val="16"/>
              </w:rPr>
              <w:t>agreed</w:t>
            </w:r>
          </w:p>
        </w:tc>
      </w:tr>
      <w:tr w:rsidR="00BE3C62" w:rsidRPr="00BE3C62" w14:paraId="3CAC25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8252" w14:textId="77777777" w:rsidR="004377C2" w:rsidRPr="00BE3C62" w:rsidRDefault="004377C2" w:rsidP="00BE3C62">
            <w:pPr>
              <w:pStyle w:val="TAL"/>
              <w:rPr>
                <w:sz w:val="16"/>
              </w:rPr>
            </w:pPr>
            <w:r w:rsidRPr="00BE3C62">
              <w:rPr>
                <w:sz w:val="16"/>
              </w:rPr>
              <w:t>C4-214384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7515" w14:textId="77777777" w:rsidR="004377C2" w:rsidRPr="00BE3C62" w:rsidRDefault="004377C2" w:rsidP="00BE3C62">
            <w:pPr>
              <w:pStyle w:val="TAL"/>
              <w:rPr>
                <w:sz w:val="16"/>
              </w:rPr>
            </w:pPr>
            <w:r w:rsidRPr="00BE3C62">
              <w:rPr>
                <w:sz w:val="16"/>
              </w:rPr>
              <w:t>Remove LcsServiceType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72AE"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6510"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E75D" w14:textId="77777777" w:rsidR="004377C2" w:rsidRPr="00BE3C62" w:rsidRDefault="004377C2" w:rsidP="00BE3C62">
            <w:pPr>
              <w:pStyle w:val="TAL"/>
              <w:rPr>
                <w:sz w:val="16"/>
              </w:rPr>
            </w:pPr>
            <w:r w:rsidRPr="00BE3C62">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986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808E"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68DB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A649"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2FB35" w14:textId="77777777" w:rsidR="004377C2" w:rsidRPr="00BE3C62" w:rsidRDefault="004377C2" w:rsidP="00BE3C62">
            <w:pPr>
              <w:pStyle w:val="TAL"/>
              <w:rPr>
                <w:sz w:val="16"/>
              </w:rPr>
            </w:pPr>
            <w:r w:rsidRPr="00BE3C62">
              <w:rPr>
                <w:sz w:val="16"/>
              </w:rPr>
              <w:t>not pursued</w:t>
            </w:r>
          </w:p>
        </w:tc>
      </w:tr>
      <w:tr w:rsidR="00BE3C62" w:rsidRPr="00BE3C62" w14:paraId="3167EC9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B1B7" w14:textId="77777777" w:rsidR="004377C2" w:rsidRPr="00BE3C62" w:rsidRDefault="004377C2" w:rsidP="00BE3C62">
            <w:pPr>
              <w:pStyle w:val="TAL"/>
              <w:rPr>
                <w:sz w:val="16"/>
              </w:rPr>
            </w:pPr>
            <w:r w:rsidRPr="00BE3C62">
              <w:rPr>
                <w:sz w:val="16"/>
              </w:rPr>
              <w:t>C4-214385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9663" w14:textId="77777777" w:rsidR="004377C2" w:rsidRPr="00BE3C62" w:rsidRDefault="004377C2" w:rsidP="00BE3C62">
            <w:pPr>
              <w:pStyle w:val="TAL"/>
              <w:rPr>
                <w:sz w:val="16"/>
              </w:rPr>
            </w:pPr>
            <w:r w:rsidRPr="00BE3C62">
              <w:rPr>
                <w:sz w:val="16"/>
              </w:rPr>
              <w:t>Remove LcsServiceType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5D2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B7D9"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E463" w14:textId="77777777" w:rsidR="004377C2" w:rsidRPr="00BE3C62" w:rsidRDefault="004377C2" w:rsidP="00BE3C62">
            <w:pPr>
              <w:pStyle w:val="TAL"/>
              <w:rPr>
                <w:sz w:val="16"/>
              </w:rPr>
            </w:pPr>
            <w:r w:rsidRPr="00BE3C62">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91A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0F9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A577"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9401"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D909" w14:textId="77777777" w:rsidR="004377C2" w:rsidRPr="00BE3C62" w:rsidRDefault="004377C2" w:rsidP="00BE3C62">
            <w:pPr>
              <w:pStyle w:val="TAL"/>
              <w:rPr>
                <w:sz w:val="16"/>
              </w:rPr>
            </w:pPr>
            <w:r w:rsidRPr="00BE3C62">
              <w:rPr>
                <w:sz w:val="16"/>
              </w:rPr>
              <w:t>not pursued</w:t>
            </w:r>
          </w:p>
        </w:tc>
      </w:tr>
      <w:tr w:rsidR="00BE3C62" w:rsidRPr="00BE3C62" w14:paraId="75D5FAD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FB4E" w14:textId="77777777" w:rsidR="004377C2" w:rsidRPr="00BE3C62" w:rsidRDefault="004377C2" w:rsidP="00BE3C62">
            <w:pPr>
              <w:pStyle w:val="TAL"/>
              <w:rPr>
                <w:sz w:val="16"/>
              </w:rPr>
            </w:pPr>
            <w:r w:rsidRPr="00BE3C62">
              <w:rPr>
                <w:sz w:val="16"/>
              </w:rPr>
              <w:t>C4-214390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C8FB"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49E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30F5"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CFEA" w14:textId="77777777" w:rsidR="004377C2" w:rsidRPr="00BE3C62" w:rsidRDefault="004377C2" w:rsidP="00BE3C62">
            <w:pPr>
              <w:pStyle w:val="TAL"/>
              <w:rPr>
                <w:sz w:val="16"/>
              </w:rPr>
            </w:pPr>
            <w:r w:rsidRPr="00BE3C62">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249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AAD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E3B6"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8785"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ECD2" w14:textId="77777777" w:rsidR="004377C2" w:rsidRPr="00BE3C62" w:rsidRDefault="004377C2" w:rsidP="00BE3C62">
            <w:pPr>
              <w:pStyle w:val="TAL"/>
              <w:rPr>
                <w:sz w:val="16"/>
              </w:rPr>
            </w:pPr>
            <w:r w:rsidRPr="00BE3C62">
              <w:rPr>
                <w:sz w:val="16"/>
              </w:rPr>
              <w:t>revised</w:t>
            </w:r>
          </w:p>
        </w:tc>
      </w:tr>
      <w:tr w:rsidR="00BE3C62" w:rsidRPr="00BE3C62" w14:paraId="7295026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1AE6" w14:textId="77777777" w:rsidR="004377C2" w:rsidRPr="00BE3C62" w:rsidRDefault="004377C2" w:rsidP="00BE3C62">
            <w:pPr>
              <w:pStyle w:val="TAL"/>
              <w:rPr>
                <w:sz w:val="16"/>
              </w:rPr>
            </w:pPr>
            <w:r w:rsidRPr="00BE3C62">
              <w:rPr>
                <w:sz w:val="16"/>
              </w:rPr>
              <w:t>C4-214825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B3F5"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A601" w14:textId="77777777" w:rsidR="004377C2" w:rsidRPr="00BE3C62" w:rsidRDefault="004377C2" w:rsidP="00BE3C62">
            <w:pPr>
              <w:pStyle w:val="TAL"/>
              <w:rPr>
                <w:sz w:val="16"/>
              </w:rPr>
            </w:pPr>
            <w:r w:rsidRPr="00BE3C6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52B3"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6ACD" w14:textId="77777777" w:rsidR="004377C2" w:rsidRPr="00BE3C62" w:rsidRDefault="004377C2" w:rsidP="00BE3C62">
            <w:pPr>
              <w:pStyle w:val="TAL"/>
              <w:rPr>
                <w:sz w:val="16"/>
              </w:rPr>
            </w:pPr>
            <w:r w:rsidRPr="00BE3C62">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2925"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52EDB" w14:textId="77777777" w:rsidR="004377C2" w:rsidRPr="00BE3C62" w:rsidRDefault="004377C2" w:rsidP="00BE3C62">
            <w:pPr>
              <w:pStyle w:val="TAL"/>
              <w:rPr>
                <w:sz w:val="16"/>
              </w:rPr>
            </w:pPr>
            <w:r w:rsidRPr="00BE3C62">
              <w:rPr>
                <w:sz w:val="16"/>
              </w:rPr>
              <w:t>Rel-</w:t>
            </w:r>
            <w:r w:rsidRPr="00BE3C62">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36D2A" w14:textId="77777777" w:rsidR="004377C2" w:rsidRPr="00BE3C62" w:rsidRDefault="004377C2" w:rsidP="00BE3C62">
            <w:pPr>
              <w:pStyle w:val="TAL"/>
              <w:rPr>
                <w:sz w:val="16"/>
              </w:rPr>
            </w:pPr>
            <w:r w:rsidRPr="00BE3C62">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A36D"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44CC" w14:textId="77777777" w:rsidR="004377C2" w:rsidRPr="00BE3C62" w:rsidRDefault="004377C2" w:rsidP="00BE3C62">
            <w:pPr>
              <w:pStyle w:val="TAL"/>
              <w:rPr>
                <w:sz w:val="16"/>
              </w:rPr>
            </w:pPr>
            <w:r w:rsidRPr="00BE3C62">
              <w:rPr>
                <w:sz w:val="16"/>
              </w:rPr>
              <w:t>agreed</w:t>
            </w:r>
          </w:p>
        </w:tc>
      </w:tr>
      <w:tr w:rsidR="00BE3C62" w:rsidRPr="00BE3C62" w14:paraId="70FD7AD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F1E7" w14:textId="77777777" w:rsidR="004377C2" w:rsidRPr="00BE3C62" w:rsidRDefault="004377C2" w:rsidP="00BE3C62">
            <w:pPr>
              <w:pStyle w:val="TAL"/>
              <w:rPr>
                <w:sz w:val="16"/>
              </w:rPr>
            </w:pPr>
            <w:r w:rsidRPr="00BE3C62">
              <w:rPr>
                <w:sz w:val="16"/>
              </w:rPr>
              <w:t>C4-214420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10BF" w14:textId="77777777" w:rsidR="004377C2" w:rsidRPr="00BE3C62" w:rsidRDefault="004377C2" w:rsidP="00BE3C62">
            <w:pPr>
              <w:pStyle w:val="TAL"/>
              <w:rPr>
                <w:sz w:val="16"/>
              </w:rPr>
            </w:pPr>
            <w:r w:rsidRPr="00BE3C62">
              <w:rPr>
                <w:sz w:val="16"/>
              </w:rPr>
              <w:t>Dynamic management of group based event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2437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B1B3"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03D4" w14:textId="77777777" w:rsidR="004377C2" w:rsidRPr="00BE3C62" w:rsidRDefault="004377C2" w:rsidP="00BE3C62">
            <w:pPr>
              <w:pStyle w:val="TAL"/>
              <w:rPr>
                <w:sz w:val="16"/>
              </w:rPr>
            </w:pPr>
            <w:r w:rsidRPr="00BE3C62">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DA1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7A5B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D17C6"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ECE8" w14:textId="77777777" w:rsidR="004377C2" w:rsidRPr="00BE3C62" w:rsidRDefault="004377C2" w:rsidP="00BE3C62">
            <w:pPr>
              <w:pStyle w:val="TAL"/>
              <w:rPr>
                <w:sz w:val="16"/>
              </w:rPr>
            </w:pPr>
            <w:r w:rsidRPr="00BE3C62">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624A" w14:textId="77777777" w:rsidR="004377C2" w:rsidRPr="00BE3C62" w:rsidRDefault="004377C2" w:rsidP="00BE3C62">
            <w:pPr>
              <w:pStyle w:val="TAL"/>
              <w:rPr>
                <w:sz w:val="16"/>
              </w:rPr>
            </w:pPr>
            <w:r w:rsidRPr="00BE3C62">
              <w:rPr>
                <w:sz w:val="16"/>
              </w:rPr>
              <w:t>agreed</w:t>
            </w:r>
          </w:p>
        </w:tc>
      </w:tr>
      <w:tr w:rsidR="00BE3C62" w:rsidRPr="00BE3C62" w14:paraId="5E3E242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484C" w14:textId="77777777" w:rsidR="004377C2" w:rsidRPr="00BE3C62" w:rsidRDefault="004377C2" w:rsidP="00BE3C62">
            <w:pPr>
              <w:pStyle w:val="TAL"/>
              <w:rPr>
                <w:sz w:val="16"/>
              </w:rPr>
            </w:pPr>
            <w:r w:rsidRPr="00BE3C62">
              <w:rPr>
                <w:sz w:val="16"/>
              </w:rPr>
              <w:t>C4-214421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5C76" w14:textId="77777777" w:rsidR="004377C2" w:rsidRPr="00BE3C62" w:rsidRDefault="004377C2" w:rsidP="00BE3C62">
            <w:pPr>
              <w:pStyle w:val="TAL"/>
              <w:rPr>
                <w:sz w:val="16"/>
              </w:rPr>
            </w:pPr>
            <w:r w:rsidRPr="00BE3C62">
              <w:rPr>
                <w:sz w:val="16"/>
              </w:rPr>
              <w:t>UE Transport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CDF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7849"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C7683" w14:textId="77777777" w:rsidR="004377C2" w:rsidRPr="00BE3C62" w:rsidRDefault="004377C2" w:rsidP="00BE3C62">
            <w:pPr>
              <w:pStyle w:val="TAL"/>
              <w:rPr>
                <w:sz w:val="16"/>
              </w:rPr>
            </w:pPr>
            <w:r w:rsidRPr="00BE3C62">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724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CF7C6"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2DD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C57F5" w14:textId="77777777" w:rsidR="004377C2" w:rsidRPr="00BE3C62" w:rsidRDefault="004377C2" w:rsidP="00BE3C62">
            <w:pPr>
              <w:pStyle w:val="TAL"/>
              <w:rPr>
                <w:sz w:val="16"/>
              </w:rPr>
            </w:pPr>
            <w:r w:rsidRPr="00BE3C62">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3236" w14:textId="77777777" w:rsidR="004377C2" w:rsidRPr="00BE3C62" w:rsidRDefault="004377C2" w:rsidP="00BE3C62">
            <w:pPr>
              <w:pStyle w:val="TAL"/>
              <w:rPr>
                <w:sz w:val="16"/>
              </w:rPr>
            </w:pPr>
            <w:r w:rsidRPr="00BE3C62">
              <w:rPr>
                <w:sz w:val="16"/>
              </w:rPr>
              <w:t>withdrawn</w:t>
            </w:r>
          </w:p>
        </w:tc>
      </w:tr>
      <w:tr w:rsidR="00BE3C62" w:rsidRPr="00BE3C62" w14:paraId="2287031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D9A2D" w14:textId="77777777" w:rsidR="004377C2" w:rsidRPr="00BE3C62" w:rsidRDefault="004377C2" w:rsidP="00BE3C62">
            <w:pPr>
              <w:pStyle w:val="TAL"/>
              <w:rPr>
                <w:sz w:val="16"/>
              </w:rPr>
            </w:pPr>
            <w:r w:rsidRPr="00BE3C62">
              <w:rPr>
                <w:sz w:val="16"/>
              </w:rPr>
              <w:t>C4-214422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0780D" w14:textId="77777777" w:rsidR="004377C2" w:rsidRPr="00BE3C62" w:rsidRDefault="004377C2" w:rsidP="00BE3C62">
            <w:pPr>
              <w:pStyle w:val="TAL"/>
              <w:rPr>
                <w:sz w:val="16"/>
              </w:rPr>
            </w:pPr>
            <w:r w:rsidRPr="00BE3C62">
              <w:rPr>
                <w:sz w:val="16"/>
              </w:rPr>
              <w:t>UE Transport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A846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6306"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19D77" w14:textId="77777777" w:rsidR="004377C2" w:rsidRPr="00BE3C62" w:rsidRDefault="004377C2" w:rsidP="00BE3C62">
            <w:pPr>
              <w:pStyle w:val="TAL"/>
              <w:rPr>
                <w:sz w:val="16"/>
              </w:rPr>
            </w:pPr>
            <w:r w:rsidRPr="00BE3C62">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D89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E41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E18E"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EDBF4" w14:textId="77777777" w:rsidR="004377C2" w:rsidRPr="00BE3C62" w:rsidRDefault="004377C2" w:rsidP="00BE3C62">
            <w:pPr>
              <w:pStyle w:val="TAL"/>
              <w:rPr>
                <w:sz w:val="16"/>
              </w:rPr>
            </w:pPr>
            <w:r w:rsidRPr="00BE3C62">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8F18A" w14:textId="77777777" w:rsidR="004377C2" w:rsidRPr="00BE3C62" w:rsidRDefault="004377C2" w:rsidP="00BE3C62">
            <w:pPr>
              <w:pStyle w:val="TAL"/>
              <w:rPr>
                <w:sz w:val="16"/>
              </w:rPr>
            </w:pPr>
            <w:r w:rsidRPr="00BE3C62">
              <w:rPr>
                <w:sz w:val="16"/>
              </w:rPr>
              <w:t>withdrawn</w:t>
            </w:r>
          </w:p>
        </w:tc>
      </w:tr>
      <w:tr w:rsidR="00BE3C62" w:rsidRPr="00BE3C62" w14:paraId="72ED5E6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650A" w14:textId="77777777" w:rsidR="004377C2" w:rsidRPr="00BE3C62" w:rsidRDefault="004377C2" w:rsidP="00BE3C62">
            <w:pPr>
              <w:pStyle w:val="TAL"/>
              <w:rPr>
                <w:sz w:val="16"/>
              </w:rPr>
            </w:pPr>
            <w:r w:rsidRPr="00BE3C62">
              <w:rPr>
                <w:sz w:val="16"/>
              </w:rPr>
              <w:t>C4-214450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FD83" w14:textId="77777777" w:rsidR="004377C2" w:rsidRPr="00BE3C62" w:rsidRDefault="004377C2" w:rsidP="00BE3C62">
            <w:pPr>
              <w:pStyle w:val="TAL"/>
              <w:rPr>
                <w:sz w:val="16"/>
              </w:rPr>
            </w:pPr>
            <w:r w:rsidRPr="00BE3C62">
              <w:rPr>
                <w:sz w:val="16"/>
              </w:rPr>
              <w:t>Retrieve individual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F4C0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38BCA"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C4E2" w14:textId="77777777" w:rsidR="004377C2" w:rsidRPr="00BE3C62" w:rsidRDefault="004377C2" w:rsidP="00BE3C62">
            <w:pPr>
              <w:pStyle w:val="TAL"/>
              <w:rPr>
                <w:sz w:val="16"/>
              </w:rPr>
            </w:pPr>
            <w:r w:rsidRPr="00BE3C62">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FFB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E2C1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DED3B"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D4D6"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FEDE" w14:textId="77777777" w:rsidR="004377C2" w:rsidRPr="00BE3C62" w:rsidRDefault="004377C2" w:rsidP="00BE3C62">
            <w:pPr>
              <w:pStyle w:val="TAL"/>
              <w:rPr>
                <w:sz w:val="16"/>
              </w:rPr>
            </w:pPr>
            <w:r w:rsidRPr="00BE3C62">
              <w:rPr>
                <w:sz w:val="16"/>
              </w:rPr>
              <w:t>postponed</w:t>
            </w:r>
          </w:p>
        </w:tc>
      </w:tr>
      <w:tr w:rsidR="00BE3C62" w:rsidRPr="00BE3C62" w14:paraId="52A2A23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0B8F" w14:textId="77777777" w:rsidR="004377C2" w:rsidRPr="00BE3C62" w:rsidRDefault="004377C2" w:rsidP="00BE3C62">
            <w:pPr>
              <w:pStyle w:val="TAL"/>
              <w:rPr>
                <w:sz w:val="16"/>
              </w:rPr>
            </w:pPr>
            <w:r w:rsidRPr="00BE3C62">
              <w:rPr>
                <w:sz w:val="16"/>
              </w:rPr>
              <w:t>C4-214458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3AF3" w14:textId="77777777" w:rsidR="004377C2" w:rsidRPr="00BE3C62" w:rsidRDefault="004377C2" w:rsidP="00BE3C62">
            <w:pPr>
              <w:pStyle w:val="TAL"/>
              <w:rPr>
                <w:sz w:val="16"/>
              </w:rPr>
            </w:pPr>
            <w:r w:rsidRPr="00BE3C62">
              <w:rPr>
                <w:sz w:val="16"/>
              </w:rPr>
              <w:t>MME Control F-TEID in Relocation Context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597D" w14:textId="77777777" w:rsidR="004377C2" w:rsidRPr="00BE3C62" w:rsidRDefault="004377C2" w:rsidP="00BE3C62">
            <w:pPr>
              <w:pStyle w:val="TAL"/>
              <w:rPr>
                <w:sz w:val="16"/>
              </w:rPr>
            </w:pPr>
            <w:r w:rsidRPr="00BE3C62">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E8C0"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4ED82" w14:textId="77777777" w:rsidR="004377C2" w:rsidRPr="00BE3C62" w:rsidRDefault="004377C2" w:rsidP="00BE3C62">
            <w:pPr>
              <w:pStyle w:val="TAL"/>
              <w:rPr>
                <w:sz w:val="16"/>
              </w:rPr>
            </w:pPr>
            <w:r w:rsidRPr="00BE3C62">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735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C8ACB"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799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59820" w14:textId="77777777" w:rsidR="004377C2" w:rsidRPr="00BE3C62" w:rsidRDefault="004377C2" w:rsidP="00BE3C62">
            <w:pPr>
              <w:pStyle w:val="TAL"/>
              <w:rPr>
                <w:sz w:val="16"/>
              </w:rPr>
            </w:pPr>
            <w:r w:rsidRPr="00BE3C62">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E569" w14:textId="77777777" w:rsidR="004377C2" w:rsidRPr="00BE3C62" w:rsidRDefault="004377C2" w:rsidP="00BE3C62">
            <w:pPr>
              <w:pStyle w:val="TAL"/>
              <w:rPr>
                <w:sz w:val="16"/>
              </w:rPr>
            </w:pPr>
            <w:r w:rsidRPr="00BE3C62">
              <w:rPr>
                <w:sz w:val="16"/>
              </w:rPr>
              <w:t>agreed</w:t>
            </w:r>
          </w:p>
        </w:tc>
      </w:tr>
      <w:tr w:rsidR="00BE3C62" w:rsidRPr="00BE3C62" w14:paraId="7F98D2F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522B8" w14:textId="77777777" w:rsidR="004377C2" w:rsidRPr="00BE3C62" w:rsidRDefault="004377C2" w:rsidP="00BE3C62">
            <w:pPr>
              <w:pStyle w:val="TAL"/>
              <w:rPr>
                <w:sz w:val="16"/>
              </w:rPr>
            </w:pPr>
            <w:r w:rsidRPr="00BE3C62">
              <w:rPr>
                <w:sz w:val="16"/>
              </w:rPr>
              <w:t>C4-214496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BC6B" w14:textId="77777777" w:rsidR="004377C2" w:rsidRPr="00BE3C62" w:rsidRDefault="004377C2" w:rsidP="00BE3C62">
            <w:pPr>
              <w:pStyle w:val="TAL"/>
              <w:rPr>
                <w:sz w:val="16"/>
              </w:rPr>
            </w:pPr>
            <w:r w:rsidRPr="00BE3C62">
              <w:rPr>
                <w:sz w:val="16"/>
              </w:rPr>
              <w:t>NfInstanceId of CBCF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2AF7"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1441"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E93D" w14:textId="77777777" w:rsidR="004377C2" w:rsidRPr="00BE3C62" w:rsidRDefault="004377C2" w:rsidP="00BE3C62">
            <w:pPr>
              <w:pStyle w:val="TAL"/>
              <w:rPr>
                <w:sz w:val="16"/>
              </w:rPr>
            </w:pPr>
            <w:r w:rsidRPr="00BE3C62">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4AB0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9AD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CA2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F04C"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662E" w14:textId="77777777" w:rsidR="004377C2" w:rsidRPr="00BE3C62" w:rsidRDefault="004377C2" w:rsidP="00BE3C62">
            <w:pPr>
              <w:pStyle w:val="TAL"/>
              <w:rPr>
                <w:sz w:val="16"/>
              </w:rPr>
            </w:pPr>
            <w:r w:rsidRPr="00BE3C62">
              <w:rPr>
                <w:sz w:val="16"/>
              </w:rPr>
              <w:t>revised</w:t>
            </w:r>
          </w:p>
        </w:tc>
      </w:tr>
      <w:tr w:rsidR="00BE3C62" w:rsidRPr="00BE3C62" w14:paraId="556EDC0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343C6" w14:textId="77777777" w:rsidR="004377C2" w:rsidRPr="00BE3C62" w:rsidRDefault="004377C2" w:rsidP="00BE3C62">
            <w:pPr>
              <w:pStyle w:val="TAL"/>
              <w:rPr>
                <w:sz w:val="16"/>
              </w:rPr>
            </w:pPr>
            <w:r w:rsidRPr="00BE3C62">
              <w:rPr>
                <w:sz w:val="16"/>
              </w:rPr>
              <w:t>C4-214651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D32E" w14:textId="77777777" w:rsidR="004377C2" w:rsidRPr="00BE3C62" w:rsidRDefault="004377C2" w:rsidP="00BE3C62">
            <w:pPr>
              <w:pStyle w:val="TAL"/>
              <w:rPr>
                <w:sz w:val="16"/>
              </w:rPr>
            </w:pPr>
            <w:r w:rsidRPr="00BE3C62">
              <w:rPr>
                <w:sz w:val="16"/>
              </w:rPr>
              <w:t>NfInstanceId of CBCF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53C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8628C"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597E" w14:textId="77777777" w:rsidR="004377C2" w:rsidRPr="00BE3C62" w:rsidRDefault="004377C2" w:rsidP="00BE3C62">
            <w:pPr>
              <w:pStyle w:val="TAL"/>
              <w:rPr>
                <w:sz w:val="16"/>
              </w:rPr>
            </w:pPr>
            <w:r w:rsidRPr="00BE3C62">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1F4C"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C8F5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93B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9E68"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EE33" w14:textId="77777777" w:rsidR="004377C2" w:rsidRPr="00BE3C62" w:rsidRDefault="004377C2" w:rsidP="00BE3C62">
            <w:pPr>
              <w:pStyle w:val="TAL"/>
              <w:rPr>
                <w:sz w:val="16"/>
              </w:rPr>
            </w:pPr>
            <w:r w:rsidRPr="00BE3C62">
              <w:rPr>
                <w:sz w:val="16"/>
              </w:rPr>
              <w:t>agreed</w:t>
            </w:r>
          </w:p>
        </w:tc>
      </w:tr>
      <w:tr w:rsidR="00BE3C62" w:rsidRPr="00BE3C62" w14:paraId="6F24471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B55DB" w14:textId="77777777" w:rsidR="004377C2" w:rsidRPr="00BE3C62" w:rsidRDefault="004377C2" w:rsidP="00BE3C62">
            <w:pPr>
              <w:pStyle w:val="TAL"/>
              <w:rPr>
                <w:sz w:val="16"/>
              </w:rPr>
            </w:pPr>
            <w:r w:rsidRPr="00BE3C62">
              <w:rPr>
                <w:sz w:val="16"/>
              </w:rPr>
              <w:t>C4-214512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6236" w14:textId="77777777" w:rsidR="004377C2" w:rsidRPr="00BE3C62" w:rsidRDefault="004377C2" w:rsidP="00BE3C62">
            <w:pPr>
              <w:pStyle w:val="TAL"/>
              <w:rPr>
                <w:sz w:val="16"/>
              </w:rPr>
            </w:pPr>
            <w:r w:rsidRPr="00BE3C62">
              <w:rPr>
                <w:sz w:val="16"/>
              </w:rPr>
              <w:t>Miscellaneous 5G ProSe related corrections and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99F8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3698"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274D" w14:textId="77777777" w:rsidR="004377C2" w:rsidRPr="00BE3C62" w:rsidRDefault="004377C2" w:rsidP="00BE3C62">
            <w:pPr>
              <w:pStyle w:val="TAL"/>
              <w:rPr>
                <w:sz w:val="16"/>
              </w:rPr>
            </w:pPr>
            <w:r w:rsidRPr="00BE3C62">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BD1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9036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BE7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8CDD" w14:textId="77777777" w:rsidR="004377C2" w:rsidRPr="00BE3C62" w:rsidRDefault="004377C2" w:rsidP="00BE3C62">
            <w:pPr>
              <w:pStyle w:val="TAL"/>
              <w:rPr>
                <w:sz w:val="16"/>
              </w:rPr>
            </w:pPr>
            <w:r w:rsidRPr="00BE3C62">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D0C1" w14:textId="77777777" w:rsidR="004377C2" w:rsidRPr="00BE3C62" w:rsidRDefault="004377C2" w:rsidP="00BE3C62">
            <w:pPr>
              <w:pStyle w:val="TAL"/>
              <w:rPr>
                <w:sz w:val="16"/>
              </w:rPr>
            </w:pPr>
            <w:r w:rsidRPr="00BE3C62">
              <w:rPr>
                <w:sz w:val="16"/>
              </w:rPr>
              <w:t>agreed</w:t>
            </w:r>
          </w:p>
        </w:tc>
      </w:tr>
      <w:tr w:rsidR="00BE3C62" w:rsidRPr="00BE3C62" w14:paraId="2B9F573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91CEB" w14:textId="77777777" w:rsidR="004377C2" w:rsidRPr="00BE3C62" w:rsidRDefault="004377C2" w:rsidP="00BE3C62">
            <w:pPr>
              <w:pStyle w:val="TAL"/>
              <w:rPr>
                <w:sz w:val="16"/>
              </w:rPr>
            </w:pPr>
            <w:r w:rsidRPr="00BE3C62">
              <w:rPr>
                <w:sz w:val="16"/>
              </w:rPr>
              <w:t>C4-214767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471B" w14:textId="77777777" w:rsidR="004377C2" w:rsidRPr="00BE3C62" w:rsidRDefault="004377C2" w:rsidP="00BE3C62">
            <w:pPr>
              <w:pStyle w:val="TAL"/>
              <w:rPr>
                <w:sz w:val="16"/>
              </w:rPr>
            </w:pPr>
            <w:r w:rsidRPr="00BE3C62">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F813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13D6"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EF86B" w14:textId="77777777" w:rsidR="004377C2" w:rsidRPr="00BE3C62" w:rsidRDefault="004377C2" w:rsidP="00BE3C62">
            <w:pPr>
              <w:pStyle w:val="TAL"/>
              <w:rPr>
                <w:sz w:val="16"/>
              </w:rPr>
            </w:pPr>
            <w:r w:rsidRPr="00BE3C62">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0E7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1C7A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F70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C66D"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247A" w14:textId="77777777" w:rsidR="004377C2" w:rsidRPr="00BE3C62" w:rsidRDefault="004377C2" w:rsidP="00BE3C62">
            <w:pPr>
              <w:pStyle w:val="TAL"/>
              <w:rPr>
                <w:sz w:val="16"/>
              </w:rPr>
            </w:pPr>
            <w:r w:rsidRPr="00BE3C62">
              <w:rPr>
                <w:sz w:val="16"/>
              </w:rPr>
              <w:t>agreed</w:t>
            </w:r>
          </w:p>
        </w:tc>
      </w:tr>
      <w:tr w:rsidR="00BE3C62" w:rsidRPr="00BE3C62" w14:paraId="26C3EF7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3B89" w14:textId="77777777" w:rsidR="004377C2" w:rsidRPr="00BE3C62" w:rsidRDefault="004377C2" w:rsidP="00BE3C62">
            <w:pPr>
              <w:pStyle w:val="TAL"/>
              <w:rPr>
                <w:sz w:val="16"/>
              </w:rPr>
            </w:pPr>
            <w:r w:rsidRPr="00BE3C62">
              <w:rPr>
                <w:sz w:val="16"/>
              </w:rPr>
              <w:t>C4-214789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C1D9" w14:textId="77777777" w:rsidR="004377C2" w:rsidRPr="00BE3C62" w:rsidRDefault="004377C2" w:rsidP="00BE3C62">
            <w:pPr>
              <w:pStyle w:val="TAL"/>
              <w:rPr>
                <w:sz w:val="16"/>
              </w:rPr>
            </w:pPr>
            <w:r w:rsidRPr="00BE3C62">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7BD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06E5"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76B4" w14:textId="77777777" w:rsidR="004377C2" w:rsidRPr="00BE3C62" w:rsidRDefault="004377C2" w:rsidP="00BE3C62">
            <w:pPr>
              <w:pStyle w:val="TAL"/>
              <w:rPr>
                <w:sz w:val="16"/>
              </w:rPr>
            </w:pPr>
            <w:r w:rsidRPr="00BE3C62">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A65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28DD"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490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5C5A"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D75D" w14:textId="77777777" w:rsidR="004377C2" w:rsidRPr="00BE3C62" w:rsidRDefault="004377C2" w:rsidP="00BE3C62">
            <w:pPr>
              <w:pStyle w:val="TAL"/>
              <w:rPr>
                <w:sz w:val="16"/>
              </w:rPr>
            </w:pPr>
            <w:r w:rsidRPr="00BE3C62">
              <w:rPr>
                <w:sz w:val="16"/>
              </w:rPr>
              <w:t>agreed</w:t>
            </w:r>
          </w:p>
        </w:tc>
      </w:tr>
      <w:tr w:rsidR="00BE3C62" w:rsidRPr="00BE3C62" w14:paraId="36380D7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6D0B" w14:textId="77777777" w:rsidR="004377C2" w:rsidRPr="00BE3C62" w:rsidRDefault="004377C2" w:rsidP="00BE3C62">
            <w:pPr>
              <w:pStyle w:val="TAL"/>
              <w:rPr>
                <w:sz w:val="16"/>
              </w:rPr>
            </w:pPr>
            <w:r w:rsidRPr="00BE3C62">
              <w:rPr>
                <w:sz w:val="16"/>
              </w:rPr>
              <w:t>C4-214803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28A6" w14:textId="77777777" w:rsidR="004377C2" w:rsidRPr="00BE3C62" w:rsidRDefault="004377C2" w:rsidP="00BE3C62">
            <w:pPr>
              <w:pStyle w:val="TAL"/>
              <w:rPr>
                <w:sz w:val="16"/>
              </w:rPr>
            </w:pPr>
            <w:r w:rsidRPr="00BE3C62">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7202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51D4" w14:textId="77777777" w:rsidR="004377C2" w:rsidRPr="00BE3C62" w:rsidRDefault="004377C2" w:rsidP="00BE3C62">
            <w:pPr>
              <w:pStyle w:val="TAL"/>
              <w:rPr>
                <w:sz w:val="16"/>
              </w:rPr>
            </w:pPr>
            <w:r w:rsidRPr="00BE3C62">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80291" w14:textId="77777777" w:rsidR="004377C2" w:rsidRPr="00BE3C62" w:rsidRDefault="004377C2" w:rsidP="00BE3C62">
            <w:pPr>
              <w:pStyle w:val="TAL"/>
              <w:rPr>
                <w:sz w:val="16"/>
              </w:rPr>
            </w:pPr>
            <w:r w:rsidRPr="00BE3C62">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7324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4061" w14:textId="77777777" w:rsidR="004377C2" w:rsidRPr="00BE3C62" w:rsidRDefault="004377C2" w:rsidP="00BE3C62">
            <w:pPr>
              <w:pStyle w:val="TAL"/>
              <w:rPr>
                <w:sz w:val="16"/>
              </w:rPr>
            </w:pPr>
            <w:r w:rsidRPr="00BE3C62">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B5B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C7BD"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55A5B" w14:textId="77777777" w:rsidR="004377C2" w:rsidRPr="00BE3C62" w:rsidRDefault="004377C2" w:rsidP="00BE3C62">
            <w:pPr>
              <w:pStyle w:val="TAL"/>
              <w:rPr>
                <w:sz w:val="16"/>
              </w:rPr>
            </w:pPr>
            <w:r w:rsidRPr="00BE3C62">
              <w:rPr>
                <w:sz w:val="16"/>
              </w:rPr>
              <w:t>agreed</w:t>
            </w:r>
          </w:p>
        </w:tc>
      </w:tr>
      <w:tr w:rsidR="00BE3C62" w:rsidRPr="00BE3C62" w14:paraId="6F23E13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F8E8" w14:textId="77777777" w:rsidR="004377C2" w:rsidRPr="00BE3C62" w:rsidRDefault="004377C2" w:rsidP="00BE3C62">
            <w:pPr>
              <w:pStyle w:val="TAL"/>
              <w:rPr>
                <w:sz w:val="16"/>
              </w:rPr>
            </w:pPr>
            <w:r w:rsidRPr="00BE3C62">
              <w:rPr>
                <w:sz w:val="16"/>
              </w:rPr>
              <w:t>C4-214096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EB239" w14:textId="77777777" w:rsidR="004377C2" w:rsidRPr="00BE3C62" w:rsidRDefault="004377C2" w:rsidP="00BE3C62">
            <w:pPr>
              <w:pStyle w:val="TAL"/>
              <w:rPr>
                <w:sz w:val="16"/>
              </w:rPr>
            </w:pPr>
            <w:r w:rsidRPr="00BE3C62">
              <w:rPr>
                <w:sz w:val="16"/>
              </w:rPr>
              <w:t>Cause Mapping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81BA8"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EBE6" w14:textId="77777777" w:rsidR="004377C2" w:rsidRPr="00BE3C62" w:rsidRDefault="004377C2" w:rsidP="00BE3C62">
            <w:pPr>
              <w:pStyle w:val="TAL"/>
              <w:rPr>
                <w:sz w:val="16"/>
              </w:rPr>
            </w:pPr>
            <w:r w:rsidRPr="00BE3C62">
              <w:rPr>
                <w:sz w:val="16"/>
              </w:rPr>
              <w:t>29.524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B7BC" w14:textId="77777777" w:rsidR="004377C2" w:rsidRPr="00BE3C62" w:rsidRDefault="004377C2" w:rsidP="00BE3C62">
            <w:pPr>
              <w:pStyle w:val="TAL"/>
              <w:rPr>
                <w:sz w:val="16"/>
              </w:rPr>
            </w:pPr>
            <w:r w:rsidRPr="00BE3C62">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497B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C267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497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6650"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40B57" w14:textId="77777777" w:rsidR="004377C2" w:rsidRPr="00BE3C62" w:rsidRDefault="004377C2" w:rsidP="00BE3C62">
            <w:pPr>
              <w:pStyle w:val="TAL"/>
              <w:rPr>
                <w:sz w:val="16"/>
              </w:rPr>
            </w:pPr>
            <w:r w:rsidRPr="00BE3C62">
              <w:rPr>
                <w:sz w:val="16"/>
              </w:rPr>
              <w:t>revised</w:t>
            </w:r>
          </w:p>
        </w:tc>
      </w:tr>
      <w:tr w:rsidR="00BE3C62" w:rsidRPr="00BE3C62" w14:paraId="5B153F1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0328" w14:textId="77777777" w:rsidR="004377C2" w:rsidRPr="00BE3C62" w:rsidRDefault="004377C2" w:rsidP="00BE3C62">
            <w:pPr>
              <w:pStyle w:val="TAL"/>
              <w:rPr>
                <w:sz w:val="16"/>
              </w:rPr>
            </w:pPr>
            <w:r w:rsidRPr="00BE3C62">
              <w:rPr>
                <w:sz w:val="16"/>
              </w:rPr>
              <w:t>C4-214609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E447" w14:textId="77777777" w:rsidR="004377C2" w:rsidRPr="00BE3C62" w:rsidRDefault="004377C2" w:rsidP="00BE3C62">
            <w:pPr>
              <w:pStyle w:val="TAL"/>
              <w:rPr>
                <w:sz w:val="16"/>
              </w:rPr>
            </w:pPr>
            <w:r w:rsidRPr="00BE3C62">
              <w:rPr>
                <w:sz w:val="16"/>
              </w:rPr>
              <w:t>Cause Mapping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07453"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69A4" w14:textId="77777777" w:rsidR="004377C2" w:rsidRPr="00BE3C62" w:rsidRDefault="004377C2" w:rsidP="00BE3C62">
            <w:pPr>
              <w:pStyle w:val="TAL"/>
              <w:rPr>
                <w:sz w:val="16"/>
              </w:rPr>
            </w:pPr>
            <w:r w:rsidRPr="00BE3C62">
              <w:rPr>
                <w:sz w:val="16"/>
              </w:rPr>
              <w:t>29.524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C271" w14:textId="77777777" w:rsidR="004377C2" w:rsidRPr="00BE3C62" w:rsidRDefault="004377C2" w:rsidP="00BE3C62">
            <w:pPr>
              <w:pStyle w:val="TAL"/>
              <w:rPr>
                <w:sz w:val="16"/>
              </w:rPr>
            </w:pPr>
            <w:r w:rsidRPr="00BE3C62">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71A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A5E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C618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9278"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DED4C" w14:textId="77777777" w:rsidR="004377C2" w:rsidRPr="00BE3C62" w:rsidRDefault="004377C2" w:rsidP="00BE3C62">
            <w:pPr>
              <w:pStyle w:val="TAL"/>
              <w:rPr>
                <w:sz w:val="16"/>
              </w:rPr>
            </w:pPr>
            <w:r w:rsidRPr="00BE3C62">
              <w:rPr>
                <w:sz w:val="16"/>
              </w:rPr>
              <w:t>agreed</w:t>
            </w:r>
          </w:p>
        </w:tc>
      </w:tr>
      <w:tr w:rsidR="00BE3C62" w:rsidRPr="00BE3C62" w14:paraId="29809B7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73CC" w14:textId="77777777" w:rsidR="004377C2" w:rsidRPr="00BE3C62" w:rsidRDefault="004377C2" w:rsidP="00BE3C62">
            <w:pPr>
              <w:pStyle w:val="TAL"/>
              <w:rPr>
                <w:sz w:val="16"/>
              </w:rPr>
            </w:pPr>
            <w:r w:rsidRPr="00BE3C62">
              <w:rPr>
                <w:sz w:val="16"/>
              </w:rPr>
              <w:t>C4-214067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4647" w14:textId="77777777" w:rsidR="004377C2" w:rsidRPr="00BE3C62" w:rsidRDefault="004377C2" w:rsidP="00BE3C62">
            <w:pPr>
              <w:pStyle w:val="TAL"/>
              <w:rPr>
                <w:sz w:val="16"/>
              </w:rPr>
            </w:pPr>
            <w:r w:rsidRPr="00BE3C62">
              <w:rPr>
                <w:sz w:val="16"/>
              </w:rPr>
              <w:t>Attack from AAA-S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049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1AC75"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E6AA" w14:textId="77777777" w:rsidR="004377C2" w:rsidRPr="00BE3C62" w:rsidRDefault="004377C2" w:rsidP="00BE3C62">
            <w:pPr>
              <w:pStyle w:val="TAL"/>
              <w:rPr>
                <w:sz w:val="16"/>
              </w:rPr>
            </w:pPr>
            <w:r w:rsidRPr="00BE3C62">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B94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01D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19D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D9E80"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6F17" w14:textId="77777777" w:rsidR="004377C2" w:rsidRPr="00BE3C62" w:rsidRDefault="004377C2" w:rsidP="00BE3C62">
            <w:pPr>
              <w:pStyle w:val="TAL"/>
              <w:rPr>
                <w:sz w:val="16"/>
              </w:rPr>
            </w:pPr>
            <w:r w:rsidRPr="00BE3C62">
              <w:rPr>
                <w:sz w:val="16"/>
              </w:rPr>
              <w:t>revised</w:t>
            </w:r>
          </w:p>
        </w:tc>
      </w:tr>
      <w:tr w:rsidR="00BE3C62" w:rsidRPr="00BE3C62" w14:paraId="73A930A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594D" w14:textId="77777777" w:rsidR="004377C2" w:rsidRPr="00BE3C62" w:rsidRDefault="004377C2" w:rsidP="00BE3C62">
            <w:pPr>
              <w:pStyle w:val="TAL"/>
              <w:rPr>
                <w:sz w:val="16"/>
              </w:rPr>
            </w:pPr>
            <w:r w:rsidRPr="00BE3C62">
              <w:rPr>
                <w:sz w:val="16"/>
              </w:rPr>
              <w:t>C4-214644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6C69A" w14:textId="77777777" w:rsidR="004377C2" w:rsidRPr="00BE3C62" w:rsidRDefault="004377C2" w:rsidP="00BE3C62">
            <w:pPr>
              <w:pStyle w:val="TAL"/>
              <w:rPr>
                <w:sz w:val="16"/>
              </w:rPr>
            </w:pPr>
            <w:r w:rsidRPr="00BE3C62">
              <w:rPr>
                <w:sz w:val="16"/>
              </w:rPr>
              <w:t>Attack from AAA-S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BD71"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5412"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FCFA" w14:textId="77777777" w:rsidR="004377C2" w:rsidRPr="00BE3C62" w:rsidRDefault="004377C2" w:rsidP="00BE3C62">
            <w:pPr>
              <w:pStyle w:val="TAL"/>
              <w:rPr>
                <w:sz w:val="16"/>
              </w:rPr>
            </w:pPr>
            <w:r w:rsidRPr="00BE3C62">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7AC68"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E45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3F5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1B77D" w14:textId="77777777" w:rsidR="004377C2" w:rsidRPr="00BE3C62" w:rsidRDefault="004377C2" w:rsidP="00BE3C62">
            <w:pPr>
              <w:pStyle w:val="TAL"/>
              <w:rPr>
                <w:sz w:val="16"/>
              </w:rPr>
            </w:pPr>
            <w:r w:rsidRPr="00BE3C62">
              <w:rPr>
                <w:sz w:val="16"/>
              </w:rPr>
              <w:t>TEI17,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9150B" w14:textId="77777777" w:rsidR="004377C2" w:rsidRPr="00BE3C62" w:rsidRDefault="004377C2" w:rsidP="00BE3C62">
            <w:pPr>
              <w:pStyle w:val="TAL"/>
              <w:rPr>
                <w:sz w:val="16"/>
              </w:rPr>
            </w:pPr>
            <w:r w:rsidRPr="00BE3C62">
              <w:rPr>
                <w:sz w:val="16"/>
              </w:rPr>
              <w:t>agreed</w:t>
            </w:r>
          </w:p>
        </w:tc>
      </w:tr>
      <w:tr w:rsidR="00BE3C62" w:rsidRPr="00BE3C62" w14:paraId="0382CE4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0820" w14:textId="77777777" w:rsidR="004377C2" w:rsidRPr="00BE3C62" w:rsidRDefault="004377C2" w:rsidP="00BE3C62">
            <w:pPr>
              <w:pStyle w:val="TAL"/>
              <w:rPr>
                <w:sz w:val="16"/>
              </w:rPr>
            </w:pPr>
            <w:r w:rsidRPr="00BE3C62">
              <w:rPr>
                <w:sz w:val="16"/>
              </w:rPr>
              <w:t>C4-214205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099E8" w14:textId="77777777" w:rsidR="004377C2" w:rsidRPr="00BE3C62" w:rsidRDefault="004377C2" w:rsidP="00BE3C62">
            <w:pPr>
              <w:pStyle w:val="TAL"/>
              <w:rPr>
                <w:sz w:val="16"/>
              </w:rPr>
            </w:pPr>
            <w:r w:rsidRPr="00BE3C62">
              <w:rPr>
                <w:sz w:val="16"/>
              </w:rPr>
              <w:t>NSSAA procedure from two different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0A70"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2429"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5F895" w14:textId="77777777" w:rsidR="004377C2" w:rsidRPr="00BE3C62" w:rsidRDefault="004377C2" w:rsidP="00BE3C62">
            <w:pPr>
              <w:pStyle w:val="TAL"/>
              <w:rPr>
                <w:sz w:val="16"/>
              </w:rPr>
            </w:pPr>
            <w:r w:rsidRPr="00BE3C62">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E551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B2B7"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027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EC2B" w14:textId="77777777" w:rsidR="004377C2" w:rsidRPr="00BE3C62" w:rsidRDefault="004377C2" w:rsidP="00BE3C62">
            <w:pPr>
              <w:pStyle w:val="TAL"/>
              <w:rPr>
                <w:sz w:val="16"/>
              </w:rPr>
            </w:pPr>
            <w:r w:rsidRPr="00BE3C62">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E0CC" w14:textId="77777777" w:rsidR="004377C2" w:rsidRPr="00BE3C62" w:rsidRDefault="004377C2" w:rsidP="00BE3C62">
            <w:pPr>
              <w:pStyle w:val="TAL"/>
              <w:rPr>
                <w:sz w:val="16"/>
              </w:rPr>
            </w:pPr>
            <w:r w:rsidRPr="00BE3C62">
              <w:rPr>
                <w:sz w:val="16"/>
              </w:rPr>
              <w:t>revised</w:t>
            </w:r>
          </w:p>
        </w:tc>
      </w:tr>
      <w:tr w:rsidR="00BE3C62" w:rsidRPr="00BE3C62" w14:paraId="2FB52C6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16F1" w14:textId="77777777" w:rsidR="004377C2" w:rsidRPr="00BE3C62" w:rsidRDefault="004377C2" w:rsidP="00BE3C62">
            <w:pPr>
              <w:pStyle w:val="TAL"/>
              <w:rPr>
                <w:sz w:val="16"/>
              </w:rPr>
            </w:pPr>
            <w:r w:rsidRPr="00BE3C62">
              <w:rPr>
                <w:sz w:val="16"/>
              </w:rPr>
              <w:t>C4-214599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E846" w14:textId="77777777" w:rsidR="004377C2" w:rsidRPr="00BE3C62" w:rsidRDefault="004377C2" w:rsidP="00BE3C62">
            <w:pPr>
              <w:pStyle w:val="TAL"/>
              <w:rPr>
                <w:sz w:val="16"/>
              </w:rPr>
            </w:pPr>
            <w:r w:rsidRPr="00BE3C62">
              <w:rPr>
                <w:sz w:val="16"/>
              </w:rPr>
              <w:t>NSSAA procedure from two different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C5A1" w14:textId="77777777" w:rsidR="004377C2" w:rsidRPr="00BE3C62" w:rsidRDefault="004377C2" w:rsidP="00BE3C62">
            <w:pPr>
              <w:pStyle w:val="TAL"/>
              <w:rPr>
                <w:sz w:val="16"/>
              </w:rPr>
            </w:pPr>
            <w:r w:rsidRPr="00BE3C62">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A99A"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3304" w14:textId="77777777" w:rsidR="004377C2" w:rsidRPr="00BE3C62" w:rsidRDefault="004377C2" w:rsidP="00BE3C62">
            <w:pPr>
              <w:pStyle w:val="TAL"/>
              <w:rPr>
                <w:sz w:val="16"/>
              </w:rPr>
            </w:pPr>
            <w:r w:rsidRPr="00BE3C62">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F18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900C"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0B8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0F58" w14:textId="77777777" w:rsidR="004377C2" w:rsidRPr="00BE3C62" w:rsidRDefault="004377C2" w:rsidP="00BE3C62">
            <w:pPr>
              <w:pStyle w:val="TAL"/>
              <w:rPr>
                <w:sz w:val="16"/>
              </w:rPr>
            </w:pPr>
            <w:r w:rsidRPr="00BE3C62">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64C1" w14:textId="77777777" w:rsidR="004377C2" w:rsidRPr="00BE3C62" w:rsidRDefault="004377C2" w:rsidP="00BE3C62">
            <w:pPr>
              <w:pStyle w:val="TAL"/>
              <w:rPr>
                <w:sz w:val="16"/>
              </w:rPr>
            </w:pPr>
            <w:r w:rsidRPr="00BE3C62">
              <w:rPr>
                <w:sz w:val="16"/>
              </w:rPr>
              <w:t>agreed</w:t>
            </w:r>
          </w:p>
        </w:tc>
      </w:tr>
      <w:tr w:rsidR="00BE3C62" w:rsidRPr="00BE3C62" w14:paraId="048713A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977F" w14:textId="77777777" w:rsidR="004377C2" w:rsidRPr="00BE3C62" w:rsidRDefault="004377C2" w:rsidP="00BE3C62">
            <w:pPr>
              <w:pStyle w:val="TAL"/>
              <w:rPr>
                <w:sz w:val="16"/>
              </w:rPr>
            </w:pPr>
            <w:r w:rsidRPr="00BE3C62">
              <w:rPr>
                <w:sz w:val="16"/>
              </w:rPr>
              <w:t>C4-214206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4D28F" w14:textId="77777777" w:rsidR="004377C2" w:rsidRPr="00BE3C62" w:rsidRDefault="004377C2" w:rsidP="00BE3C62">
            <w:pPr>
              <w:pStyle w:val="TAL"/>
              <w:rPr>
                <w:sz w:val="16"/>
              </w:rPr>
            </w:pPr>
            <w:r w:rsidRPr="00BE3C62">
              <w:rPr>
                <w:sz w:val="16"/>
              </w:rPr>
              <w:t>NSSAA procedure from two different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6F3F"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9FAC"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76E2" w14:textId="77777777" w:rsidR="004377C2" w:rsidRPr="00BE3C62" w:rsidRDefault="004377C2" w:rsidP="00BE3C62">
            <w:pPr>
              <w:pStyle w:val="TAL"/>
              <w:rPr>
                <w:sz w:val="16"/>
              </w:rPr>
            </w:pPr>
            <w:r w:rsidRPr="00BE3C62">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771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C58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C925"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5DC4" w14:textId="77777777" w:rsidR="004377C2" w:rsidRPr="00BE3C62" w:rsidRDefault="004377C2" w:rsidP="00BE3C62">
            <w:pPr>
              <w:pStyle w:val="TAL"/>
              <w:rPr>
                <w:sz w:val="16"/>
              </w:rPr>
            </w:pPr>
            <w:r w:rsidRPr="00BE3C62">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136D" w14:textId="77777777" w:rsidR="004377C2" w:rsidRPr="00BE3C62" w:rsidRDefault="004377C2" w:rsidP="00BE3C62">
            <w:pPr>
              <w:pStyle w:val="TAL"/>
              <w:rPr>
                <w:sz w:val="16"/>
              </w:rPr>
            </w:pPr>
            <w:r w:rsidRPr="00BE3C62">
              <w:rPr>
                <w:sz w:val="16"/>
              </w:rPr>
              <w:t>revised</w:t>
            </w:r>
          </w:p>
        </w:tc>
      </w:tr>
      <w:tr w:rsidR="00BE3C62" w:rsidRPr="00BE3C62" w14:paraId="0D6AB10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A3D25" w14:textId="77777777" w:rsidR="004377C2" w:rsidRPr="00BE3C62" w:rsidRDefault="004377C2" w:rsidP="00BE3C62">
            <w:pPr>
              <w:pStyle w:val="TAL"/>
              <w:rPr>
                <w:sz w:val="16"/>
              </w:rPr>
            </w:pPr>
            <w:r w:rsidRPr="00BE3C62">
              <w:rPr>
                <w:sz w:val="16"/>
              </w:rPr>
              <w:t>C4-214600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8CDC" w14:textId="77777777" w:rsidR="004377C2" w:rsidRPr="00BE3C62" w:rsidRDefault="004377C2" w:rsidP="00BE3C62">
            <w:pPr>
              <w:pStyle w:val="TAL"/>
              <w:rPr>
                <w:sz w:val="16"/>
              </w:rPr>
            </w:pPr>
            <w:r w:rsidRPr="00BE3C62">
              <w:rPr>
                <w:sz w:val="16"/>
              </w:rPr>
              <w:t>NSSAA procedure from two different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9449" w14:textId="77777777" w:rsidR="004377C2" w:rsidRPr="00BE3C62" w:rsidRDefault="004377C2" w:rsidP="00BE3C62">
            <w:pPr>
              <w:pStyle w:val="TAL"/>
              <w:rPr>
                <w:sz w:val="16"/>
              </w:rPr>
            </w:pPr>
            <w:r w:rsidRPr="00BE3C62">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8F7C"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E4F27" w14:textId="77777777" w:rsidR="004377C2" w:rsidRPr="00BE3C62" w:rsidRDefault="004377C2" w:rsidP="00BE3C62">
            <w:pPr>
              <w:pStyle w:val="TAL"/>
              <w:rPr>
                <w:sz w:val="16"/>
              </w:rPr>
            </w:pPr>
            <w:r w:rsidRPr="00BE3C62">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F737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967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2A6B"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1BA5" w14:textId="77777777" w:rsidR="004377C2" w:rsidRPr="00BE3C62" w:rsidRDefault="004377C2" w:rsidP="00BE3C62">
            <w:pPr>
              <w:pStyle w:val="TAL"/>
              <w:rPr>
                <w:sz w:val="16"/>
              </w:rPr>
            </w:pPr>
            <w:r w:rsidRPr="00BE3C62">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5B71" w14:textId="77777777" w:rsidR="004377C2" w:rsidRPr="00BE3C62" w:rsidRDefault="004377C2" w:rsidP="00BE3C62">
            <w:pPr>
              <w:pStyle w:val="TAL"/>
              <w:rPr>
                <w:sz w:val="16"/>
              </w:rPr>
            </w:pPr>
            <w:r w:rsidRPr="00BE3C62">
              <w:rPr>
                <w:sz w:val="16"/>
              </w:rPr>
              <w:t>agreed</w:t>
            </w:r>
          </w:p>
        </w:tc>
      </w:tr>
      <w:tr w:rsidR="00BE3C62" w:rsidRPr="00BE3C62" w14:paraId="326C53E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3A9F" w14:textId="77777777" w:rsidR="004377C2" w:rsidRPr="00BE3C62" w:rsidRDefault="004377C2" w:rsidP="00BE3C62">
            <w:pPr>
              <w:pStyle w:val="TAL"/>
              <w:rPr>
                <w:sz w:val="16"/>
              </w:rPr>
            </w:pPr>
            <w:r w:rsidRPr="00BE3C62">
              <w:rPr>
                <w:sz w:val="16"/>
              </w:rPr>
              <w:t>C4-214254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B5A3" w14:textId="77777777" w:rsidR="004377C2" w:rsidRPr="00BE3C62" w:rsidRDefault="004377C2" w:rsidP="00BE3C62">
            <w:pPr>
              <w:pStyle w:val="TAL"/>
              <w:rPr>
                <w:sz w:val="16"/>
              </w:rPr>
            </w:pPr>
            <w:r w:rsidRPr="00BE3C62">
              <w:rPr>
                <w:sz w:val="16"/>
              </w:rPr>
              <w:t>NSSAA procedures for the UE when it is served by two different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F9D2" w14:textId="77777777" w:rsidR="004377C2" w:rsidRPr="00BE3C62" w:rsidRDefault="004377C2" w:rsidP="00BE3C62">
            <w:pPr>
              <w:pStyle w:val="TAL"/>
              <w:rPr>
                <w:sz w:val="16"/>
              </w:rPr>
            </w:pPr>
            <w:r w:rsidRPr="00BE3C6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AB54"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9EA5" w14:textId="77777777" w:rsidR="004377C2" w:rsidRPr="00BE3C62" w:rsidRDefault="004377C2" w:rsidP="00BE3C62">
            <w:pPr>
              <w:pStyle w:val="TAL"/>
              <w:rPr>
                <w:sz w:val="16"/>
              </w:rPr>
            </w:pPr>
            <w:r w:rsidRPr="00BE3C62">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E45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245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062E"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C283"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1772" w14:textId="77777777" w:rsidR="004377C2" w:rsidRPr="00BE3C62" w:rsidRDefault="004377C2" w:rsidP="00BE3C62">
            <w:pPr>
              <w:pStyle w:val="TAL"/>
              <w:rPr>
                <w:sz w:val="16"/>
              </w:rPr>
            </w:pPr>
            <w:r w:rsidRPr="00BE3C62">
              <w:rPr>
                <w:sz w:val="16"/>
              </w:rPr>
              <w:t>merged</w:t>
            </w:r>
          </w:p>
        </w:tc>
      </w:tr>
      <w:tr w:rsidR="00BE3C62" w:rsidRPr="00BE3C62" w14:paraId="65345B5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C409B" w14:textId="77777777" w:rsidR="004377C2" w:rsidRPr="00BE3C62" w:rsidRDefault="004377C2" w:rsidP="00BE3C62">
            <w:pPr>
              <w:pStyle w:val="TAL"/>
              <w:rPr>
                <w:sz w:val="16"/>
              </w:rPr>
            </w:pPr>
            <w:r w:rsidRPr="00BE3C62">
              <w:rPr>
                <w:sz w:val="16"/>
              </w:rPr>
              <w:t>C4-214289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32CF"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E10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A6DE"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623A" w14:textId="77777777" w:rsidR="004377C2" w:rsidRPr="00BE3C62" w:rsidRDefault="004377C2" w:rsidP="00BE3C62">
            <w:pPr>
              <w:pStyle w:val="TAL"/>
              <w:rPr>
                <w:sz w:val="16"/>
              </w:rPr>
            </w:pPr>
            <w:r w:rsidRPr="00BE3C62">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FAC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158FF"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164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2EA32"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628B" w14:textId="77777777" w:rsidR="004377C2" w:rsidRPr="00BE3C62" w:rsidRDefault="004377C2" w:rsidP="00BE3C62">
            <w:pPr>
              <w:pStyle w:val="TAL"/>
              <w:rPr>
                <w:sz w:val="16"/>
              </w:rPr>
            </w:pPr>
            <w:r w:rsidRPr="00BE3C62">
              <w:rPr>
                <w:sz w:val="16"/>
              </w:rPr>
              <w:t>agreed</w:t>
            </w:r>
          </w:p>
        </w:tc>
      </w:tr>
      <w:tr w:rsidR="00BE3C62" w:rsidRPr="00BE3C62" w14:paraId="06A991F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FC11" w14:textId="77777777" w:rsidR="004377C2" w:rsidRPr="00BE3C62" w:rsidRDefault="004377C2" w:rsidP="00BE3C62">
            <w:pPr>
              <w:pStyle w:val="TAL"/>
              <w:rPr>
                <w:sz w:val="16"/>
              </w:rPr>
            </w:pPr>
            <w:r w:rsidRPr="00BE3C62">
              <w:rPr>
                <w:sz w:val="16"/>
              </w:rPr>
              <w:t>C4-214290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FE69F"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68C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A6C9"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3699" w14:textId="77777777" w:rsidR="004377C2" w:rsidRPr="00BE3C62" w:rsidRDefault="004377C2" w:rsidP="00BE3C62">
            <w:pPr>
              <w:pStyle w:val="TAL"/>
              <w:rPr>
                <w:sz w:val="16"/>
              </w:rPr>
            </w:pPr>
            <w:r w:rsidRPr="00BE3C62">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73A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D95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881E5"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1D3C"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6821" w14:textId="77777777" w:rsidR="004377C2" w:rsidRPr="00BE3C62" w:rsidRDefault="004377C2" w:rsidP="00BE3C62">
            <w:pPr>
              <w:pStyle w:val="TAL"/>
              <w:rPr>
                <w:sz w:val="16"/>
              </w:rPr>
            </w:pPr>
            <w:r w:rsidRPr="00BE3C62">
              <w:rPr>
                <w:sz w:val="16"/>
              </w:rPr>
              <w:t>agreed</w:t>
            </w:r>
          </w:p>
        </w:tc>
      </w:tr>
      <w:tr w:rsidR="00BE3C62" w:rsidRPr="00BE3C62" w14:paraId="6D8D28F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20EC" w14:textId="77777777" w:rsidR="004377C2" w:rsidRPr="00BE3C62" w:rsidRDefault="004377C2" w:rsidP="00BE3C62">
            <w:pPr>
              <w:pStyle w:val="TAL"/>
              <w:rPr>
                <w:sz w:val="16"/>
              </w:rPr>
            </w:pPr>
            <w:r w:rsidRPr="00BE3C62">
              <w:rPr>
                <w:sz w:val="16"/>
              </w:rPr>
              <w:t>C4-214350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CB0F" w14:textId="77777777" w:rsidR="004377C2" w:rsidRPr="00BE3C62" w:rsidRDefault="004377C2" w:rsidP="00BE3C62">
            <w:pPr>
              <w:pStyle w:val="TAL"/>
              <w:rPr>
                <w:sz w:val="16"/>
              </w:rPr>
            </w:pPr>
            <w:r w:rsidRPr="00BE3C62">
              <w:rPr>
                <w:sz w:val="16"/>
              </w:rPr>
              <w:t>Base64 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E9AB"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B42A0"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7D77B" w14:textId="77777777" w:rsidR="004377C2" w:rsidRPr="00BE3C62" w:rsidRDefault="004377C2" w:rsidP="00BE3C62">
            <w:pPr>
              <w:pStyle w:val="TAL"/>
              <w:rPr>
                <w:sz w:val="16"/>
              </w:rPr>
            </w:pPr>
            <w:r w:rsidRPr="00BE3C62">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5DF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C26E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032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AE36"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37CB" w14:textId="77777777" w:rsidR="004377C2" w:rsidRPr="00BE3C62" w:rsidRDefault="004377C2" w:rsidP="00BE3C62">
            <w:pPr>
              <w:pStyle w:val="TAL"/>
              <w:rPr>
                <w:sz w:val="16"/>
              </w:rPr>
            </w:pPr>
            <w:r w:rsidRPr="00BE3C62">
              <w:rPr>
                <w:sz w:val="16"/>
              </w:rPr>
              <w:t>agreed</w:t>
            </w:r>
          </w:p>
        </w:tc>
      </w:tr>
      <w:tr w:rsidR="00BE3C62" w:rsidRPr="00BE3C62" w14:paraId="0ECDBFF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14E6" w14:textId="77777777" w:rsidR="004377C2" w:rsidRPr="00BE3C62" w:rsidRDefault="004377C2" w:rsidP="00BE3C62">
            <w:pPr>
              <w:pStyle w:val="TAL"/>
              <w:rPr>
                <w:sz w:val="16"/>
              </w:rPr>
            </w:pPr>
            <w:r w:rsidRPr="00BE3C62">
              <w:rPr>
                <w:sz w:val="16"/>
              </w:rPr>
              <w:t>C4-214351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B52B" w14:textId="77777777" w:rsidR="004377C2" w:rsidRPr="00BE3C62" w:rsidRDefault="004377C2" w:rsidP="00BE3C62">
            <w:pPr>
              <w:pStyle w:val="TAL"/>
              <w:rPr>
                <w:sz w:val="16"/>
              </w:rPr>
            </w:pPr>
            <w:r w:rsidRPr="00BE3C62">
              <w:rPr>
                <w:sz w:val="16"/>
              </w:rPr>
              <w:t>Re-authentication Request when S-NSSAI is not in 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DE8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CBD2"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AE48B" w14:textId="77777777" w:rsidR="004377C2" w:rsidRPr="00BE3C62" w:rsidRDefault="004377C2" w:rsidP="00BE3C62">
            <w:pPr>
              <w:pStyle w:val="TAL"/>
              <w:rPr>
                <w:sz w:val="16"/>
              </w:rPr>
            </w:pPr>
            <w:r w:rsidRPr="00BE3C62">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E9D9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3FE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D07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6AFA" w14:textId="77777777" w:rsidR="004377C2" w:rsidRPr="00BE3C62" w:rsidRDefault="004377C2" w:rsidP="00BE3C62">
            <w:pPr>
              <w:pStyle w:val="TAL"/>
              <w:rPr>
                <w:sz w:val="16"/>
              </w:rPr>
            </w:pPr>
            <w:r w:rsidRPr="00BE3C62">
              <w:rPr>
                <w:sz w:val="16"/>
              </w:rPr>
              <w:t>TEI17,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BDB6D" w14:textId="77777777" w:rsidR="004377C2" w:rsidRPr="00BE3C62" w:rsidRDefault="004377C2" w:rsidP="00BE3C62">
            <w:pPr>
              <w:pStyle w:val="TAL"/>
              <w:rPr>
                <w:sz w:val="16"/>
              </w:rPr>
            </w:pPr>
            <w:r w:rsidRPr="00BE3C62">
              <w:rPr>
                <w:sz w:val="16"/>
              </w:rPr>
              <w:t>agreed</w:t>
            </w:r>
          </w:p>
        </w:tc>
      </w:tr>
      <w:tr w:rsidR="00BE3C62" w:rsidRPr="00BE3C62" w14:paraId="57A21AE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1DC7" w14:textId="77777777" w:rsidR="004377C2" w:rsidRPr="00BE3C62" w:rsidRDefault="004377C2" w:rsidP="00BE3C62">
            <w:pPr>
              <w:pStyle w:val="TAL"/>
              <w:rPr>
                <w:sz w:val="16"/>
              </w:rPr>
            </w:pPr>
            <w:r w:rsidRPr="00BE3C62">
              <w:rPr>
                <w:sz w:val="16"/>
              </w:rPr>
              <w:t>C4-214768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08A0" w14:textId="77777777" w:rsidR="004377C2" w:rsidRPr="00BE3C62" w:rsidRDefault="004377C2" w:rsidP="00BE3C62">
            <w:pPr>
              <w:pStyle w:val="TAL"/>
              <w:rPr>
                <w:sz w:val="16"/>
              </w:rPr>
            </w:pPr>
            <w:r w:rsidRPr="00BE3C62">
              <w:rPr>
                <w:sz w:val="16"/>
              </w:rPr>
              <w:t>29.526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B7D8"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AB85"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BCD2" w14:textId="77777777" w:rsidR="004377C2" w:rsidRPr="00BE3C62" w:rsidRDefault="004377C2" w:rsidP="00BE3C62">
            <w:pPr>
              <w:pStyle w:val="TAL"/>
              <w:rPr>
                <w:sz w:val="16"/>
              </w:rPr>
            </w:pPr>
            <w:r w:rsidRPr="00BE3C62">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A44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EDF0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FCD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CADF"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DAAE6" w14:textId="77777777" w:rsidR="004377C2" w:rsidRPr="00BE3C62" w:rsidRDefault="004377C2" w:rsidP="00BE3C62">
            <w:pPr>
              <w:pStyle w:val="TAL"/>
              <w:rPr>
                <w:sz w:val="16"/>
              </w:rPr>
            </w:pPr>
            <w:r w:rsidRPr="00BE3C62">
              <w:rPr>
                <w:sz w:val="16"/>
              </w:rPr>
              <w:t>agreed</w:t>
            </w:r>
          </w:p>
        </w:tc>
      </w:tr>
      <w:tr w:rsidR="00BE3C62" w:rsidRPr="00BE3C62" w14:paraId="147A45F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4E82" w14:textId="77777777" w:rsidR="004377C2" w:rsidRPr="00BE3C62" w:rsidRDefault="004377C2" w:rsidP="00BE3C62">
            <w:pPr>
              <w:pStyle w:val="TAL"/>
              <w:rPr>
                <w:sz w:val="16"/>
              </w:rPr>
            </w:pPr>
            <w:r w:rsidRPr="00BE3C62">
              <w:rPr>
                <w:sz w:val="16"/>
              </w:rPr>
              <w:t>C4-214790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951C" w14:textId="77777777" w:rsidR="004377C2" w:rsidRPr="00BE3C62" w:rsidRDefault="004377C2" w:rsidP="00BE3C62">
            <w:pPr>
              <w:pStyle w:val="TAL"/>
              <w:rPr>
                <w:sz w:val="16"/>
              </w:rPr>
            </w:pPr>
            <w:r w:rsidRPr="00BE3C62">
              <w:rPr>
                <w:sz w:val="16"/>
              </w:rPr>
              <w:t>29.526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42BE"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43B9" w14:textId="77777777" w:rsidR="004377C2" w:rsidRPr="00BE3C62" w:rsidRDefault="004377C2" w:rsidP="00BE3C62">
            <w:pPr>
              <w:pStyle w:val="TAL"/>
              <w:rPr>
                <w:sz w:val="16"/>
              </w:rPr>
            </w:pPr>
            <w:r w:rsidRPr="00BE3C62">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6DBBD" w14:textId="77777777" w:rsidR="004377C2" w:rsidRPr="00BE3C62" w:rsidRDefault="004377C2" w:rsidP="00BE3C62">
            <w:pPr>
              <w:pStyle w:val="TAL"/>
              <w:rPr>
                <w:sz w:val="16"/>
              </w:rPr>
            </w:pPr>
            <w:r w:rsidRPr="00BE3C62">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898B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82B2E"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571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8704"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F86FB" w14:textId="77777777" w:rsidR="004377C2" w:rsidRPr="00BE3C62" w:rsidRDefault="004377C2" w:rsidP="00BE3C62">
            <w:pPr>
              <w:pStyle w:val="TAL"/>
              <w:rPr>
                <w:sz w:val="16"/>
              </w:rPr>
            </w:pPr>
            <w:r w:rsidRPr="00BE3C62">
              <w:rPr>
                <w:sz w:val="16"/>
              </w:rPr>
              <w:t>agreed</w:t>
            </w:r>
          </w:p>
        </w:tc>
      </w:tr>
      <w:tr w:rsidR="00BE3C62" w:rsidRPr="00BE3C62" w14:paraId="228F02D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EFF3" w14:textId="77777777" w:rsidR="004377C2" w:rsidRPr="00BE3C62" w:rsidRDefault="004377C2" w:rsidP="00BE3C62">
            <w:pPr>
              <w:pStyle w:val="TAL"/>
              <w:rPr>
                <w:sz w:val="16"/>
              </w:rPr>
            </w:pPr>
            <w:r w:rsidRPr="00BE3C62">
              <w:rPr>
                <w:sz w:val="16"/>
              </w:rPr>
              <w:t>C4-214091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10C7A" w14:textId="77777777" w:rsidR="004377C2" w:rsidRPr="00BE3C62" w:rsidRDefault="004377C2" w:rsidP="00BE3C62">
            <w:pPr>
              <w:pStyle w:val="TAL"/>
              <w:rPr>
                <w:sz w:val="16"/>
              </w:rPr>
            </w:pPr>
            <w:r w:rsidRPr="00BE3C62">
              <w:rPr>
                <w:sz w:val="16"/>
              </w:rPr>
              <w:t>SNSSAI_NOT_SUPPORTED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7DF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1CF5"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7A265" w14:textId="77777777" w:rsidR="004377C2" w:rsidRPr="00BE3C62" w:rsidRDefault="004377C2" w:rsidP="00BE3C62">
            <w:pPr>
              <w:pStyle w:val="TAL"/>
              <w:rPr>
                <w:sz w:val="16"/>
              </w:rPr>
            </w:pPr>
            <w:r w:rsidRPr="00BE3C62">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DC9C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471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143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69CA"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2700" w14:textId="77777777" w:rsidR="004377C2" w:rsidRPr="00BE3C62" w:rsidRDefault="004377C2" w:rsidP="00BE3C62">
            <w:pPr>
              <w:pStyle w:val="TAL"/>
              <w:rPr>
                <w:sz w:val="16"/>
              </w:rPr>
            </w:pPr>
            <w:r w:rsidRPr="00BE3C62">
              <w:rPr>
                <w:sz w:val="16"/>
              </w:rPr>
              <w:t>agreed</w:t>
            </w:r>
          </w:p>
        </w:tc>
      </w:tr>
      <w:tr w:rsidR="00BE3C62" w:rsidRPr="00BE3C62" w14:paraId="675797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E144" w14:textId="77777777" w:rsidR="004377C2" w:rsidRPr="00BE3C62" w:rsidRDefault="004377C2" w:rsidP="00BE3C62">
            <w:pPr>
              <w:pStyle w:val="TAL"/>
              <w:rPr>
                <w:sz w:val="16"/>
              </w:rPr>
            </w:pPr>
            <w:r w:rsidRPr="00BE3C62">
              <w:rPr>
                <w:sz w:val="16"/>
              </w:rPr>
              <w:t>C4-214313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E9A3"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D65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0C43"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4593" w14:textId="77777777" w:rsidR="004377C2" w:rsidRPr="00BE3C62" w:rsidRDefault="004377C2" w:rsidP="00BE3C62">
            <w:pPr>
              <w:pStyle w:val="TAL"/>
              <w:rPr>
                <w:sz w:val="16"/>
              </w:rPr>
            </w:pPr>
            <w:r w:rsidRPr="00BE3C62">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ED1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AF1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FB1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C8D1"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F8EE" w14:textId="77777777" w:rsidR="004377C2" w:rsidRPr="00BE3C62" w:rsidRDefault="004377C2" w:rsidP="00BE3C62">
            <w:pPr>
              <w:pStyle w:val="TAL"/>
              <w:rPr>
                <w:sz w:val="16"/>
              </w:rPr>
            </w:pPr>
            <w:r w:rsidRPr="00BE3C62">
              <w:rPr>
                <w:sz w:val="16"/>
              </w:rPr>
              <w:t>revised</w:t>
            </w:r>
          </w:p>
        </w:tc>
      </w:tr>
      <w:tr w:rsidR="00BE3C62" w:rsidRPr="00BE3C62" w14:paraId="76DC1E3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4AF89" w14:textId="77777777" w:rsidR="004377C2" w:rsidRPr="00BE3C62" w:rsidRDefault="004377C2" w:rsidP="00BE3C62">
            <w:pPr>
              <w:pStyle w:val="TAL"/>
              <w:rPr>
                <w:sz w:val="16"/>
              </w:rPr>
            </w:pPr>
            <w:r w:rsidRPr="00BE3C62">
              <w:rPr>
                <w:sz w:val="16"/>
              </w:rPr>
              <w:t>C4-214624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E2FF"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54B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9321"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B22F1" w14:textId="77777777" w:rsidR="004377C2" w:rsidRPr="00BE3C62" w:rsidRDefault="004377C2" w:rsidP="00BE3C62">
            <w:pPr>
              <w:pStyle w:val="TAL"/>
              <w:rPr>
                <w:sz w:val="16"/>
              </w:rPr>
            </w:pPr>
            <w:r w:rsidRPr="00BE3C62">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85C1B"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2488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6EC1"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BF8E"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64B1B" w14:textId="77777777" w:rsidR="004377C2" w:rsidRPr="00BE3C62" w:rsidRDefault="004377C2" w:rsidP="00BE3C62">
            <w:pPr>
              <w:pStyle w:val="TAL"/>
              <w:rPr>
                <w:sz w:val="16"/>
              </w:rPr>
            </w:pPr>
            <w:r w:rsidRPr="00BE3C62">
              <w:rPr>
                <w:sz w:val="16"/>
              </w:rPr>
              <w:t>revised</w:t>
            </w:r>
          </w:p>
        </w:tc>
      </w:tr>
      <w:tr w:rsidR="00BE3C62" w:rsidRPr="00BE3C62" w14:paraId="70CFFF6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A819" w14:textId="77777777" w:rsidR="004377C2" w:rsidRPr="00BE3C62" w:rsidRDefault="004377C2" w:rsidP="00BE3C62">
            <w:pPr>
              <w:pStyle w:val="TAL"/>
              <w:rPr>
                <w:sz w:val="16"/>
              </w:rPr>
            </w:pPr>
            <w:r w:rsidRPr="00BE3C62">
              <w:rPr>
                <w:sz w:val="16"/>
              </w:rPr>
              <w:t>C4-214733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C6FC"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8DC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227F"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2511B" w14:textId="77777777" w:rsidR="004377C2" w:rsidRPr="00BE3C62" w:rsidRDefault="004377C2" w:rsidP="00BE3C62">
            <w:pPr>
              <w:pStyle w:val="TAL"/>
              <w:rPr>
                <w:sz w:val="16"/>
              </w:rPr>
            </w:pPr>
            <w:r w:rsidRPr="00BE3C62">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5305"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3DB5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10B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F9BA"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30F5" w14:textId="77777777" w:rsidR="004377C2" w:rsidRPr="00BE3C62" w:rsidRDefault="004377C2" w:rsidP="00BE3C62">
            <w:pPr>
              <w:pStyle w:val="TAL"/>
              <w:rPr>
                <w:sz w:val="16"/>
              </w:rPr>
            </w:pPr>
            <w:r w:rsidRPr="00BE3C62">
              <w:rPr>
                <w:sz w:val="16"/>
              </w:rPr>
              <w:t>revised</w:t>
            </w:r>
          </w:p>
        </w:tc>
      </w:tr>
      <w:tr w:rsidR="00BE3C62" w:rsidRPr="00BE3C62" w14:paraId="3B8463D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69298" w14:textId="77777777" w:rsidR="004377C2" w:rsidRPr="00BE3C62" w:rsidRDefault="004377C2" w:rsidP="00BE3C62">
            <w:pPr>
              <w:pStyle w:val="TAL"/>
              <w:rPr>
                <w:sz w:val="16"/>
              </w:rPr>
            </w:pPr>
            <w:r w:rsidRPr="00BE3C62">
              <w:rPr>
                <w:sz w:val="16"/>
              </w:rPr>
              <w:t>C4-214861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D29F"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EBE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34CB"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1FD9" w14:textId="77777777" w:rsidR="004377C2" w:rsidRPr="00BE3C62" w:rsidRDefault="004377C2" w:rsidP="00BE3C62">
            <w:pPr>
              <w:pStyle w:val="TAL"/>
              <w:rPr>
                <w:sz w:val="16"/>
              </w:rPr>
            </w:pPr>
            <w:r w:rsidRPr="00BE3C62">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D81FA" w14:textId="77777777" w:rsidR="004377C2" w:rsidRPr="00BE3C62" w:rsidRDefault="004377C2" w:rsidP="00BE3C62">
            <w:pPr>
              <w:pStyle w:val="TAR"/>
              <w:rPr>
                <w:sz w:val="16"/>
              </w:rPr>
            </w:pPr>
            <w:r w:rsidRPr="00BE3C6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2BD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812C"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3E31"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DA308" w14:textId="77777777" w:rsidR="004377C2" w:rsidRPr="00BE3C62" w:rsidRDefault="004377C2" w:rsidP="00BE3C62">
            <w:pPr>
              <w:pStyle w:val="TAL"/>
              <w:rPr>
                <w:sz w:val="16"/>
              </w:rPr>
            </w:pPr>
            <w:r w:rsidRPr="00BE3C62">
              <w:rPr>
                <w:sz w:val="16"/>
              </w:rPr>
              <w:t>agreed</w:t>
            </w:r>
          </w:p>
        </w:tc>
      </w:tr>
      <w:tr w:rsidR="00BE3C62" w:rsidRPr="00BE3C62" w14:paraId="44D427C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610C8" w14:textId="77777777" w:rsidR="004377C2" w:rsidRPr="00BE3C62" w:rsidRDefault="004377C2" w:rsidP="00BE3C62">
            <w:pPr>
              <w:pStyle w:val="TAL"/>
              <w:rPr>
                <w:sz w:val="16"/>
              </w:rPr>
            </w:pPr>
            <w:r w:rsidRPr="00BE3C62">
              <w:rPr>
                <w:sz w:val="16"/>
              </w:rPr>
              <w:t>C4-214315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A9E9" w14:textId="77777777" w:rsidR="004377C2" w:rsidRPr="00BE3C62" w:rsidRDefault="004377C2" w:rsidP="00BE3C62">
            <w:pPr>
              <w:pStyle w:val="TAL"/>
              <w:rPr>
                <w:sz w:val="16"/>
              </w:rPr>
            </w:pPr>
            <w:r w:rsidRPr="00BE3C62">
              <w:rPr>
                <w:sz w:val="16"/>
              </w:rPr>
              <w:t>Missing indication of UE support of NSSRG functionality in NSSF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9470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D8C4"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A428" w14:textId="77777777" w:rsidR="004377C2" w:rsidRPr="00BE3C62" w:rsidRDefault="004377C2" w:rsidP="00BE3C62">
            <w:pPr>
              <w:pStyle w:val="TAL"/>
              <w:rPr>
                <w:sz w:val="16"/>
              </w:rPr>
            </w:pPr>
            <w:r w:rsidRPr="00BE3C62">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5AE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B885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65F1"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89237"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FC48" w14:textId="77777777" w:rsidR="004377C2" w:rsidRPr="00BE3C62" w:rsidRDefault="004377C2" w:rsidP="00BE3C62">
            <w:pPr>
              <w:pStyle w:val="TAL"/>
              <w:rPr>
                <w:sz w:val="16"/>
              </w:rPr>
            </w:pPr>
            <w:r w:rsidRPr="00BE3C62">
              <w:rPr>
                <w:sz w:val="16"/>
              </w:rPr>
              <w:t>revised</w:t>
            </w:r>
          </w:p>
        </w:tc>
      </w:tr>
      <w:tr w:rsidR="00BE3C62" w:rsidRPr="00BE3C62" w14:paraId="16EEA92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5E989" w14:textId="77777777" w:rsidR="004377C2" w:rsidRPr="00BE3C62" w:rsidRDefault="004377C2" w:rsidP="00BE3C62">
            <w:pPr>
              <w:pStyle w:val="TAL"/>
              <w:rPr>
                <w:sz w:val="16"/>
              </w:rPr>
            </w:pPr>
            <w:r w:rsidRPr="00BE3C62">
              <w:rPr>
                <w:sz w:val="16"/>
              </w:rPr>
              <w:t>C4-214727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FF1D" w14:textId="77777777" w:rsidR="004377C2" w:rsidRPr="00BE3C62" w:rsidRDefault="004377C2" w:rsidP="00BE3C62">
            <w:pPr>
              <w:pStyle w:val="TAL"/>
              <w:rPr>
                <w:sz w:val="16"/>
              </w:rPr>
            </w:pPr>
            <w:r w:rsidRPr="00BE3C62">
              <w:rPr>
                <w:sz w:val="16"/>
              </w:rPr>
              <w:t>Missing indication of UE support of NSSRG functionality in NSSF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3ED4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8C71"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A81D" w14:textId="77777777" w:rsidR="004377C2" w:rsidRPr="00BE3C62" w:rsidRDefault="004377C2" w:rsidP="00BE3C62">
            <w:pPr>
              <w:pStyle w:val="TAL"/>
              <w:rPr>
                <w:sz w:val="16"/>
              </w:rPr>
            </w:pPr>
            <w:r w:rsidRPr="00BE3C62">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82AF0"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213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A0CC5"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D5B5"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490F" w14:textId="77777777" w:rsidR="004377C2" w:rsidRPr="00BE3C62" w:rsidRDefault="004377C2" w:rsidP="00BE3C62">
            <w:pPr>
              <w:pStyle w:val="TAL"/>
              <w:rPr>
                <w:sz w:val="16"/>
              </w:rPr>
            </w:pPr>
            <w:r w:rsidRPr="00BE3C62">
              <w:rPr>
                <w:sz w:val="16"/>
              </w:rPr>
              <w:t>revised</w:t>
            </w:r>
          </w:p>
        </w:tc>
      </w:tr>
      <w:tr w:rsidR="00BE3C62" w:rsidRPr="00BE3C62" w14:paraId="46305DC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C1BCD" w14:textId="77777777" w:rsidR="004377C2" w:rsidRPr="00BE3C62" w:rsidRDefault="004377C2" w:rsidP="00BE3C62">
            <w:pPr>
              <w:pStyle w:val="TAL"/>
              <w:rPr>
                <w:sz w:val="16"/>
              </w:rPr>
            </w:pPr>
            <w:r w:rsidRPr="00BE3C62">
              <w:rPr>
                <w:sz w:val="16"/>
              </w:rPr>
              <w:t>C4-214857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37120" w14:textId="77777777" w:rsidR="004377C2" w:rsidRPr="00BE3C62" w:rsidRDefault="004377C2" w:rsidP="00BE3C62">
            <w:pPr>
              <w:pStyle w:val="TAL"/>
              <w:rPr>
                <w:sz w:val="16"/>
              </w:rPr>
            </w:pPr>
            <w:r w:rsidRPr="00BE3C62">
              <w:rPr>
                <w:sz w:val="16"/>
              </w:rPr>
              <w:t>Missing indication of UE support of NSSRG functionality in NSSF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7907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4B9E"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D3F2" w14:textId="77777777" w:rsidR="004377C2" w:rsidRPr="00BE3C62" w:rsidRDefault="004377C2" w:rsidP="00BE3C62">
            <w:pPr>
              <w:pStyle w:val="TAL"/>
              <w:rPr>
                <w:sz w:val="16"/>
              </w:rPr>
            </w:pPr>
            <w:r w:rsidRPr="00BE3C62">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1BE4F"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BCE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F2D0"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E9EE"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73D88" w14:textId="77777777" w:rsidR="004377C2" w:rsidRPr="00BE3C62" w:rsidRDefault="004377C2" w:rsidP="00BE3C62">
            <w:pPr>
              <w:pStyle w:val="TAL"/>
              <w:rPr>
                <w:sz w:val="16"/>
              </w:rPr>
            </w:pPr>
            <w:r w:rsidRPr="00BE3C62">
              <w:rPr>
                <w:sz w:val="16"/>
              </w:rPr>
              <w:t>revised</w:t>
            </w:r>
          </w:p>
        </w:tc>
      </w:tr>
      <w:tr w:rsidR="00BE3C62" w:rsidRPr="00BE3C62" w14:paraId="28A6D01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B61AE" w14:textId="77777777" w:rsidR="004377C2" w:rsidRPr="00BE3C62" w:rsidRDefault="004377C2" w:rsidP="00BE3C62">
            <w:pPr>
              <w:pStyle w:val="TAL"/>
              <w:rPr>
                <w:sz w:val="16"/>
              </w:rPr>
            </w:pPr>
            <w:r w:rsidRPr="00BE3C62">
              <w:rPr>
                <w:sz w:val="16"/>
              </w:rPr>
              <w:t>C4-214860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F32BE" w14:textId="77777777" w:rsidR="004377C2" w:rsidRPr="00BE3C62" w:rsidRDefault="004377C2" w:rsidP="00BE3C62">
            <w:pPr>
              <w:pStyle w:val="TAL"/>
              <w:rPr>
                <w:sz w:val="16"/>
              </w:rPr>
            </w:pPr>
            <w:r w:rsidRPr="00BE3C62">
              <w:rPr>
                <w:sz w:val="16"/>
              </w:rPr>
              <w:t xml:space="preserve">Missing indication of UE support of NSSRG functionality in NSSF </w:t>
            </w:r>
            <w:r w:rsidRPr="00BE3C62">
              <w:rPr>
                <w:sz w:val="16"/>
              </w:rPr>
              <w:lastRenderedPageBreak/>
              <w:t>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7764" w14:textId="77777777" w:rsidR="004377C2" w:rsidRPr="00BE3C62" w:rsidRDefault="004377C2" w:rsidP="00BE3C62">
            <w:pPr>
              <w:pStyle w:val="TAL"/>
              <w:rPr>
                <w:sz w:val="16"/>
              </w:rPr>
            </w:pPr>
            <w:r w:rsidRPr="00BE3C62">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2566"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E8D73" w14:textId="77777777" w:rsidR="004377C2" w:rsidRPr="00BE3C62" w:rsidRDefault="004377C2" w:rsidP="00BE3C62">
            <w:pPr>
              <w:pStyle w:val="TAL"/>
              <w:rPr>
                <w:sz w:val="16"/>
              </w:rPr>
            </w:pPr>
            <w:r w:rsidRPr="00BE3C62">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54FC" w14:textId="77777777" w:rsidR="004377C2" w:rsidRPr="00BE3C62" w:rsidRDefault="004377C2" w:rsidP="00BE3C62">
            <w:pPr>
              <w:pStyle w:val="TAR"/>
              <w:rPr>
                <w:sz w:val="16"/>
              </w:rPr>
            </w:pPr>
            <w:r w:rsidRPr="00BE3C6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2A1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15A3"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3D613"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51CC" w14:textId="77777777" w:rsidR="004377C2" w:rsidRPr="00BE3C62" w:rsidRDefault="004377C2" w:rsidP="00BE3C62">
            <w:pPr>
              <w:pStyle w:val="TAL"/>
              <w:rPr>
                <w:sz w:val="16"/>
              </w:rPr>
            </w:pPr>
            <w:r w:rsidRPr="00BE3C62">
              <w:rPr>
                <w:sz w:val="16"/>
              </w:rPr>
              <w:t>agreed</w:t>
            </w:r>
          </w:p>
        </w:tc>
      </w:tr>
      <w:tr w:rsidR="00BE3C62" w:rsidRPr="00BE3C62" w14:paraId="1F3E75E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8336" w14:textId="77777777" w:rsidR="004377C2" w:rsidRPr="00BE3C62" w:rsidRDefault="004377C2" w:rsidP="00BE3C62">
            <w:pPr>
              <w:pStyle w:val="TAL"/>
              <w:rPr>
                <w:sz w:val="16"/>
              </w:rPr>
            </w:pPr>
            <w:r w:rsidRPr="00BE3C62">
              <w:rPr>
                <w:sz w:val="16"/>
              </w:rPr>
              <w:t>C4-214316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7B92" w14:textId="77777777" w:rsidR="004377C2" w:rsidRPr="00BE3C62" w:rsidRDefault="004377C2" w:rsidP="00BE3C62">
            <w:pPr>
              <w:pStyle w:val="TAL"/>
              <w:rPr>
                <w:sz w:val="16"/>
              </w:rPr>
            </w:pPr>
            <w:r w:rsidRPr="00BE3C62">
              <w:rPr>
                <w:sz w:val="16"/>
              </w:rPr>
              <w:t>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586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EC8B"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C6B02" w14:textId="77777777" w:rsidR="004377C2" w:rsidRPr="00BE3C62" w:rsidRDefault="004377C2" w:rsidP="00BE3C62">
            <w:pPr>
              <w:pStyle w:val="TAL"/>
              <w:rPr>
                <w:sz w:val="16"/>
              </w:rPr>
            </w:pPr>
            <w:r w:rsidRPr="00BE3C62">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15C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416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511A"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74B4E"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C8A6" w14:textId="77777777" w:rsidR="004377C2" w:rsidRPr="00BE3C62" w:rsidRDefault="004377C2" w:rsidP="00BE3C62">
            <w:pPr>
              <w:pStyle w:val="TAL"/>
              <w:rPr>
                <w:sz w:val="16"/>
              </w:rPr>
            </w:pPr>
            <w:r w:rsidRPr="00BE3C62">
              <w:rPr>
                <w:sz w:val="16"/>
              </w:rPr>
              <w:t>revised</w:t>
            </w:r>
          </w:p>
        </w:tc>
      </w:tr>
      <w:tr w:rsidR="00BE3C62" w:rsidRPr="00BE3C62" w14:paraId="7EE30D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D4F9" w14:textId="77777777" w:rsidR="004377C2" w:rsidRPr="00BE3C62" w:rsidRDefault="004377C2" w:rsidP="00BE3C62">
            <w:pPr>
              <w:pStyle w:val="TAL"/>
              <w:rPr>
                <w:sz w:val="16"/>
              </w:rPr>
            </w:pPr>
            <w:r w:rsidRPr="00BE3C62">
              <w:rPr>
                <w:sz w:val="16"/>
              </w:rPr>
              <w:t>C4-214623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D2010" w14:textId="77777777" w:rsidR="004377C2" w:rsidRPr="00BE3C62" w:rsidRDefault="004377C2" w:rsidP="00BE3C62">
            <w:pPr>
              <w:pStyle w:val="TAL"/>
              <w:rPr>
                <w:sz w:val="16"/>
              </w:rPr>
            </w:pPr>
            <w:r w:rsidRPr="00BE3C62">
              <w:rPr>
                <w:sz w:val="16"/>
              </w:rPr>
              <w:t>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C3DB"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6B51"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AFC8F" w14:textId="77777777" w:rsidR="004377C2" w:rsidRPr="00BE3C62" w:rsidRDefault="004377C2" w:rsidP="00BE3C62">
            <w:pPr>
              <w:pStyle w:val="TAL"/>
              <w:rPr>
                <w:sz w:val="16"/>
              </w:rPr>
            </w:pPr>
            <w:r w:rsidRPr="00BE3C62">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D6A3"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1F92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B051"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1641"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74CA" w14:textId="77777777" w:rsidR="004377C2" w:rsidRPr="00BE3C62" w:rsidRDefault="004377C2" w:rsidP="00BE3C62">
            <w:pPr>
              <w:pStyle w:val="TAL"/>
              <w:rPr>
                <w:sz w:val="16"/>
              </w:rPr>
            </w:pPr>
            <w:r w:rsidRPr="00BE3C62">
              <w:rPr>
                <w:sz w:val="16"/>
              </w:rPr>
              <w:t>revised</w:t>
            </w:r>
          </w:p>
        </w:tc>
      </w:tr>
      <w:tr w:rsidR="00BE3C62" w:rsidRPr="00BE3C62" w14:paraId="08435B8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309F" w14:textId="77777777" w:rsidR="004377C2" w:rsidRPr="00BE3C62" w:rsidRDefault="004377C2" w:rsidP="00BE3C62">
            <w:pPr>
              <w:pStyle w:val="TAL"/>
              <w:rPr>
                <w:sz w:val="16"/>
              </w:rPr>
            </w:pPr>
            <w:r w:rsidRPr="00BE3C62">
              <w:rPr>
                <w:sz w:val="16"/>
              </w:rPr>
              <w:t>C4-214732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C2E88" w14:textId="77777777" w:rsidR="004377C2" w:rsidRPr="00BE3C62" w:rsidRDefault="004377C2" w:rsidP="00BE3C62">
            <w:pPr>
              <w:pStyle w:val="TAL"/>
              <w:rPr>
                <w:sz w:val="16"/>
              </w:rPr>
            </w:pPr>
            <w:r w:rsidRPr="00BE3C62">
              <w:rPr>
                <w:sz w:val="16"/>
              </w:rPr>
              <w:t>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116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F814"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6ED70" w14:textId="77777777" w:rsidR="004377C2" w:rsidRPr="00BE3C62" w:rsidRDefault="004377C2" w:rsidP="00BE3C62">
            <w:pPr>
              <w:pStyle w:val="TAL"/>
              <w:rPr>
                <w:sz w:val="16"/>
              </w:rPr>
            </w:pPr>
            <w:r w:rsidRPr="00BE3C62">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90D1"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857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2BD95"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B0D4"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FB299" w14:textId="77777777" w:rsidR="004377C2" w:rsidRPr="00BE3C62" w:rsidRDefault="004377C2" w:rsidP="00BE3C62">
            <w:pPr>
              <w:pStyle w:val="TAL"/>
              <w:rPr>
                <w:sz w:val="16"/>
              </w:rPr>
            </w:pPr>
            <w:r w:rsidRPr="00BE3C62">
              <w:rPr>
                <w:sz w:val="16"/>
              </w:rPr>
              <w:t>agreed</w:t>
            </w:r>
          </w:p>
        </w:tc>
      </w:tr>
      <w:tr w:rsidR="00BE3C62" w:rsidRPr="00BE3C62" w14:paraId="3E0895B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BB3AC" w14:textId="77777777" w:rsidR="004377C2" w:rsidRPr="00BE3C62" w:rsidRDefault="004377C2" w:rsidP="00BE3C62">
            <w:pPr>
              <w:pStyle w:val="TAL"/>
              <w:rPr>
                <w:sz w:val="16"/>
              </w:rPr>
            </w:pPr>
            <w:r w:rsidRPr="00BE3C62">
              <w:rPr>
                <w:sz w:val="16"/>
              </w:rPr>
              <w:t>C4-214322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8E9A" w14:textId="77777777" w:rsidR="004377C2" w:rsidRPr="00BE3C62" w:rsidRDefault="004377C2" w:rsidP="00BE3C62">
            <w:pPr>
              <w:pStyle w:val="TAL"/>
              <w:rPr>
                <w:sz w:val="16"/>
              </w:rPr>
            </w:pPr>
            <w:r w:rsidRPr="00BE3C62">
              <w:rPr>
                <w:sz w:val="16"/>
              </w:rPr>
              <w:t>Incorrect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578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0B41F"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F561" w14:textId="77777777" w:rsidR="004377C2" w:rsidRPr="00BE3C62" w:rsidRDefault="004377C2" w:rsidP="00BE3C62">
            <w:pPr>
              <w:pStyle w:val="TAL"/>
              <w:rPr>
                <w:sz w:val="16"/>
              </w:rPr>
            </w:pPr>
            <w:r w:rsidRPr="00BE3C62">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8EA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0DB8F"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B65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72D0D"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838D1" w14:textId="77777777" w:rsidR="004377C2" w:rsidRPr="00BE3C62" w:rsidRDefault="004377C2" w:rsidP="00BE3C62">
            <w:pPr>
              <w:pStyle w:val="TAL"/>
              <w:rPr>
                <w:sz w:val="16"/>
              </w:rPr>
            </w:pPr>
            <w:r w:rsidRPr="00BE3C62">
              <w:rPr>
                <w:sz w:val="16"/>
              </w:rPr>
              <w:t>agreed</w:t>
            </w:r>
          </w:p>
        </w:tc>
      </w:tr>
      <w:tr w:rsidR="00BE3C62" w:rsidRPr="00BE3C62" w14:paraId="00C1100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5A8E9" w14:textId="77777777" w:rsidR="004377C2" w:rsidRPr="00BE3C62" w:rsidRDefault="004377C2" w:rsidP="00BE3C62">
            <w:pPr>
              <w:pStyle w:val="TAL"/>
              <w:rPr>
                <w:sz w:val="16"/>
              </w:rPr>
            </w:pPr>
            <w:r w:rsidRPr="00BE3C62">
              <w:rPr>
                <w:sz w:val="16"/>
              </w:rPr>
              <w:t>C4-214323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DB65" w14:textId="77777777" w:rsidR="004377C2" w:rsidRPr="00BE3C62" w:rsidRDefault="004377C2" w:rsidP="00BE3C62">
            <w:pPr>
              <w:pStyle w:val="TAL"/>
              <w:rPr>
                <w:sz w:val="16"/>
              </w:rPr>
            </w:pPr>
            <w:r w:rsidRPr="00BE3C62">
              <w:rPr>
                <w:sz w:val="16"/>
              </w:rPr>
              <w:t>Incorrect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688F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F67A"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725F" w14:textId="77777777" w:rsidR="004377C2" w:rsidRPr="00BE3C62" w:rsidRDefault="004377C2" w:rsidP="00BE3C62">
            <w:pPr>
              <w:pStyle w:val="TAL"/>
              <w:rPr>
                <w:sz w:val="16"/>
              </w:rPr>
            </w:pPr>
            <w:r w:rsidRPr="00BE3C62">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8E5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562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1F2B"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8325"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0A12" w14:textId="77777777" w:rsidR="004377C2" w:rsidRPr="00BE3C62" w:rsidRDefault="004377C2" w:rsidP="00BE3C62">
            <w:pPr>
              <w:pStyle w:val="TAL"/>
              <w:rPr>
                <w:sz w:val="16"/>
              </w:rPr>
            </w:pPr>
            <w:r w:rsidRPr="00BE3C62">
              <w:rPr>
                <w:sz w:val="16"/>
              </w:rPr>
              <w:t>agreed</w:t>
            </w:r>
          </w:p>
        </w:tc>
      </w:tr>
      <w:tr w:rsidR="00BE3C62" w:rsidRPr="00BE3C62" w14:paraId="38062EC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0E54A" w14:textId="77777777" w:rsidR="004377C2" w:rsidRPr="00BE3C62" w:rsidRDefault="004377C2" w:rsidP="00BE3C62">
            <w:pPr>
              <w:pStyle w:val="TAL"/>
              <w:rPr>
                <w:sz w:val="16"/>
              </w:rPr>
            </w:pPr>
            <w:r w:rsidRPr="00BE3C62">
              <w:rPr>
                <w:sz w:val="16"/>
              </w:rPr>
              <w:t>C4-214495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90E52" w14:textId="77777777" w:rsidR="004377C2" w:rsidRPr="00BE3C62" w:rsidRDefault="004377C2" w:rsidP="00BE3C62">
            <w:pPr>
              <w:pStyle w:val="TAL"/>
              <w:rPr>
                <w:sz w:val="16"/>
              </w:rPr>
            </w:pPr>
            <w:r w:rsidRPr="00BE3C62">
              <w:rPr>
                <w:sz w:val="16"/>
              </w:rPr>
              <w:t>NSSAIAvailability 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714E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B699"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C5E1" w14:textId="77777777" w:rsidR="004377C2" w:rsidRPr="00BE3C62" w:rsidRDefault="004377C2" w:rsidP="00BE3C62">
            <w:pPr>
              <w:pStyle w:val="TAL"/>
              <w:rPr>
                <w:sz w:val="16"/>
              </w:rPr>
            </w:pPr>
            <w:r w:rsidRPr="00BE3C62">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1085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A46B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315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E186"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4A262" w14:textId="77777777" w:rsidR="004377C2" w:rsidRPr="00BE3C62" w:rsidRDefault="004377C2" w:rsidP="00BE3C62">
            <w:pPr>
              <w:pStyle w:val="TAL"/>
              <w:rPr>
                <w:sz w:val="16"/>
              </w:rPr>
            </w:pPr>
            <w:r w:rsidRPr="00BE3C62">
              <w:rPr>
                <w:sz w:val="16"/>
              </w:rPr>
              <w:t>revised</w:t>
            </w:r>
          </w:p>
        </w:tc>
      </w:tr>
      <w:tr w:rsidR="00BE3C62" w:rsidRPr="00BE3C62" w14:paraId="1A17BA8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F2A3" w14:textId="77777777" w:rsidR="004377C2" w:rsidRPr="00BE3C62" w:rsidRDefault="004377C2" w:rsidP="00BE3C62">
            <w:pPr>
              <w:pStyle w:val="TAL"/>
              <w:rPr>
                <w:sz w:val="16"/>
              </w:rPr>
            </w:pPr>
            <w:r w:rsidRPr="00BE3C62">
              <w:rPr>
                <w:sz w:val="16"/>
              </w:rPr>
              <w:t>C4-214650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4476" w14:textId="77777777" w:rsidR="004377C2" w:rsidRPr="00BE3C62" w:rsidRDefault="004377C2" w:rsidP="00BE3C62">
            <w:pPr>
              <w:pStyle w:val="TAL"/>
              <w:rPr>
                <w:sz w:val="16"/>
              </w:rPr>
            </w:pPr>
            <w:r w:rsidRPr="00BE3C62">
              <w:rPr>
                <w:sz w:val="16"/>
              </w:rPr>
              <w:t>NSSAIAvailability 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0364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888B"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4563" w14:textId="77777777" w:rsidR="004377C2" w:rsidRPr="00BE3C62" w:rsidRDefault="004377C2" w:rsidP="00BE3C62">
            <w:pPr>
              <w:pStyle w:val="TAL"/>
              <w:rPr>
                <w:sz w:val="16"/>
              </w:rPr>
            </w:pPr>
            <w:r w:rsidRPr="00BE3C62">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E1C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D379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048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8C8D7"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DC33D" w14:textId="77777777" w:rsidR="004377C2" w:rsidRPr="00BE3C62" w:rsidRDefault="004377C2" w:rsidP="00BE3C62">
            <w:pPr>
              <w:pStyle w:val="TAL"/>
              <w:rPr>
                <w:sz w:val="16"/>
              </w:rPr>
            </w:pPr>
            <w:r w:rsidRPr="00BE3C62">
              <w:rPr>
                <w:sz w:val="16"/>
              </w:rPr>
              <w:t>agreed</w:t>
            </w:r>
          </w:p>
        </w:tc>
      </w:tr>
      <w:tr w:rsidR="00BE3C62" w:rsidRPr="00BE3C62" w14:paraId="0BD42A5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8054" w14:textId="77777777" w:rsidR="004377C2" w:rsidRPr="00BE3C62" w:rsidRDefault="004377C2" w:rsidP="00BE3C62">
            <w:pPr>
              <w:pStyle w:val="TAL"/>
              <w:rPr>
                <w:sz w:val="16"/>
              </w:rPr>
            </w:pPr>
            <w:r w:rsidRPr="00BE3C62">
              <w:rPr>
                <w:sz w:val="16"/>
              </w:rPr>
              <w:t>C4-214769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C678" w14:textId="77777777" w:rsidR="004377C2" w:rsidRPr="00BE3C62" w:rsidRDefault="004377C2" w:rsidP="00BE3C62">
            <w:pPr>
              <w:pStyle w:val="TAL"/>
              <w:rPr>
                <w:sz w:val="16"/>
              </w:rPr>
            </w:pPr>
            <w:r w:rsidRPr="00BE3C62">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CD0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3A72"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E42E" w14:textId="77777777" w:rsidR="004377C2" w:rsidRPr="00BE3C62" w:rsidRDefault="004377C2" w:rsidP="00BE3C62">
            <w:pPr>
              <w:pStyle w:val="TAL"/>
              <w:rPr>
                <w:sz w:val="16"/>
              </w:rPr>
            </w:pPr>
            <w:r w:rsidRPr="00BE3C62">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9E7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13D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A274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C3C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FB1C9" w14:textId="77777777" w:rsidR="004377C2" w:rsidRPr="00BE3C62" w:rsidRDefault="004377C2" w:rsidP="00BE3C62">
            <w:pPr>
              <w:pStyle w:val="TAL"/>
              <w:rPr>
                <w:sz w:val="16"/>
              </w:rPr>
            </w:pPr>
            <w:r w:rsidRPr="00BE3C62">
              <w:rPr>
                <w:sz w:val="16"/>
              </w:rPr>
              <w:t>agreed</w:t>
            </w:r>
          </w:p>
        </w:tc>
      </w:tr>
      <w:tr w:rsidR="00BE3C62" w:rsidRPr="00BE3C62" w14:paraId="1A4E10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9EA0E" w14:textId="77777777" w:rsidR="004377C2" w:rsidRPr="00BE3C62" w:rsidRDefault="004377C2" w:rsidP="00BE3C62">
            <w:pPr>
              <w:pStyle w:val="TAL"/>
              <w:rPr>
                <w:sz w:val="16"/>
              </w:rPr>
            </w:pPr>
            <w:r w:rsidRPr="00BE3C62">
              <w:rPr>
                <w:sz w:val="16"/>
              </w:rPr>
              <w:t>C4-214791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04BD" w14:textId="77777777" w:rsidR="004377C2" w:rsidRPr="00BE3C62" w:rsidRDefault="004377C2" w:rsidP="00BE3C62">
            <w:pPr>
              <w:pStyle w:val="TAL"/>
              <w:rPr>
                <w:sz w:val="16"/>
              </w:rPr>
            </w:pPr>
            <w:r w:rsidRPr="00BE3C62">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37E7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1AE2" w14:textId="77777777" w:rsidR="004377C2" w:rsidRPr="00BE3C62" w:rsidRDefault="004377C2" w:rsidP="00BE3C62">
            <w:pPr>
              <w:pStyle w:val="TAL"/>
              <w:rPr>
                <w:sz w:val="16"/>
              </w:rPr>
            </w:pPr>
            <w:r w:rsidRPr="00BE3C62">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4703" w14:textId="77777777" w:rsidR="004377C2" w:rsidRPr="00BE3C62" w:rsidRDefault="004377C2" w:rsidP="00BE3C62">
            <w:pPr>
              <w:pStyle w:val="TAL"/>
              <w:rPr>
                <w:sz w:val="16"/>
              </w:rPr>
            </w:pPr>
            <w:r w:rsidRPr="00BE3C62">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221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C58B"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4E0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AFE90"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D7F8" w14:textId="77777777" w:rsidR="004377C2" w:rsidRPr="00BE3C62" w:rsidRDefault="004377C2" w:rsidP="00BE3C62">
            <w:pPr>
              <w:pStyle w:val="TAL"/>
              <w:rPr>
                <w:sz w:val="16"/>
              </w:rPr>
            </w:pPr>
            <w:r w:rsidRPr="00BE3C62">
              <w:rPr>
                <w:sz w:val="16"/>
              </w:rPr>
              <w:t>agreed</w:t>
            </w:r>
          </w:p>
        </w:tc>
      </w:tr>
      <w:tr w:rsidR="00BE3C62" w:rsidRPr="00BE3C62" w14:paraId="1FF1B42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621A" w14:textId="77777777" w:rsidR="004377C2" w:rsidRPr="00BE3C62" w:rsidRDefault="004377C2" w:rsidP="00BE3C62">
            <w:pPr>
              <w:pStyle w:val="TAL"/>
              <w:rPr>
                <w:sz w:val="16"/>
              </w:rPr>
            </w:pPr>
            <w:r w:rsidRPr="00BE3C62">
              <w:rPr>
                <w:sz w:val="16"/>
              </w:rPr>
              <w:t>C4-214156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632D" w14:textId="77777777" w:rsidR="004377C2" w:rsidRPr="00BE3C62" w:rsidRDefault="004377C2" w:rsidP="00BE3C62">
            <w:pPr>
              <w:pStyle w:val="TAL"/>
              <w:rPr>
                <w:sz w:val="16"/>
              </w:rPr>
            </w:pPr>
            <w:r w:rsidRPr="00BE3C62">
              <w:rPr>
                <w:sz w:val="16"/>
              </w:rPr>
              <w:t>SMSF dual access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862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25C2" w14:textId="77777777" w:rsidR="004377C2" w:rsidRPr="00BE3C62" w:rsidRDefault="004377C2" w:rsidP="00BE3C62">
            <w:pPr>
              <w:pStyle w:val="TAL"/>
              <w:rPr>
                <w:sz w:val="16"/>
              </w:rPr>
            </w:pPr>
            <w:r w:rsidRPr="00BE3C62">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5CCA" w14:textId="77777777" w:rsidR="004377C2" w:rsidRPr="00BE3C62" w:rsidRDefault="004377C2" w:rsidP="00BE3C62">
            <w:pPr>
              <w:pStyle w:val="TAL"/>
              <w:rPr>
                <w:sz w:val="16"/>
              </w:rPr>
            </w:pPr>
            <w:r w:rsidRPr="00BE3C62">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9F0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4B93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24C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313E"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C00A6" w14:textId="77777777" w:rsidR="004377C2" w:rsidRPr="00BE3C62" w:rsidRDefault="004377C2" w:rsidP="00BE3C62">
            <w:pPr>
              <w:pStyle w:val="TAL"/>
              <w:rPr>
                <w:sz w:val="16"/>
              </w:rPr>
            </w:pPr>
            <w:r w:rsidRPr="00BE3C62">
              <w:rPr>
                <w:sz w:val="16"/>
              </w:rPr>
              <w:t>revised</w:t>
            </w:r>
          </w:p>
        </w:tc>
      </w:tr>
      <w:tr w:rsidR="00BE3C62" w:rsidRPr="00BE3C62" w14:paraId="1776D0C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F976" w14:textId="77777777" w:rsidR="004377C2" w:rsidRPr="00BE3C62" w:rsidRDefault="004377C2" w:rsidP="00BE3C62">
            <w:pPr>
              <w:pStyle w:val="TAL"/>
              <w:rPr>
                <w:sz w:val="16"/>
              </w:rPr>
            </w:pPr>
            <w:r w:rsidRPr="00BE3C62">
              <w:rPr>
                <w:sz w:val="16"/>
              </w:rPr>
              <w:t>C4-214602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EDAD" w14:textId="77777777" w:rsidR="004377C2" w:rsidRPr="00BE3C62" w:rsidRDefault="004377C2" w:rsidP="00BE3C62">
            <w:pPr>
              <w:pStyle w:val="TAL"/>
              <w:rPr>
                <w:sz w:val="16"/>
              </w:rPr>
            </w:pPr>
            <w:r w:rsidRPr="00BE3C62">
              <w:rPr>
                <w:sz w:val="16"/>
              </w:rPr>
              <w:t>SMSF dual access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B61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DC63" w14:textId="77777777" w:rsidR="004377C2" w:rsidRPr="00BE3C62" w:rsidRDefault="004377C2" w:rsidP="00BE3C62">
            <w:pPr>
              <w:pStyle w:val="TAL"/>
              <w:rPr>
                <w:sz w:val="16"/>
              </w:rPr>
            </w:pPr>
            <w:r w:rsidRPr="00BE3C62">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8CD2" w14:textId="77777777" w:rsidR="004377C2" w:rsidRPr="00BE3C62" w:rsidRDefault="004377C2" w:rsidP="00BE3C62">
            <w:pPr>
              <w:pStyle w:val="TAL"/>
              <w:rPr>
                <w:sz w:val="16"/>
              </w:rPr>
            </w:pPr>
            <w:r w:rsidRPr="00BE3C62">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195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3D7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8E2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01F2"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9F51" w14:textId="77777777" w:rsidR="004377C2" w:rsidRPr="00BE3C62" w:rsidRDefault="004377C2" w:rsidP="00BE3C62">
            <w:pPr>
              <w:pStyle w:val="TAL"/>
              <w:rPr>
                <w:sz w:val="16"/>
              </w:rPr>
            </w:pPr>
            <w:r w:rsidRPr="00BE3C62">
              <w:rPr>
                <w:sz w:val="16"/>
              </w:rPr>
              <w:t>agreed</w:t>
            </w:r>
          </w:p>
        </w:tc>
      </w:tr>
      <w:tr w:rsidR="00BE3C62" w:rsidRPr="00BE3C62" w14:paraId="6437227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325EC" w14:textId="77777777" w:rsidR="004377C2" w:rsidRPr="00BE3C62" w:rsidRDefault="004377C2" w:rsidP="00BE3C62">
            <w:pPr>
              <w:pStyle w:val="TAL"/>
              <w:rPr>
                <w:sz w:val="16"/>
              </w:rPr>
            </w:pPr>
            <w:r w:rsidRPr="00BE3C62">
              <w:rPr>
                <w:sz w:val="16"/>
              </w:rPr>
              <w:t>C4-214291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B635"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5098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B764" w14:textId="77777777" w:rsidR="004377C2" w:rsidRPr="00BE3C62" w:rsidRDefault="004377C2" w:rsidP="00BE3C62">
            <w:pPr>
              <w:pStyle w:val="TAL"/>
              <w:rPr>
                <w:sz w:val="16"/>
              </w:rPr>
            </w:pPr>
            <w:r w:rsidRPr="00BE3C62">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7635F" w14:textId="77777777" w:rsidR="004377C2" w:rsidRPr="00BE3C62" w:rsidRDefault="004377C2" w:rsidP="00BE3C62">
            <w:pPr>
              <w:pStyle w:val="TAL"/>
              <w:rPr>
                <w:sz w:val="16"/>
              </w:rPr>
            </w:pPr>
            <w:r w:rsidRPr="00BE3C62">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C30D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B8A24"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6A9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B85B"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8048" w14:textId="77777777" w:rsidR="004377C2" w:rsidRPr="00BE3C62" w:rsidRDefault="004377C2" w:rsidP="00BE3C62">
            <w:pPr>
              <w:pStyle w:val="TAL"/>
              <w:rPr>
                <w:sz w:val="16"/>
              </w:rPr>
            </w:pPr>
            <w:r w:rsidRPr="00BE3C62">
              <w:rPr>
                <w:sz w:val="16"/>
              </w:rPr>
              <w:t>agreed</w:t>
            </w:r>
          </w:p>
        </w:tc>
      </w:tr>
      <w:tr w:rsidR="00BE3C62" w:rsidRPr="00BE3C62" w14:paraId="00E3699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41E5" w14:textId="77777777" w:rsidR="004377C2" w:rsidRPr="00BE3C62" w:rsidRDefault="004377C2" w:rsidP="00BE3C62">
            <w:pPr>
              <w:pStyle w:val="TAL"/>
              <w:rPr>
                <w:sz w:val="16"/>
              </w:rPr>
            </w:pPr>
            <w:r w:rsidRPr="00BE3C62">
              <w:rPr>
                <w:sz w:val="16"/>
              </w:rPr>
              <w:t>C4-214292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CD46"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E38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37781" w14:textId="77777777" w:rsidR="004377C2" w:rsidRPr="00BE3C62" w:rsidRDefault="004377C2" w:rsidP="00BE3C62">
            <w:pPr>
              <w:pStyle w:val="TAL"/>
              <w:rPr>
                <w:sz w:val="16"/>
              </w:rPr>
            </w:pPr>
            <w:r w:rsidRPr="00BE3C62">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51F4" w14:textId="77777777" w:rsidR="004377C2" w:rsidRPr="00BE3C62" w:rsidRDefault="004377C2" w:rsidP="00BE3C62">
            <w:pPr>
              <w:pStyle w:val="TAL"/>
              <w:rPr>
                <w:sz w:val="16"/>
              </w:rPr>
            </w:pPr>
            <w:r w:rsidRPr="00BE3C62">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B91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4FD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9BD6"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356AE"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12774" w14:textId="77777777" w:rsidR="004377C2" w:rsidRPr="00BE3C62" w:rsidRDefault="004377C2" w:rsidP="00BE3C62">
            <w:pPr>
              <w:pStyle w:val="TAL"/>
              <w:rPr>
                <w:sz w:val="16"/>
              </w:rPr>
            </w:pPr>
            <w:r w:rsidRPr="00BE3C62">
              <w:rPr>
                <w:sz w:val="16"/>
              </w:rPr>
              <w:t>agreed</w:t>
            </w:r>
          </w:p>
        </w:tc>
      </w:tr>
      <w:tr w:rsidR="00BE3C62" w:rsidRPr="00BE3C62" w14:paraId="1A9A252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71855" w14:textId="77777777" w:rsidR="004377C2" w:rsidRPr="00BE3C62" w:rsidRDefault="004377C2" w:rsidP="00BE3C62">
            <w:pPr>
              <w:pStyle w:val="TAL"/>
              <w:rPr>
                <w:sz w:val="16"/>
              </w:rPr>
            </w:pPr>
            <w:r w:rsidRPr="00BE3C62">
              <w:rPr>
                <w:sz w:val="16"/>
              </w:rPr>
              <w:t>C4-214770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311F" w14:textId="77777777" w:rsidR="004377C2" w:rsidRPr="00BE3C62" w:rsidRDefault="004377C2" w:rsidP="00BE3C62">
            <w:pPr>
              <w:pStyle w:val="TAL"/>
              <w:rPr>
                <w:sz w:val="16"/>
              </w:rPr>
            </w:pPr>
            <w:r w:rsidRPr="00BE3C62">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591A"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0CB8" w14:textId="77777777" w:rsidR="004377C2" w:rsidRPr="00BE3C62" w:rsidRDefault="004377C2" w:rsidP="00BE3C62">
            <w:pPr>
              <w:pStyle w:val="TAL"/>
              <w:rPr>
                <w:sz w:val="16"/>
              </w:rPr>
            </w:pPr>
            <w:r w:rsidRPr="00BE3C62">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1B340" w14:textId="77777777" w:rsidR="004377C2" w:rsidRPr="00BE3C62" w:rsidRDefault="004377C2" w:rsidP="00BE3C62">
            <w:pPr>
              <w:pStyle w:val="TAL"/>
              <w:rPr>
                <w:sz w:val="16"/>
              </w:rPr>
            </w:pPr>
            <w:r w:rsidRPr="00BE3C62">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983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048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450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6F30A"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83C7" w14:textId="77777777" w:rsidR="004377C2" w:rsidRPr="00BE3C62" w:rsidRDefault="004377C2" w:rsidP="00BE3C62">
            <w:pPr>
              <w:pStyle w:val="TAL"/>
              <w:rPr>
                <w:sz w:val="16"/>
              </w:rPr>
            </w:pPr>
            <w:r w:rsidRPr="00BE3C62">
              <w:rPr>
                <w:sz w:val="16"/>
              </w:rPr>
              <w:t>agreed</w:t>
            </w:r>
          </w:p>
        </w:tc>
      </w:tr>
      <w:tr w:rsidR="00BE3C62" w:rsidRPr="00BE3C62" w14:paraId="0EFD573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074C2" w14:textId="77777777" w:rsidR="004377C2" w:rsidRPr="00BE3C62" w:rsidRDefault="004377C2" w:rsidP="00BE3C62">
            <w:pPr>
              <w:pStyle w:val="TAL"/>
              <w:rPr>
                <w:sz w:val="16"/>
              </w:rPr>
            </w:pPr>
            <w:r w:rsidRPr="00BE3C62">
              <w:rPr>
                <w:sz w:val="16"/>
              </w:rPr>
              <w:t>C4-214792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BFF4F" w14:textId="77777777" w:rsidR="004377C2" w:rsidRPr="00BE3C62" w:rsidRDefault="004377C2" w:rsidP="00BE3C62">
            <w:pPr>
              <w:pStyle w:val="TAL"/>
              <w:rPr>
                <w:sz w:val="16"/>
              </w:rPr>
            </w:pPr>
            <w:r w:rsidRPr="00BE3C62">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E4275"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444A" w14:textId="77777777" w:rsidR="004377C2" w:rsidRPr="00BE3C62" w:rsidRDefault="004377C2" w:rsidP="00BE3C62">
            <w:pPr>
              <w:pStyle w:val="TAL"/>
              <w:rPr>
                <w:sz w:val="16"/>
              </w:rPr>
            </w:pPr>
            <w:r w:rsidRPr="00BE3C62">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B727" w14:textId="77777777" w:rsidR="004377C2" w:rsidRPr="00BE3C62" w:rsidRDefault="004377C2" w:rsidP="00BE3C62">
            <w:pPr>
              <w:pStyle w:val="TAL"/>
              <w:rPr>
                <w:sz w:val="16"/>
              </w:rPr>
            </w:pPr>
            <w:r w:rsidRPr="00BE3C62">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3F2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181A"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76F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C7DB6"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72A0" w14:textId="77777777" w:rsidR="004377C2" w:rsidRPr="00BE3C62" w:rsidRDefault="004377C2" w:rsidP="00BE3C62">
            <w:pPr>
              <w:pStyle w:val="TAL"/>
              <w:rPr>
                <w:sz w:val="16"/>
              </w:rPr>
            </w:pPr>
            <w:r w:rsidRPr="00BE3C62">
              <w:rPr>
                <w:sz w:val="16"/>
              </w:rPr>
              <w:t>agreed</w:t>
            </w:r>
          </w:p>
        </w:tc>
      </w:tr>
      <w:tr w:rsidR="00BE3C62" w:rsidRPr="00BE3C62" w14:paraId="6485492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7B2D2" w14:textId="77777777" w:rsidR="004377C2" w:rsidRPr="00BE3C62" w:rsidRDefault="004377C2" w:rsidP="00BE3C62">
            <w:pPr>
              <w:pStyle w:val="TAL"/>
              <w:rPr>
                <w:sz w:val="16"/>
              </w:rPr>
            </w:pPr>
            <w:r w:rsidRPr="00BE3C62">
              <w:rPr>
                <w:sz w:val="16"/>
              </w:rPr>
              <w:t>C4-214293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F3F6"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FDC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C9B3" w14:textId="77777777" w:rsidR="004377C2" w:rsidRPr="00BE3C62" w:rsidRDefault="004377C2" w:rsidP="00BE3C62">
            <w:pPr>
              <w:pStyle w:val="TAL"/>
              <w:rPr>
                <w:sz w:val="16"/>
              </w:rPr>
            </w:pPr>
            <w:r w:rsidRPr="00BE3C62">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FCA24" w14:textId="77777777" w:rsidR="004377C2" w:rsidRPr="00BE3C62" w:rsidRDefault="004377C2" w:rsidP="00BE3C62">
            <w:pPr>
              <w:pStyle w:val="TAL"/>
              <w:rPr>
                <w:sz w:val="16"/>
              </w:rPr>
            </w:pPr>
            <w:r w:rsidRPr="00BE3C62">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AB96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81EC2"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A6B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84A5E"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BF1B" w14:textId="77777777" w:rsidR="004377C2" w:rsidRPr="00BE3C62" w:rsidRDefault="004377C2" w:rsidP="00BE3C62">
            <w:pPr>
              <w:pStyle w:val="TAL"/>
              <w:rPr>
                <w:sz w:val="16"/>
              </w:rPr>
            </w:pPr>
            <w:r w:rsidRPr="00BE3C62">
              <w:rPr>
                <w:sz w:val="16"/>
              </w:rPr>
              <w:t>agreed</w:t>
            </w:r>
          </w:p>
        </w:tc>
      </w:tr>
      <w:tr w:rsidR="00BE3C62" w:rsidRPr="00BE3C62" w14:paraId="1079818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F912" w14:textId="77777777" w:rsidR="004377C2" w:rsidRPr="00BE3C62" w:rsidRDefault="004377C2" w:rsidP="00BE3C62">
            <w:pPr>
              <w:pStyle w:val="TAL"/>
              <w:rPr>
                <w:sz w:val="16"/>
              </w:rPr>
            </w:pPr>
            <w:r w:rsidRPr="00BE3C62">
              <w:rPr>
                <w:sz w:val="16"/>
              </w:rPr>
              <w:t>C4-214294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0A72"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884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4BCD" w14:textId="77777777" w:rsidR="004377C2" w:rsidRPr="00BE3C62" w:rsidRDefault="004377C2" w:rsidP="00BE3C62">
            <w:pPr>
              <w:pStyle w:val="TAL"/>
              <w:rPr>
                <w:sz w:val="16"/>
              </w:rPr>
            </w:pPr>
            <w:r w:rsidRPr="00BE3C62">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F307" w14:textId="77777777" w:rsidR="004377C2" w:rsidRPr="00BE3C62" w:rsidRDefault="004377C2" w:rsidP="00BE3C62">
            <w:pPr>
              <w:pStyle w:val="TAL"/>
              <w:rPr>
                <w:sz w:val="16"/>
              </w:rPr>
            </w:pPr>
            <w:r w:rsidRPr="00BE3C62">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D419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AF75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374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4542"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BEF57" w14:textId="77777777" w:rsidR="004377C2" w:rsidRPr="00BE3C62" w:rsidRDefault="004377C2" w:rsidP="00BE3C62">
            <w:pPr>
              <w:pStyle w:val="TAL"/>
              <w:rPr>
                <w:sz w:val="16"/>
              </w:rPr>
            </w:pPr>
            <w:r w:rsidRPr="00BE3C62">
              <w:rPr>
                <w:sz w:val="16"/>
              </w:rPr>
              <w:t>agreed</w:t>
            </w:r>
          </w:p>
        </w:tc>
      </w:tr>
      <w:tr w:rsidR="00BE3C62" w:rsidRPr="00BE3C62" w14:paraId="55320A5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BA065" w14:textId="77777777" w:rsidR="004377C2" w:rsidRPr="00BE3C62" w:rsidRDefault="004377C2" w:rsidP="00BE3C62">
            <w:pPr>
              <w:pStyle w:val="TAL"/>
              <w:rPr>
                <w:sz w:val="16"/>
              </w:rPr>
            </w:pPr>
            <w:r w:rsidRPr="00BE3C62">
              <w:rPr>
                <w:sz w:val="16"/>
              </w:rPr>
              <w:t>C4-214771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4FB13" w14:textId="77777777" w:rsidR="004377C2" w:rsidRPr="00BE3C62" w:rsidRDefault="004377C2" w:rsidP="00BE3C62">
            <w:pPr>
              <w:pStyle w:val="TAL"/>
              <w:rPr>
                <w:sz w:val="16"/>
              </w:rPr>
            </w:pPr>
            <w:r w:rsidRPr="00BE3C62">
              <w:rPr>
                <w:sz w:val="16"/>
              </w:rPr>
              <w:t>29.541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E8D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AB70" w14:textId="77777777" w:rsidR="004377C2" w:rsidRPr="00BE3C62" w:rsidRDefault="004377C2" w:rsidP="00BE3C62">
            <w:pPr>
              <w:pStyle w:val="TAL"/>
              <w:rPr>
                <w:sz w:val="16"/>
              </w:rPr>
            </w:pPr>
            <w:r w:rsidRPr="00BE3C62">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B7CA" w14:textId="77777777" w:rsidR="004377C2" w:rsidRPr="00BE3C62" w:rsidRDefault="004377C2" w:rsidP="00BE3C62">
            <w:pPr>
              <w:pStyle w:val="TAL"/>
              <w:rPr>
                <w:sz w:val="16"/>
              </w:rPr>
            </w:pPr>
            <w:r w:rsidRPr="00BE3C62">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7A8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651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C0E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40F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B4926" w14:textId="77777777" w:rsidR="004377C2" w:rsidRPr="00BE3C62" w:rsidRDefault="004377C2" w:rsidP="00BE3C62">
            <w:pPr>
              <w:pStyle w:val="TAL"/>
              <w:rPr>
                <w:sz w:val="16"/>
              </w:rPr>
            </w:pPr>
            <w:r w:rsidRPr="00BE3C62">
              <w:rPr>
                <w:sz w:val="16"/>
              </w:rPr>
              <w:t>agreed</w:t>
            </w:r>
          </w:p>
        </w:tc>
      </w:tr>
      <w:tr w:rsidR="00BE3C62" w:rsidRPr="00BE3C62" w14:paraId="47DF1B7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E679" w14:textId="77777777" w:rsidR="004377C2" w:rsidRPr="00BE3C62" w:rsidRDefault="004377C2" w:rsidP="00BE3C62">
            <w:pPr>
              <w:pStyle w:val="TAL"/>
              <w:rPr>
                <w:sz w:val="16"/>
              </w:rPr>
            </w:pPr>
            <w:r w:rsidRPr="00BE3C62">
              <w:rPr>
                <w:sz w:val="16"/>
              </w:rPr>
              <w:t>C4-214793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DB09C" w14:textId="77777777" w:rsidR="004377C2" w:rsidRPr="00BE3C62" w:rsidRDefault="004377C2" w:rsidP="00BE3C62">
            <w:pPr>
              <w:pStyle w:val="TAL"/>
              <w:rPr>
                <w:sz w:val="16"/>
              </w:rPr>
            </w:pPr>
            <w:r w:rsidRPr="00BE3C62">
              <w:rPr>
                <w:sz w:val="16"/>
              </w:rPr>
              <w:t>29.541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25D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7D49" w14:textId="77777777" w:rsidR="004377C2" w:rsidRPr="00BE3C62" w:rsidRDefault="004377C2" w:rsidP="00BE3C62">
            <w:pPr>
              <w:pStyle w:val="TAL"/>
              <w:rPr>
                <w:sz w:val="16"/>
              </w:rPr>
            </w:pPr>
            <w:r w:rsidRPr="00BE3C62">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CFF82" w14:textId="77777777" w:rsidR="004377C2" w:rsidRPr="00BE3C62" w:rsidRDefault="004377C2" w:rsidP="00BE3C62">
            <w:pPr>
              <w:pStyle w:val="TAL"/>
              <w:rPr>
                <w:sz w:val="16"/>
              </w:rPr>
            </w:pPr>
            <w:r w:rsidRPr="00BE3C62">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FB9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8FC4"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A502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F569"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7FAF" w14:textId="77777777" w:rsidR="004377C2" w:rsidRPr="00BE3C62" w:rsidRDefault="004377C2" w:rsidP="00BE3C62">
            <w:pPr>
              <w:pStyle w:val="TAL"/>
              <w:rPr>
                <w:sz w:val="16"/>
              </w:rPr>
            </w:pPr>
            <w:r w:rsidRPr="00BE3C62">
              <w:rPr>
                <w:sz w:val="16"/>
              </w:rPr>
              <w:t>agreed</w:t>
            </w:r>
          </w:p>
        </w:tc>
      </w:tr>
      <w:tr w:rsidR="00BE3C62" w:rsidRPr="00BE3C62" w14:paraId="7A86543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C80BC" w14:textId="77777777" w:rsidR="004377C2" w:rsidRPr="00BE3C62" w:rsidRDefault="004377C2" w:rsidP="00BE3C62">
            <w:pPr>
              <w:pStyle w:val="TAL"/>
              <w:rPr>
                <w:sz w:val="16"/>
              </w:rPr>
            </w:pPr>
            <w:r w:rsidRPr="00BE3C62">
              <w:rPr>
                <w:sz w:val="16"/>
              </w:rPr>
              <w:t>C4-214295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9F77"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952A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58466" w14:textId="77777777" w:rsidR="004377C2" w:rsidRPr="00BE3C62" w:rsidRDefault="004377C2" w:rsidP="00BE3C62">
            <w:pPr>
              <w:pStyle w:val="TAL"/>
              <w:rPr>
                <w:sz w:val="16"/>
              </w:rPr>
            </w:pPr>
            <w:r w:rsidRPr="00BE3C62">
              <w:rPr>
                <w:sz w:val="16"/>
              </w:rPr>
              <w:t>29.542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16D1" w14:textId="77777777" w:rsidR="004377C2" w:rsidRPr="00BE3C62" w:rsidRDefault="004377C2" w:rsidP="00BE3C62">
            <w:pPr>
              <w:pStyle w:val="TAL"/>
              <w:rPr>
                <w:sz w:val="16"/>
              </w:rPr>
            </w:pPr>
            <w:r w:rsidRPr="00BE3C62">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940F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2DC9"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45D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4B4A"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21041" w14:textId="77777777" w:rsidR="004377C2" w:rsidRPr="00BE3C62" w:rsidRDefault="004377C2" w:rsidP="00BE3C62">
            <w:pPr>
              <w:pStyle w:val="TAL"/>
              <w:rPr>
                <w:sz w:val="16"/>
              </w:rPr>
            </w:pPr>
            <w:r w:rsidRPr="00BE3C62">
              <w:rPr>
                <w:sz w:val="16"/>
              </w:rPr>
              <w:t>agreed</w:t>
            </w:r>
          </w:p>
        </w:tc>
      </w:tr>
      <w:tr w:rsidR="00BE3C62" w:rsidRPr="00BE3C62" w14:paraId="5A2AC5B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E00D" w14:textId="77777777" w:rsidR="004377C2" w:rsidRPr="00BE3C62" w:rsidRDefault="004377C2" w:rsidP="00BE3C62">
            <w:pPr>
              <w:pStyle w:val="TAL"/>
              <w:rPr>
                <w:sz w:val="16"/>
              </w:rPr>
            </w:pPr>
            <w:r w:rsidRPr="00BE3C62">
              <w:rPr>
                <w:sz w:val="16"/>
              </w:rPr>
              <w:t>C4-214296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1D21"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3CA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A477" w14:textId="77777777" w:rsidR="004377C2" w:rsidRPr="00BE3C62" w:rsidRDefault="004377C2" w:rsidP="00BE3C62">
            <w:pPr>
              <w:pStyle w:val="TAL"/>
              <w:rPr>
                <w:sz w:val="16"/>
              </w:rPr>
            </w:pPr>
            <w:r w:rsidRPr="00BE3C62">
              <w:rPr>
                <w:sz w:val="16"/>
              </w:rPr>
              <w:t>29.542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27A6" w14:textId="77777777" w:rsidR="004377C2" w:rsidRPr="00BE3C62" w:rsidRDefault="004377C2" w:rsidP="00BE3C62">
            <w:pPr>
              <w:pStyle w:val="TAL"/>
              <w:rPr>
                <w:sz w:val="16"/>
              </w:rPr>
            </w:pPr>
            <w:r w:rsidRPr="00BE3C62">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CA8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E1C0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F0B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70CD"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16921" w14:textId="77777777" w:rsidR="004377C2" w:rsidRPr="00BE3C62" w:rsidRDefault="004377C2" w:rsidP="00BE3C62">
            <w:pPr>
              <w:pStyle w:val="TAL"/>
              <w:rPr>
                <w:sz w:val="16"/>
              </w:rPr>
            </w:pPr>
            <w:r w:rsidRPr="00BE3C62">
              <w:rPr>
                <w:sz w:val="16"/>
              </w:rPr>
              <w:t>agreed</w:t>
            </w:r>
          </w:p>
        </w:tc>
      </w:tr>
      <w:tr w:rsidR="00BE3C62" w:rsidRPr="00BE3C62" w14:paraId="2950657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F10D" w14:textId="77777777" w:rsidR="004377C2" w:rsidRPr="00BE3C62" w:rsidRDefault="004377C2" w:rsidP="00BE3C62">
            <w:pPr>
              <w:pStyle w:val="TAL"/>
              <w:rPr>
                <w:sz w:val="16"/>
              </w:rPr>
            </w:pPr>
            <w:r w:rsidRPr="00BE3C62">
              <w:rPr>
                <w:sz w:val="16"/>
              </w:rPr>
              <w:t>C4-214772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C5031" w14:textId="77777777" w:rsidR="004377C2" w:rsidRPr="00BE3C62" w:rsidRDefault="004377C2" w:rsidP="00BE3C62">
            <w:pPr>
              <w:pStyle w:val="TAL"/>
              <w:rPr>
                <w:sz w:val="16"/>
              </w:rPr>
            </w:pPr>
            <w:r w:rsidRPr="00BE3C62">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6B27"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7AAF" w14:textId="77777777" w:rsidR="004377C2" w:rsidRPr="00BE3C62" w:rsidRDefault="004377C2" w:rsidP="00BE3C62">
            <w:pPr>
              <w:pStyle w:val="TAL"/>
              <w:rPr>
                <w:sz w:val="16"/>
              </w:rPr>
            </w:pPr>
            <w:r w:rsidRPr="00BE3C62">
              <w:rPr>
                <w:sz w:val="16"/>
              </w:rPr>
              <w:t>29.542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331F0" w14:textId="77777777" w:rsidR="004377C2" w:rsidRPr="00BE3C62" w:rsidRDefault="004377C2" w:rsidP="00BE3C62">
            <w:pPr>
              <w:pStyle w:val="TAL"/>
              <w:rPr>
                <w:sz w:val="16"/>
              </w:rPr>
            </w:pPr>
            <w:r w:rsidRPr="00BE3C62">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9E0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E443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BCB6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C9BD"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236A" w14:textId="77777777" w:rsidR="004377C2" w:rsidRPr="00BE3C62" w:rsidRDefault="004377C2" w:rsidP="00BE3C62">
            <w:pPr>
              <w:pStyle w:val="TAL"/>
              <w:rPr>
                <w:sz w:val="16"/>
              </w:rPr>
            </w:pPr>
            <w:r w:rsidRPr="00BE3C62">
              <w:rPr>
                <w:sz w:val="16"/>
              </w:rPr>
              <w:t>agreed</w:t>
            </w:r>
          </w:p>
        </w:tc>
      </w:tr>
      <w:tr w:rsidR="00BE3C62" w:rsidRPr="00BE3C62" w14:paraId="7A85D6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26EF" w14:textId="77777777" w:rsidR="004377C2" w:rsidRPr="00BE3C62" w:rsidRDefault="004377C2" w:rsidP="00BE3C62">
            <w:pPr>
              <w:pStyle w:val="TAL"/>
              <w:rPr>
                <w:sz w:val="16"/>
              </w:rPr>
            </w:pPr>
            <w:r w:rsidRPr="00BE3C62">
              <w:rPr>
                <w:sz w:val="16"/>
              </w:rPr>
              <w:t>C4-214794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4CFB" w14:textId="77777777" w:rsidR="004377C2" w:rsidRPr="00BE3C62" w:rsidRDefault="004377C2" w:rsidP="00BE3C62">
            <w:pPr>
              <w:pStyle w:val="TAL"/>
              <w:rPr>
                <w:sz w:val="16"/>
              </w:rPr>
            </w:pPr>
            <w:r w:rsidRPr="00BE3C62">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0ED3"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A618" w14:textId="77777777" w:rsidR="004377C2" w:rsidRPr="00BE3C62" w:rsidRDefault="004377C2" w:rsidP="00BE3C62">
            <w:pPr>
              <w:pStyle w:val="TAL"/>
              <w:rPr>
                <w:sz w:val="16"/>
              </w:rPr>
            </w:pPr>
            <w:r w:rsidRPr="00BE3C62">
              <w:rPr>
                <w:sz w:val="16"/>
              </w:rPr>
              <w:t>29.542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C0B5" w14:textId="77777777" w:rsidR="004377C2" w:rsidRPr="00BE3C62" w:rsidRDefault="004377C2" w:rsidP="00BE3C62">
            <w:pPr>
              <w:pStyle w:val="TAL"/>
              <w:rPr>
                <w:sz w:val="16"/>
              </w:rPr>
            </w:pPr>
            <w:r w:rsidRPr="00BE3C62">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BF5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23EF"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56E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9B0D"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2D18" w14:textId="77777777" w:rsidR="004377C2" w:rsidRPr="00BE3C62" w:rsidRDefault="004377C2" w:rsidP="00BE3C62">
            <w:pPr>
              <w:pStyle w:val="TAL"/>
              <w:rPr>
                <w:sz w:val="16"/>
              </w:rPr>
            </w:pPr>
            <w:r w:rsidRPr="00BE3C62">
              <w:rPr>
                <w:sz w:val="16"/>
              </w:rPr>
              <w:t>agreed</w:t>
            </w:r>
          </w:p>
        </w:tc>
      </w:tr>
      <w:tr w:rsidR="00BE3C62" w:rsidRPr="00BE3C62" w14:paraId="2300365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2B38" w14:textId="77777777" w:rsidR="004377C2" w:rsidRPr="00BE3C62" w:rsidRDefault="004377C2" w:rsidP="00BE3C62">
            <w:pPr>
              <w:pStyle w:val="TAL"/>
              <w:rPr>
                <w:sz w:val="16"/>
              </w:rPr>
            </w:pPr>
            <w:r w:rsidRPr="00BE3C62">
              <w:rPr>
                <w:sz w:val="16"/>
              </w:rPr>
              <w:t>C4-214049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FEC1" w14:textId="77777777" w:rsidR="004377C2" w:rsidRPr="00BE3C62" w:rsidRDefault="004377C2" w:rsidP="00BE3C62">
            <w:pPr>
              <w:pStyle w:val="TAL"/>
              <w:rPr>
                <w:sz w:val="16"/>
              </w:rPr>
            </w:pPr>
            <w:r w:rsidRPr="00BE3C62">
              <w:rPr>
                <w:sz w:val="16"/>
              </w:rPr>
              <w:t>29.550_Redirect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EBE2" w14:textId="77777777" w:rsidR="004377C2" w:rsidRPr="00BE3C62" w:rsidRDefault="004377C2" w:rsidP="00BE3C62">
            <w:pPr>
              <w:pStyle w:val="TAL"/>
              <w:rPr>
                <w:sz w:val="16"/>
              </w:rPr>
            </w:pPr>
            <w:r w:rsidRPr="00BE3C62">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18AB" w14:textId="77777777" w:rsidR="004377C2" w:rsidRPr="00BE3C62" w:rsidRDefault="004377C2" w:rsidP="00BE3C62">
            <w:pPr>
              <w:pStyle w:val="TAL"/>
              <w:rPr>
                <w:sz w:val="16"/>
              </w:rPr>
            </w:pPr>
            <w:r w:rsidRPr="00BE3C62">
              <w:rPr>
                <w:sz w:val="16"/>
              </w:rPr>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A0A40" w14:textId="77777777" w:rsidR="004377C2" w:rsidRPr="00BE3C62" w:rsidRDefault="004377C2" w:rsidP="00BE3C62">
            <w:pPr>
              <w:pStyle w:val="TAL"/>
              <w:rPr>
                <w:sz w:val="16"/>
              </w:rPr>
            </w:pPr>
            <w:r w:rsidRPr="00BE3C62">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009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38A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3A5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5B93"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CD7D0" w14:textId="77777777" w:rsidR="004377C2" w:rsidRPr="00BE3C62" w:rsidRDefault="004377C2" w:rsidP="00BE3C62">
            <w:pPr>
              <w:pStyle w:val="TAL"/>
              <w:rPr>
                <w:sz w:val="16"/>
              </w:rPr>
            </w:pPr>
            <w:r w:rsidRPr="00BE3C62">
              <w:rPr>
                <w:sz w:val="16"/>
              </w:rPr>
              <w:t>revised</w:t>
            </w:r>
          </w:p>
        </w:tc>
      </w:tr>
      <w:tr w:rsidR="00BE3C62" w:rsidRPr="00BE3C62" w14:paraId="6D62596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1B32" w14:textId="77777777" w:rsidR="004377C2" w:rsidRPr="00BE3C62" w:rsidRDefault="004377C2" w:rsidP="00BE3C62">
            <w:pPr>
              <w:pStyle w:val="TAL"/>
              <w:rPr>
                <w:sz w:val="16"/>
              </w:rPr>
            </w:pPr>
            <w:r w:rsidRPr="00BE3C62">
              <w:rPr>
                <w:sz w:val="16"/>
              </w:rPr>
              <w:t>C4-214529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A3AB5" w14:textId="77777777" w:rsidR="004377C2" w:rsidRPr="00BE3C62" w:rsidRDefault="004377C2" w:rsidP="00BE3C62">
            <w:pPr>
              <w:pStyle w:val="TAL"/>
              <w:rPr>
                <w:sz w:val="16"/>
              </w:rPr>
            </w:pPr>
            <w:r w:rsidRPr="00BE3C62">
              <w:rPr>
                <w:sz w:val="16"/>
              </w:rPr>
              <w:t>29.550_Redirect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2105"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B2E7" w14:textId="77777777" w:rsidR="004377C2" w:rsidRPr="00BE3C62" w:rsidRDefault="004377C2" w:rsidP="00BE3C62">
            <w:pPr>
              <w:pStyle w:val="TAL"/>
              <w:rPr>
                <w:sz w:val="16"/>
              </w:rPr>
            </w:pPr>
            <w:r w:rsidRPr="00BE3C62">
              <w:rPr>
                <w:sz w:val="16"/>
              </w:rPr>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2BF2" w14:textId="77777777" w:rsidR="004377C2" w:rsidRPr="00BE3C62" w:rsidRDefault="004377C2" w:rsidP="00BE3C62">
            <w:pPr>
              <w:pStyle w:val="TAL"/>
              <w:rPr>
                <w:sz w:val="16"/>
              </w:rPr>
            </w:pPr>
            <w:r w:rsidRPr="00BE3C62">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CCF8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895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100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3624"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5A2C7" w14:textId="77777777" w:rsidR="004377C2" w:rsidRPr="00BE3C62" w:rsidRDefault="004377C2" w:rsidP="00BE3C62">
            <w:pPr>
              <w:pStyle w:val="TAL"/>
              <w:rPr>
                <w:sz w:val="16"/>
              </w:rPr>
            </w:pPr>
            <w:r w:rsidRPr="00BE3C62">
              <w:rPr>
                <w:sz w:val="16"/>
              </w:rPr>
              <w:t>agreed</w:t>
            </w:r>
          </w:p>
        </w:tc>
      </w:tr>
      <w:tr w:rsidR="00BE3C62" w:rsidRPr="00BE3C62" w14:paraId="03AC6D5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853B" w14:textId="77777777" w:rsidR="004377C2" w:rsidRPr="00BE3C62" w:rsidRDefault="004377C2" w:rsidP="00BE3C62">
            <w:pPr>
              <w:pStyle w:val="TAL"/>
              <w:rPr>
                <w:sz w:val="16"/>
              </w:rPr>
            </w:pPr>
            <w:r w:rsidRPr="00BE3C62">
              <w:rPr>
                <w:sz w:val="16"/>
              </w:rPr>
              <w:t>C4-214773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1276" w14:textId="77777777" w:rsidR="004377C2" w:rsidRPr="00BE3C62" w:rsidRDefault="004377C2" w:rsidP="00BE3C62">
            <w:pPr>
              <w:pStyle w:val="TAL"/>
              <w:rPr>
                <w:sz w:val="16"/>
              </w:rPr>
            </w:pPr>
            <w:r w:rsidRPr="00BE3C62">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0ED3D"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3C16" w14:textId="77777777" w:rsidR="004377C2" w:rsidRPr="00BE3C62" w:rsidRDefault="004377C2" w:rsidP="00BE3C62">
            <w:pPr>
              <w:pStyle w:val="TAL"/>
              <w:rPr>
                <w:sz w:val="16"/>
              </w:rPr>
            </w:pPr>
            <w:r w:rsidRPr="00BE3C62">
              <w:rPr>
                <w:sz w:val="16"/>
              </w:rPr>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00CA7" w14:textId="77777777" w:rsidR="004377C2" w:rsidRPr="00BE3C62" w:rsidRDefault="004377C2" w:rsidP="00BE3C62">
            <w:pPr>
              <w:pStyle w:val="TAL"/>
              <w:rPr>
                <w:sz w:val="16"/>
              </w:rPr>
            </w:pPr>
            <w:r w:rsidRPr="00BE3C62">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5BC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C2F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2855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9EB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ED3B3" w14:textId="77777777" w:rsidR="004377C2" w:rsidRPr="00BE3C62" w:rsidRDefault="004377C2" w:rsidP="00BE3C62">
            <w:pPr>
              <w:pStyle w:val="TAL"/>
              <w:rPr>
                <w:sz w:val="16"/>
              </w:rPr>
            </w:pPr>
            <w:r w:rsidRPr="00BE3C62">
              <w:rPr>
                <w:sz w:val="16"/>
              </w:rPr>
              <w:t>agreed</w:t>
            </w:r>
          </w:p>
        </w:tc>
      </w:tr>
      <w:tr w:rsidR="00BE3C62" w:rsidRPr="00BE3C62" w14:paraId="5F5C798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B915A" w14:textId="77777777" w:rsidR="004377C2" w:rsidRPr="00BE3C62" w:rsidRDefault="004377C2" w:rsidP="00BE3C62">
            <w:pPr>
              <w:pStyle w:val="TAL"/>
              <w:rPr>
                <w:sz w:val="16"/>
              </w:rPr>
            </w:pPr>
            <w:r w:rsidRPr="00BE3C62">
              <w:rPr>
                <w:sz w:val="16"/>
              </w:rPr>
              <w:t>C4-214215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EF01" w14:textId="77777777" w:rsidR="004377C2" w:rsidRPr="00BE3C62" w:rsidRDefault="004377C2" w:rsidP="00BE3C62">
            <w:pPr>
              <w:pStyle w:val="TAL"/>
              <w:rPr>
                <w:sz w:val="16"/>
              </w:rPr>
            </w:pPr>
            <w:r w:rsidRPr="00BE3C62">
              <w:rPr>
                <w:sz w:val="16"/>
              </w:rPr>
              <w:t>Query parameter name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D3E0" w14:textId="77777777" w:rsidR="004377C2" w:rsidRPr="00BE3C62" w:rsidRDefault="004377C2" w:rsidP="00BE3C62">
            <w:pPr>
              <w:pStyle w:val="TAL"/>
              <w:rPr>
                <w:sz w:val="16"/>
              </w:rPr>
            </w:pPr>
            <w:r w:rsidRPr="00BE3C62">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2265"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7DCB" w14:textId="77777777" w:rsidR="004377C2" w:rsidRPr="00BE3C62" w:rsidRDefault="004377C2" w:rsidP="00BE3C62">
            <w:pPr>
              <w:pStyle w:val="TAL"/>
              <w:rPr>
                <w:sz w:val="16"/>
              </w:rPr>
            </w:pPr>
            <w:r w:rsidRPr="00BE3C62">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3AD6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F843B"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C08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911A"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66EFC" w14:textId="77777777" w:rsidR="004377C2" w:rsidRPr="00BE3C62" w:rsidRDefault="004377C2" w:rsidP="00BE3C62">
            <w:pPr>
              <w:pStyle w:val="TAL"/>
              <w:rPr>
                <w:sz w:val="16"/>
              </w:rPr>
            </w:pPr>
            <w:r w:rsidRPr="00BE3C62">
              <w:rPr>
                <w:sz w:val="16"/>
              </w:rPr>
              <w:t>revised</w:t>
            </w:r>
          </w:p>
        </w:tc>
      </w:tr>
      <w:tr w:rsidR="00BE3C62" w:rsidRPr="00BE3C62" w14:paraId="23D3733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5B40" w14:textId="77777777" w:rsidR="004377C2" w:rsidRPr="00BE3C62" w:rsidRDefault="004377C2" w:rsidP="00BE3C62">
            <w:pPr>
              <w:pStyle w:val="TAL"/>
              <w:rPr>
                <w:sz w:val="16"/>
              </w:rPr>
            </w:pPr>
            <w:r w:rsidRPr="00BE3C62">
              <w:rPr>
                <w:sz w:val="16"/>
              </w:rPr>
              <w:t>C4-214588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A853" w14:textId="77777777" w:rsidR="004377C2" w:rsidRPr="00BE3C62" w:rsidRDefault="004377C2" w:rsidP="00BE3C62">
            <w:pPr>
              <w:pStyle w:val="TAL"/>
              <w:rPr>
                <w:sz w:val="16"/>
              </w:rPr>
            </w:pPr>
            <w:r w:rsidRPr="00BE3C62">
              <w:rPr>
                <w:sz w:val="16"/>
              </w:rPr>
              <w:t>Query parameter name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5E95" w14:textId="77777777" w:rsidR="004377C2" w:rsidRPr="00BE3C62" w:rsidRDefault="004377C2" w:rsidP="00BE3C62">
            <w:pPr>
              <w:pStyle w:val="TAL"/>
              <w:rPr>
                <w:sz w:val="16"/>
              </w:rPr>
            </w:pPr>
            <w:r w:rsidRPr="00BE3C62">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3938"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F0EF" w14:textId="77777777" w:rsidR="004377C2" w:rsidRPr="00BE3C62" w:rsidRDefault="004377C2" w:rsidP="00BE3C62">
            <w:pPr>
              <w:pStyle w:val="TAL"/>
              <w:rPr>
                <w:sz w:val="16"/>
              </w:rPr>
            </w:pPr>
            <w:r w:rsidRPr="00BE3C62">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E7A0"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C70F"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84D6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8400"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7C453" w14:textId="77777777" w:rsidR="004377C2" w:rsidRPr="00BE3C62" w:rsidRDefault="004377C2" w:rsidP="00BE3C62">
            <w:pPr>
              <w:pStyle w:val="TAL"/>
              <w:rPr>
                <w:sz w:val="16"/>
              </w:rPr>
            </w:pPr>
            <w:r w:rsidRPr="00BE3C62">
              <w:rPr>
                <w:sz w:val="16"/>
              </w:rPr>
              <w:t>agreed</w:t>
            </w:r>
          </w:p>
        </w:tc>
      </w:tr>
      <w:tr w:rsidR="00BE3C62" w:rsidRPr="00BE3C62" w14:paraId="6F1D059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5D93" w14:textId="77777777" w:rsidR="004377C2" w:rsidRPr="00BE3C62" w:rsidRDefault="004377C2" w:rsidP="00BE3C62">
            <w:pPr>
              <w:pStyle w:val="TAL"/>
              <w:rPr>
                <w:sz w:val="16"/>
              </w:rPr>
            </w:pPr>
            <w:r w:rsidRPr="00BE3C62">
              <w:rPr>
                <w:sz w:val="16"/>
              </w:rPr>
              <w:t>C4-214216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6F0D" w14:textId="77777777" w:rsidR="004377C2" w:rsidRPr="00BE3C62" w:rsidRDefault="004377C2" w:rsidP="00BE3C62">
            <w:pPr>
              <w:pStyle w:val="TAL"/>
              <w:rPr>
                <w:sz w:val="16"/>
              </w:rPr>
            </w:pPr>
            <w:r w:rsidRPr="00BE3C62">
              <w:rPr>
                <w:sz w:val="16"/>
              </w:rPr>
              <w:t>Query parameter name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045E" w14:textId="77777777" w:rsidR="004377C2" w:rsidRPr="00BE3C62" w:rsidRDefault="004377C2" w:rsidP="00BE3C62">
            <w:pPr>
              <w:pStyle w:val="TAL"/>
              <w:rPr>
                <w:sz w:val="16"/>
              </w:rPr>
            </w:pPr>
            <w:r w:rsidRPr="00BE3C62">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4EEC"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9AF3" w14:textId="77777777" w:rsidR="004377C2" w:rsidRPr="00BE3C62" w:rsidRDefault="004377C2" w:rsidP="00BE3C62">
            <w:pPr>
              <w:pStyle w:val="TAL"/>
              <w:rPr>
                <w:sz w:val="16"/>
              </w:rPr>
            </w:pPr>
            <w:r w:rsidRPr="00BE3C62">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2AF3"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BA1D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8EB8"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0BF9"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354A" w14:textId="77777777" w:rsidR="004377C2" w:rsidRPr="00BE3C62" w:rsidRDefault="004377C2" w:rsidP="00BE3C62">
            <w:pPr>
              <w:pStyle w:val="TAL"/>
              <w:rPr>
                <w:sz w:val="16"/>
              </w:rPr>
            </w:pPr>
            <w:r w:rsidRPr="00BE3C62">
              <w:rPr>
                <w:sz w:val="16"/>
              </w:rPr>
              <w:t>agreed</w:t>
            </w:r>
          </w:p>
        </w:tc>
      </w:tr>
      <w:tr w:rsidR="00BE3C62" w:rsidRPr="00BE3C62" w14:paraId="28FEA2B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C440D" w14:textId="77777777" w:rsidR="004377C2" w:rsidRPr="00BE3C62" w:rsidRDefault="004377C2" w:rsidP="00BE3C62">
            <w:pPr>
              <w:pStyle w:val="TAL"/>
              <w:rPr>
                <w:sz w:val="16"/>
              </w:rPr>
            </w:pPr>
            <w:r w:rsidRPr="00BE3C62">
              <w:rPr>
                <w:sz w:val="16"/>
              </w:rPr>
              <w:t>C4-214199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8A9B" w14:textId="77777777" w:rsidR="004377C2" w:rsidRPr="00BE3C62" w:rsidRDefault="004377C2" w:rsidP="00BE3C62">
            <w:pPr>
              <w:pStyle w:val="TAL"/>
              <w:rPr>
                <w:sz w:val="16"/>
              </w:rPr>
            </w:pPr>
            <w:r w:rsidRPr="00BE3C62">
              <w:rPr>
                <w:sz w:val="16"/>
              </w:rPr>
              <w:t>imsUeId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14A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3B49"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3995" w14:textId="77777777" w:rsidR="004377C2" w:rsidRPr="00BE3C62" w:rsidRDefault="004377C2" w:rsidP="00BE3C62">
            <w:pPr>
              <w:pStyle w:val="TAL"/>
              <w:rPr>
                <w:sz w:val="16"/>
              </w:rPr>
            </w:pPr>
            <w:r w:rsidRPr="00BE3C62">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2EFB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BFC9"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2B0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ACEA"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67E5" w14:textId="77777777" w:rsidR="004377C2" w:rsidRPr="00BE3C62" w:rsidRDefault="004377C2" w:rsidP="00BE3C62">
            <w:pPr>
              <w:pStyle w:val="TAL"/>
              <w:rPr>
                <w:sz w:val="16"/>
              </w:rPr>
            </w:pPr>
            <w:r w:rsidRPr="00BE3C62">
              <w:rPr>
                <w:sz w:val="16"/>
              </w:rPr>
              <w:t>agreed</w:t>
            </w:r>
          </w:p>
        </w:tc>
      </w:tr>
      <w:tr w:rsidR="00BE3C62" w:rsidRPr="00BE3C62" w14:paraId="0043CC0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4CB9" w14:textId="77777777" w:rsidR="004377C2" w:rsidRPr="00BE3C62" w:rsidRDefault="004377C2" w:rsidP="00BE3C62">
            <w:pPr>
              <w:pStyle w:val="TAL"/>
              <w:rPr>
                <w:sz w:val="16"/>
              </w:rPr>
            </w:pPr>
            <w:r w:rsidRPr="00BE3C62">
              <w:rPr>
                <w:sz w:val="16"/>
              </w:rPr>
              <w:t>C4-214200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28AD" w14:textId="77777777" w:rsidR="004377C2" w:rsidRPr="00BE3C62" w:rsidRDefault="004377C2" w:rsidP="00BE3C62">
            <w:pPr>
              <w:pStyle w:val="TAL"/>
              <w:rPr>
                <w:sz w:val="16"/>
              </w:rPr>
            </w:pPr>
            <w:r w:rsidRPr="00BE3C62">
              <w:rPr>
                <w:sz w:val="16"/>
              </w:rPr>
              <w:t>imsUeId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5C0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3096"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E59A" w14:textId="77777777" w:rsidR="004377C2" w:rsidRPr="00BE3C62" w:rsidRDefault="004377C2" w:rsidP="00BE3C62">
            <w:pPr>
              <w:pStyle w:val="TAL"/>
              <w:rPr>
                <w:sz w:val="16"/>
              </w:rPr>
            </w:pPr>
            <w:r w:rsidRPr="00BE3C62">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093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FBF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FFD2E"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A321"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0587" w14:textId="77777777" w:rsidR="004377C2" w:rsidRPr="00BE3C62" w:rsidRDefault="004377C2" w:rsidP="00BE3C62">
            <w:pPr>
              <w:pStyle w:val="TAL"/>
              <w:rPr>
                <w:sz w:val="16"/>
              </w:rPr>
            </w:pPr>
            <w:r w:rsidRPr="00BE3C62">
              <w:rPr>
                <w:sz w:val="16"/>
              </w:rPr>
              <w:t>agreed</w:t>
            </w:r>
          </w:p>
        </w:tc>
      </w:tr>
      <w:tr w:rsidR="00BE3C62" w:rsidRPr="00BE3C62" w14:paraId="78326F3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2D64" w14:textId="77777777" w:rsidR="004377C2" w:rsidRPr="00BE3C62" w:rsidRDefault="004377C2" w:rsidP="00BE3C62">
            <w:pPr>
              <w:pStyle w:val="TAL"/>
              <w:rPr>
                <w:sz w:val="16"/>
              </w:rPr>
            </w:pPr>
            <w:r w:rsidRPr="00BE3C62">
              <w:rPr>
                <w:sz w:val="16"/>
              </w:rPr>
              <w:t>C4-214201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310A" w14:textId="77777777" w:rsidR="004377C2" w:rsidRPr="00BE3C62" w:rsidRDefault="004377C2" w:rsidP="00BE3C62">
            <w:pPr>
              <w:pStyle w:val="TAL"/>
              <w:rPr>
                <w:sz w:val="16"/>
              </w:rPr>
            </w:pPr>
            <w:r w:rsidRPr="00BE3C62">
              <w:rPr>
                <w:sz w:val="16"/>
              </w:rPr>
              <w:t>Patch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417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69326"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7DF64" w14:textId="77777777" w:rsidR="004377C2" w:rsidRPr="00BE3C62" w:rsidRDefault="004377C2" w:rsidP="00BE3C62">
            <w:pPr>
              <w:pStyle w:val="TAL"/>
              <w:rPr>
                <w:sz w:val="16"/>
              </w:rPr>
            </w:pPr>
            <w:r w:rsidRPr="00BE3C62">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CDD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30BD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9593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A2B1"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48FA" w14:textId="77777777" w:rsidR="004377C2" w:rsidRPr="00BE3C62" w:rsidRDefault="004377C2" w:rsidP="00BE3C62">
            <w:pPr>
              <w:pStyle w:val="TAL"/>
              <w:rPr>
                <w:sz w:val="16"/>
              </w:rPr>
            </w:pPr>
            <w:r w:rsidRPr="00BE3C62">
              <w:rPr>
                <w:sz w:val="16"/>
              </w:rPr>
              <w:t>revised</w:t>
            </w:r>
          </w:p>
        </w:tc>
      </w:tr>
      <w:tr w:rsidR="00BE3C62" w:rsidRPr="00BE3C62" w14:paraId="0345902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8D5D" w14:textId="77777777" w:rsidR="004377C2" w:rsidRPr="00BE3C62" w:rsidRDefault="004377C2" w:rsidP="00BE3C62">
            <w:pPr>
              <w:pStyle w:val="TAL"/>
              <w:rPr>
                <w:sz w:val="16"/>
              </w:rPr>
            </w:pPr>
            <w:r w:rsidRPr="00BE3C62">
              <w:rPr>
                <w:sz w:val="16"/>
              </w:rPr>
              <w:t>C4-214586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F058" w14:textId="77777777" w:rsidR="004377C2" w:rsidRPr="00BE3C62" w:rsidRDefault="004377C2" w:rsidP="00BE3C62">
            <w:pPr>
              <w:pStyle w:val="TAL"/>
              <w:rPr>
                <w:sz w:val="16"/>
              </w:rPr>
            </w:pPr>
            <w:r w:rsidRPr="00BE3C62">
              <w:rPr>
                <w:sz w:val="16"/>
              </w:rPr>
              <w:t>Patch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255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ACF2E"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D73F" w14:textId="77777777" w:rsidR="004377C2" w:rsidRPr="00BE3C62" w:rsidRDefault="004377C2" w:rsidP="00BE3C62">
            <w:pPr>
              <w:pStyle w:val="TAL"/>
              <w:rPr>
                <w:sz w:val="16"/>
              </w:rPr>
            </w:pPr>
            <w:r w:rsidRPr="00BE3C62">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8D4A"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1E0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2040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5D2F"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B495" w14:textId="77777777" w:rsidR="004377C2" w:rsidRPr="00BE3C62" w:rsidRDefault="004377C2" w:rsidP="00BE3C62">
            <w:pPr>
              <w:pStyle w:val="TAL"/>
              <w:rPr>
                <w:sz w:val="16"/>
              </w:rPr>
            </w:pPr>
            <w:r w:rsidRPr="00BE3C62">
              <w:rPr>
                <w:sz w:val="16"/>
              </w:rPr>
              <w:t>agreed</w:t>
            </w:r>
          </w:p>
        </w:tc>
      </w:tr>
      <w:tr w:rsidR="00BE3C62" w:rsidRPr="00BE3C62" w14:paraId="1A50D3F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ABDF" w14:textId="77777777" w:rsidR="004377C2" w:rsidRPr="00BE3C62" w:rsidRDefault="004377C2" w:rsidP="00BE3C62">
            <w:pPr>
              <w:pStyle w:val="TAL"/>
              <w:rPr>
                <w:sz w:val="16"/>
              </w:rPr>
            </w:pPr>
            <w:r w:rsidRPr="00BE3C62">
              <w:rPr>
                <w:sz w:val="16"/>
              </w:rPr>
              <w:t>C4-214202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5338" w14:textId="77777777" w:rsidR="004377C2" w:rsidRPr="00BE3C62" w:rsidRDefault="004377C2" w:rsidP="00BE3C62">
            <w:pPr>
              <w:pStyle w:val="TAL"/>
              <w:rPr>
                <w:sz w:val="16"/>
              </w:rPr>
            </w:pPr>
            <w:r w:rsidRPr="00BE3C62">
              <w:rPr>
                <w:sz w:val="16"/>
              </w:rPr>
              <w:t>Retrieval of multiple Repository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3679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899C"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EE48" w14:textId="77777777" w:rsidR="004377C2" w:rsidRPr="00BE3C62" w:rsidRDefault="004377C2" w:rsidP="00BE3C62">
            <w:pPr>
              <w:pStyle w:val="TAL"/>
              <w:rPr>
                <w:sz w:val="16"/>
              </w:rPr>
            </w:pPr>
            <w:r w:rsidRPr="00BE3C62">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F40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ABEE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9828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1EC7"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698CE" w14:textId="77777777" w:rsidR="004377C2" w:rsidRPr="00BE3C62" w:rsidRDefault="004377C2" w:rsidP="00BE3C62">
            <w:pPr>
              <w:pStyle w:val="TAL"/>
              <w:rPr>
                <w:sz w:val="16"/>
              </w:rPr>
            </w:pPr>
            <w:r w:rsidRPr="00BE3C62">
              <w:rPr>
                <w:sz w:val="16"/>
              </w:rPr>
              <w:t>revised</w:t>
            </w:r>
          </w:p>
        </w:tc>
      </w:tr>
      <w:tr w:rsidR="00BE3C62" w:rsidRPr="00BE3C62" w14:paraId="16D01AB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000E" w14:textId="77777777" w:rsidR="004377C2" w:rsidRPr="00BE3C62" w:rsidRDefault="004377C2" w:rsidP="00BE3C62">
            <w:pPr>
              <w:pStyle w:val="TAL"/>
              <w:rPr>
                <w:sz w:val="16"/>
              </w:rPr>
            </w:pPr>
            <w:r w:rsidRPr="00BE3C62">
              <w:rPr>
                <w:sz w:val="16"/>
              </w:rPr>
              <w:t>C4-214587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BD195" w14:textId="77777777" w:rsidR="004377C2" w:rsidRPr="00BE3C62" w:rsidRDefault="004377C2" w:rsidP="00BE3C62">
            <w:pPr>
              <w:pStyle w:val="TAL"/>
              <w:rPr>
                <w:sz w:val="16"/>
              </w:rPr>
            </w:pPr>
            <w:r w:rsidRPr="00BE3C62">
              <w:rPr>
                <w:sz w:val="16"/>
              </w:rPr>
              <w:t>Retrieval of multiple Repository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195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309C"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B7FF" w14:textId="77777777" w:rsidR="004377C2" w:rsidRPr="00BE3C62" w:rsidRDefault="004377C2" w:rsidP="00BE3C62">
            <w:pPr>
              <w:pStyle w:val="TAL"/>
              <w:rPr>
                <w:sz w:val="16"/>
              </w:rPr>
            </w:pPr>
            <w:r w:rsidRPr="00BE3C62">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9DFC"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990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D4CA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A711"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0F84" w14:textId="77777777" w:rsidR="004377C2" w:rsidRPr="00BE3C62" w:rsidRDefault="004377C2" w:rsidP="00BE3C62">
            <w:pPr>
              <w:pStyle w:val="TAL"/>
              <w:rPr>
                <w:sz w:val="16"/>
              </w:rPr>
            </w:pPr>
            <w:r w:rsidRPr="00BE3C62">
              <w:rPr>
                <w:sz w:val="16"/>
              </w:rPr>
              <w:t>agreed</w:t>
            </w:r>
          </w:p>
        </w:tc>
      </w:tr>
      <w:tr w:rsidR="00BE3C62" w:rsidRPr="00BE3C62" w14:paraId="3EC4860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9733" w14:textId="77777777" w:rsidR="004377C2" w:rsidRPr="00BE3C62" w:rsidRDefault="004377C2" w:rsidP="00BE3C62">
            <w:pPr>
              <w:pStyle w:val="TAL"/>
              <w:rPr>
                <w:sz w:val="16"/>
              </w:rPr>
            </w:pPr>
            <w:r w:rsidRPr="00BE3C62">
              <w:rPr>
                <w:sz w:val="16"/>
              </w:rPr>
              <w:t>C4-214363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6C9F" w14:textId="77777777" w:rsidR="004377C2" w:rsidRPr="00BE3C62" w:rsidRDefault="004377C2" w:rsidP="00BE3C62">
            <w:pPr>
              <w:pStyle w:val="TAL"/>
              <w:rPr>
                <w:sz w:val="16"/>
              </w:rPr>
            </w:pPr>
            <w:r w:rsidRPr="00BE3C62">
              <w:rPr>
                <w:sz w:val="16"/>
              </w:rPr>
              <w:t xml:space="preserve">RequestedNodes data type </w:t>
            </w:r>
            <w:r w:rsidRPr="00BE3C62">
              <w:rPr>
                <w:sz w:val="16"/>
              </w:rPr>
              <w:lastRenderedPageBreak/>
              <w:t>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FB96" w14:textId="77777777" w:rsidR="004377C2" w:rsidRPr="00BE3C62" w:rsidRDefault="004377C2" w:rsidP="00BE3C62">
            <w:pPr>
              <w:pStyle w:val="TAL"/>
              <w:rPr>
                <w:sz w:val="16"/>
              </w:rPr>
            </w:pPr>
            <w:r w:rsidRPr="00BE3C62">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6B95"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CEE8C" w14:textId="77777777" w:rsidR="004377C2" w:rsidRPr="00BE3C62" w:rsidRDefault="004377C2" w:rsidP="00BE3C62">
            <w:pPr>
              <w:pStyle w:val="TAL"/>
              <w:rPr>
                <w:sz w:val="16"/>
              </w:rPr>
            </w:pPr>
            <w:r w:rsidRPr="00BE3C62">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4C4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E3FD" w14:textId="77777777" w:rsidR="004377C2" w:rsidRPr="00BE3C62" w:rsidRDefault="004377C2" w:rsidP="00BE3C62">
            <w:pPr>
              <w:pStyle w:val="TAL"/>
              <w:rPr>
                <w:sz w:val="16"/>
              </w:rPr>
            </w:pPr>
            <w:r w:rsidRPr="00BE3C62">
              <w:rPr>
                <w:sz w:val="16"/>
              </w:rPr>
              <w:t>Rel-</w:t>
            </w:r>
            <w:r w:rsidRPr="00BE3C62">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0A1F" w14:textId="77777777" w:rsidR="004377C2" w:rsidRPr="00BE3C62" w:rsidRDefault="004377C2" w:rsidP="00BE3C62">
            <w:pPr>
              <w:pStyle w:val="TAL"/>
              <w:rPr>
                <w:sz w:val="16"/>
              </w:rPr>
            </w:pPr>
            <w:r w:rsidRPr="00BE3C62">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1D5C"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1196" w14:textId="77777777" w:rsidR="004377C2" w:rsidRPr="00BE3C62" w:rsidRDefault="004377C2" w:rsidP="00BE3C62">
            <w:pPr>
              <w:pStyle w:val="TAL"/>
              <w:rPr>
                <w:sz w:val="16"/>
              </w:rPr>
            </w:pPr>
            <w:r w:rsidRPr="00BE3C62">
              <w:rPr>
                <w:sz w:val="16"/>
              </w:rPr>
              <w:t>agreed</w:t>
            </w:r>
          </w:p>
        </w:tc>
      </w:tr>
      <w:tr w:rsidR="00BE3C62" w:rsidRPr="00BE3C62" w14:paraId="4B2D93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8368" w14:textId="77777777" w:rsidR="004377C2" w:rsidRPr="00BE3C62" w:rsidRDefault="004377C2" w:rsidP="00BE3C62">
            <w:pPr>
              <w:pStyle w:val="TAL"/>
              <w:rPr>
                <w:sz w:val="16"/>
              </w:rPr>
            </w:pPr>
            <w:r w:rsidRPr="00BE3C62">
              <w:rPr>
                <w:sz w:val="16"/>
              </w:rPr>
              <w:t>C4-214364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8E8B8" w14:textId="77777777" w:rsidR="004377C2" w:rsidRPr="00BE3C62" w:rsidRDefault="004377C2" w:rsidP="00BE3C62">
            <w:pPr>
              <w:pStyle w:val="TAL"/>
              <w:rPr>
                <w:sz w:val="16"/>
              </w:rPr>
            </w:pPr>
            <w:r w:rsidRPr="00BE3C62">
              <w:rPr>
                <w:sz w:val="16"/>
              </w:rPr>
              <w:t>RequestedNodes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4E708"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0186A"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73C0" w14:textId="77777777" w:rsidR="004377C2" w:rsidRPr="00BE3C62" w:rsidRDefault="004377C2" w:rsidP="00BE3C62">
            <w:pPr>
              <w:pStyle w:val="TAL"/>
              <w:rPr>
                <w:sz w:val="16"/>
              </w:rPr>
            </w:pPr>
            <w:r w:rsidRPr="00BE3C62">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4D0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64CA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687B6"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5F69"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F03A" w14:textId="77777777" w:rsidR="004377C2" w:rsidRPr="00BE3C62" w:rsidRDefault="004377C2" w:rsidP="00BE3C62">
            <w:pPr>
              <w:pStyle w:val="TAL"/>
              <w:rPr>
                <w:sz w:val="16"/>
              </w:rPr>
            </w:pPr>
            <w:r w:rsidRPr="00BE3C62">
              <w:rPr>
                <w:sz w:val="16"/>
              </w:rPr>
              <w:t>agreed</w:t>
            </w:r>
          </w:p>
        </w:tc>
      </w:tr>
      <w:tr w:rsidR="00BE3C62" w:rsidRPr="00BE3C62" w14:paraId="10A1CB7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3237" w14:textId="77777777" w:rsidR="004377C2" w:rsidRPr="00BE3C62" w:rsidRDefault="004377C2" w:rsidP="00BE3C62">
            <w:pPr>
              <w:pStyle w:val="TAL"/>
              <w:rPr>
                <w:sz w:val="16"/>
              </w:rPr>
            </w:pPr>
            <w:r w:rsidRPr="00BE3C62">
              <w:rPr>
                <w:sz w:val="16"/>
              </w:rPr>
              <w:t>C4-214399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A2A37" w14:textId="77777777" w:rsidR="004377C2" w:rsidRPr="00BE3C62" w:rsidRDefault="004377C2" w:rsidP="00BE3C62">
            <w:pPr>
              <w:pStyle w:val="TAL"/>
              <w:rPr>
                <w:sz w:val="16"/>
              </w:rPr>
            </w:pPr>
            <w:r w:rsidRPr="00BE3C62">
              <w:rPr>
                <w:sz w:val="16"/>
              </w:rPr>
              <w:t>S-CSCF Restoration Information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6FB3" w14:textId="77777777" w:rsidR="004377C2" w:rsidRPr="00BE3C62" w:rsidRDefault="004377C2" w:rsidP="00BE3C62">
            <w:pPr>
              <w:pStyle w:val="TAL"/>
              <w:rPr>
                <w:sz w:val="16"/>
              </w:rPr>
            </w:pPr>
            <w:r w:rsidRPr="00BE3C62">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3F945"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EC4B3" w14:textId="77777777" w:rsidR="004377C2" w:rsidRPr="00BE3C62" w:rsidRDefault="004377C2" w:rsidP="00BE3C62">
            <w:pPr>
              <w:pStyle w:val="TAL"/>
              <w:rPr>
                <w:sz w:val="16"/>
              </w:rPr>
            </w:pPr>
            <w:r w:rsidRPr="00BE3C62">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CF1F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D8D5"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506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3DFB"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B9BA" w14:textId="77777777" w:rsidR="004377C2" w:rsidRPr="00BE3C62" w:rsidRDefault="004377C2" w:rsidP="00BE3C62">
            <w:pPr>
              <w:pStyle w:val="TAL"/>
              <w:rPr>
                <w:sz w:val="16"/>
              </w:rPr>
            </w:pPr>
            <w:r w:rsidRPr="00BE3C62">
              <w:rPr>
                <w:sz w:val="16"/>
              </w:rPr>
              <w:t>withdrawn</w:t>
            </w:r>
          </w:p>
        </w:tc>
      </w:tr>
      <w:tr w:rsidR="00BE3C62" w:rsidRPr="00BE3C62" w14:paraId="5C5CFDA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88015" w14:textId="77777777" w:rsidR="004377C2" w:rsidRPr="00BE3C62" w:rsidRDefault="004377C2" w:rsidP="00BE3C62">
            <w:pPr>
              <w:pStyle w:val="TAL"/>
              <w:rPr>
                <w:sz w:val="16"/>
              </w:rPr>
            </w:pPr>
            <w:r w:rsidRPr="00BE3C62">
              <w:rPr>
                <w:sz w:val="16"/>
              </w:rPr>
              <w:t>C4-214402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8145" w14:textId="77777777" w:rsidR="004377C2" w:rsidRPr="00BE3C62" w:rsidRDefault="004377C2" w:rsidP="00BE3C62">
            <w:pPr>
              <w:pStyle w:val="TAL"/>
              <w:rPr>
                <w:sz w:val="16"/>
              </w:rPr>
            </w:pPr>
            <w:r w:rsidRPr="00BE3C62">
              <w:rPr>
                <w:sz w:val="16"/>
              </w:rPr>
              <w:t>S-CSCF Restoration Information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ED2A" w14:textId="77777777" w:rsidR="004377C2" w:rsidRPr="00BE3C62" w:rsidRDefault="004377C2" w:rsidP="00BE3C62">
            <w:pPr>
              <w:pStyle w:val="TAL"/>
              <w:rPr>
                <w:sz w:val="16"/>
              </w:rPr>
            </w:pPr>
            <w:r w:rsidRPr="00BE3C62">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C2778"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FDD0" w14:textId="77777777" w:rsidR="004377C2" w:rsidRPr="00BE3C62" w:rsidRDefault="004377C2" w:rsidP="00BE3C62">
            <w:pPr>
              <w:pStyle w:val="TAL"/>
              <w:rPr>
                <w:sz w:val="16"/>
              </w:rPr>
            </w:pPr>
            <w:r w:rsidRPr="00BE3C62">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D88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5CD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FEAC"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E068"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BA0B" w14:textId="77777777" w:rsidR="004377C2" w:rsidRPr="00BE3C62" w:rsidRDefault="004377C2" w:rsidP="00BE3C62">
            <w:pPr>
              <w:pStyle w:val="TAL"/>
              <w:rPr>
                <w:sz w:val="16"/>
              </w:rPr>
            </w:pPr>
            <w:r w:rsidRPr="00BE3C62">
              <w:rPr>
                <w:sz w:val="16"/>
              </w:rPr>
              <w:t>revised</w:t>
            </w:r>
          </w:p>
        </w:tc>
      </w:tr>
      <w:tr w:rsidR="00BE3C62" w:rsidRPr="00BE3C62" w14:paraId="62AB0AB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CD333" w14:textId="77777777" w:rsidR="004377C2" w:rsidRPr="00BE3C62" w:rsidRDefault="004377C2" w:rsidP="00BE3C62">
            <w:pPr>
              <w:pStyle w:val="TAL"/>
              <w:rPr>
                <w:sz w:val="16"/>
              </w:rPr>
            </w:pPr>
            <w:r w:rsidRPr="00BE3C62">
              <w:rPr>
                <w:sz w:val="16"/>
              </w:rPr>
              <w:t>C4-214700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474F" w14:textId="77777777" w:rsidR="004377C2" w:rsidRPr="00BE3C62" w:rsidRDefault="004377C2" w:rsidP="00BE3C62">
            <w:pPr>
              <w:pStyle w:val="TAL"/>
              <w:rPr>
                <w:sz w:val="16"/>
              </w:rPr>
            </w:pPr>
            <w:r w:rsidRPr="00BE3C62">
              <w:rPr>
                <w:sz w:val="16"/>
              </w:rPr>
              <w:t>S-CSCF Restoration Information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7E3D" w14:textId="77777777" w:rsidR="004377C2" w:rsidRPr="00BE3C62" w:rsidRDefault="004377C2" w:rsidP="00BE3C62">
            <w:pPr>
              <w:pStyle w:val="TAL"/>
              <w:rPr>
                <w:sz w:val="16"/>
              </w:rPr>
            </w:pPr>
            <w:r w:rsidRPr="00BE3C62">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AA26"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524B" w14:textId="77777777" w:rsidR="004377C2" w:rsidRPr="00BE3C62" w:rsidRDefault="004377C2" w:rsidP="00BE3C62">
            <w:pPr>
              <w:pStyle w:val="TAL"/>
              <w:rPr>
                <w:sz w:val="16"/>
              </w:rPr>
            </w:pPr>
            <w:r w:rsidRPr="00BE3C62">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BC98"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F9A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8146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3E6F"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F6B2" w14:textId="77777777" w:rsidR="004377C2" w:rsidRPr="00BE3C62" w:rsidRDefault="004377C2" w:rsidP="00BE3C62">
            <w:pPr>
              <w:pStyle w:val="TAL"/>
              <w:rPr>
                <w:sz w:val="16"/>
              </w:rPr>
            </w:pPr>
            <w:r w:rsidRPr="00BE3C62">
              <w:rPr>
                <w:sz w:val="16"/>
              </w:rPr>
              <w:t>agreed</w:t>
            </w:r>
          </w:p>
        </w:tc>
      </w:tr>
      <w:tr w:rsidR="00BE3C62" w:rsidRPr="00BE3C62" w14:paraId="332835C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6F8A7" w14:textId="77777777" w:rsidR="004377C2" w:rsidRPr="00BE3C62" w:rsidRDefault="004377C2" w:rsidP="00BE3C62">
            <w:pPr>
              <w:pStyle w:val="TAL"/>
              <w:rPr>
                <w:sz w:val="16"/>
              </w:rPr>
            </w:pPr>
            <w:r w:rsidRPr="00BE3C62">
              <w:rPr>
                <w:sz w:val="16"/>
              </w:rPr>
              <w:t>C4-214498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0745" w14:textId="77777777" w:rsidR="004377C2" w:rsidRPr="00BE3C62" w:rsidRDefault="004377C2" w:rsidP="00BE3C62">
            <w:pPr>
              <w:pStyle w:val="TAL"/>
              <w:rPr>
                <w:sz w:val="16"/>
              </w:rPr>
            </w:pPr>
            <w:r w:rsidRPr="00BE3C62">
              <w:rPr>
                <w:sz w:val="16"/>
              </w:rPr>
              <w:t>Correction to shared IMPU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9AB6C" w14:textId="77777777" w:rsidR="004377C2" w:rsidRPr="00BE3C62" w:rsidRDefault="004377C2" w:rsidP="00BE3C62">
            <w:pPr>
              <w:pStyle w:val="TAL"/>
              <w:rPr>
                <w:sz w:val="16"/>
              </w:rPr>
            </w:pPr>
            <w:r w:rsidRPr="00BE3C62">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2168"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5E17" w14:textId="77777777" w:rsidR="004377C2" w:rsidRPr="00BE3C62" w:rsidRDefault="004377C2" w:rsidP="00BE3C62">
            <w:pPr>
              <w:pStyle w:val="TAL"/>
              <w:rPr>
                <w:sz w:val="16"/>
              </w:rPr>
            </w:pPr>
            <w:r w:rsidRPr="00BE3C62">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3A8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7F9E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CB5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BFEC"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945B" w14:textId="77777777" w:rsidR="004377C2" w:rsidRPr="00BE3C62" w:rsidRDefault="004377C2" w:rsidP="00BE3C62">
            <w:pPr>
              <w:pStyle w:val="TAL"/>
              <w:rPr>
                <w:sz w:val="16"/>
              </w:rPr>
            </w:pPr>
            <w:r w:rsidRPr="00BE3C62">
              <w:rPr>
                <w:sz w:val="16"/>
              </w:rPr>
              <w:t>revised</w:t>
            </w:r>
          </w:p>
        </w:tc>
      </w:tr>
      <w:tr w:rsidR="00BE3C62" w:rsidRPr="00BE3C62" w14:paraId="7783BB2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1C5E" w14:textId="77777777" w:rsidR="004377C2" w:rsidRPr="00BE3C62" w:rsidRDefault="004377C2" w:rsidP="00BE3C62">
            <w:pPr>
              <w:pStyle w:val="TAL"/>
              <w:rPr>
                <w:sz w:val="16"/>
              </w:rPr>
            </w:pPr>
            <w:r w:rsidRPr="00BE3C62">
              <w:rPr>
                <w:sz w:val="16"/>
              </w:rPr>
              <w:t>C4-214774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E17A4" w14:textId="77777777" w:rsidR="004377C2" w:rsidRPr="00BE3C62" w:rsidRDefault="004377C2" w:rsidP="00BE3C62">
            <w:pPr>
              <w:pStyle w:val="TAL"/>
              <w:rPr>
                <w:sz w:val="16"/>
              </w:rPr>
            </w:pPr>
            <w:r w:rsidRPr="00BE3C62">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DD216"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51DC"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43C7" w14:textId="77777777" w:rsidR="004377C2" w:rsidRPr="00BE3C62" w:rsidRDefault="004377C2" w:rsidP="00BE3C62">
            <w:pPr>
              <w:pStyle w:val="TAL"/>
              <w:rPr>
                <w:sz w:val="16"/>
              </w:rPr>
            </w:pPr>
            <w:r w:rsidRPr="00BE3C62">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27D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481B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AAD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C882"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1677" w14:textId="77777777" w:rsidR="004377C2" w:rsidRPr="00BE3C62" w:rsidRDefault="004377C2" w:rsidP="00BE3C62">
            <w:pPr>
              <w:pStyle w:val="TAL"/>
              <w:rPr>
                <w:sz w:val="16"/>
              </w:rPr>
            </w:pPr>
            <w:r w:rsidRPr="00BE3C62">
              <w:rPr>
                <w:sz w:val="16"/>
              </w:rPr>
              <w:t>agreed</w:t>
            </w:r>
          </w:p>
        </w:tc>
      </w:tr>
      <w:tr w:rsidR="00BE3C62" w:rsidRPr="00BE3C62" w14:paraId="48911DB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C4E7" w14:textId="77777777" w:rsidR="004377C2" w:rsidRPr="00BE3C62" w:rsidRDefault="004377C2" w:rsidP="00BE3C62">
            <w:pPr>
              <w:pStyle w:val="TAL"/>
              <w:rPr>
                <w:sz w:val="16"/>
              </w:rPr>
            </w:pPr>
            <w:r w:rsidRPr="00BE3C62">
              <w:rPr>
                <w:sz w:val="16"/>
              </w:rPr>
              <w:t>C4-214795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7D9A" w14:textId="77777777" w:rsidR="004377C2" w:rsidRPr="00BE3C62" w:rsidRDefault="004377C2" w:rsidP="00BE3C62">
            <w:pPr>
              <w:pStyle w:val="TAL"/>
              <w:rPr>
                <w:sz w:val="16"/>
              </w:rPr>
            </w:pPr>
            <w:r w:rsidRPr="00BE3C62">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52CF"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D58C"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2990" w14:textId="77777777" w:rsidR="004377C2" w:rsidRPr="00BE3C62" w:rsidRDefault="004377C2" w:rsidP="00BE3C62">
            <w:pPr>
              <w:pStyle w:val="TAL"/>
              <w:rPr>
                <w:sz w:val="16"/>
              </w:rPr>
            </w:pPr>
            <w:r w:rsidRPr="00BE3C62">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3AA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BDB21"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5F3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E10E"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2C8E0" w14:textId="77777777" w:rsidR="004377C2" w:rsidRPr="00BE3C62" w:rsidRDefault="004377C2" w:rsidP="00BE3C62">
            <w:pPr>
              <w:pStyle w:val="TAL"/>
              <w:rPr>
                <w:sz w:val="16"/>
              </w:rPr>
            </w:pPr>
            <w:r w:rsidRPr="00BE3C62">
              <w:rPr>
                <w:sz w:val="16"/>
              </w:rPr>
              <w:t>agreed</w:t>
            </w:r>
          </w:p>
        </w:tc>
      </w:tr>
      <w:tr w:rsidR="00BE3C62" w:rsidRPr="00BE3C62" w14:paraId="3474D13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648D" w14:textId="77777777" w:rsidR="004377C2" w:rsidRPr="00BE3C62" w:rsidRDefault="004377C2" w:rsidP="00BE3C62">
            <w:pPr>
              <w:pStyle w:val="TAL"/>
              <w:rPr>
                <w:sz w:val="16"/>
              </w:rPr>
            </w:pPr>
            <w:r w:rsidRPr="00BE3C62">
              <w:rPr>
                <w:sz w:val="16"/>
              </w:rPr>
              <w:t>C4-214821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26C1" w14:textId="77777777" w:rsidR="004377C2" w:rsidRPr="00BE3C62" w:rsidRDefault="004377C2" w:rsidP="00BE3C62">
            <w:pPr>
              <w:pStyle w:val="TAL"/>
              <w:rPr>
                <w:sz w:val="16"/>
              </w:rPr>
            </w:pPr>
            <w:r w:rsidRPr="00BE3C62">
              <w:rPr>
                <w:sz w:val="16"/>
              </w:rPr>
              <w:t>Correction to shared IMPU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67010" w14:textId="77777777" w:rsidR="004377C2" w:rsidRPr="00BE3C62" w:rsidRDefault="004377C2" w:rsidP="00BE3C62">
            <w:pPr>
              <w:pStyle w:val="TAL"/>
              <w:rPr>
                <w:sz w:val="16"/>
              </w:rPr>
            </w:pPr>
            <w:r w:rsidRPr="00BE3C62">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FE44"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321F" w14:textId="77777777" w:rsidR="004377C2" w:rsidRPr="00BE3C62" w:rsidRDefault="004377C2" w:rsidP="00BE3C62">
            <w:pPr>
              <w:pStyle w:val="TAL"/>
              <w:rPr>
                <w:sz w:val="16"/>
              </w:rPr>
            </w:pPr>
            <w:r w:rsidRPr="00BE3C62">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7AAA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796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3412"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4D50"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9C770" w14:textId="77777777" w:rsidR="004377C2" w:rsidRPr="00BE3C62" w:rsidRDefault="004377C2" w:rsidP="00BE3C62">
            <w:pPr>
              <w:pStyle w:val="TAL"/>
              <w:rPr>
                <w:sz w:val="16"/>
              </w:rPr>
            </w:pPr>
            <w:r w:rsidRPr="00BE3C62">
              <w:rPr>
                <w:sz w:val="16"/>
              </w:rPr>
              <w:t>agreed</w:t>
            </w:r>
          </w:p>
        </w:tc>
      </w:tr>
      <w:tr w:rsidR="00BE3C62" w:rsidRPr="00BE3C62" w14:paraId="1BB354A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A969B" w14:textId="77777777" w:rsidR="004377C2" w:rsidRPr="00BE3C62" w:rsidRDefault="004377C2" w:rsidP="00BE3C62">
            <w:pPr>
              <w:pStyle w:val="TAL"/>
              <w:rPr>
                <w:sz w:val="16"/>
              </w:rPr>
            </w:pPr>
            <w:r w:rsidRPr="00BE3C62">
              <w:rPr>
                <w:sz w:val="16"/>
              </w:rPr>
              <w:t>C4-214822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5C33" w14:textId="77777777" w:rsidR="004377C2" w:rsidRPr="00BE3C62" w:rsidRDefault="004377C2" w:rsidP="00BE3C62">
            <w:pPr>
              <w:pStyle w:val="TAL"/>
              <w:rPr>
                <w:sz w:val="16"/>
              </w:rPr>
            </w:pPr>
            <w:r w:rsidRPr="00BE3C62">
              <w:rPr>
                <w:sz w:val="16"/>
              </w:rPr>
              <w:t>Correction to shared IMPU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EA97" w14:textId="77777777" w:rsidR="004377C2" w:rsidRPr="00BE3C62" w:rsidRDefault="004377C2" w:rsidP="00BE3C62">
            <w:pPr>
              <w:pStyle w:val="TAL"/>
              <w:rPr>
                <w:sz w:val="16"/>
              </w:rPr>
            </w:pPr>
            <w:r w:rsidRPr="00BE3C62">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94E5" w14:textId="77777777" w:rsidR="004377C2" w:rsidRPr="00BE3C62" w:rsidRDefault="004377C2" w:rsidP="00BE3C62">
            <w:pPr>
              <w:pStyle w:val="TAL"/>
              <w:rPr>
                <w:sz w:val="16"/>
              </w:rPr>
            </w:pPr>
            <w:r w:rsidRPr="00BE3C62">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600B7" w14:textId="77777777" w:rsidR="004377C2" w:rsidRPr="00BE3C62" w:rsidRDefault="004377C2" w:rsidP="00BE3C62">
            <w:pPr>
              <w:pStyle w:val="TAL"/>
              <w:rPr>
                <w:sz w:val="16"/>
              </w:rPr>
            </w:pPr>
            <w:r w:rsidRPr="00BE3C62">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390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7C05B"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16B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21730" w14:textId="77777777" w:rsidR="004377C2" w:rsidRPr="00BE3C62" w:rsidRDefault="004377C2" w:rsidP="00BE3C62">
            <w:pPr>
              <w:pStyle w:val="TAL"/>
              <w:rPr>
                <w:sz w:val="16"/>
              </w:rPr>
            </w:pPr>
            <w:r w:rsidRPr="00BE3C62">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3739" w14:textId="77777777" w:rsidR="004377C2" w:rsidRPr="00BE3C62" w:rsidRDefault="004377C2" w:rsidP="00BE3C62">
            <w:pPr>
              <w:pStyle w:val="TAL"/>
              <w:rPr>
                <w:sz w:val="16"/>
              </w:rPr>
            </w:pPr>
            <w:r w:rsidRPr="00BE3C62">
              <w:rPr>
                <w:sz w:val="16"/>
              </w:rPr>
              <w:t>agreed</w:t>
            </w:r>
          </w:p>
        </w:tc>
      </w:tr>
      <w:tr w:rsidR="00BE3C62" w:rsidRPr="00BE3C62" w14:paraId="341B3A7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8DC9" w14:textId="77777777" w:rsidR="004377C2" w:rsidRPr="00BE3C62" w:rsidRDefault="004377C2" w:rsidP="00BE3C62">
            <w:pPr>
              <w:pStyle w:val="TAL"/>
              <w:rPr>
                <w:sz w:val="16"/>
              </w:rPr>
            </w:pPr>
            <w:r w:rsidRPr="00BE3C62">
              <w:rPr>
                <w:sz w:val="16"/>
              </w:rPr>
              <w:t>C4-214297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2FCD"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8A1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4EAE"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425F" w14:textId="77777777" w:rsidR="004377C2" w:rsidRPr="00BE3C62" w:rsidRDefault="004377C2" w:rsidP="00BE3C62">
            <w:pPr>
              <w:pStyle w:val="TAL"/>
              <w:rPr>
                <w:sz w:val="16"/>
              </w:rPr>
            </w:pPr>
            <w:r w:rsidRPr="00BE3C62">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F3C8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1223"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C0E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41EE2"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18A15" w14:textId="77777777" w:rsidR="004377C2" w:rsidRPr="00BE3C62" w:rsidRDefault="004377C2" w:rsidP="00BE3C62">
            <w:pPr>
              <w:pStyle w:val="TAL"/>
              <w:rPr>
                <w:sz w:val="16"/>
              </w:rPr>
            </w:pPr>
            <w:r w:rsidRPr="00BE3C62">
              <w:rPr>
                <w:sz w:val="16"/>
              </w:rPr>
              <w:t>agreed</w:t>
            </w:r>
          </w:p>
        </w:tc>
      </w:tr>
      <w:tr w:rsidR="00BE3C62" w:rsidRPr="00BE3C62" w14:paraId="04A66FC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DF26" w14:textId="77777777" w:rsidR="004377C2" w:rsidRPr="00BE3C62" w:rsidRDefault="004377C2" w:rsidP="00BE3C62">
            <w:pPr>
              <w:pStyle w:val="TAL"/>
              <w:rPr>
                <w:sz w:val="16"/>
              </w:rPr>
            </w:pPr>
            <w:r w:rsidRPr="00BE3C62">
              <w:rPr>
                <w:sz w:val="16"/>
              </w:rPr>
              <w:t>C4-214298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07371"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B08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73730"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132A" w14:textId="77777777" w:rsidR="004377C2" w:rsidRPr="00BE3C62" w:rsidRDefault="004377C2" w:rsidP="00BE3C62">
            <w:pPr>
              <w:pStyle w:val="TAL"/>
              <w:rPr>
                <w:sz w:val="16"/>
              </w:rPr>
            </w:pPr>
            <w:r w:rsidRPr="00BE3C62">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0D3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0AD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B5DC"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DB322"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DDCA5" w14:textId="77777777" w:rsidR="004377C2" w:rsidRPr="00BE3C62" w:rsidRDefault="004377C2" w:rsidP="00BE3C62">
            <w:pPr>
              <w:pStyle w:val="TAL"/>
              <w:rPr>
                <w:sz w:val="16"/>
              </w:rPr>
            </w:pPr>
            <w:r w:rsidRPr="00BE3C62">
              <w:rPr>
                <w:sz w:val="16"/>
              </w:rPr>
              <w:t>agreed</w:t>
            </w:r>
          </w:p>
        </w:tc>
      </w:tr>
      <w:tr w:rsidR="00BE3C62" w:rsidRPr="00BE3C62" w14:paraId="3DA2764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9C902" w14:textId="77777777" w:rsidR="004377C2" w:rsidRPr="00BE3C62" w:rsidRDefault="004377C2" w:rsidP="00BE3C62">
            <w:pPr>
              <w:pStyle w:val="TAL"/>
              <w:rPr>
                <w:sz w:val="16"/>
              </w:rPr>
            </w:pPr>
            <w:r w:rsidRPr="00BE3C62">
              <w:rPr>
                <w:sz w:val="16"/>
              </w:rPr>
              <w:t>C4-214392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044D" w14:textId="77777777" w:rsidR="004377C2" w:rsidRPr="00BE3C62" w:rsidRDefault="004377C2" w:rsidP="00BE3C62">
            <w:pPr>
              <w:pStyle w:val="TAL"/>
              <w:rPr>
                <w:sz w:val="16"/>
              </w:rPr>
            </w:pPr>
            <w:r w:rsidRPr="00BE3C62">
              <w:rPr>
                <w:sz w:val="16"/>
              </w:rPr>
              <w:t>EE subscription for a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EF1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1DCC"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C1B77" w14:textId="77777777" w:rsidR="004377C2" w:rsidRPr="00BE3C62" w:rsidRDefault="004377C2" w:rsidP="00BE3C62">
            <w:pPr>
              <w:pStyle w:val="TAL"/>
              <w:rPr>
                <w:sz w:val="16"/>
              </w:rPr>
            </w:pPr>
            <w:r w:rsidRPr="00BE3C62">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5D8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FC25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F4E7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C9F3" w14:textId="77777777" w:rsidR="004377C2" w:rsidRPr="00BE3C62" w:rsidRDefault="004377C2" w:rsidP="00BE3C62">
            <w:pPr>
              <w:pStyle w:val="TAL"/>
              <w:rPr>
                <w:sz w:val="16"/>
              </w:rPr>
            </w:pPr>
            <w:r w:rsidRPr="00BE3C62">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D5B40" w14:textId="77777777" w:rsidR="004377C2" w:rsidRPr="00BE3C62" w:rsidRDefault="004377C2" w:rsidP="00BE3C62">
            <w:pPr>
              <w:pStyle w:val="TAL"/>
              <w:rPr>
                <w:sz w:val="16"/>
              </w:rPr>
            </w:pPr>
            <w:r w:rsidRPr="00BE3C62">
              <w:rPr>
                <w:sz w:val="16"/>
              </w:rPr>
              <w:t>revised</w:t>
            </w:r>
          </w:p>
        </w:tc>
      </w:tr>
      <w:tr w:rsidR="00BE3C62" w:rsidRPr="00BE3C62" w14:paraId="04143F1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34F9" w14:textId="77777777" w:rsidR="004377C2" w:rsidRPr="00BE3C62" w:rsidRDefault="004377C2" w:rsidP="00BE3C62">
            <w:pPr>
              <w:pStyle w:val="TAL"/>
              <w:rPr>
                <w:sz w:val="16"/>
              </w:rPr>
            </w:pPr>
            <w:r w:rsidRPr="00BE3C62">
              <w:rPr>
                <w:sz w:val="16"/>
              </w:rPr>
              <w:t>C4-214827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EA41" w14:textId="77777777" w:rsidR="004377C2" w:rsidRPr="00BE3C62" w:rsidRDefault="004377C2" w:rsidP="00BE3C62">
            <w:pPr>
              <w:pStyle w:val="TAL"/>
              <w:rPr>
                <w:sz w:val="16"/>
              </w:rPr>
            </w:pPr>
            <w:r w:rsidRPr="00BE3C62">
              <w:rPr>
                <w:sz w:val="16"/>
              </w:rPr>
              <w:t>EE subscription for a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A97C"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ED23"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B318E" w14:textId="77777777" w:rsidR="004377C2" w:rsidRPr="00BE3C62" w:rsidRDefault="004377C2" w:rsidP="00BE3C62">
            <w:pPr>
              <w:pStyle w:val="TAL"/>
              <w:rPr>
                <w:sz w:val="16"/>
              </w:rPr>
            </w:pPr>
            <w:r w:rsidRPr="00BE3C62">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E643"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64B5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6236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E5A1" w14:textId="77777777" w:rsidR="004377C2" w:rsidRPr="00BE3C62" w:rsidRDefault="004377C2" w:rsidP="00BE3C62">
            <w:pPr>
              <w:pStyle w:val="TAL"/>
              <w:rPr>
                <w:sz w:val="16"/>
              </w:rPr>
            </w:pPr>
            <w:r w:rsidRPr="00BE3C62">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1D77" w14:textId="77777777" w:rsidR="004377C2" w:rsidRPr="00BE3C62" w:rsidRDefault="004377C2" w:rsidP="00BE3C62">
            <w:pPr>
              <w:pStyle w:val="TAL"/>
              <w:rPr>
                <w:sz w:val="16"/>
              </w:rPr>
            </w:pPr>
            <w:r w:rsidRPr="00BE3C62">
              <w:rPr>
                <w:sz w:val="16"/>
              </w:rPr>
              <w:t>postponed</w:t>
            </w:r>
          </w:p>
        </w:tc>
      </w:tr>
      <w:tr w:rsidR="00BE3C62" w:rsidRPr="00BE3C62" w14:paraId="10033FE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100F" w14:textId="77777777" w:rsidR="004377C2" w:rsidRPr="00BE3C62" w:rsidRDefault="004377C2" w:rsidP="00BE3C62">
            <w:pPr>
              <w:pStyle w:val="TAL"/>
              <w:rPr>
                <w:sz w:val="16"/>
              </w:rPr>
            </w:pPr>
            <w:r w:rsidRPr="00BE3C62">
              <w:rPr>
                <w:sz w:val="16"/>
              </w:rPr>
              <w:t>C4-214423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BEBB" w14:textId="77777777" w:rsidR="004377C2" w:rsidRPr="00BE3C62" w:rsidRDefault="004377C2" w:rsidP="00BE3C62">
            <w:pPr>
              <w:pStyle w:val="TAL"/>
              <w:rPr>
                <w:sz w:val="16"/>
              </w:rPr>
            </w:pPr>
            <w:r w:rsidRPr="00BE3C62">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BD702"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6814"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A6F3" w14:textId="77777777" w:rsidR="004377C2" w:rsidRPr="00BE3C62" w:rsidRDefault="004377C2" w:rsidP="00BE3C62">
            <w:pPr>
              <w:pStyle w:val="TAL"/>
              <w:rPr>
                <w:sz w:val="16"/>
              </w:rPr>
            </w:pPr>
            <w:r w:rsidRPr="00BE3C62">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906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3D8B"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E8F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5185" w14:textId="77777777" w:rsidR="004377C2" w:rsidRPr="00BE3C62" w:rsidRDefault="004377C2" w:rsidP="00BE3C62">
            <w:pPr>
              <w:pStyle w:val="TAL"/>
              <w:rPr>
                <w:sz w:val="16"/>
              </w:rPr>
            </w:pPr>
            <w:r w:rsidRPr="00BE3C62">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51B5" w14:textId="77777777" w:rsidR="004377C2" w:rsidRPr="00BE3C62" w:rsidRDefault="004377C2" w:rsidP="00BE3C62">
            <w:pPr>
              <w:pStyle w:val="TAL"/>
              <w:rPr>
                <w:sz w:val="16"/>
              </w:rPr>
            </w:pPr>
            <w:r w:rsidRPr="00BE3C62">
              <w:rPr>
                <w:sz w:val="16"/>
              </w:rPr>
              <w:t>revised</w:t>
            </w:r>
          </w:p>
        </w:tc>
      </w:tr>
      <w:tr w:rsidR="00BE3C62" w:rsidRPr="00BE3C62" w14:paraId="114387B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8699F" w14:textId="77777777" w:rsidR="004377C2" w:rsidRPr="00BE3C62" w:rsidRDefault="004377C2" w:rsidP="00BE3C62">
            <w:pPr>
              <w:pStyle w:val="TAL"/>
              <w:rPr>
                <w:sz w:val="16"/>
              </w:rPr>
            </w:pPr>
            <w:r w:rsidRPr="00BE3C62">
              <w:rPr>
                <w:sz w:val="16"/>
              </w:rPr>
              <w:t>C4-214713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8E2A3" w14:textId="77777777" w:rsidR="004377C2" w:rsidRPr="00BE3C62" w:rsidRDefault="004377C2" w:rsidP="00BE3C62">
            <w:pPr>
              <w:pStyle w:val="TAL"/>
              <w:rPr>
                <w:sz w:val="16"/>
              </w:rPr>
            </w:pPr>
            <w:r w:rsidRPr="00BE3C62">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53F1"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1E65"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AB401" w14:textId="77777777" w:rsidR="004377C2" w:rsidRPr="00BE3C62" w:rsidRDefault="004377C2" w:rsidP="00BE3C62">
            <w:pPr>
              <w:pStyle w:val="TAL"/>
              <w:rPr>
                <w:sz w:val="16"/>
              </w:rPr>
            </w:pPr>
            <w:r w:rsidRPr="00BE3C62">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3D63"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F38E"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5A56"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8795" w14:textId="77777777" w:rsidR="004377C2" w:rsidRPr="00BE3C62" w:rsidRDefault="004377C2" w:rsidP="00BE3C62">
            <w:pPr>
              <w:pStyle w:val="TAL"/>
              <w:rPr>
                <w:sz w:val="16"/>
              </w:rPr>
            </w:pPr>
            <w:r w:rsidRPr="00BE3C62">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4003" w14:textId="77777777" w:rsidR="004377C2" w:rsidRPr="00BE3C62" w:rsidRDefault="004377C2" w:rsidP="00BE3C62">
            <w:pPr>
              <w:pStyle w:val="TAL"/>
              <w:rPr>
                <w:sz w:val="16"/>
              </w:rPr>
            </w:pPr>
            <w:r w:rsidRPr="00BE3C62">
              <w:rPr>
                <w:sz w:val="16"/>
              </w:rPr>
              <w:t>agreed</w:t>
            </w:r>
          </w:p>
        </w:tc>
      </w:tr>
      <w:tr w:rsidR="00BE3C62" w:rsidRPr="00BE3C62" w14:paraId="3C699FB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212F" w14:textId="77777777" w:rsidR="004377C2" w:rsidRPr="00BE3C62" w:rsidRDefault="004377C2" w:rsidP="00BE3C62">
            <w:pPr>
              <w:pStyle w:val="TAL"/>
              <w:rPr>
                <w:sz w:val="16"/>
              </w:rPr>
            </w:pPr>
            <w:r w:rsidRPr="00BE3C62">
              <w:rPr>
                <w:sz w:val="16"/>
              </w:rPr>
              <w:t>C4-214424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F564" w14:textId="77777777" w:rsidR="004377C2" w:rsidRPr="00BE3C62" w:rsidRDefault="004377C2" w:rsidP="00BE3C62">
            <w:pPr>
              <w:pStyle w:val="TAL"/>
              <w:rPr>
                <w:sz w:val="16"/>
              </w:rPr>
            </w:pPr>
            <w:r w:rsidRPr="00BE3C62">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FE0E"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3B2B"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E9E3" w14:textId="77777777" w:rsidR="004377C2" w:rsidRPr="00BE3C62" w:rsidRDefault="004377C2" w:rsidP="00BE3C62">
            <w:pPr>
              <w:pStyle w:val="TAL"/>
              <w:rPr>
                <w:sz w:val="16"/>
              </w:rPr>
            </w:pPr>
            <w:r w:rsidRPr="00BE3C62">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A0A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E65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6067"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D4B5A" w14:textId="77777777" w:rsidR="004377C2" w:rsidRPr="00BE3C62" w:rsidRDefault="004377C2" w:rsidP="00BE3C62">
            <w:pPr>
              <w:pStyle w:val="TAL"/>
              <w:rPr>
                <w:sz w:val="16"/>
              </w:rPr>
            </w:pPr>
            <w:r w:rsidRPr="00BE3C62">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7FF5" w14:textId="77777777" w:rsidR="004377C2" w:rsidRPr="00BE3C62" w:rsidRDefault="004377C2" w:rsidP="00BE3C62">
            <w:pPr>
              <w:pStyle w:val="TAL"/>
              <w:rPr>
                <w:sz w:val="16"/>
              </w:rPr>
            </w:pPr>
            <w:r w:rsidRPr="00BE3C62">
              <w:rPr>
                <w:sz w:val="16"/>
              </w:rPr>
              <w:t>revised</w:t>
            </w:r>
          </w:p>
        </w:tc>
      </w:tr>
      <w:tr w:rsidR="00BE3C62" w:rsidRPr="00BE3C62" w14:paraId="5F33AA0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F9EE" w14:textId="77777777" w:rsidR="004377C2" w:rsidRPr="00BE3C62" w:rsidRDefault="004377C2" w:rsidP="00BE3C62">
            <w:pPr>
              <w:pStyle w:val="TAL"/>
              <w:rPr>
                <w:sz w:val="16"/>
              </w:rPr>
            </w:pPr>
            <w:r w:rsidRPr="00BE3C62">
              <w:rPr>
                <w:sz w:val="16"/>
              </w:rPr>
              <w:t>C4-214714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F4E1" w14:textId="77777777" w:rsidR="004377C2" w:rsidRPr="00BE3C62" w:rsidRDefault="004377C2" w:rsidP="00BE3C62">
            <w:pPr>
              <w:pStyle w:val="TAL"/>
              <w:rPr>
                <w:sz w:val="16"/>
              </w:rPr>
            </w:pPr>
            <w:r w:rsidRPr="00BE3C62">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3845"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BBC9"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C64A" w14:textId="77777777" w:rsidR="004377C2" w:rsidRPr="00BE3C62" w:rsidRDefault="004377C2" w:rsidP="00BE3C62">
            <w:pPr>
              <w:pStyle w:val="TAL"/>
              <w:rPr>
                <w:sz w:val="16"/>
              </w:rPr>
            </w:pPr>
            <w:r w:rsidRPr="00BE3C62">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EE88"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B5B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C07C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0BED" w14:textId="77777777" w:rsidR="004377C2" w:rsidRPr="00BE3C62" w:rsidRDefault="004377C2" w:rsidP="00BE3C62">
            <w:pPr>
              <w:pStyle w:val="TAL"/>
              <w:rPr>
                <w:sz w:val="16"/>
              </w:rPr>
            </w:pPr>
            <w:r w:rsidRPr="00BE3C62">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75BE" w14:textId="77777777" w:rsidR="004377C2" w:rsidRPr="00BE3C62" w:rsidRDefault="004377C2" w:rsidP="00BE3C62">
            <w:pPr>
              <w:pStyle w:val="TAL"/>
              <w:rPr>
                <w:sz w:val="16"/>
              </w:rPr>
            </w:pPr>
            <w:r w:rsidRPr="00BE3C62">
              <w:rPr>
                <w:sz w:val="16"/>
              </w:rPr>
              <w:t>agreed</w:t>
            </w:r>
          </w:p>
        </w:tc>
      </w:tr>
      <w:tr w:rsidR="00BE3C62" w:rsidRPr="00BE3C62" w14:paraId="4E8C5A9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9F1F" w14:textId="77777777" w:rsidR="004377C2" w:rsidRPr="00BE3C62" w:rsidRDefault="004377C2" w:rsidP="00BE3C62">
            <w:pPr>
              <w:pStyle w:val="TAL"/>
              <w:rPr>
                <w:sz w:val="16"/>
              </w:rPr>
            </w:pPr>
            <w:r w:rsidRPr="00BE3C62">
              <w:rPr>
                <w:sz w:val="16"/>
              </w:rPr>
              <w:t>C4-214425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83F67"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535C5"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CC139"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8EE2" w14:textId="77777777" w:rsidR="004377C2" w:rsidRPr="00BE3C62" w:rsidRDefault="004377C2" w:rsidP="00BE3C62">
            <w:pPr>
              <w:pStyle w:val="TAL"/>
              <w:rPr>
                <w:sz w:val="16"/>
              </w:rPr>
            </w:pPr>
            <w:r w:rsidRPr="00BE3C62">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528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D4055"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E78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058D" w14:textId="77777777" w:rsidR="004377C2" w:rsidRPr="00BE3C62" w:rsidRDefault="004377C2" w:rsidP="00BE3C62">
            <w:pPr>
              <w:pStyle w:val="TAL"/>
              <w:rPr>
                <w:sz w:val="16"/>
              </w:rPr>
            </w:pPr>
            <w:r w:rsidRPr="00BE3C62">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A2DA" w14:textId="77777777" w:rsidR="004377C2" w:rsidRPr="00BE3C62" w:rsidRDefault="004377C2" w:rsidP="00BE3C62">
            <w:pPr>
              <w:pStyle w:val="TAL"/>
              <w:rPr>
                <w:sz w:val="16"/>
              </w:rPr>
            </w:pPr>
            <w:r w:rsidRPr="00BE3C62">
              <w:rPr>
                <w:sz w:val="16"/>
              </w:rPr>
              <w:t>agreed</w:t>
            </w:r>
          </w:p>
        </w:tc>
      </w:tr>
      <w:tr w:rsidR="00BE3C62" w:rsidRPr="00BE3C62" w14:paraId="5D03CF9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2C92" w14:textId="77777777" w:rsidR="004377C2" w:rsidRPr="00BE3C62" w:rsidRDefault="004377C2" w:rsidP="00BE3C62">
            <w:pPr>
              <w:pStyle w:val="TAL"/>
              <w:rPr>
                <w:sz w:val="16"/>
              </w:rPr>
            </w:pPr>
            <w:r w:rsidRPr="00BE3C62">
              <w:rPr>
                <w:sz w:val="16"/>
              </w:rPr>
              <w:t>C4-214426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E0B0" w14:textId="77777777" w:rsidR="004377C2" w:rsidRPr="00BE3C62" w:rsidRDefault="004377C2" w:rsidP="00BE3C62">
            <w:pPr>
              <w:pStyle w:val="TAL"/>
              <w:rPr>
                <w:sz w:val="16"/>
              </w:rPr>
            </w:pPr>
            <w:r w:rsidRPr="00BE3C62">
              <w:rPr>
                <w:sz w:val="16"/>
              </w:rPr>
              <w:t>Missing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F9F52" w14:textId="77777777" w:rsidR="004377C2" w:rsidRPr="00BE3C62" w:rsidRDefault="004377C2" w:rsidP="00BE3C62">
            <w:pPr>
              <w:pStyle w:val="TAL"/>
              <w:rPr>
                <w:sz w:val="16"/>
              </w:rPr>
            </w:pPr>
            <w:r w:rsidRPr="00BE3C62">
              <w:rPr>
                <w:sz w:val="16"/>
              </w:rPr>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EF65"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FD108" w14:textId="77777777" w:rsidR="004377C2" w:rsidRPr="00BE3C62" w:rsidRDefault="004377C2" w:rsidP="00BE3C62">
            <w:pPr>
              <w:pStyle w:val="TAL"/>
              <w:rPr>
                <w:sz w:val="16"/>
              </w:rPr>
            </w:pPr>
            <w:r w:rsidRPr="00BE3C62">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E37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2C7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CD51"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481C" w14:textId="77777777" w:rsidR="004377C2" w:rsidRPr="00BE3C62" w:rsidRDefault="004377C2" w:rsidP="00BE3C62">
            <w:pPr>
              <w:pStyle w:val="TAL"/>
              <w:rPr>
                <w:sz w:val="16"/>
              </w:rPr>
            </w:pPr>
            <w:r w:rsidRPr="00BE3C62">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43009" w14:textId="77777777" w:rsidR="004377C2" w:rsidRPr="00BE3C62" w:rsidRDefault="004377C2" w:rsidP="00BE3C62">
            <w:pPr>
              <w:pStyle w:val="TAL"/>
              <w:rPr>
                <w:sz w:val="16"/>
              </w:rPr>
            </w:pPr>
            <w:r w:rsidRPr="00BE3C62">
              <w:rPr>
                <w:sz w:val="16"/>
              </w:rPr>
              <w:t>agreed</w:t>
            </w:r>
          </w:p>
        </w:tc>
      </w:tr>
      <w:tr w:rsidR="00BE3C62" w:rsidRPr="00BE3C62" w14:paraId="771784C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AE19" w14:textId="77777777" w:rsidR="004377C2" w:rsidRPr="00BE3C62" w:rsidRDefault="004377C2" w:rsidP="00BE3C62">
            <w:pPr>
              <w:pStyle w:val="TAL"/>
              <w:rPr>
                <w:sz w:val="16"/>
              </w:rPr>
            </w:pPr>
            <w:r w:rsidRPr="00BE3C62">
              <w:rPr>
                <w:sz w:val="16"/>
              </w:rPr>
              <w:t>C4-214451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DCC9" w14:textId="77777777" w:rsidR="004377C2" w:rsidRPr="00BE3C62" w:rsidRDefault="004377C2" w:rsidP="00BE3C62">
            <w:pPr>
              <w:pStyle w:val="TAL"/>
              <w:rPr>
                <w:sz w:val="16"/>
              </w:rPr>
            </w:pPr>
            <w:r w:rsidRPr="00BE3C62">
              <w:rPr>
                <w:sz w:val="16"/>
              </w:rPr>
              <w:t>Retrieve individual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CD7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C5F1"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29BB9" w14:textId="77777777" w:rsidR="004377C2" w:rsidRPr="00BE3C62" w:rsidRDefault="004377C2" w:rsidP="00BE3C62">
            <w:pPr>
              <w:pStyle w:val="TAL"/>
              <w:rPr>
                <w:sz w:val="16"/>
              </w:rPr>
            </w:pPr>
            <w:r w:rsidRPr="00BE3C62">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CD4B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90F0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343C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B41BE"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EED0" w14:textId="77777777" w:rsidR="004377C2" w:rsidRPr="00BE3C62" w:rsidRDefault="004377C2" w:rsidP="00BE3C62">
            <w:pPr>
              <w:pStyle w:val="TAL"/>
              <w:rPr>
                <w:sz w:val="16"/>
              </w:rPr>
            </w:pPr>
            <w:r w:rsidRPr="00BE3C62">
              <w:rPr>
                <w:sz w:val="16"/>
              </w:rPr>
              <w:t>postponed</w:t>
            </w:r>
          </w:p>
        </w:tc>
      </w:tr>
      <w:tr w:rsidR="00BE3C62" w:rsidRPr="00BE3C62" w14:paraId="3E42094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D3FEC" w14:textId="77777777" w:rsidR="004377C2" w:rsidRPr="00BE3C62" w:rsidRDefault="004377C2" w:rsidP="00BE3C62">
            <w:pPr>
              <w:pStyle w:val="TAL"/>
              <w:rPr>
                <w:sz w:val="16"/>
              </w:rPr>
            </w:pPr>
            <w:r w:rsidRPr="00BE3C62">
              <w:rPr>
                <w:sz w:val="16"/>
              </w:rPr>
              <w:t>C4-214461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A3028" w14:textId="77777777" w:rsidR="004377C2" w:rsidRPr="00BE3C62" w:rsidRDefault="004377C2" w:rsidP="00BE3C62">
            <w:pPr>
              <w:pStyle w:val="TAL"/>
              <w:rPr>
                <w:sz w:val="16"/>
              </w:rPr>
            </w:pPr>
            <w:r w:rsidRPr="00BE3C62">
              <w:rPr>
                <w:sz w:val="16"/>
              </w:rPr>
              <w:t>SCEF authorisation of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25D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611CE"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D2DE" w14:textId="77777777" w:rsidR="004377C2" w:rsidRPr="00BE3C62" w:rsidRDefault="004377C2" w:rsidP="00BE3C62">
            <w:pPr>
              <w:pStyle w:val="TAL"/>
              <w:rPr>
                <w:sz w:val="16"/>
              </w:rPr>
            </w:pPr>
            <w:r w:rsidRPr="00BE3C62">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76FF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C82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3D1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4264" w14:textId="77777777" w:rsidR="004377C2" w:rsidRPr="00BE3C62" w:rsidRDefault="004377C2" w:rsidP="00BE3C62">
            <w:pPr>
              <w:pStyle w:val="TAL"/>
              <w:rPr>
                <w:sz w:val="16"/>
              </w:rPr>
            </w:pPr>
            <w:r w:rsidRPr="00BE3C62">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E885" w14:textId="77777777" w:rsidR="004377C2" w:rsidRPr="00BE3C62" w:rsidRDefault="004377C2" w:rsidP="00BE3C62">
            <w:pPr>
              <w:pStyle w:val="TAL"/>
              <w:rPr>
                <w:sz w:val="16"/>
              </w:rPr>
            </w:pPr>
            <w:r w:rsidRPr="00BE3C62">
              <w:rPr>
                <w:sz w:val="16"/>
              </w:rPr>
              <w:t>postponed</w:t>
            </w:r>
          </w:p>
        </w:tc>
      </w:tr>
      <w:tr w:rsidR="00BE3C62" w:rsidRPr="00BE3C62" w14:paraId="28CC8E2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2C1B" w14:textId="77777777" w:rsidR="004377C2" w:rsidRPr="00BE3C62" w:rsidRDefault="004377C2" w:rsidP="00BE3C62">
            <w:pPr>
              <w:pStyle w:val="TAL"/>
              <w:rPr>
                <w:sz w:val="16"/>
              </w:rPr>
            </w:pPr>
            <w:r w:rsidRPr="00BE3C62">
              <w:rPr>
                <w:sz w:val="16"/>
              </w:rPr>
              <w:t>C4-214462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B657" w14:textId="77777777" w:rsidR="004377C2" w:rsidRPr="00BE3C62" w:rsidRDefault="004377C2" w:rsidP="00BE3C62">
            <w:pPr>
              <w:pStyle w:val="TAL"/>
              <w:rPr>
                <w:sz w:val="16"/>
              </w:rPr>
            </w:pPr>
            <w:r w:rsidRPr="00BE3C62">
              <w:rPr>
                <w:sz w:val="16"/>
              </w:rPr>
              <w:t>Corrections on 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1F9B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3167"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3EA5" w14:textId="77777777" w:rsidR="004377C2" w:rsidRPr="00BE3C62" w:rsidRDefault="004377C2" w:rsidP="00BE3C62">
            <w:pPr>
              <w:pStyle w:val="TAL"/>
              <w:rPr>
                <w:sz w:val="16"/>
              </w:rPr>
            </w:pPr>
            <w:r w:rsidRPr="00BE3C62">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A0E1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B738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AEC1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0DC9E" w14:textId="77777777" w:rsidR="004377C2" w:rsidRPr="00BE3C62" w:rsidRDefault="004377C2" w:rsidP="00BE3C62">
            <w:pPr>
              <w:pStyle w:val="TAL"/>
              <w:rPr>
                <w:sz w:val="16"/>
              </w:rPr>
            </w:pPr>
            <w:r w:rsidRPr="00BE3C62">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6933" w14:textId="77777777" w:rsidR="004377C2" w:rsidRPr="00BE3C62" w:rsidRDefault="004377C2" w:rsidP="00BE3C62">
            <w:pPr>
              <w:pStyle w:val="TAL"/>
              <w:rPr>
                <w:sz w:val="16"/>
              </w:rPr>
            </w:pPr>
            <w:r w:rsidRPr="00BE3C62">
              <w:rPr>
                <w:sz w:val="16"/>
              </w:rPr>
              <w:t>revised</w:t>
            </w:r>
          </w:p>
        </w:tc>
      </w:tr>
      <w:tr w:rsidR="00BE3C62" w:rsidRPr="00BE3C62" w14:paraId="2D67C5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A36B" w14:textId="77777777" w:rsidR="004377C2" w:rsidRPr="00BE3C62" w:rsidRDefault="004377C2" w:rsidP="00BE3C62">
            <w:pPr>
              <w:pStyle w:val="TAL"/>
              <w:rPr>
                <w:sz w:val="16"/>
              </w:rPr>
            </w:pPr>
            <w:r w:rsidRPr="00BE3C62">
              <w:rPr>
                <w:sz w:val="16"/>
              </w:rPr>
              <w:t>C4-214836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289F" w14:textId="77777777" w:rsidR="004377C2" w:rsidRPr="00BE3C62" w:rsidRDefault="004377C2" w:rsidP="00BE3C62">
            <w:pPr>
              <w:pStyle w:val="TAL"/>
              <w:rPr>
                <w:sz w:val="16"/>
              </w:rPr>
            </w:pPr>
            <w:r w:rsidRPr="00BE3C62">
              <w:rPr>
                <w:sz w:val="16"/>
              </w:rPr>
              <w:t>Corrections on 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330D"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6B03"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04481" w14:textId="77777777" w:rsidR="004377C2" w:rsidRPr="00BE3C62" w:rsidRDefault="004377C2" w:rsidP="00BE3C62">
            <w:pPr>
              <w:pStyle w:val="TAL"/>
              <w:rPr>
                <w:sz w:val="16"/>
              </w:rPr>
            </w:pPr>
            <w:r w:rsidRPr="00BE3C62">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0F0B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6CE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C9C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8DF08" w14:textId="77777777" w:rsidR="004377C2" w:rsidRPr="00BE3C62" w:rsidRDefault="004377C2" w:rsidP="00BE3C62">
            <w:pPr>
              <w:pStyle w:val="TAL"/>
              <w:rPr>
                <w:sz w:val="16"/>
              </w:rPr>
            </w:pPr>
            <w:r w:rsidRPr="00BE3C62">
              <w:rPr>
                <w:sz w:val="16"/>
              </w:rPr>
              <w:t>UDICOM,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121BB" w14:textId="77777777" w:rsidR="004377C2" w:rsidRPr="00BE3C62" w:rsidRDefault="004377C2" w:rsidP="00BE3C62">
            <w:pPr>
              <w:pStyle w:val="TAL"/>
              <w:rPr>
                <w:sz w:val="16"/>
              </w:rPr>
            </w:pPr>
            <w:r w:rsidRPr="00BE3C62">
              <w:rPr>
                <w:sz w:val="16"/>
              </w:rPr>
              <w:t>agreed</w:t>
            </w:r>
          </w:p>
        </w:tc>
      </w:tr>
      <w:tr w:rsidR="00BE3C62" w:rsidRPr="00BE3C62" w14:paraId="28F3BBF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11279" w14:textId="77777777" w:rsidR="004377C2" w:rsidRPr="00BE3C62" w:rsidRDefault="004377C2" w:rsidP="00BE3C62">
            <w:pPr>
              <w:pStyle w:val="TAL"/>
              <w:rPr>
                <w:sz w:val="16"/>
              </w:rPr>
            </w:pPr>
            <w:r w:rsidRPr="00BE3C62">
              <w:rPr>
                <w:sz w:val="16"/>
              </w:rPr>
              <w:t>C4-214483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5CE3" w14:textId="77777777" w:rsidR="004377C2" w:rsidRPr="00BE3C62" w:rsidRDefault="004377C2" w:rsidP="00BE3C62">
            <w:pPr>
              <w:pStyle w:val="TAL"/>
              <w:rPr>
                <w:sz w:val="16"/>
              </w:rPr>
            </w:pPr>
            <w:r w:rsidRPr="00BE3C62">
              <w:rPr>
                <w:sz w:val="16"/>
              </w:rPr>
              <w:t>Partial success on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3B6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9693E"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6606" w14:textId="77777777" w:rsidR="004377C2" w:rsidRPr="00BE3C62" w:rsidRDefault="004377C2" w:rsidP="00BE3C62">
            <w:pPr>
              <w:pStyle w:val="TAL"/>
              <w:rPr>
                <w:sz w:val="16"/>
              </w:rPr>
            </w:pPr>
            <w:r w:rsidRPr="00BE3C62">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1C4F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972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F30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412B"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B822" w14:textId="77777777" w:rsidR="004377C2" w:rsidRPr="00BE3C62" w:rsidRDefault="004377C2" w:rsidP="00BE3C62">
            <w:pPr>
              <w:pStyle w:val="TAL"/>
              <w:rPr>
                <w:sz w:val="16"/>
              </w:rPr>
            </w:pPr>
            <w:r w:rsidRPr="00BE3C62">
              <w:rPr>
                <w:sz w:val="16"/>
              </w:rPr>
              <w:t>revised</w:t>
            </w:r>
          </w:p>
        </w:tc>
      </w:tr>
      <w:tr w:rsidR="00BE3C62" w:rsidRPr="00BE3C62" w14:paraId="1275F65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640C" w14:textId="77777777" w:rsidR="004377C2" w:rsidRPr="00BE3C62" w:rsidRDefault="004377C2" w:rsidP="00BE3C62">
            <w:pPr>
              <w:pStyle w:val="TAL"/>
              <w:rPr>
                <w:sz w:val="16"/>
              </w:rPr>
            </w:pPr>
            <w:r w:rsidRPr="00BE3C62">
              <w:rPr>
                <w:sz w:val="16"/>
              </w:rPr>
              <w:t>C4-214842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E31E" w14:textId="77777777" w:rsidR="004377C2" w:rsidRPr="00BE3C62" w:rsidRDefault="004377C2" w:rsidP="00BE3C62">
            <w:pPr>
              <w:pStyle w:val="TAL"/>
              <w:rPr>
                <w:sz w:val="16"/>
              </w:rPr>
            </w:pPr>
            <w:r w:rsidRPr="00BE3C62">
              <w:rPr>
                <w:sz w:val="16"/>
              </w:rPr>
              <w:t>Partial success on EE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F00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3FBE"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37E2" w14:textId="77777777" w:rsidR="004377C2" w:rsidRPr="00BE3C62" w:rsidRDefault="004377C2" w:rsidP="00BE3C62">
            <w:pPr>
              <w:pStyle w:val="TAL"/>
              <w:rPr>
                <w:sz w:val="16"/>
              </w:rPr>
            </w:pPr>
            <w:r w:rsidRPr="00BE3C62">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4CD7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B2B8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4644"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53FB"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F7D48" w14:textId="77777777" w:rsidR="004377C2" w:rsidRPr="00BE3C62" w:rsidRDefault="004377C2" w:rsidP="00BE3C62">
            <w:pPr>
              <w:pStyle w:val="TAL"/>
              <w:rPr>
                <w:sz w:val="16"/>
              </w:rPr>
            </w:pPr>
            <w:r w:rsidRPr="00BE3C62">
              <w:rPr>
                <w:sz w:val="16"/>
              </w:rPr>
              <w:t>agreed</w:t>
            </w:r>
          </w:p>
        </w:tc>
      </w:tr>
      <w:tr w:rsidR="00BE3C62" w:rsidRPr="00BE3C62" w14:paraId="229E436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94B5D" w14:textId="77777777" w:rsidR="004377C2" w:rsidRPr="00BE3C62" w:rsidRDefault="004377C2" w:rsidP="00BE3C62">
            <w:pPr>
              <w:pStyle w:val="TAL"/>
              <w:rPr>
                <w:sz w:val="16"/>
              </w:rPr>
            </w:pPr>
            <w:r w:rsidRPr="00BE3C62">
              <w:rPr>
                <w:sz w:val="16"/>
              </w:rPr>
              <w:t>C4-214775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191D" w14:textId="77777777" w:rsidR="004377C2" w:rsidRPr="00BE3C62" w:rsidRDefault="004377C2" w:rsidP="00BE3C62">
            <w:pPr>
              <w:pStyle w:val="TAL"/>
              <w:rPr>
                <w:sz w:val="16"/>
              </w:rPr>
            </w:pPr>
            <w:r w:rsidRPr="00BE3C62">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175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7271"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5355" w14:textId="77777777" w:rsidR="004377C2" w:rsidRPr="00BE3C62" w:rsidRDefault="004377C2" w:rsidP="00BE3C62">
            <w:pPr>
              <w:pStyle w:val="TAL"/>
              <w:rPr>
                <w:sz w:val="16"/>
              </w:rPr>
            </w:pPr>
            <w:r w:rsidRPr="00BE3C62">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CE8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F08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01D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DD9E"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AC92" w14:textId="77777777" w:rsidR="004377C2" w:rsidRPr="00BE3C62" w:rsidRDefault="004377C2" w:rsidP="00BE3C62">
            <w:pPr>
              <w:pStyle w:val="TAL"/>
              <w:rPr>
                <w:sz w:val="16"/>
              </w:rPr>
            </w:pPr>
            <w:r w:rsidRPr="00BE3C62">
              <w:rPr>
                <w:sz w:val="16"/>
              </w:rPr>
              <w:t>agreed</w:t>
            </w:r>
          </w:p>
        </w:tc>
      </w:tr>
      <w:tr w:rsidR="00BE3C62" w:rsidRPr="00BE3C62" w14:paraId="1A8604A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31D0" w14:textId="77777777" w:rsidR="004377C2" w:rsidRPr="00BE3C62" w:rsidRDefault="004377C2" w:rsidP="00BE3C62">
            <w:pPr>
              <w:pStyle w:val="TAL"/>
              <w:rPr>
                <w:sz w:val="16"/>
              </w:rPr>
            </w:pPr>
            <w:r w:rsidRPr="00BE3C62">
              <w:rPr>
                <w:sz w:val="16"/>
              </w:rPr>
              <w:t>C4-214796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D447" w14:textId="77777777" w:rsidR="004377C2" w:rsidRPr="00BE3C62" w:rsidRDefault="004377C2" w:rsidP="00BE3C62">
            <w:pPr>
              <w:pStyle w:val="TAL"/>
              <w:rPr>
                <w:sz w:val="16"/>
              </w:rPr>
            </w:pPr>
            <w:r w:rsidRPr="00BE3C62">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F67D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2203" w14:textId="77777777" w:rsidR="004377C2" w:rsidRPr="00BE3C62" w:rsidRDefault="004377C2" w:rsidP="00BE3C62">
            <w:pPr>
              <w:pStyle w:val="TAL"/>
              <w:rPr>
                <w:sz w:val="16"/>
              </w:rPr>
            </w:pPr>
            <w:r w:rsidRPr="00BE3C62">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A4AE" w14:textId="77777777" w:rsidR="004377C2" w:rsidRPr="00BE3C62" w:rsidRDefault="004377C2" w:rsidP="00BE3C62">
            <w:pPr>
              <w:pStyle w:val="TAL"/>
              <w:rPr>
                <w:sz w:val="16"/>
              </w:rPr>
            </w:pPr>
            <w:r w:rsidRPr="00BE3C62">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8E0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EB05"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082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21C16"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2FE4" w14:textId="77777777" w:rsidR="004377C2" w:rsidRPr="00BE3C62" w:rsidRDefault="004377C2" w:rsidP="00BE3C62">
            <w:pPr>
              <w:pStyle w:val="TAL"/>
              <w:rPr>
                <w:sz w:val="16"/>
              </w:rPr>
            </w:pPr>
            <w:r w:rsidRPr="00BE3C62">
              <w:rPr>
                <w:sz w:val="16"/>
              </w:rPr>
              <w:t>agreed</w:t>
            </w:r>
          </w:p>
        </w:tc>
      </w:tr>
      <w:tr w:rsidR="00BE3C62" w:rsidRPr="00BE3C62" w14:paraId="5A33117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CADA5" w14:textId="77777777" w:rsidR="004377C2" w:rsidRPr="00BE3C62" w:rsidRDefault="004377C2" w:rsidP="00BE3C62">
            <w:pPr>
              <w:pStyle w:val="TAL"/>
              <w:rPr>
                <w:sz w:val="16"/>
              </w:rPr>
            </w:pPr>
            <w:r w:rsidRPr="00BE3C62">
              <w:rPr>
                <w:sz w:val="16"/>
              </w:rPr>
              <w:t>C4-214052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50E8" w14:textId="77777777" w:rsidR="004377C2" w:rsidRPr="00BE3C62" w:rsidRDefault="004377C2" w:rsidP="00BE3C62">
            <w:pPr>
              <w:pStyle w:val="TAL"/>
              <w:rPr>
                <w:sz w:val="16"/>
              </w:rPr>
            </w:pPr>
            <w:r w:rsidRPr="00BE3C62">
              <w:rPr>
                <w:sz w:val="16"/>
              </w:rPr>
              <w:t>Adding missing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B67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DBE93"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51015" w14:textId="77777777" w:rsidR="004377C2" w:rsidRPr="00BE3C62" w:rsidRDefault="004377C2" w:rsidP="00BE3C62">
            <w:pPr>
              <w:pStyle w:val="TAL"/>
              <w:rPr>
                <w:sz w:val="16"/>
              </w:rPr>
            </w:pPr>
            <w:r w:rsidRPr="00BE3C62">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A0B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50F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EE5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98A6C"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0169" w14:textId="77777777" w:rsidR="004377C2" w:rsidRPr="00BE3C62" w:rsidRDefault="004377C2" w:rsidP="00BE3C62">
            <w:pPr>
              <w:pStyle w:val="TAL"/>
              <w:rPr>
                <w:sz w:val="16"/>
              </w:rPr>
            </w:pPr>
            <w:r w:rsidRPr="00BE3C62">
              <w:rPr>
                <w:sz w:val="16"/>
              </w:rPr>
              <w:t>revised</w:t>
            </w:r>
          </w:p>
        </w:tc>
      </w:tr>
      <w:tr w:rsidR="00BE3C62" w:rsidRPr="00BE3C62" w14:paraId="442E2AB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81A8" w14:textId="77777777" w:rsidR="004377C2" w:rsidRPr="00BE3C62" w:rsidRDefault="004377C2" w:rsidP="00BE3C62">
            <w:pPr>
              <w:pStyle w:val="TAL"/>
              <w:rPr>
                <w:sz w:val="16"/>
              </w:rPr>
            </w:pPr>
            <w:r w:rsidRPr="00BE3C62">
              <w:rPr>
                <w:sz w:val="16"/>
              </w:rPr>
              <w:t>C4-214556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1266" w14:textId="77777777" w:rsidR="004377C2" w:rsidRPr="00BE3C62" w:rsidRDefault="004377C2" w:rsidP="00BE3C62">
            <w:pPr>
              <w:pStyle w:val="TAL"/>
              <w:rPr>
                <w:sz w:val="16"/>
              </w:rPr>
            </w:pPr>
            <w:r w:rsidRPr="00BE3C62">
              <w:rPr>
                <w:sz w:val="16"/>
              </w:rPr>
              <w:t>Adding missing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C35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F811"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774E1" w14:textId="77777777" w:rsidR="004377C2" w:rsidRPr="00BE3C62" w:rsidRDefault="004377C2" w:rsidP="00BE3C62">
            <w:pPr>
              <w:pStyle w:val="TAL"/>
              <w:rPr>
                <w:sz w:val="16"/>
              </w:rPr>
            </w:pPr>
            <w:r w:rsidRPr="00BE3C62">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80E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FB5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A75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101E"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21721" w14:textId="77777777" w:rsidR="004377C2" w:rsidRPr="00BE3C62" w:rsidRDefault="004377C2" w:rsidP="00BE3C62">
            <w:pPr>
              <w:pStyle w:val="TAL"/>
              <w:rPr>
                <w:sz w:val="16"/>
              </w:rPr>
            </w:pPr>
            <w:r w:rsidRPr="00BE3C62">
              <w:rPr>
                <w:sz w:val="16"/>
              </w:rPr>
              <w:t>agreed</w:t>
            </w:r>
          </w:p>
        </w:tc>
      </w:tr>
      <w:tr w:rsidR="00BE3C62" w:rsidRPr="00BE3C62" w14:paraId="3904707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DDF7" w14:textId="77777777" w:rsidR="004377C2" w:rsidRPr="00BE3C62" w:rsidRDefault="004377C2" w:rsidP="00BE3C62">
            <w:pPr>
              <w:pStyle w:val="TAL"/>
              <w:rPr>
                <w:sz w:val="16"/>
              </w:rPr>
            </w:pPr>
            <w:r w:rsidRPr="00BE3C62">
              <w:rPr>
                <w:sz w:val="16"/>
              </w:rPr>
              <w:t>C4-214093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0FA3" w14:textId="77777777" w:rsidR="004377C2" w:rsidRPr="00BE3C62" w:rsidRDefault="004377C2" w:rsidP="00BE3C62">
            <w:pPr>
              <w:pStyle w:val="TAL"/>
              <w:rPr>
                <w:sz w:val="16"/>
              </w:rPr>
            </w:pPr>
            <w:r w:rsidRPr="00BE3C62">
              <w:rPr>
                <w:sz w:val="16"/>
              </w:rPr>
              <w:t>Common Data Type - NsacfCapability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E849" w14:textId="77777777" w:rsidR="004377C2" w:rsidRPr="00BE3C62" w:rsidRDefault="004377C2" w:rsidP="00BE3C62">
            <w:pPr>
              <w:pStyle w:val="TAL"/>
              <w:rPr>
                <w:sz w:val="16"/>
              </w:rPr>
            </w:pPr>
            <w:r w:rsidRPr="00BE3C62">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D0CF6"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72E68" w14:textId="77777777" w:rsidR="004377C2" w:rsidRPr="00BE3C62" w:rsidRDefault="004377C2" w:rsidP="00BE3C62">
            <w:pPr>
              <w:pStyle w:val="TAL"/>
              <w:rPr>
                <w:sz w:val="16"/>
              </w:rPr>
            </w:pPr>
            <w:r w:rsidRPr="00BE3C62">
              <w:rPr>
                <w:sz w:val="16"/>
              </w:rPr>
              <w:t>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C1AF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E8C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6BD3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B2EA"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881C" w14:textId="77777777" w:rsidR="004377C2" w:rsidRPr="00BE3C62" w:rsidRDefault="004377C2" w:rsidP="00BE3C62">
            <w:pPr>
              <w:pStyle w:val="TAL"/>
              <w:rPr>
                <w:sz w:val="16"/>
              </w:rPr>
            </w:pPr>
            <w:r w:rsidRPr="00BE3C62">
              <w:rPr>
                <w:sz w:val="16"/>
              </w:rPr>
              <w:t>merged</w:t>
            </w:r>
          </w:p>
        </w:tc>
      </w:tr>
      <w:tr w:rsidR="00BE3C62" w:rsidRPr="00BE3C62" w14:paraId="4DEA0EA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C4ED6" w14:textId="77777777" w:rsidR="004377C2" w:rsidRPr="00BE3C62" w:rsidRDefault="004377C2" w:rsidP="00BE3C62">
            <w:pPr>
              <w:pStyle w:val="TAL"/>
              <w:rPr>
                <w:sz w:val="16"/>
              </w:rPr>
            </w:pPr>
            <w:r w:rsidRPr="00BE3C62">
              <w:rPr>
                <w:sz w:val="16"/>
              </w:rPr>
              <w:t>C4-214103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695E" w14:textId="77777777" w:rsidR="004377C2" w:rsidRPr="00BE3C62" w:rsidRDefault="004377C2" w:rsidP="00BE3C62">
            <w:pPr>
              <w:pStyle w:val="TAL"/>
              <w:rPr>
                <w:sz w:val="16"/>
              </w:rPr>
            </w:pPr>
            <w:r w:rsidRPr="00BE3C62">
              <w:rPr>
                <w:sz w:val="16"/>
              </w:rPr>
              <w:t>Clarification to SACInfo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C1E48"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6F8D"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1AF7" w14:textId="77777777" w:rsidR="004377C2" w:rsidRPr="00BE3C62" w:rsidRDefault="004377C2" w:rsidP="00BE3C62">
            <w:pPr>
              <w:pStyle w:val="TAL"/>
              <w:rPr>
                <w:sz w:val="16"/>
              </w:rPr>
            </w:pPr>
            <w:r w:rsidRPr="00BE3C62">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D25A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8E0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97B3"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97FA"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62584" w14:textId="77777777" w:rsidR="004377C2" w:rsidRPr="00BE3C62" w:rsidRDefault="004377C2" w:rsidP="00BE3C62">
            <w:pPr>
              <w:pStyle w:val="TAL"/>
              <w:rPr>
                <w:sz w:val="16"/>
              </w:rPr>
            </w:pPr>
            <w:r w:rsidRPr="00BE3C62">
              <w:rPr>
                <w:sz w:val="16"/>
              </w:rPr>
              <w:t>revised</w:t>
            </w:r>
          </w:p>
        </w:tc>
      </w:tr>
      <w:tr w:rsidR="00BE3C62" w:rsidRPr="00BE3C62" w14:paraId="0013B33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AE88" w14:textId="77777777" w:rsidR="004377C2" w:rsidRPr="00BE3C62" w:rsidRDefault="004377C2" w:rsidP="00BE3C62">
            <w:pPr>
              <w:pStyle w:val="TAL"/>
              <w:rPr>
                <w:sz w:val="16"/>
              </w:rPr>
            </w:pPr>
            <w:r w:rsidRPr="00BE3C62">
              <w:rPr>
                <w:sz w:val="16"/>
              </w:rPr>
              <w:t>C4-214484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16D47" w14:textId="77777777" w:rsidR="004377C2" w:rsidRPr="00BE3C62" w:rsidRDefault="004377C2" w:rsidP="00BE3C62">
            <w:pPr>
              <w:pStyle w:val="TAL"/>
              <w:rPr>
                <w:sz w:val="16"/>
              </w:rPr>
            </w:pPr>
            <w:r w:rsidRPr="00BE3C62">
              <w:rPr>
                <w:sz w:val="16"/>
              </w:rPr>
              <w:t>Clarification to SACInfo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F66B" w14:textId="77777777" w:rsidR="004377C2" w:rsidRPr="00BE3C62" w:rsidRDefault="004377C2" w:rsidP="00BE3C62">
            <w:pPr>
              <w:pStyle w:val="TAL"/>
              <w:rPr>
                <w:sz w:val="16"/>
              </w:rPr>
            </w:pPr>
            <w:r w:rsidRPr="00BE3C62">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0E22"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0F16" w14:textId="77777777" w:rsidR="004377C2" w:rsidRPr="00BE3C62" w:rsidRDefault="004377C2" w:rsidP="00BE3C62">
            <w:pPr>
              <w:pStyle w:val="TAL"/>
              <w:rPr>
                <w:sz w:val="16"/>
              </w:rPr>
            </w:pPr>
            <w:r w:rsidRPr="00BE3C62">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859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2364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7F36"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1BA7"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B91C2" w14:textId="77777777" w:rsidR="004377C2" w:rsidRPr="00BE3C62" w:rsidRDefault="004377C2" w:rsidP="00BE3C62">
            <w:pPr>
              <w:pStyle w:val="TAL"/>
              <w:rPr>
                <w:sz w:val="16"/>
              </w:rPr>
            </w:pPr>
            <w:r w:rsidRPr="00BE3C62">
              <w:rPr>
                <w:sz w:val="16"/>
              </w:rPr>
              <w:t>revised</w:t>
            </w:r>
          </w:p>
        </w:tc>
      </w:tr>
      <w:tr w:rsidR="00BE3C62" w:rsidRPr="00BE3C62" w14:paraId="154A1E8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1D5B" w14:textId="77777777" w:rsidR="004377C2" w:rsidRPr="00BE3C62" w:rsidRDefault="004377C2" w:rsidP="00BE3C62">
            <w:pPr>
              <w:pStyle w:val="TAL"/>
              <w:rPr>
                <w:sz w:val="16"/>
              </w:rPr>
            </w:pPr>
            <w:r w:rsidRPr="00BE3C62">
              <w:rPr>
                <w:sz w:val="16"/>
              </w:rPr>
              <w:t>C4-214590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2D8A4" w14:textId="77777777" w:rsidR="004377C2" w:rsidRPr="00BE3C62" w:rsidRDefault="004377C2" w:rsidP="00BE3C62">
            <w:pPr>
              <w:pStyle w:val="TAL"/>
              <w:rPr>
                <w:sz w:val="16"/>
              </w:rPr>
            </w:pPr>
            <w:r w:rsidRPr="00BE3C62">
              <w:rPr>
                <w:sz w:val="16"/>
              </w:rPr>
              <w:t>Clarification to SACInfo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F5FF"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306E8"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F939" w14:textId="77777777" w:rsidR="004377C2" w:rsidRPr="00BE3C62" w:rsidRDefault="004377C2" w:rsidP="00BE3C62">
            <w:pPr>
              <w:pStyle w:val="TAL"/>
              <w:rPr>
                <w:sz w:val="16"/>
              </w:rPr>
            </w:pPr>
            <w:r w:rsidRPr="00BE3C62">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20529"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965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540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49B3D"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2EF4" w14:textId="77777777" w:rsidR="004377C2" w:rsidRPr="00BE3C62" w:rsidRDefault="004377C2" w:rsidP="00BE3C62">
            <w:pPr>
              <w:pStyle w:val="TAL"/>
              <w:rPr>
                <w:sz w:val="16"/>
              </w:rPr>
            </w:pPr>
            <w:r w:rsidRPr="00BE3C62">
              <w:rPr>
                <w:sz w:val="16"/>
              </w:rPr>
              <w:t>agreed</w:t>
            </w:r>
          </w:p>
        </w:tc>
      </w:tr>
      <w:tr w:rsidR="00BE3C62" w:rsidRPr="00BE3C62" w14:paraId="21390B4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23B7" w14:textId="77777777" w:rsidR="004377C2" w:rsidRPr="00BE3C62" w:rsidRDefault="004377C2" w:rsidP="00BE3C62">
            <w:pPr>
              <w:pStyle w:val="TAL"/>
              <w:rPr>
                <w:sz w:val="16"/>
              </w:rPr>
            </w:pPr>
            <w:r w:rsidRPr="00BE3C62">
              <w:rPr>
                <w:sz w:val="16"/>
              </w:rPr>
              <w:t>C4-214124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1B4B" w14:textId="77777777" w:rsidR="004377C2" w:rsidRPr="00BE3C62" w:rsidRDefault="004377C2" w:rsidP="00BE3C62">
            <w:pPr>
              <w:pStyle w:val="TAL"/>
              <w:rPr>
                <w:sz w:val="16"/>
              </w:rPr>
            </w:pPr>
            <w:r w:rsidRPr="00BE3C62">
              <w:rPr>
                <w:sz w:val="16"/>
              </w:rPr>
              <w:t>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D0B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7085"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8F4E" w14:textId="77777777" w:rsidR="004377C2" w:rsidRPr="00BE3C62" w:rsidRDefault="004377C2" w:rsidP="00BE3C62">
            <w:pPr>
              <w:pStyle w:val="TAL"/>
              <w:rPr>
                <w:sz w:val="16"/>
              </w:rPr>
            </w:pPr>
            <w:r w:rsidRPr="00BE3C62">
              <w:rPr>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A03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33C9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82E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5DE45" w14:textId="77777777" w:rsidR="004377C2" w:rsidRPr="00BE3C62" w:rsidRDefault="004377C2" w:rsidP="00BE3C62">
            <w:pPr>
              <w:pStyle w:val="TAL"/>
              <w:rPr>
                <w:sz w:val="16"/>
              </w:rPr>
            </w:pPr>
            <w:r w:rsidRPr="00BE3C62">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A454" w14:textId="77777777" w:rsidR="004377C2" w:rsidRPr="00BE3C62" w:rsidRDefault="004377C2" w:rsidP="00BE3C62">
            <w:pPr>
              <w:pStyle w:val="TAL"/>
              <w:rPr>
                <w:sz w:val="16"/>
              </w:rPr>
            </w:pPr>
            <w:r w:rsidRPr="00BE3C62">
              <w:rPr>
                <w:sz w:val="16"/>
              </w:rPr>
              <w:t>agreed</w:t>
            </w:r>
          </w:p>
        </w:tc>
      </w:tr>
      <w:tr w:rsidR="00BE3C62" w:rsidRPr="00BE3C62" w14:paraId="20ABBEB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15CD6" w14:textId="77777777" w:rsidR="004377C2" w:rsidRPr="00BE3C62" w:rsidRDefault="004377C2" w:rsidP="00BE3C62">
            <w:pPr>
              <w:pStyle w:val="TAL"/>
              <w:rPr>
                <w:sz w:val="16"/>
              </w:rPr>
            </w:pPr>
            <w:r w:rsidRPr="00BE3C62">
              <w:rPr>
                <w:sz w:val="16"/>
              </w:rPr>
              <w:t>C4-214232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33544" w14:textId="77777777" w:rsidR="004377C2" w:rsidRPr="00BE3C62" w:rsidRDefault="004377C2" w:rsidP="00BE3C62">
            <w:pPr>
              <w:pStyle w:val="TAL"/>
              <w:rPr>
                <w:sz w:val="16"/>
              </w:rPr>
            </w:pPr>
            <w:r w:rsidRPr="00BE3C62">
              <w:rPr>
                <w:sz w:val="16"/>
              </w:rPr>
              <w:t>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3C09"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DFF0"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1DCA5" w14:textId="77777777" w:rsidR="004377C2" w:rsidRPr="00BE3C62" w:rsidRDefault="004377C2" w:rsidP="00BE3C62">
            <w:pPr>
              <w:pStyle w:val="TAL"/>
              <w:rPr>
                <w:sz w:val="16"/>
              </w:rPr>
            </w:pPr>
            <w:r w:rsidRPr="00BE3C62">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735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C2C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DF0E"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F8D9" w14:textId="77777777" w:rsidR="004377C2" w:rsidRPr="00BE3C62" w:rsidRDefault="004377C2" w:rsidP="00BE3C62">
            <w:pPr>
              <w:pStyle w:val="TAL"/>
              <w:rPr>
                <w:sz w:val="16"/>
              </w:rPr>
            </w:pPr>
            <w:r w:rsidRPr="00BE3C62">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71BA" w14:textId="77777777" w:rsidR="004377C2" w:rsidRPr="00BE3C62" w:rsidRDefault="004377C2" w:rsidP="00BE3C62">
            <w:pPr>
              <w:pStyle w:val="TAL"/>
              <w:rPr>
                <w:sz w:val="16"/>
              </w:rPr>
            </w:pPr>
            <w:r w:rsidRPr="00BE3C62">
              <w:rPr>
                <w:sz w:val="16"/>
              </w:rPr>
              <w:t>revised</w:t>
            </w:r>
          </w:p>
        </w:tc>
      </w:tr>
      <w:tr w:rsidR="00BE3C62" w:rsidRPr="00BE3C62" w14:paraId="4EBC3DB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6922" w14:textId="77777777" w:rsidR="004377C2" w:rsidRPr="00BE3C62" w:rsidRDefault="004377C2" w:rsidP="00BE3C62">
            <w:pPr>
              <w:pStyle w:val="TAL"/>
              <w:rPr>
                <w:sz w:val="16"/>
              </w:rPr>
            </w:pPr>
            <w:r w:rsidRPr="00BE3C62">
              <w:rPr>
                <w:sz w:val="16"/>
              </w:rPr>
              <w:t>C4-214678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3F95" w14:textId="77777777" w:rsidR="004377C2" w:rsidRPr="00BE3C62" w:rsidRDefault="004377C2" w:rsidP="00BE3C62">
            <w:pPr>
              <w:pStyle w:val="TAL"/>
              <w:rPr>
                <w:sz w:val="16"/>
              </w:rPr>
            </w:pPr>
            <w:r w:rsidRPr="00BE3C62">
              <w:rPr>
                <w:sz w:val="16"/>
              </w:rPr>
              <w:t>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DEEA"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A228"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DA8A2" w14:textId="77777777" w:rsidR="004377C2" w:rsidRPr="00BE3C62" w:rsidRDefault="004377C2" w:rsidP="00BE3C62">
            <w:pPr>
              <w:pStyle w:val="TAL"/>
              <w:rPr>
                <w:sz w:val="16"/>
              </w:rPr>
            </w:pPr>
            <w:r w:rsidRPr="00BE3C62">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08F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4F6A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4C19"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C4195" w14:textId="77777777" w:rsidR="004377C2" w:rsidRPr="00BE3C62" w:rsidRDefault="004377C2" w:rsidP="00BE3C62">
            <w:pPr>
              <w:pStyle w:val="TAL"/>
              <w:rPr>
                <w:sz w:val="16"/>
              </w:rPr>
            </w:pPr>
            <w:r w:rsidRPr="00BE3C62">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CDD8D" w14:textId="77777777" w:rsidR="004377C2" w:rsidRPr="00BE3C62" w:rsidRDefault="004377C2" w:rsidP="00BE3C62">
            <w:pPr>
              <w:pStyle w:val="TAL"/>
              <w:rPr>
                <w:sz w:val="16"/>
              </w:rPr>
            </w:pPr>
            <w:r w:rsidRPr="00BE3C62">
              <w:rPr>
                <w:sz w:val="16"/>
              </w:rPr>
              <w:t>agreed</w:t>
            </w:r>
          </w:p>
        </w:tc>
      </w:tr>
      <w:tr w:rsidR="00BE3C62" w:rsidRPr="00BE3C62" w14:paraId="3B71DC9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7967B" w14:textId="77777777" w:rsidR="004377C2" w:rsidRPr="00BE3C62" w:rsidRDefault="004377C2" w:rsidP="00BE3C62">
            <w:pPr>
              <w:pStyle w:val="TAL"/>
              <w:rPr>
                <w:sz w:val="16"/>
              </w:rPr>
            </w:pPr>
            <w:r w:rsidRPr="00BE3C62">
              <w:rPr>
                <w:sz w:val="16"/>
              </w:rPr>
              <w:t>C4-214808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A4BB" w14:textId="77777777" w:rsidR="004377C2" w:rsidRPr="00BE3C62" w:rsidRDefault="004377C2" w:rsidP="00BE3C62">
            <w:pPr>
              <w:pStyle w:val="TAL"/>
              <w:rPr>
                <w:sz w:val="16"/>
              </w:rPr>
            </w:pPr>
            <w:r w:rsidRPr="00BE3C62">
              <w:rPr>
                <w:sz w:val="16"/>
              </w:rPr>
              <w:t>Common Data Types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6EAE"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CD64"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80C5" w14:textId="77777777" w:rsidR="004377C2" w:rsidRPr="00BE3C62" w:rsidRDefault="004377C2" w:rsidP="00BE3C62">
            <w:pPr>
              <w:pStyle w:val="TAL"/>
              <w:rPr>
                <w:sz w:val="16"/>
              </w:rPr>
            </w:pPr>
            <w:r w:rsidRPr="00BE3C62">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EE0C2"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1282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D2F90"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7C49" w14:textId="77777777" w:rsidR="004377C2" w:rsidRPr="00BE3C62" w:rsidRDefault="004377C2" w:rsidP="00BE3C62">
            <w:pPr>
              <w:pStyle w:val="TAL"/>
              <w:rPr>
                <w:sz w:val="16"/>
              </w:rPr>
            </w:pPr>
            <w:r w:rsidRPr="00BE3C62">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AF3F" w14:textId="77777777" w:rsidR="004377C2" w:rsidRPr="00BE3C62" w:rsidRDefault="004377C2" w:rsidP="00BE3C62">
            <w:pPr>
              <w:pStyle w:val="TAL"/>
              <w:rPr>
                <w:sz w:val="16"/>
              </w:rPr>
            </w:pPr>
            <w:r w:rsidRPr="00BE3C62">
              <w:rPr>
                <w:sz w:val="16"/>
              </w:rPr>
              <w:t>withdrawn</w:t>
            </w:r>
          </w:p>
        </w:tc>
      </w:tr>
      <w:tr w:rsidR="00BE3C62" w:rsidRPr="00BE3C62" w14:paraId="42E189A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DC2F" w14:textId="77777777" w:rsidR="004377C2" w:rsidRPr="00BE3C62" w:rsidRDefault="004377C2" w:rsidP="00BE3C62">
            <w:pPr>
              <w:pStyle w:val="TAL"/>
              <w:rPr>
                <w:sz w:val="16"/>
              </w:rPr>
            </w:pPr>
            <w:r w:rsidRPr="00BE3C62">
              <w:rPr>
                <w:sz w:val="16"/>
              </w:rPr>
              <w:t>C4-214314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C18E"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2D3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8B04"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E69B" w14:textId="77777777" w:rsidR="004377C2" w:rsidRPr="00BE3C62" w:rsidRDefault="004377C2" w:rsidP="00BE3C62">
            <w:pPr>
              <w:pStyle w:val="TAL"/>
              <w:rPr>
                <w:sz w:val="16"/>
              </w:rPr>
            </w:pPr>
            <w:r w:rsidRPr="00BE3C62">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38D1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A1D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AF70"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0D5D"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9309" w14:textId="77777777" w:rsidR="004377C2" w:rsidRPr="00BE3C62" w:rsidRDefault="004377C2" w:rsidP="00BE3C62">
            <w:pPr>
              <w:pStyle w:val="TAL"/>
              <w:rPr>
                <w:sz w:val="16"/>
              </w:rPr>
            </w:pPr>
            <w:r w:rsidRPr="00BE3C62">
              <w:rPr>
                <w:sz w:val="16"/>
              </w:rPr>
              <w:t>revised</w:t>
            </w:r>
          </w:p>
        </w:tc>
      </w:tr>
      <w:tr w:rsidR="00BE3C62" w:rsidRPr="00BE3C62" w14:paraId="3E39F57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924B" w14:textId="77777777" w:rsidR="004377C2" w:rsidRPr="00BE3C62" w:rsidRDefault="004377C2" w:rsidP="00BE3C62">
            <w:pPr>
              <w:pStyle w:val="TAL"/>
              <w:rPr>
                <w:sz w:val="16"/>
              </w:rPr>
            </w:pPr>
            <w:r w:rsidRPr="00BE3C62">
              <w:rPr>
                <w:sz w:val="16"/>
              </w:rPr>
              <w:t>C4-214625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E38EA" w14:textId="77777777" w:rsidR="004377C2" w:rsidRPr="00BE3C62" w:rsidRDefault="004377C2" w:rsidP="00BE3C62">
            <w:pPr>
              <w:pStyle w:val="TAL"/>
              <w:rPr>
                <w:sz w:val="16"/>
              </w:rPr>
            </w:pPr>
            <w:r w:rsidRPr="00BE3C62">
              <w:rPr>
                <w:sz w:val="16"/>
              </w:rPr>
              <w:t>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A318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4E61"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AB183" w14:textId="77777777" w:rsidR="004377C2" w:rsidRPr="00BE3C62" w:rsidRDefault="004377C2" w:rsidP="00BE3C62">
            <w:pPr>
              <w:pStyle w:val="TAL"/>
              <w:rPr>
                <w:sz w:val="16"/>
              </w:rPr>
            </w:pPr>
            <w:r w:rsidRPr="00BE3C62">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B300"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DA9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D482"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77BD5"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76D7" w14:textId="77777777" w:rsidR="004377C2" w:rsidRPr="00BE3C62" w:rsidRDefault="004377C2" w:rsidP="00BE3C62">
            <w:pPr>
              <w:pStyle w:val="TAL"/>
              <w:rPr>
                <w:sz w:val="16"/>
              </w:rPr>
            </w:pPr>
            <w:r w:rsidRPr="00BE3C62">
              <w:rPr>
                <w:sz w:val="16"/>
              </w:rPr>
              <w:t>agreed</w:t>
            </w:r>
          </w:p>
        </w:tc>
      </w:tr>
      <w:tr w:rsidR="00BE3C62" w:rsidRPr="00BE3C62" w14:paraId="4C9B302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B9F04" w14:textId="77777777" w:rsidR="004377C2" w:rsidRPr="00BE3C62" w:rsidRDefault="004377C2" w:rsidP="00BE3C62">
            <w:pPr>
              <w:pStyle w:val="TAL"/>
              <w:rPr>
                <w:sz w:val="16"/>
              </w:rPr>
            </w:pPr>
            <w:r w:rsidRPr="00BE3C62">
              <w:rPr>
                <w:sz w:val="16"/>
              </w:rPr>
              <w:t>C4-214427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037CB"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92A5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D293"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0271E" w14:textId="77777777" w:rsidR="004377C2" w:rsidRPr="00BE3C62" w:rsidRDefault="004377C2" w:rsidP="00BE3C62">
            <w:pPr>
              <w:pStyle w:val="TAL"/>
              <w:rPr>
                <w:sz w:val="16"/>
              </w:rPr>
            </w:pPr>
            <w:r w:rsidRPr="00BE3C62">
              <w:rPr>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A24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86A4" w14:textId="77777777" w:rsidR="004377C2" w:rsidRPr="00BE3C62" w:rsidRDefault="004377C2" w:rsidP="00BE3C62">
            <w:pPr>
              <w:pStyle w:val="TAL"/>
              <w:rPr>
                <w:sz w:val="16"/>
              </w:rPr>
            </w:pPr>
            <w:r w:rsidRPr="00BE3C62">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288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B2E9"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75C1" w14:textId="77777777" w:rsidR="004377C2" w:rsidRPr="00BE3C62" w:rsidRDefault="004377C2" w:rsidP="00BE3C62">
            <w:pPr>
              <w:pStyle w:val="TAL"/>
              <w:rPr>
                <w:sz w:val="16"/>
              </w:rPr>
            </w:pPr>
            <w:r w:rsidRPr="00BE3C62">
              <w:rPr>
                <w:sz w:val="16"/>
              </w:rPr>
              <w:t>withdrawn</w:t>
            </w:r>
          </w:p>
        </w:tc>
      </w:tr>
      <w:tr w:rsidR="00BE3C62" w:rsidRPr="00BE3C62" w14:paraId="03431A5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3F7A0" w14:textId="77777777" w:rsidR="004377C2" w:rsidRPr="00BE3C62" w:rsidRDefault="004377C2" w:rsidP="00BE3C62">
            <w:pPr>
              <w:pStyle w:val="TAL"/>
              <w:rPr>
                <w:sz w:val="16"/>
              </w:rPr>
            </w:pPr>
            <w:r w:rsidRPr="00BE3C62">
              <w:rPr>
                <w:sz w:val="16"/>
              </w:rPr>
              <w:t>C4-214428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A7B0"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00CD"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8798"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CB3A" w14:textId="77777777" w:rsidR="004377C2" w:rsidRPr="00BE3C62" w:rsidRDefault="004377C2" w:rsidP="00BE3C62">
            <w:pPr>
              <w:pStyle w:val="TAL"/>
              <w:rPr>
                <w:sz w:val="16"/>
              </w:rPr>
            </w:pPr>
            <w:r w:rsidRPr="00BE3C62">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F576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AA1C"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EE15"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637C"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6D4D" w14:textId="77777777" w:rsidR="004377C2" w:rsidRPr="00BE3C62" w:rsidRDefault="004377C2" w:rsidP="00BE3C62">
            <w:pPr>
              <w:pStyle w:val="TAL"/>
              <w:rPr>
                <w:sz w:val="16"/>
              </w:rPr>
            </w:pPr>
            <w:r w:rsidRPr="00BE3C62">
              <w:rPr>
                <w:sz w:val="16"/>
              </w:rPr>
              <w:t>revised</w:t>
            </w:r>
          </w:p>
        </w:tc>
      </w:tr>
      <w:tr w:rsidR="00BE3C62" w:rsidRPr="00BE3C62" w14:paraId="188A0C8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6165B" w14:textId="77777777" w:rsidR="004377C2" w:rsidRPr="00BE3C62" w:rsidRDefault="004377C2" w:rsidP="00BE3C62">
            <w:pPr>
              <w:pStyle w:val="TAL"/>
              <w:rPr>
                <w:sz w:val="16"/>
              </w:rPr>
            </w:pPr>
            <w:r w:rsidRPr="00BE3C62">
              <w:rPr>
                <w:sz w:val="16"/>
              </w:rPr>
              <w:t>C4-214715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74FB"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89C7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A464"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8E81" w14:textId="77777777" w:rsidR="004377C2" w:rsidRPr="00BE3C62" w:rsidRDefault="004377C2" w:rsidP="00BE3C62">
            <w:pPr>
              <w:pStyle w:val="TAL"/>
              <w:rPr>
                <w:sz w:val="16"/>
              </w:rPr>
            </w:pPr>
            <w:r w:rsidRPr="00BE3C62">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0E69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44AE"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9B8A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DB8CF" w14:textId="77777777" w:rsidR="004377C2" w:rsidRPr="00BE3C62" w:rsidRDefault="004377C2" w:rsidP="00BE3C62">
            <w:pPr>
              <w:pStyle w:val="TAL"/>
              <w:rPr>
                <w:sz w:val="16"/>
              </w:rPr>
            </w:pPr>
            <w:r w:rsidRPr="00BE3C62">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7A462" w14:textId="77777777" w:rsidR="004377C2" w:rsidRPr="00BE3C62" w:rsidRDefault="004377C2" w:rsidP="00BE3C62">
            <w:pPr>
              <w:pStyle w:val="TAL"/>
              <w:rPr>
                <w:sz w:val="16"/>
              </w:rPr>
            </w:pPr>
            <w:r w:rsidRPr="00BE3C62">
              <w:rPr>
                <w:sz w:val="16"/>
              </w:rPr>
              <w:t>revised</w:t>
            </w:r>
          </w:p>
        </w:tc>
      </w:tr>
      <w:tr w:rsidR="00BE3C62" w:rsidRPr="00BE3C62" w14:paraId="308D7D6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EA6F4" w14:textId="77777777" w:rsidR="004377C2" w:rsidRPr="00BE3C62" w:rsidRDefault="004377C2" w:rsidP="00BE3C62">
            <w:pPr>
              <w:pStyle w:val="TAL"/>
              <w:rPr>
                <w:sz w:val="16"/>
              </w:rPr>
            </w:pPr>
            <w:r w:rsidRPr="00BE3C62">
              <w:rPr>
                <w:sz w:val="16"/>
              </w:rPr>
              <w:t>C4-214831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9C4E"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48F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C48F"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9A0F" w14:textId="77777777" w:rsidR="004377C2" w:rsidRPr="00BE3C62" w:rsidRDefault="004377C2" w:rsidP="00BE3C62">
            <w:pPr>
              <w:pStyle w:val="TAL"/>
              <w:rPr>
                <w:sz w:val="16"/>
              </w:rPr>
            </w:pPr>
            <w:r w:rsidRPr="00BE3C62">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11CF"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7FC4D"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087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85AF" w14:textId="77777777" w:rsidR="004377C2" w:rsidRPr="00BE3C62" w:rsidRDefault="004377C2" w:rsidP="00BE3C62">
            <w:pPr>
              <w:pStyle w:val="TAL"/>
              <w:rPr>
                <w:sz w:val="16"/>
              </w:rPr>
            </w:pPr>
            <w:r w:rsidRPr="00BE3C62">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7D37" w14:textId="77777777" w:rsidR="004377C2" w:rsidRPr="00BE3C62" w:rsidRDefault="004377C2" w:rsidP="00BE3C62">
            <w:pPr>
              <w:pStyle w:val="TAL"/>
              <w:rPr>
                <w:sz w:val="16"/>
              </w:rPr>
            </w:pPr>
            <w:r w:rsidRPr="00BE3C62">
              <w:rPr>
                <w:sz w:val="16"/>
              </w:rPr>
              <w:t>agreed</w:t>
            </w:r>
          </w:p>
        </w:tc>
      </w:tr>
      <w:tr w:rsidR="00BE3C62" w:rsidRPr="00BE3C62" w14:paraId="3AA4CB1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F8FE9" w14:textId="77777777" w:rsidR="004377C2" w:rsidRPr="00BE3C62" w:rsidRDefault="004377C2" w:rsidP="00BE3C62">
            <w:pPr>
              <w:pStyle w:val="TAL"/>
              <w:rPr>
                <w:sz w:val="16"/>
              </w:rPr>
            </w:pPr>
            <w:r w:rsidRPr="00BE3C62">
              <w:rPr>
                <w:sz w:val="16"/>
              </w:rPr>
              <w:t>C4-214429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B4C9"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6660"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452C"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69BA" w14:textId="77777777" w:rsidR="004377C2" w:rsidRPr="00BE3C62" w:rsidRDefault="004377C2" w:rsidP="00BE3C62">
            <w:pPr>
              <w:pStyle w:val="TAL"/>
              <w:rPr>
                <w:sz w:val="16"/>
              </w:rPr>
            </w:pPr>
            <w:r w:rsidRPr="00BE3C62">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B5A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7A2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ADCC"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2D58"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78B0" w14:textId="77777777" w:rsidR="004377C2" w:rsidRPr="00BE3C62" w:rsidRDefault="004377C2" w:rsidP="00BE3C62">
            <w:pPr>
              <w:pStyle w:val="TAL"/>
              <w:rPr>
                <w:sz w:val="16"/>
              </w:rPr>
            </w:pPr>
            <w:r w:rsidRPr="00BE3C62">
              <w:rPr>
                <w:sz w:val="16"/>
              </w:rPr>
              <w:t>revised</w:t>
            </w:r>
          </w:p>
        </w:tc>
      </w:tr>
      <w:tr w:rsidR="00BE3C62" w:rsidRPr="00BE3C62" w14:paraId="451BD4B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BC79" w14:textId="77777777" w:rsidR="004377C2" w:rsidRPr="00BE3C62" w:rsidRDefault="004377C2" w:rsidP="00BE3C62">
            <w:pPr>
              <w:pStyle w:val="TAL"/>
              <w:rPr>
                <w:sz w:val="16"/>
              </w:rPr>
            </w:pPr>
            <w:r w:rsidRPr="00BE3C62">
              <w:rPr>
                <w:sz w:val="16"/>
              </w:rPr>
              <w:t>C4-214716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5CDA"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5EA71"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C352"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0B90" w14:textId="77777777" w:rsidR="004377C2" w:rsidRPr="00BE3C62" w:rsidRDefault="004377C2" w:rsidP="00BE3C62">
            <w:pPr>
              <w:pStyle w:val="TAL"/>
              <w:rPr>
                <w:sz w:val="16"/>
              </w:rPr>
            </w:pPr>
            <w:r w:rsidRPr="00BE3C62">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66E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EAD9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5B691"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9D488" w14:textId="77777777" w:rsidR="004377C2" w:rsidRPr="00BE3C62" w:rsidRDefault="004377C2" w:rsidP="00BE3C62">
            <w:pPr>
              <w:pStyle w:val="TAL"/>
              <w:rPr>
                <w:sz w:val="16"/>
              </w:rPr>
            </w:pPr>
            <w:r w:rsidRPr="00BE3C62">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B48FD" w14:textId="77777777" w:rsidR="004377C2" w:rsidRPr="00BE3C62" w:rsidRDefault="004377C2" w:rsidP="00BE3C62">
            <w:pPr>
              <w:pStyle w:val="TAL"/>
              <w:rPr>
                <w:sz w:val="16"/>
              </w:rPr>
            </w:pPr>
            <w:r w:rsidRPr="00BE3C62">
              <w:rPr>
                <w:sz w:val="16"/>
              </w:rPr>
              <w:t>revised</w:t>
            </w:r>
          </w:p>
        </w:tc>
      </w:tr>
      <w:tr w:rsidR="00BE3C62" w:rsidRPr="00BE3C62" w14:paraId="529BCFB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7E20" w14:textId="77777777" w:rsidR="004377C2" w:rsidRPr="00BE3C62" w:rsidRDefault="004377C2" w:rsidP="00BE3C62">
            <w:pPr>
              <w:pStyle w:val="TAL"/>
              <w:rPr>
                <w:sz w:val="16"/>
              </w:rPr>
            </w:pPr>
            <w:r w:rsidRPr="00BE3C62">
              <w:rPr>
                <w:sz w:val="16"/>
              </w:rPr>
              <w:t>C4-214833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6A31" w14:textId="77777777" w:rsidR="004377C2" w:rsidRPr="00BE3C62" w:rsidRDefault="004377C2" w:rsidP="00BE3C62">
            <w:pPr>
              <w:pStyle w:val="TAL"/>
              <w:rPr>
                <w:sz w:val="16"/>
              </w:rPr>
            </w:pPr>
            <w:r w:rsidRPr="00BE3C62">
              <w:rPr>
                <w:sz w:val="16"/>
              </w:rPr>
              <w:t>Transport Indication for N3GPP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A819"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C02B"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F97B" w14:textId="77777777" w:rsidR="004377C2" w:rsidRPr="00BE3C62" w:rsidRDefault="004377C2" w:rsidP="00BE3C62">
            <w:pPr>
              <w:pStyle w:val="TAL"/>
              <w:rPr>
                <w:sz w:val="16"/>
              </w:rPr>
            </w:pPr>
            <w:r w:rsidRPr="00BE3C62">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9E93"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64C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8B3E"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B3C6" w14:textId="77777777" w:rsidR="004377C2" w:rsidRPr="00BE3C62" w:rsidRDefault="004377C2" w:rsidP="00BE3C62">
            <w:pPr>
              <w:pStyle w:val="TAL"/>
              <w:rPr>
                <w:sz w:val="16"/>
              </w:rPr>
            </w:pPr>
            <w:r w:rsidRPr="00BE3C62">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7C49" w14:textId="77777777" w:rsidR="004377C2" w:rsidRPr="00BE3C62" w:rsidRDefault="004377C2" w:rsidP="00BE3C62">
            <w:pPr>
              <w:pStyle w:val="TAL"/>
              <w:rPr>
                <w:sz w:val="16"/>
              </w:rPr>
            </w:pPr>
            <w:r w:rsidRPr="00BE3C62">
              <w:rPr>
                <w:sz w:val="16"/>
              </w:rPr>
              <w:t>agreed</w:t>
            </w:r>
          </w:p>
        </w:tc>
      </w:tr>
      <w:tr w:rsidR="00BE3C62" w:rsidRPr="00BE3C62" w14:paraId="2E745D6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849B" w14:textId="77777777" w:rsidR="004377C2" w:rsidRPr="00BE3C62" w:rsidRDefault="004377C2" w:rsidP="00BE3C62">
            <w:pPr>
              <w:pStyle w:val="TAL"/>
              <w:rPr>
                <w:sz w:val="16"/>
              </w:rPr>
            </w:pPr>
            <w:r w:rsidRPr="00BE3C62">
              <w:rPr>
                <w:sz w:val="16"/>
              </w:rPr>
              <w:t>C4-214446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F6D7" w14:textId="77777777" w:rsidR="004377C2" w:rsidRPr="00BE3C62" w:rsidRDefault="004377C2" w:rsidP="00BE3C62">
            <w:pPr>
              <w:pStyle w:val="TAL"/>
              <w:rPr>
                <w:sz w:val="16"/>
              </w:rPr>
            </w:pPr>
            <w:r w:rsidRPr="00BE3C62">
              <w:rPr>
                <w:sz w:val="16"/>
              </w:rPr>
              <w:t>ProseServiceAuth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695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73F8"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B581" w14:textId="77777777" w:rsidR="004377C2" w:rsidRPr="00BE3C62" w:rsidRDefault="004377C2" w:rsidP="00BE3C62">
            <w:pPr>
              <w:pStyle w:val="TAL"/>
              <w:rPr>
                <w:sz w:val="16"/>
              </w:rPr>
            </w:pPr>
            <w:r w:rsidRPr="00BE3C62">
              <w:rPr>
                <w:sz w:val="16"/>
              </w:rPr>
              <w:t>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E97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08CD"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A504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894A" w14:textId="77777777" w:rsidR="004377C2" w:rsidRPr="00BE3C62" w:rsidRDefault="004377C2" w:rsidP="00BE3C62">
            <w:pPr>
              <w:pStyle w:val="TAL"/>
              <w:rPr>
                <w:sz w:val="16"/>
              </w:rPr>
            </w:pPr>
            <w:r w:rsidRPr="00BE3C62">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9907" w14:textId="77777777" w:rsidR="004377C2" w:rsidRPr="00BE3C62" w:rsidRDefault="004377C2" w:rsidP="00BE3C62">
            <w:pPr>
              <w:pStyle w:val="TAL"/>
              <w:rPr>
                <w:sz w:val="16"/>
              </w:rPr>
            </w:pPr>
            <w:r w:rsidRPr="00BE3C62">
              <w:rPr>
                <w:sz w:val="16"/>
              </w:rPr>
              <w:t>agreed</w:t>
            </w:r>
          </w:p>
        </w:tc>
      </w:tr>
      <w:tr w:rsidR="00BE3C62" w:rsidRPr="00BE3C62" w14:paraId="4FB3BF9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6401" w14:textId="77777777" w:rsidR="004377C2" w:rsidRPr="00BE3C62" w:rsidRDefault="004377C2" w:rsidP="00BE3C62">
            <w:pPr>
              <w:pStyle w:val="TAL"/>
              <w:rPr>
                <w:sz w:val="16"/>
              </w:rPr>
            </w:pPr>
            <w:r w:rsidRPr="00BE3C62">
              <w:rPr>
                <w:sz w:val="16"/>
              </w:rPr>
              <w:t>C4-214570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528D" w14:textId="77777777" w:rsidR="004377C2" w:rsidRPr="00BE3C62" w:rsidRDefault="004377C2" w:rsidP="00BE3C62">
            <w:pPr>
              <w:pStyle w:val="TAL"/>
              <w:rPr>
                <w:sz w:val="16"/>
              </w:rPr>
            </w:pPr>
            <w:r w:rsidRPr="00BE3C62">
              <w:rPr>
                <w:sz w:val="16"/>
              </w:rPr>
              <w:t>Clarification to SACInfo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E368" w14:textId="77777777" w:rsidR="004377C2" w:rsidRPr="00BE3C62" w:rsidRDefault="004377C2" w:rsidP="00BE3C62">
            <w:pPr>
              <w:pStyle w:val="TAL"/>
              <w:rPr>
                <w:sz w:val="16"/>
              </w:rPr>
            </w:pPr>
            <w:r w:rsidRPr="00BE3C6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F41B"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9C29" w14:textId="77777777" w:rsidR="004377C2" w:rsidRPr="00BE3C62" w:rsidRDefault="004377C2" w:rsidP="00BE3C62">
            <w:pPr>
              <w:pStyle w:val="TAL"/>
              <w:rPr>
                <w:sz w:val="16"/>
              </w:rPr>
            </w:pPr>
            <w:r w:rsidRPr="00BE3C62">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0770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593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FDEE"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455D" w14:textId="77777777" w:rsidR="004377C2" w:rsidRPr="00BE3C62" w:rsidRDefault="004377C2" w:rsidP="00BE3C62">
            <w:pPr>
              <w:pStyle w:val="TAL"/>
              <w:rPr>
                <w:sz w:val="16"/>
              </w:rPr>
            </w:pPr>
            <w:r w:rsidRPr="00BE3C62">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D994" w14:textId="77777777" w:rsidR="004377C2" w:rsidRPr="00BE3C62" w:rsidRDefault="004377C2" w:rsidP="00BE3C62">
            <w:pPr>
              <w:pStyle w:val="TAL"/>
              <w:rPr>
                <w:sz w:val="16"/>
              </w:rPr>
            </w:pPr>
            <w:r w:rsidRPr="00BE3C62">
              <w:rPr>
                <w:sz w:val="16"/>
              </w:rPr>
              <w:t>withdrawn</w:t>
            </w:r>
          </w:p>
        </w:tc>
      </w:tr>
      <w:tr w:rsidR="00BE3C62" w:rsidRPr="00BE3C62" w14:paraId="2B491BE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8A08" w14:textId="77777777" w:rsidR="004377C2" w:rsidRPr="00BE3C62" w:rsidRDefault="004377C2" w:rsidP="00BE3C62">
            <w:pPr>
              <w:pStyle w:val="TAL"/>
              <w:rPr>
                <w:sz w:val="16"/>
              </w:rPr>
            </w:pPr>
            <w:r w:rsidRPr="00BE3C62">
              <w:rPr>
                <w:sz w:val="16"/>
              </w:rPr>
              <w:t>C4-214776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E1DE4" w14:textId="77777777" w:rsidR="004377C2" w:rsidRPr="00BE3C62" w:rsidRDefault="004377C2" w:rsidP="00BE3C62">
            <w:pPr>
              <w:pStyle w:val="TAL"/>
              <w:rPr>
                <w:sz w:val="16"/>
              </w:rPr>
            </w:pPr>
            <w:r w:rsidRPr="00BE3C62">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642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3270"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DFB6" w14:textId="77777777" w:rsidR="004377C2" w:rsidRPr="00BE3C62" w:rsidRDefault="004377C2" w:rsidP="00BE3C62">
            <w:pPr>
              <w:pStyle w:val="TAL"/>
              <w:rPr>
                <w:sz w:val="16"/>
              </w:rPr>
            </w:pPr>
            <w:r w:rsidRPr="00BE3C62">
              <w:rPr>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07A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591C1"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500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4895"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3167" w14:textId="77777777" w:rsidR="004377C2" w:rsidRPr="00BE3C62" w:rsidRDefault="004377C2" w:rsidP="00BE3C62">
            <w:pPr>
              <w:pStyle w:val="TAL"/>
              <w:rPr>
                <w:sz w:val="16"/>
              </w:rPr>
            </w:pPr>
            <w:r w:rsidRPr="00BE3C62">
              <w:rPr>
                <w:sz w:val="16"/>
              </w:rPr>
              <w:t>agreed</w:t>
            </w:r>
          </w:p>
        </w:tc>
      </w:tr>
      <w:tr w:rsidR="00BE3C62" w:rsidRPr="00BE3C62" w14:paraId="622B109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F49F3" w14:textId="77777777" w:rsidR="004377C2" w:rsidRPr="00BE3C62" w:rsidRDefault="004377C2" w:rsidP="00BE3C62">
            <w:pPr>
              <w:pStyle w:val="TAL"/>
              <w:rPr>
                <w:sz w:val="16"/>
              </w:rPr>
            </w:pPr>
            <w:r w:rsidRPr="00BE3C62">
              <w:rPr>
                <w:sz w:val="16"/>
              </w:rPr>
              <w:t>C4-214797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C67E" w14:textId="77777777" w:rsidR="004377C2" w:rsidRPr="00BE3C62" w:rsidRDefault="004377C2" w:rsidP="00BE3C62">
            <w:pPr>
              <w:pStyle w:val="TAL"/>
              <w:rPr>
                <w:sz w:val="16"/>
              </w:rPr>
            </w:pPr>
            <w:r w:rsidRPr="00BE3C62">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BA1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2154"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281F6" w14:textId="77777777" w:rsidR="004377C2" w:rsidRPr="00BE3C62" w:rsidRDefault="004377C2" w:rsidP="00BE3C62">
            <w:pPr>
              <w:pStyle w:val="TAL"/>
              <w:rPr>
                <w:sz w:val="16"/>
              </w:rPr>
            </w:pPr>
            <w:r w:rsidRPr="00BE3C62">
              <w:rPr>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8A2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5842"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9E2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8D77"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DE585" w14:textId="77777777" w:rsidR="004377C2" w:rsidRPr="00BE3C62" w:rsidRDefault="004377C2" w:rsidP="00BE3C62">
            <w:pPr>
              <w:pStyle w:val="TAL"/>
              <w:rPr>
                <w:sz w:val="16"/>
              </w:rPr>
            </w:pPr>
            <w:r w:rsidRPr="00BE3C62">
              <w:rPr>
                <w:sz w:val="16"/>
              </w:rPr>
              <w:t>agreed</w:t>
            </w:r>
          </w:p>
        </w:tc>
      </w:tr>
      <w:tr w:rsidR="00BE3C62" w:rsidRPr="00BE3C62" w14:paraId="5AE5B48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FCBA" w14:textId="77777777" w:rsidR="004377C2" w:rsidRPr="00BE3C62" w:rsidRDefault="004377C2" w:rsidP="00BE3C62">
            <w:pPr>
              <w:pStyle w:val="TAL"/>
              <w:rPr>
                <w:sz w:val="16"/>
              </w:rPr>
            </w:pPr>
            <w:r w:rsidRPr="00BE3C62">
              <w:rPr>
                <w:sz w:val="16"/>
              </w:rPr>
              <w:t>C4-214804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2D0F" w14:textId="77777777" w:rsidR="004377C2" w:rsidRPr="00BE3C62" w:rsidRDefault="004377C2" w:rsidP="00BE3C62">
            <w:pPr>
              <w:pStyle w:val="TAL"/>
              <w:rPr>
                <w:sz w:val="16"/>
              </w:rPr>
            </w:pPr>
            <w:r w:rsidRPr="00BE3C62">
              <w:rPr>
                <w:sz w:val="16"/>
              </w:rPr>
              <w:t>29.571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68DA"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22DA"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5CCC0" w14:textId="77777777" w:rsidR="004377C2" w:rsidRPr="00BE3C62" w:rsidRDefault="004377C2" w:rsidP="00BE3C62">
            <w:pPr>
              <w:pStyle w:val="TAL"/>
              <w:rPr>
                <w:sz w:val="16"/>
              </w:rPr>
            </w:pPr>
            <w:r w:rsidRPr="00BE3C62">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CD7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629E" w14:textId="77777777" w:rsidR="004377C2" w:rsidRPr="00BE3C62" w:rsidRDefault="004377C2" w:rsidP="00BE3C62">
            <w:pPr>
              <w:pStyle w:val="TAL"/>
              <w:rPr>
                <w:sz w:val="16"/>
              </w:rPr>
            </w:pPr>
            <w:r w:rsidRPr="00BE3C62">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2D6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9DF4"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590ED" w14:textId="77777777" w:rsidR="004377C2" w:rsidRPr="00BE3C62" w:rsidRDefault="004377C2" w:rsidP="00BE3C62">
            <w:pPr>
              <w:pStyle w:val="TAL"/>
              <w:rPr>
                <w:sz w:val="16"/>
              </w:rPr>
            </w:pPr>
            <w:r w:rsidRPr="00BE3C62">
              <w:rPr>
                <w:sz w:val="16"/>
              </w:rPr>
              <w:t>agreed</w:t>
            </w:r>
          </w:p>
        </w:tc>
      </w:tr>
      <w:tr w:rsidR="00BE3C62" w:rsidRPr="00BE3C62" w14:paraId="50C0BAF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B967B" w14:textId="77777777" w:rsidR="004377C2" w:rsidRPr="00BE3C62" w:rsidRDefault="004377C2" w:rsidP="00BE3C62">
            <w:pPr>
              <w:pStyle w:val="TAL"/>
              <w:rPr>
                <w:sz w:val="16"/>
              </w:rPr>
            </w:pPr>
            <w:r w:rsidRPr="00BE3C62">
              <w:rPr>
                <w:sz w:val="16"/>
              </w:rPr>
              <w:t>C4-214806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B4B1" w14:textId="77777777" w:rsidR="004377C2" w:rsidRPr="00BE3C62" w:rsidRDefault="004377C2" w:rsidP="00BE3C62">
            <w:pPr>
              <w:pStyle w:val="TAL"/>
              <w:rPr>
                <w:sz w:val="16"/>
              </w:rPr>
            </w:pPr>
            <w:r w:rsidRPr="00BE3C62">
              <w:rPr>
                <w:sz w:val="16"/>
              </w:rPr>
              <w:t>Extension of userLocationInfo attribute to support GERAN/UTRAN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B321"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E81C" w14:textId="77777777" w:rsidR="004377C2" w:rsidRPr="00BE3C62" w:rsidRDefault="004377C2" w:rsidP="00BE3C62">
            <w:pPr>
              <w:pStyle w:val="TAL"/>
              <w:rPr>
                <w:sz w:val="16"/>
              </w:rPr>
            </w:pPr>
            <w:r w:rsidRPr="00BE3C62">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3BF6" w14:textId="77777777" w:rsidR="004377C2" w:rsidRPr="00BE3C62" w:rsidRDefault="004377C2" w:rsidP="00BE3C62">
            <w:pPr>
              <w:pStyle w:val="TAL"/>
              <w:rPr>
                <w:sz w:val="16"/>
              </w:rPr>
            </w:pPr>
            <w:r w:rsidRPr="00BE3C62">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6124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7F353"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A69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90CB4" w14:textId="77777777" w:rsidR="004377C2" w:rsidRPr="00BE3C62" w:rsidRDefault="004377C2" w:rsidP="00BE3C62">
            <w:pPr>
              <w:pStyle w:val="TAL"/>
              <w:rPr>
                <w:sz w:val="16"/>
              </w:rPr>
            </w:pPr>
            <w:r w:rsidRPr="00BE3C62">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90AD0" w14:textId="77777777" w:rsidR="004377C2" w:rsidRPr="00BE3C62" w:rsidRDefault="004377C2" w:rsidP="00BE3C62">
            <w:pPr>
              <w:pStyle w:val="TAL"/>
              <w:rPr>
                <w:sz w:val="16"/>
              </w:rPr>
            </w:pPr>
            <w:r w:rsidRPr="00BE3C62">
              <w:rPr>
                <w:sz w:val="16"/>
              </w:rPr>
              <w:t>agreed</w:t>
            </w:r>
          </w:p>
        </w:tc>
      </w:tr>
      <w:tr w:rsidR="00BE3C62" w:rsidRPr="00BE3C62" w14:paraId="0ACC620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2A57" w14:textId="77777777" w:rsidR="004377C2" w:rsidRPr="00BE3C62" w:rsidRDefault="004377C2" w:rsidP="00BE3C62">
            <w:pPr>
              <w:pStyle w:val="TAL"/>
              <w:rPr>
                <w:sz w:val="16"/>
              </w:rPr>
            </w:pPr>
            <w:r w:rsidRPr="00BE3C62">
              <w:rPr>
                <w:sz w:val="16"/>
              </w:rPr>
              <w:t>C4-214261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1FD35" w14:textId="77777777" w:rsidR="004377C2" w:rsidRPr="00BE3C62" w:rsidRDefault="004377C2" w:rsidP="00BE3C62">
            <w:pPr>
              <w:pStyle w:val="TAL"/>
              <w:rPr>
                <w:sz w:val="16"/>
              </w:rPr>
            </w:pPr>
            <w:r w:rsidRPr="00BE3C62">
              <w:rPr>
                <w:sz w:val="16"/>
              </w:rPr>
              <w:t>Add UE Positioning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BD89"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FE19"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C9F1" w14:textId="77777777" w:rsidR="004377C2" w:rsidRPr="00BE3C62" w:rsidRDefault="004377C2" w:rsidP="00BE3C62">
            <w:pPr>
              <w:pStyle w:val="TAL"/>
              <w:rPr>
                <w:sz w:val="16"/>
              </w:rPr>
            </w:pPr>
            <w:r w:rsidRPr="00BE3C62">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F99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FEC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3D6F"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B20D"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077AF" w14:textId="77777777" w:rsidR="004377C2" w:rsidRPr="00BE3C62" w:rsidRDefault="004377C2" w:rsidP="00BE3C62">
            <w:pPr>
              <w:pStyle w:val="TAL"/>
              <w:rPr>
                <w:sz w:val="16"/>
              </w:rPr>
            </w:pPr>
            <w:r w:rsidRPr="00BE3C62">
              <w:rPr>
                <w:sz w:val="16"/>
              </w:rPr>
              <w:t>revised</w:t>
            </w:r>
          </w:p>
        </w:tc>
      </w:tr>
      <w:tr w:rsidR="00BE3C62" w:rsidRPr="00BE3C62" w14:paraId="40641FC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A284B" w14:textId="77777777" w:rsidR="004377C2" w:rsidRPr="00BE3C62" w:rsidRDefault="004377C2" w:rsidP="00BE3C62">
            <w:pPr>
              <w:pStyle w:val="TAL"/>
              <w:rPr>
                <w:sz w:val="16"/>
              </w:rPr>
            </w:pPr>
            <w:r w:rsidRPr="00BE3C62">
              <w:rPr>
                <w:sz w:val="16"/>
              </w:rPr>
              <w:t>C4-214563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8BF75" w14:textId="77777777" w:rsidR="004377C2" w:rsidRPr="00BE3C62" w:rsidRDefault="004377C2" w:rsidP="00BE3C62">
            <w:pPr>
              <w:pStyle w:val="TAL"/>
              <w:rPr>
                <w:sz w:val="16"/>
              </w:rPr>
            </w:pPr>
            <w:r w:rsidRPr="00BE3C62">
              <w:rPr>
                <w:sz w:val="16"/>
              </w:rPr>
              <w:t>Add UE Positioning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A8CC"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963EA"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DEA0" w14:textId="77777777" w:rsidR="004377C2" w:rsidRPr="00BE3C62" w:rsidRDefault="004377C2" w:rsidP="00BE3C62">
            <w:pPr>
              <w:pStyle w:val="TAL"/>
              <w:rPr>
                <w:sz w:val="16"/>
              </w:rPr>
            </w:pPr>
            <w:r w:rsidRPr="00BE3C62">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B7910"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4BF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B41F"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0D2FE"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29EC" w14:textId="77777777" w:rsidR="004377C2" w:rsidRPr="00BE3C62" w:rsidRDefault="004377C2" w:rsidP="00BE3C62">
            <w:pPr>
              <w:pStyle w:val="TAL"/>
              <w:rPr>
                <w:sz w:val="16"/>
              </w:rPr>
            </w:pPr>
            <w:r w:rsidRPr="00BE3C62">
              <w:rPr>
                <w:sz w:val="16"/>
              </w:rPr>
              <w:t>agreed</w:t>
            </w:r>
          </w:p>
        </w:tc>
      </w:tr>
      <w:tr w:rsidR="00BE3C62" w:rsidRPr="00BE3C62" w14:paraId="7548D07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9F83" w14:textId="77777777" w:rsidR="004377C2" w:rsidRPr="00BE3C62" w:rsidRDefault="004377C2" w:rsidP="00BE3C62">
            <w:pPr>
              <w:pStyle w:val="TAL"/>
              <w:rPr>
                <w:sz w:val="16"/>
              </w:rPr>
            </w:pPr>
            <w:r w:rsidRPr="00BE3C62">
              <w:rPr>
                <w:sz w:val="16"/>
              </w:rPr>
              <w:t>C4-214262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4C98" w14:textId="77777777" w:rsidR="004377C2" w:rsidRPr="00BE3C62" w:rsidRDefault="004377C2" w:rsidP="00BE3C62">
            <w:pPr>
              <w:pStyle w:val="TAL"/>
              <w:rPr>
                <w:sz w:val="16"/>
              </w:rPr>
            </w:pPr>
            <w:r w:rsidRPr="00BE3C62">
              <w:rPr>
                <w:sz w:val="16"/>
              </w:rPr>
              <w:t>Add indication of country for satelite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1B31"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F494"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D9A12" w14:textId="77777777" w:rsidR="004377C2" w:rsidRPr="00BE3C62" w:rsidRDefault="004377C2" w:rsidP="00BE3C62">
            <w:pPr>
              <w:pStyle w:val="TAL"/>
              <w:rPr>
                <w:sz w:val="16"/>
              </w:rPr>
            </w:pPr>
            <w:r w:rsidRPr="00BE3C62">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893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9EE2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5E41"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C8D7"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C927" w14:textId="77777777" w:rsidR="004377C2" w:rsidRPr="00BE3C62" w:rsidRDefault="004377C2" w:rsidP="00BE3C62">
            <w:pPr>
              <w:pStyle w:val="TAL"/>
              <w:rPr>
                <w:sz w:val="16"/>
              </w:rPr>
            </w:pPr>
            <w:r w:rsidRPr="00BE3C62">
              <w:rPr>
                <w:sz w:val="16"/>
              </w:rPr>
              <w:t>merged</w:t>
            </w:r>
          </w:p>
        </w:tc>
      </w:tr>
      <w:tr w:rsidR="00BE3C62" w:rsidRPr="00BE3C62" w14:paraId="59B0909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ED6E" w14:textId="77777777" w:rsidR="004377C2" w:rsidRPr="00BE3C62" w:rsidRDefault="004377C2" w:rsidP="00BE3C62">
            <w:pPr>
              <w:pStyle w:val="TAL"/>
              <w:rPr>
                <w:sz w:val="16"/>
              </w:rPr>
            </w:pPr>
            <w:r w:rsidRPr="00BE3C62">
              <w:rPr>
                <w:sz w:val="16"/>
              </w:rPr>
              <w:t>C4-214263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5A6C" w14:textId="77777777" w:rsidR="004377C2" w:rsidRPr="00BE3C62" w:rsidRDefault="004377C2" w:rsidP="00BE3C62">
            <w:pPr>
              <w:pStyle w:val="TAL"/>
              <w:rPr>
                <w:sz w:val="16"/>
              </w:rPr>
            </w:pPr>
            <w:r w:rsidRPr="00BE3C62">
              <w:rPr>
                <w:sz w:val="16"/>
              </w:rPr>
              <w:t>Add TnapId and TwapId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A352"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E6292"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5673" w14:textId="77777777" w:rsidR="004377C2" w:rsidRPr="00BE3C62" w:rsidRDefault="004377C2" w:rsidP="00BE3C62">
            <w:pPr>
              <w:pStyle w:val="TAL"/>
              <w:rPr>
                <w:sz w:val="16"/>
              </w:rPr>
            </w:pPr>
            <w:r w:rsidRPr="00BE3C62">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6AB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EFE4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2020"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362E"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5249" w14:textId="77777777" w:rsidR="004377C2" w:rsidRPr="00BE3C62" w:rsidRDefault="004377C2" w:rsidP="00BE3C62">
            <w:pPr>
              <w:pStyle w:val="TAL"/>
              <w:rPr>
                <w:sz w:val="16"/>
              </w:rPr>
            </w:pPr>
            <w:r w:rsidRPr="00BE3C62">
              <w:rPr>
                <w:sz w:val="16"/>
              </w:rPr>
              <w:t>merged</w:t>
            </w:r>
          </w:p>
        </w:tc>
      </w:tr>
      <w:tr w:rsidR="00BE3C62" w:rsidRPr="00BE3C62" w14:paraId="77E9F9E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A58F" w14:textId="77777777" w:rsidR="004377C2" w:rsidRPr="00BE3C62" w:rsidRDefault="004377C2" w:rsidP="00BE3C62">
            <w:pPr>
              <w:pStyle w:val="TAL"/>
              <w:rPr>
                <w:sz w:val="16"/>
              </w:rPr>
            </w:pPr>
            <w:r w:rsidRPr="00BE3C62">
              <w:rPr>
                <w:sz w:val="16"/>
              </w:rPr>
              <w:t>C4-214335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4694" w14:textId="77777777" w:rsidR="004377C2" w:rsidRPr="00BE3C62" w:rsidRDefault="004377C2" w:rsidP="00BE3C62">
            <w:pPr>
              <w:pStyle w:val="TAL"/>
              <w:rPr>
                <w:sz w:val="16"/>
              </w:rPr>
            </w:pPr>
            <w:r w:rsidRPr="00BE3C62">
              <w:rPr>
                <w:sz w:val="16"/>
              </w:rPr>
              <w:t>Support for Area Decision of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5741"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615B"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CCEE" w14:textId="77777777" w:rsidR="004377C2" w:rsidRPr="00BE3C62" w:rsidRDefault="004377C2" w:rsidP="00BE3C62">
            <w:pPr>
              <w:pStyle w:val="TAL"/>
              <w:rPr>
                <w:sz w:val="16"/>
              </w:rPr>
            </w:pPr>
            <w:r w:rsidRPr="00BE3C62">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9D7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408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F8A7C"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9D65"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3308A" w14:textId="77777777" w:rsidR="004377C2" w:rsidRPr="00BE3C62" w:rsidRDefault="004377C2" w:rsidP="00BE3C62">
            <w:pPr>
              <w:pStyle w:val="TAL"/>
              <w:rPr>
                <w:sz w:val="16"/>
              </w:rPr>
            </w:pPr>
            <w:r w:rsidRPr="00BE3C62">
              <w:rPr>
                <w:sz w:val="16"/>
              </w:rPr>
              <w:t>revised</w:t>
            </w:r>
          </w:p>
        </w:tc>
      </w:tr>
      <w:tr w:rsidR="00BE3C62" w:rsidRPr="00BE3C62" w14:paraId="21D6579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99C4" w14:textId="77777777" w:rsidR="004377C2" w:rsidRPr="00BE3C62" w:rsidRDefault="004377C2" w:rsidP="00BE3C62">
            <w:pPr>
              <w:pStyle w:val="TAL"/>
              <w:rPr>
                <w:sz w:val="16"/>
              </w:rPr>
            </w:pPr>
            <w:r w:rsidRPr="00BE3C62">
              <w:rPr>
                <w:sz w:val="16"/>
              </w:rPr>
              <w:t>C4-214615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D589" w14:textId="77777777" w:rsidR="004377C2" w:rsidRPr="00BE3C62" w:rsidRDefault="004377C2" w:rsidP="00BE3C62">
            <w:pPr>
              <w:pStyle w:val="TAL"/>
              <w:rPr>
                <w:sz w:val="16"/>
              </w:rPr>
            </w:pPr>
            <w:r w:rsidRPr="00BE3C62">
              <w:rPr>
                <w:sz w:val="16"/>
              </w:rPr>
              <w:t>Support for Area Decision of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C0BC" w14:textId="77777777" w:rsidR="004377C2" w:rsidRPr="00BE3C62" w:rsidRDefault="004377C2" w:rsidP="00BE3C62">
            <w:pPr>
              <w:pStyle w:val="TAL"/>
              <w:rPr>
                <w:sz w:val="16"/>
              </w:rPr>
            </w:pPr>
            <w:r w:rsidRPr="00BE3C62">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CF94"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2E17" w14:textId="77777777" w:rsidR="004377C2" w:rsidRPr="00BE3C62" w:rsidRDefault="004377C2" w:rsidP="00BE3C62">
            <w:pPr>
              <w:pStyle w:val="TAL"/>
              <w:rPr>
                <w:sz w:val="16"/>
              </w:rPr>
            </w:pPr>
            <w:r w:rsidRPr="00BE3C62">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139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EBD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26C5"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059E"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A6520" w14:textId="77777777" w:rsidR="004377C2" w:rsidRPr="00BE3C62" w:rsidRDefault="004377C2" w:rsidP="00BE3C62">
            <w:pPr>
              <w:pStyle w:val="TAL"/>
              <w:rPr>
                <w:sz w:val="16"/>
              </w:rPr>
            </w:pPr>
            <w:r w:rsidRPr="00BE3C62">
              <w:rPr>
                <w:sz w:val="16"/>
              </w:rPr>
              <w:t>revised</w:t>
            </w:r>
          </w:p>
        </w:tc>
      </w:tr>
      <w:tr w:rsidR="00BE3C62" w:rsidRPr="00BE3C62" w14:paraId="2659885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02F7" w14:textId="77777777" w:rsidR="004377C2" w:rsidRPr="00BE3C62" w:rsidRDefault="004377C2" w:rsidP="00BE3C62">
            <w:pPr>
              <w:pStyle w:val="TAL"/>
              <w:rPr>
                <w:sz w:val="16"/>
              </w:rPr>
            </w:pPr>
            <w:r w:rsidRPr="00BE3C62">
              <w:rPr>
                <w:sz w:val="16"/>
              </w:rPr>
              <w:t>C4-214728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7FAA" w14:textId="77777777" w:rsidR="004377C2" w:rsidRPr="00BE3C62" w:rsidRDefault="004377C2" w:rsidP="00BE3C62">
            <w:pPr>
              <w:pStyle w:val="TAL"/>
              <w:rPr>
                <w:sz w:val="16"/>
              </w:rPr>
            </w:pPr>
            <w:r w:rsidRPr="00BE3C62">
              <w:rPr>
                <w:sz w:val="16"/>
              </w:rPr>
              <w:t>Support for Area Decision of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96F6" w14:textId="77777777" w:rsidR="004377C2" w:rsidRPr="00BE3C62" w:rsidRDefault="004377C2" w:rsidP="00BE3C62">
            <w:pPr>
              <w:pStyle w:val="TAL"/>
              <w:rPr>
                <w:sz w:val="16"/>
              </w:rPr>
            </w:pPr>
            <w:r w:rsidRPr="00BE3C62">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76577"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C30B7" w14:textId="77777777" w:rsidR="004377C2" w:rsidRPr="00BE3C62" w:rsidRDefault="004377C2" w:rsidP="00BE3C62">
            <w:pPr>
              <w:pStyle w:val="TAL"/>
              <w:rPr>
                <w:sz w:val="16"/>
              </w:rPr>
            </w:pPr>
            <w:r w:rsidRPr="00BE3C62">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5B5F3"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1DA1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2BCD"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4A2F"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4F0E0" w14:textId="77777777" w:rsidR="004377C2" w:rsidRPr="00BE3C62" w:rsidRDefault="004377C2" w:rsidP="00BE3C62">
            <w:pPr>
              <w:pStyle w:val="TAL"/>
              <w:rPr>
                <w:sz w:val="16"/>
              </w:rPr>
            </w:pPr>
            <w:r w:rsidRPr="00BE3C62">
              <w:rPr>
                <w:sz w:val="16"/>
              </w:rPr>
              <w:t>agreed</w:t>
            </w:r>
          </w:p>
        </w:tc>
      </w:tr>
      <w:tr w:rsidR="00BE3C62" w:rsidRPr="00BE3C62" w14:paraId="0362DB5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FF3E" w14:textId="77777777" w:rsidR="004377C2" w:rsidRPr="00BE3C62" w:rsidRDefault="004377C2" w:rsidP="00BE3C62">
            <w:pPr>
              <w:pStyle w:val="TAL"/>
              <w:rPr>
                <w:sz w:val="16"/>
              </w:rPr>
            </w:pPr>
            <w:r w:rsidRPr="00BE3C62">
              <w:rPr>
                <w:sz w:val="16"/>
              </w:rPr>
              <w:t>C4-214336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C99C" w14:textId="77777777" w:rsidR="004377C2" w:rsidRPr="00BE3C62" w:rsidRDefault="004377C2" w:rsidP="00BE3C62">
            <w:pPr>
              <w:pStyle w:val="TAL"/>
              <w:rPr>
                <w:sz w:val="16"/>
              </w:rPr>
            </w:pPr>
            <w:r w:rsidRPr="00BE3C62">
              <w:rPr>
                <w:sz w:val="16"/>
              </w:rPr>
              <w:t>LMF Parameters Support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489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269E"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2E7F" w14:textId="77777777" w:rsidR="004377C2" w:rsidRPr="00BE3C62" w:rsidRDefault="004377C2" w:rsidP="00BE3C62">
            <w:pPr>
              <w:pStyle w:val="TAL"/>
              <w:rPr>
                <w:sz w:val="16"/>
              </w:rPr>
            </w:pPr>
            <w:r w:rsidRPr="00BE3C62">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B9B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A94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94F6"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7EBB"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8BDA" w14:textId="77777777" w:rsidR="004377C2" w:rsidRPr="00BE3C62" w:rsidRDefault="004377C2" w:rsidP="00BE3C62">
            <w:pPr>
              <w:pStyle w:val="TAL"/>
              <w:rPr>
                <w:sz w:val="16"/>
              </w:rPr>
            </w:pPr>
            <w:r w:rsidRPr="00BE3C62">
              <w:rPr>
                <w:sz w:val="16"/>
              </w:rPr>
              <w:t>revised</w:t>
            </w:r>
          </w:p>
        </w:tc>
      </w:tr>
      <w:tr w:rsidR="00BE3C62" w:rsidRPr="00BE3C62" w14:paraId="5CB10E8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C52B" w14:textId="77777777" w:rsidR="004377C2" w:rsidRPr="00BE3C62" w:rsidRDefault="004377C2" w:rsidP="00BE3C62">
            <w:pPr>
              <w:pStyle w:val="TAL"/>
              <w:rPr>
                <w:sz w:val="16"/>
              </w:rPr>
            </w:pPr>
            <w:r w:rsidRPr="00BE3C62">
              <w:rPr>
                <w:sz w:val="16"/>
              </w:rPr>
              <w:t>C4-214616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C24F" w14:textId="77777777" w:rsidR="004377C2" w:rsidRPr="00BE3C62" w:rsidRDefault="004377C2" w:rsidP="00BE3C62">
            <w:pPr>
              <w:pStyle w:val="TAL"/>
              <w:rPr>
                <w:sz w:val="16"/>
              </w:rPr>
            </w:pPr>
            <w:r w:rsidRPr="00BE3C62">
              <w:rPr>
                <w:sz w:val="16"/>
              </w:rPr>
              <w:t>LMF Parameters Support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039AE" w14:textId="77777777" w:rsidR="004377C2" w:rsidRPr="00BE3C62" w:rsidRDefault="004377C2" w:rsidP="00BE3C62">
            <w:pPr>
              <w:pStyle w:val="TAL"/>
              <w:rPr>
                <w:sz w:val="16"/>
              </w:rPr>
            </w:pPr>
            <w:r w:rsidRPr="00BE3C62">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7EB0"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DB71" w14:textId="77777777" w:rsidR="004377C2" w:rsidRPr="00BE3C62" w:rsidRDefault="004377C2" w:rsidP="00BE3C62">
            <w:pPr>
              <w:pStyle w:val="TAL"/>
              <w:rPr>
                <w:sz w:val="16"/>
              </w:rPr>
            </w:pPr>
            <w:r w:rsidRPr="00BE3C62">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3CAE"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CA7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84B4B"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D2CB9"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A30E" w14:textId="77777777" w:rsidR="004377C2" w:rsidRPr="00BE3C62" w:rsidRDefault="004377C2" w:rsidP="00BE3C62">
            <w:pPr>
              <w:pStyle w:val="TAL"/>
              <w:rPr>
                <w:sz w:val="16"/>
              </w:rPr>
            </w:pPr>
            <w:r w:rsidRPr="00BE3C62">
              <w:rPr>
                <w:sz w:val="16"/>
              </w:rPr>
              <w:t>agreed</w:t>
            </w:r>
          </w:p>
        </w:tc>
      </w:tr>
      <w:tr w:rsidR="00BE3C62" w:rsidRPr="00BE3C62" w14:paraId="3BDA48A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2A1B" w14:textId="77777777" w:rsidR="004377C2" w:rsidRPr="00BE3C62" w:rsidRDefault="004377C2" w:rsidP="00BE3C62">
            <w:pPr>
              <w:pStyle w:val="TAL"/>
              <w:rPr>
                <w:sz w:val="16"/>
              </w:rPr>
            </w:pPr>
            <w:r w:rsidRPr="00BE3C62">
              <w:rPr>
                <w:sz w:val="16"/>
              </w:rPr>
              <w:t>C4-214355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0CFA" w14:textId="77777777" w:rsidR="004377C2" w:rsidRPr="00BE3C62" w:rsidRDefault="004377C2" w:rsidP="00BE3C62">
            <w:pPr>
              <w:pStyle w:val="TAL"/>
              <w:rPr>
                <w:sz w:val="16"/>
              </w:rPr>
            </w:pPr>
            <w:r w:rsidRPr="00BE3C62">
              <w:rPr>
                <w:sz w:val="16"/>
              </w:rPr>
              <w:t>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08B0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FB23"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C29A8" w14:textId="77777777" w:rsidR="004377C2" w:rsidRPr="00BE3C62" w:rsidRDefault="004377C2" w:rsidP="00BE3C62">
            <w:pPr>
              <w:pStyle w:val="TAL"/>
              <w:rPr>
                <w:sz w:val="16"/>
              </w:rPr>
            </w:pPr>
            <w:r w:rsidRPr="00BE3C62">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035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8C341"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75E7E"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E55C"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CF3E" w14:textId="77777777" w:rsidR="004377C2" w:rsidRPr="00BE3C62" w:rsidRDefault="004377C2" w:rsidP="00BE3C62">
            <w:pPr>
              <w:pStyle w:val="TAL"/>
              <w:rPr>
                <w:sz w:val="16"/>
              </w:rPr>
            </w:pPr>
            <w:r w:rsidRPr="00BE3C62">
              <w:rPr>
                <w:sz w:val="16"/>
              </w:rPr>
              <w:t>agreed</w:t>
            </w:r>
          </w:p>
        </w:tc>
      </w:tr>
      <w:tr w:rsidR="00BE3C62" w:rsidRPr="00BE3C62" w14:paraId="632B08C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F5CE" w14:textId="77777777" w:rsidR="004377C2" w:rsidRPr="00BE3C62" w:rsidRDefault="004377C2" w:rsidP="00BE3C62">
            <w:pPr>
              <w:pStyle w:val="TAL"/>
              <w:rPr>
                <w:sz w:val="16"/>
              </w:rPr>
            </w:pPr>
            <w:r w:rsidRPr="00BE3C62">
              <w:rPr>
                <w:sz w:val="16"/>
              </w:rPr>
              <w:t>C4-214356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CBB53" w14:textId="77777777" w:rsidR="004377C2" w:rsidRPr="00BE3C62" w:rsidRDefault="004377C2" w:rsidP="00BE3C62">
            <w:pPr>
              <w:pStyle w:val="TAL"/>
              <w:rPr>
                <w:sz w:val="16"/>
              </w:rPr>
            </w:pPr>
            <w:r w:rsidRPr="00BE3C62">
              <w:rPr>
                <w:sz w:val="16"/>
              </w:rPr>
              <w:t>Encoding of binary attributes in JSON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30A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284E"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E884" w14:textId="77777777" w:rsidR="004377C2" w:rsidRPr="00BE3C62" w:rsidRDefault="004377C2" w:rsidP="00BE3C62">
            <w:pPr>
              <w:pStyle w:val="TAL"/>
              <w:rPr>
                <w:sz w:val="16"/>
              </w:rPr>
            </w:pPr>
            <w:r w:rsidRPr="00BE3C62">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E1E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5100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8DBE"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17F47" w14:textId="77777777" w:rsidR="004377C2" w:rsidRPr="00BE3C62" w:rsidRDefault="004377C2" w:rsidP="00BE3C62">
            <w:pPr>
              <w:pStyle w:val="TAL"/>
              <w:rPr>
                <w:sz w:val="16"/>
              </w:rPr>
            </w:pPr>
            <w:r w:rsidRPr="00BE3C62">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C84AF" w14:textId="77777777" w:rsidR="004377C2" w:rsidRPr="00BE3C62" w:rsidRDefault="004377C2" w:rsidP="00BE3C62">
            <w:pPr>
              <w:pStyle w:val="TAL"/>
              <w:rPr>
                <w:sz w:val="16"/>
              </w:rPr>
            </w:pPr>
            <w:r w:rsidRPr="00BE3C62">
              <w:rPr>
                <w:sz w:val="16"/>
              </w:rPr>
              <w:t>agreed</w:t>
            </w:r>
          </w:p>
        </w:tc>
      </w:tr>
      <w:tr w:rsidR="00BE3C62" w:rsidRPr="00BE3C62" w14:paraId="41115B6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BFCDB" w14:textId="77777777" w:rsidR="004377C2" w:rsidRPr="00BE3C62" w:rsidRDefault="004377C2" w:rsidP="00BE3C62">
            <w:pPr>
              <w:pStyle w:val="TAL"/>
              <w:rPr>
                <w:sz w:val="16"/>
              </w:rPr>
            </w:pPr>
            <w:r w:rsidRPr="00BE3C62">
              <w:rPr>
                <w:sz w:val="16"/>
              </w:rPr>
              <w:t>C4-214386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01322" w14:textId="77777777" w:rsidR="004377C2" w:rsidRPr="00BE3C62" w:rsidRDefault="004377C2" w:rsidP="00BE3C62">
            <w:pPr>
              <w:pStyle w:val="TAL"/>
              <w:rPr>
                <w:sz w:val="16"/>
              </w:rPr>
            </w:pPr>
            <w:r w:rsidRPr="00BE3C62">
              <w:rPr>
                <w:sz w:val="16"/>
              </w:rPr>
              <w:t>Remove LcsServiceType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D45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26E0"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05E74" w14:textId="77777777" w:rsidR="004377C2" w:rsidRPr="00BE3C62" w:rsidRDefault="004377C2" w:rsidP="00BE3C62">
            <w:pPr>
              <w:pStyle w:val="TAL"/>
              <w:rPr>
                <w:sz w:val="16"/>
              </w:rPr>
            </w:pPr>
            <w:r w:rsidRPr="00BE3C62">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646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BA7B8"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067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43FE"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F356C" w14:textId="77777777" w:rsidR="004377C2" w:rsidRPr="00BE3C62" w:rsidRDefault="004377C2" w:rsidP="00BE3C62">
            <w:pPr>
              <w:pStyle w:val="TAL"/>
              <w:rPr>
                <w:sz w:val="16"/>
              </w:rPr>
            </w:pPr>
            <w:r w:rsidRPr="00BE3C62">
              <w:rPr>
                <w:sz w:val="16"/>
              </w:rPr>
              <w:t>not pursued</w:t>
            </w:r>
          </w:p>
        </w:tc>
      </w:tr>
      <w:tr w:rsidR="00BE3C62" w:rsidRPr="00BE3C62" w14:paraId="79FFC1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B8EB3" w14:textId="77777777" w:rsidR="004377C2" w:rsidRPr="00BE3C62" w:rsidRDefault="004377C2" w:rsidP="00BE3C62">
            <w:pPr>
              <w:pStyle w:val="TAL"/>
              <w:rPr>
                <w:sz w:val="16"/>
              </w:rPr>
            </w:pPr>
            <w:r w:rsidRPr="00BE3C62">
              <w:rPr>
                <w:sz w:val="16"/>
              </w:rPr>
              <w:t>C4-214387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E4989" w14:textId="77777777" w:rsidR="004377C2" w:rsidRPr="00BE3C62" w:rsidRDefault="004377C2" w:rsidP="00BE3C62">
            <w:pPr>
              <w:pStyle w:val="TAL"/>
              <w:rPr>
                <w:sz w:val="16"/>
              </w:rPr>
            </w:pPr>
            <w:r w:rsidRPr="00BE3C62">
              <w:rPr>
                <w:sz w:val="16"/>
              </w:rPr>
              <w:t>Remove LcsServiceType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E4D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C373"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3DBFB" w14:textId="77777777" w:rsidR="004377C2" w:rsidRPr="00BE3C62" w:rsidRDefault="004377C2" w:rsidP="00BE3C62">
            <w:pPr>
              <w:pStyle w:val="TAL"/>
              <w:rPr>
                <w:sz w:val="16"/>
              </w:rPr>
            </w:pPr>
            <w:r w:rsidRPr="00BE3C62">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17C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C273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8BDAB"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49C7" w14:textId="77777777" w:rsidR="004377C2" w:rsidRPr="00BE3C62" w:rsidRDefault="004377C2" w:rsidP="00BE3C62">
            <w:pPr>
              <w:pStyle w:val="TAL"/>
              <w:rPr>
                <w:sz w:val="16"/>
              </w:rPr>
            </w:pPr>
            <w:r w:rsidRPr="00BE3C62">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061F" w14:textId="77777777" w:rsidR="004377C2" w:rsidRPr="00BE3C62" w:rsidRDefault="004377C2" w:rsidP="00BE3C62">
            <w:pPr>
              <w:pStyle w:val="TAL"/>
              <w:rPr>
                <w:sz w:val="16"/>
              </w:rPr>
            </w:pPr>
            <w:r w:rsidRPr="00BE3C62">
              <w:rPr>
                <w:sz w:val="16"/>
              </w:rPr>
              <w:t>not pursued</w:t>
            </w:r>
          </w:p>
        </w:tc>
      </w:tr>
      <w:tr w:rsidR="00BE3C62" w:rsidRPr="00BE3C62" w14:paraId="1137A4E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5CD54" w14:textId="77777777" w:rsidR="004377C2" w:rsidRPr="00BE3C62" w:rsidRDefault="004377C2" w:rsidP="00BE3C62">
            <w:pPr>
              <w:pStyle w:val="TAL"/>
              <w:rPr>
                <w:sz w:val="16"/>
              </w:rPr>
            </w:pPr>
            <w:r w:rsidRPr="00BE3C62">
              <w:rPr>
                <w:sz w:val="16"/>
              </w:rPr>
              <w:t>C4-214389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ECF3"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138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CF14"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EC1C" w14:textId="77777777" w:rsidR="004377C2" w:rsidRPr="00BE3C62" w:rsidRDefault="004377C2" w:rsidP="00BE3C62">
            <w:pPr>
              <w:pStyle w:val="TAL"/>
              <w:rPr>
                <w:sz w:val="16"/>
              </w:rPr>
            </w:pPr>
            <w:r w:rsidRPr="00BE3C62">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0D0B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5DC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0C98C"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D32F"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264F3" w14:textId="77777777" w:rsidR="004377C2" w:rsidRPr="00BE3C62" w:rsidRDefault="004377C2" w:rsidP="00BE3C62">
            <w:pPr>
              <w:pStyle w:val="TAL"/>
              <w:rPr>
                <w:sz w:val="16"/>
              </w:rPr>
            </w:pPr>
            <w:r w:rsidRPr="00BE3C62">
              <w:rPr>
                <w:sz w:val="16"/>
              </w:rPr>
              <w:t>revised</w:t>
            </w:r>
          </w:p>
        </w:tc>
      </w:tr>
      <w:tr w:rsidR="00BE3C62" w:rsidRPr="00BE3C62" w14:paraId="39F4158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F1275" w14:textId="77777777" w:rsidR="004377C2" w:rsidRPr="00BE3C62" w:rsidRDefault="004377C2" w:rsidP="00BE3C62">
            <w:pPr>
              <w:pStyle w:val="TAL"/>
              <w:rPr>
                <w:sz w:val="16"/>
              </w:rPr>
            </w:pPr>
            <w:r w:rsidRPr="00BE3C62">
              <w:rPr>
                <w:sz w:val="16"/>
              </w:rPr>
              <w:t>C4-214824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DDBC" w14:textId="77777777" w:rsidR="004377C2" w:rsidRPr="00BE3C62" w:rsidRDefault="004377C2" w:rsidP="00BE3C62">
            <w:pPr>
              <w:pStyle w:val="TAL"/>
              <w:rPr>
                <w:sz w:val="16"/>
              </w:rPr>
            </w:pPr>
            <w:r w:rsidRPr="00BE3C62">
              <w:rPr>
                <w:sz w:val="16"/>
              </w:rPr>
              <w:t>Multiple QoS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36DD" w14:textId="77777777" w:rsidR="004377C2" w:rsidRPr="00BE3C62" w:rsidRDefault="004377C2" w:rsidP="00BE3C62">
            <w:pPr>
              <w:pStyle w:val="TAL"/>
              <w:rPr>
                <w:sz w:val="16"/>
              </w:rPr>
            </w:pPr>
            <w:r w:rsidRPr="00BE3C6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6D49"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C81C9" w14:textId="77777777" w:rsidR="004377C2" w:rsidRPr="00BE3C62" w:rsidRDefault="004377C2" w:rsidP="00BE3C62">
            <w:pPr>
              <w:pStyle w:val="TAL"/>
              <w:rPr>
                <w:sz w:val="16"/>
              </w:rPr>
            </w:pPr>
            <w:r w:rsidRPr="00BE3C62">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B9D9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6BB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4D1B"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8E7F0" w14:textId="77777777" w:rsidR="004377C2" w:rsidRPr="00BE3C62" w:rsidRDefault="004377C2" w:rsidP="00BE3C62">
            <w:pPr>
              <w:pStyle w:val="TAL"/>
              <w:rPr>
                <w:sz w:val="16"/>
              </w:rPr>
            </w:pPr>
            <w:r w:rsidRPr="00BE3C62">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C804" w14:textId="77777777" w:rsidR="004377C2" w:rsidRPr="00BE3C62" w:rsidRDefault="004377C2" w:rsidP="00BE3C62">
            <w:pPr>
              <w:pStyle w:val="TAL"/>
              <w:rPr>
                <w:sz w:val="16"/>
              </w:rPr>
            </w:pPr>
            <w:r w:rsidRPr="00BE3C62">
              <w:rPr>
                <w:sz w:val="16"/>
              </w:rPr>
              <w:t>agreed</w:t>
            </w:r>
          </w:p>
        </w:tc>
      </w:tr>
      <w:tr w:rsidR="00BE3C62" w:rsidRPr="00BE3C62" w14:paraId="2995F0C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87E0" w14:textId="77777777" w:rsidR="004377C2" w:rsidRPr="00BE3C62" w:rsidRDefault="004377C2" w:rsidP="00BE3C62">
            <w:pPr>
              <w:pStyle w:val="TAL"/>
              <w:rPr>
                <w:sz w:val="16"/>
              </w:rPr>
            </w:pPr>
            <w:r w:rsidRPr="00BE3C62">
              <w:rPr>
                <w:sz w:val="16"/>
              </w:rPr>
              <w:t>C4-214777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802E" w14:textId="77777777" w:rsidR="004377C2" w:rsidRPr="00BE3C62" w:rsidRDefault="004377C2" w:rsidP="00BE3C62">
            <w:pPr>
              <w:pStyle w:val="TAL"/>
              <w:rPr>
                <w:sz w:val="16"/>
              </w:rPr>
            </w:pPr>
            <w:r w:rsidRPr="00BE3C62">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13C74"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FC84"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2DA5" w14:textId="77777777" w:rsidR="004377C2" w:rsidRPr="00BE3C62" w:rsidRDefault="004377C2" w:rsidP="00BE3C62">
            <w:pPr>
              <w:pStyle w:val="TAL"/>
              <w:rPr>
                <w:sz w:val="16"/>
              </w:rPr>
            </w:pPr>
            <w:r w:rsidRPr="00BE3C62">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D6AE"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B8C7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9182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AFB0"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0E820" w14:textId="77777777" w:rsidR="004377C2" w:rsidRPr="00BE3C62" w:rsidRDefault="004377C2" w:rsidP="00BE3C62">
            <w:pPr>
              <w:pStyle w:val="TAL"/>
              <w:rPr>
                <w:sz w:val="16"/>
              </w:rPr>
            </w:pPr>
            <w:r w:rsidRPr="00BE3C62">
              <w:rPr>
                <w:sz w:val="16"/>
              </w:rPr>
              <w:t>agreed</w:t>
            </w:r>
          </w:p>
        </w:tc>
      </w:tr>
      <w:tr w:rsidR="00BE3C62" w:rsidRPr="00BE3C62" w14:paraId="6660190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23A35" w14:textId="77777777" w:rsidR="004377C2" w:rsidRPr="00BE3C62" w:rsidRDefault="004377C2" w:rsidP="00BE3C62">
            <w:pPr>
              <w:pStyle w:val="TAL"/>
              <w:rPr>
                <w:sz w:val="16"/>
              </w:rPr>
            </w:pPr>
            <w:r w:rsidRPr="00BE3C62">
              <w:rPr>
                <w:sz w:val="16"/>
              </w:rPr>
              <w:t>C4-214798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00D80" w14:textId="77777777" w:rsidR="004377C2" w:rsidRPr="00BE3C62" w:rsidRDefault="004377C2" w:rsidP="00BE3C62">
            <w:pPr>
              <w:pStyle w:val="TAL"/>
              <w:rPr>
                <w:sz w:val="16"/>
              </w:rPr>
            </w:pPr>
            <w:r w:rsidRPr="00BE3C62">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9FEC"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F1F6" w14:textId="77777777" w:rsidR="004377C2" w:rsidRPr="00BE3C62" w:rsidRDefault="004377C2" w:rsidP="00BE3C62">
            <w:pPr>
              <w:pStyle w:val="TAL"/>
              <w:rPr>
                <w:sz w:val="16"/>
              </w:rPr>
            </w:pPr>
            <w:r w:rsidRPr="00BE3C62">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819F2" w14:textId="77777777" w:rsidR="004377C2" w:rsidRPr="00BE3C62" w:rsidRDefault="004377C2" w:rsidP="00BE3C62">
            <w:pPr>
              <w:pStyle w:val="TAL"/>
              <w:rPr>
                <w:sz w:val="16"/>
              </w:rPr>
            </w:pPr>
            <w:r w:rsidRPr="00BE3C62">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3FD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6F14E"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060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A8A2"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3F3E" w14:textId="77777777" w:rsidR="004377C2" w:rsidRPr="00BE3C62" w:rsidRDefault="004377C2" w:rsidP="00BE3C62">
            <w:pPr>
              <w:pStyle w:val="TAL"/>
              <w:rPr>
                <w:sz w:val="16"/>
              </w:rPr>
            </w:pPr>
            <w:r w:rsidRPr="00BE3C62">
              <w:rPr>
                <w:sz w:val="16"/>
              </w:rPr>
              <w:t>agreed</w:t>
            </w:r>
          </w:p>
        </w:tc>
      </w:tr>
      <w:tr w:rsidR="00BE3C62" w:rsidRPr="00BE3C62" w14:paraId="345DF1A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DADF0" w14:textId="77777777" w:rsidR="004377C2" w:rsidRPr="00BE3C62" w:rsidRDefault="004377C2" w:rsidP="00BE3C62">
            <w:pPr>
              <w:pStyle w:val="TAL"/>
              <w:rPr>
                <w:sz w:val="16"/>
              </w:rPr>
            </w:pPr>
            <w:r w:rsidRPr="00BE3C62">
              <w:rPr>
                <w:sz w:val="16"/>
              </w:rPr>
              <w:t>C4-214324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9C18"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EF84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47B5"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6C007" w14:textId="77777777" w:rsidR="004377C2" w:rsidRPr="00BE3C62" w:rsidRDefault="004377C2" w:rsidP="00BE3C62">
            <w:pPr>
              <w:pStyle w:val="TAL"/>
              <w:rPr>
                <w:sz w:val="16"/>
              </w:rPr>
            </w:pPr>
            <w:r w:rsidRPr="00BE3C62">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74C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E4E4"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EB63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A548"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A46D" w14:textId="77777777" w:rsidR="004377C2" w:rsidRPr="00BE3C62" w:rsidRDefault="004377C2" w:rsidP="00BE3C62">
            <w:pPr>
              <w:pStyle w:val="TAL"/>
              <w:rPr>
                <w:sz w:val="16"/>
              </w:rPr>
            </w:pPr>
            <w:r w:rsidRPr="00BE3C62">
              <w:rPr>
                <w:sz w:val="16"/>
              </w:rPr>
              <w:t>revised</w:t>
            </w:r>
          </w:p>
        </w:tc>
      </w:tr>
      <w:tr w:rsidR="00BE3C62" w:rsidRPr="00BE3C62" w14:paraId="51E6239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0191" w14:textId="77777777" w:rsidR="004377C2" w:rsidRPr="00BE3C62" w:rsidRDefault="004377C2" w:rsidP="00BE3C62">
            <w:pPr>
              <w:pStyle w:val="TAL"/>
              <w:rPr>
                <w:sz w:val="16"/>
              </w:rPr>
            </w:pPr>
            <w:r w:rsidRPr="00BE3C62">
              <w:rPr>
                <w:sz w:val="16"/>
              </w:rPr>
              <w:t>C4-214632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E659"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ED9E5" w14:textId="77777777" w:rsidR="004377C2" w:rsidRPr="00BE3C62" w:rsidRDefault="004377C2" w:rsidP="00BE3C62">
            <w:pPr>
              <w:pStyle w:val="TAL"/>
              <w:rPr>
                <w:sz w:val="16"/>
              </w:rPr>
            </w:pPr>
            <w:r w:rsidRPr="00BE3C62">
              <w:rPr>
                <w:sz w:val="16"/>
              </w:rPr>
              <w:t xml:space="preserve">Nokia, Nokia Shanghai Bell, </w:t>
            </w:r>
            <w:r w:rsidRPr="00BE3C62">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FFE2" w14:textId="77777777" w:rsidR="004377C2" w:rsidRPr="00BE3C62" w:rsidRDefault="004377C2" w:rsidP="00BE3C62">
            <w:pPr>
              <w:pStyle w:val="TAL"/>
              <w:rPr>
                <w:sz w:val="16"/>
              </w:rPr>
            </w:pPr>
            <w:r w:rsidRPr="00BE3C62">
              <w:rPr>
                <w:sz w:val="16"/>
              </w:rPr>
              <w:lastRenderedPageBreak/>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A44D5" w14:textId="77777777" w:rsidR="004377C2" w:rsidRPr="00BE3C62" w:rsidRDefault="004377C2" w:rsidP="00BE3C62">
            <w:pPr>
              <w:pStyle w:val="TAL"/>
              <w:rPr>
                <w:sz w:val="16"/>
              </w:rPr>
            </w:pPr>
            <w:r w:rsidRPr="00BE3C62">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A75F"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DB6D"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2BE5D"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C07C"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E58EB" w14:textId="77777777" w:rsidR="004377C2" w:rsidRPr="00BE3C62" w:rsidRDefault="004377C2" w:rsidP="00BE3C62">
            <w:pPr>
              <w:pStyle w:val="TAL"/>
              <w:rPr>
                <w:sz w:val="16"/>
              </w:rPr>
            </w:pPr>
            <w:r w:rsidRPr="00BE3C62">
              <w:rPr>
                <w:sz w:val="16"/>
              </w:rPr>
              <w:t>revised</w:t>
            </w:r>
          </w:p>
        </w:tc>
      </w:tr>
      <w:tr w:rsidR="00BE3C62" w:rsidRPr="00BE3C62" w14:paraId="15CB1CF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000D8" w14:textId="77777777" w:rsidR="004377C2" w:rsidRPr="00BE3C62" w:rsidRDefault="004377C2" w:rsidP="00BE3C62">
            <w:pPr>
              <w:pStyle w:val="TAL"/>
              <w:rPr>
                <w:sz w:val="16"/>
              </w:rPr>
            </w:pPr>
            <w:r w:rsidRPr="00BE3C62">
              <w:rPr>
                <w:sz w:val="16"/>
              </w:rPr>
              <w:t>C4-214637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D1FA9"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4AEB"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FFDF"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FA6F" w14:textId="77777777" w:rsidR="004377C2" w:rsidRPr="00BE3C62" w:rsidRDefault="004377C2" w:rsidP="00BE3C62">
            <w:pPr>
              <w:pStyle w:val="TAL"/>
              <w:rPr>
                <w:sz w:val="16"/>
              </w:rPr>
            </w:pPr>
            <w:r w:rsidRPr="00BE3C62">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47DE"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BFDCC"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2F0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4163"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6860" w14:textId="77777777" w:rsidR="004377C2" w:rsidRPr="00BE3C62" w:rsidRDefault="004377C2" w:rsidP="00BE3C62">
            <w:pPr>
              <w:pStyle w:val="TAL"/>
              <w:rPr>
                <w:sz w:val="16"/>
              </w:rPr>
            </w:pPr>
            <w:r w:rsidRPr="00BE3C62">
              <w:rPr>
                <w:sz w:val="16"/>
              </w:rPr>
              <w:t>withdrawn</w:t>
            </w:r>
          </w:p>
        </w:tc>
      </w:tr>
      <w:tr w:rsidR="00BE3C62" w:rsidRPr="00BE3C62" w14:paraId="2DE257A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0854" w14:textId="77777777" w:rsidR="004377C2" w:rsidRPr="00BE3C62" w:rsidRDefault="004377C2" w:rsidP="00BE3C62">
            <w:pPr>
              <w:pStyle w:val="TAL"/>
              <w:rPr>
                <w:sz w:val="16"/>
              </w:rPr>
            </w:pPr>
            <w:r w:rsidRPr="00BE3C62">
              <w:rPr>
                <w:sz w:val="16"/>
              </w:rPr>
              <w:t>C4-214734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04000"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36C2"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ACEF"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1B6C" w14:textId="77777777" w:rsidR="004377C2" w:rsidRPr="00BE3C62" w:rsidRDefault="004377C2" w:rsidP="00BE3C62">
            <w:pPr>
              <w:pStyle w:val="TAL"/>
              <w:rPr>
                <w:sz w:val="16"/>
              </w:rPr>
            </w:pPr>
            <w:r w:rsidRPr="00BE3C62">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0ECD5" w14:textId="77777777" w:rsidR="004377C2" w:rsidRPr="00BE3C62" w:rsidRDefault="004377C2" w:rsidP="00BE3C62">
            <w:pPr>
              <w:pStyle w:val="TAR"/>
              <w:rPr>
                <w:sz w:val="16"/>
              </w:rPr>
            </w:pPr>
            <w:r w:rsidRPr="00BE3C6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A5EC0"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1CE8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1424"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D646C" w14:textId="77777777" w:rsidR="004377C2" w:rsidRPr="00BE3C62" w:rsidRDefault="004377C2" w:rsidP="00BE3C62">
            <w:pPr>
              <w:pStyle w:val="TAL"/>
              <w:rPr>
                <w:sz w:val="16"/>
              </w:rPr>
            </w:pPr>
            <w:r w:rsidRPr="00BE3C62">
              <w:rPr>
                <w:sz w:val="16"/>
              </w:rPr>
              <w:t>revised</w:t>
            </w:r>
          </w:p>
        </w:tc>
      </w:tr>
      <w:tr w:rsidR="00BE3C62" w:rsidRPr="00BE3C62" w14:paraId="61750B4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7CE2" w14:textId="77777777" w:rsidR="004377C2" w:rsidRPr="00BE3C62" w:rsidRDefault="004377C2" w:rsidP="00BE3C62">
            <w:pPr>
              <w:pStyle w:val="TAL"/>
              <w:rPr>
                <w:sz w:val="16"/>
              </w:rPr>
            </w:pPr>
            <w:r w:rsidRPr="00BE3C62">
              <w:rPr>
                <w:sz w:val="16"/>
              </w:rPr>
              <w:t>C4-214847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DFAA"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2565F"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5DA4"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4255" w14:textId="77777777" w:rsidR="004377C2" w:rsidRPr="00BE3C62" w:rsidRDefault="004377C2" w:rsidP="00BE3C62">
            <w:pPr>
              <w:pStyle w:val="TAL"/>
              <w:rPr>
                <w:sz w:val="16"/>
              </w:rPr>
            </w:pPr>
            <w:r w:rsidRPr="00BE3C62">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683FA" w14:textId="77777777" w:rsidR="004377C2" w:rsidRPr="00BE3C62" w:rsidRDefault="004377C2" w:rsidP="00BE3C62">
            <w:pPr>
              <w:pStyle w:val="TAR"/>
              <w:rPr>
                <w:sz w:val="16"/>
              </w:rPr>
            </w:pPr>
            <w:r w:rsidRPr="00BE3C62">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0A80"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B3E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88CCC"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E580E" w14:textId="77777777" w:rsidR="004377C2" w:rsidRPr="00BE3C62" w:rsidRDefault="004377C2" w:rsidP="00BE3C62">
            <w:pPr>
              <w:pStyle w:val="TAL"/>
              <w:rPr>
                <w:sz w:val="16"/>
              </w:rPr>
            </w:pPr>
            <w:r w:rsidRPr="00BE3C62">
              <w:rPr>
                <w:sz w:val="16"/>
              </w:rPr>
              <w:t>agreed</w:t>
            </w:r>
          </w:p>
        </w:tc>
      </w:tr>
      <w:tr w:rsidR="00BE3C62" w:rsidRPr="00BE3C62" w14:paraId="0BB09D2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1FE6" w14:textId="77777777" w:rsidR="004377C2" w:rsidRPr="00BE3C62" w:rsidRDefault="004377C2" w:rsidP="00BE3C62">
            <w:pPr>
              <w:pStyle w:val="TAL"/>
              <w:rPr>
                <w:sz w:val="16"/>
              </w:rPr>
            </w:pPr>
            <w:r w:rsidRPr="00BE3C62">
              <w:rPr>
                <w:sz w:val="16"/>
              </w:rPr>
              <w:t>C4-214325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AAB9"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51D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8E497"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65FE" w14:textId="77777777" w:rsidR="004377C2" w:rsidRPr="00BE3C62" w:rsidRDefault="004377C2" w:rsidP="00BE3C62">
            <w:pPr>
              <w:pStyle w:val="TAL"/>
              <w:rPr>
                <w:sz w:val="16"/>
              </w:rPr>
            </w:pPr>
            <w:r w:rsidRPr="00BE3C62">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3CC44"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247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F7CA"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DA13"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2E5A3" w14:textId="77777777" w:rsidR="004377C2" w:rsidRPr="00BE3C62" w:rsidRDefault="004377C2" w:rsidP="00BE3C62">
            <w:pPr>
              <w:pStyle w:val="TAL"/>
              <w:rPr>
                <w:sz w:val="16"/>
              </w:rPr>
            </w:pPr>
            <w:r w:rsidRPr="00BE3C62">
              <w:rPr>
                <w:sz w:val="16"/>
              </w:rPr>
              <w:t>revised</w:t>
            </w:r>
          </w:p>
        </w:tc>
      </w:tr>
      <w:tr w:rsidR="00BE3C62" w:rsidRPr="00BE3C62" w14:paraId="3B34B42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62E5" w14:textId="77777777" w:rsidR="004377C2" w:rsidRPr="00BE3C62" w:rsidRDefault="004377C2" w:rsidP="00BE3C62">
            <w:pPr>
              <w:pStyle w:val="TAL"/>
              <w:rPr>
                <w:sz w:val="16"/>
              </w:rPr>
            </w:pPr>
            <w:r w:rsidRPr="00BE3C62">
              <w:rPr>
                <w:sz w:val="16"/>
              </w:rPr>
              <w:t>C4-214657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A57C"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6C06"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D042F"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6F63" w14:textId="77777777" w:rsidR="004377C2" w:rsidRPr="00BE3C62" w:rsidRDefault="004377C2" w:rsidP="00BE3C62">
            <w:pPr>
              <w:pStyle w:val="TAL"/>
              <w:rPr>
                <w:sz w:val="16"/>
              </w:rPr>
            </w:pPr>
            <w:r w:rsidRPr="00BE3C62">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33E2"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F35F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584BE"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4237"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25FB" w14:textId="77777777" w:rsidR="004377C2" w:rsidRPr="00BE3C62" w:rsidRDefault="004377C2" w:rsidP="00BE3C62">
            <w:pPr>
              <w:pStyle w:val="TAL"/>
              <w:rPr>
                <w:sz w:val="16"/>
              </w:rPr>
            </w:pPr>
            <w:r w:rsidRPr="00BE3C62">
              <w:rPr>
                <w:sz w:val="16"/>
              </w:rPr>
              <w:t>revised</w:t>
            </w:r>
          </w:p>
        </w:tc>
      </w:tr>
      <w:tr w:rsidR="00BE3C62" w:rsidRPr="00BE3C62" w14:paraId="03B6333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0D958" w14:textId="77777777" w:rsidR="004377C2" w:rsidRPr="00BE3C62" w:rsidRDefault="004377C2" w:rsidP="00BE3C62">
            <w:pPr>
              <w:pStyle w:val="TAL"/>
              <w:rPr>
                <w:sz w:val="16"/>
              </w:rPr>
            </w:pPr>
            <w:r w:rsidRPr="00BE3C62">
              <w:rPr>
                <w:sz w:val="16"/>
              </w:rPr>
              <w:t>C4-214735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EEB40"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A77A"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CDA1F"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B931" w14:textId="77777777" w:rsidR="004377C2" w:rsidRPr="00BE3C62" w:rsidRDefault="004377C2" w:rsidP="00BE3C62">
            <w:pPr>
              <w:pStyle w:val="TAL"/>
              <w:rPr>
                <w:sz w:val="16"/>
              </w:rPr>
            </w:pPr>
            <w:r w:rsidRPr="00BE3C62">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7627"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78A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96C0"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60A8F"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FDC60" w14:textId="77777777" w:rsidR="004377C2" w:rsidRPr="00BE3C62" w:rsidRDefault="004377C2" w:rsidP="00BE3C62">
            <w:pPr>
              <w:pStyle w:val="TAL"/>
              <w:rPr>
                <w:sz w:val="16"/>
              </w:rPr>
            </w:pPr>
            <w:r w:rsidRPr="00BE3C62">
              <w:rPr>
                <w:sz w:val="16"/>
              </w:rPr>
              <w:t>revised</w:t>
            </w:r>
          </w:p>
        </w:tc>
      </w:tr>
      <w:tr w:rsidR="00BE3C62" w:rsidRPr="00BE3C62" w14:paraId="111EE5F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340B" w14:textId="77777777" w:rsidR="004377C2" w:rsidRPr="00BE3C62" w:rsidRDefault="004377C2" w:rsidP="00BE3C62">
            <w:pPr>
              <w:pStyle w:val="TAL"/>
              <w:rPr>
                <w:sz w:val="16"/>
              </w:rPr>
            </w:pPr>
            <w:r w:rsidRPr="00BE3C62">
              <w:rPr>
                <w:sz w:val="16"/>
              </w:rPr>
              <w:t>C4-214849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4883F" w14:textId="77777777" w:rsidR="004377C2" w:rsidRPr="00BE3C62" w:rsidRDefault="004377C2" w:rsidP="00BE3C62">
            <w:pPr>
              <w:pStyle w:val="TAL"/>
              <w:rPr>
                <w:sz w:val="16"/>
              </w:rPr>
            </w:pPr>
            <w:r w:rsidRPr="00BE3C62">
              <w:rPr>
                <w:sz w:val="16"/>
              </w:rPr>
              <w:t>Correction on Parameter Exchange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DBA3"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D4B5"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EB16" w14:textId="77777777" w:rsidR="004377C2" w:rsidRPr="00BE3C62" w:rsidRDefault="004377C2" w:rsidP="00BE3C62">
            <w:pPr>
              <w:pStyle w:val="TAL"/>
              <w:rPr>
                <w:sz w:val="16"/>
              </w:rPr>
            </w:pPr>
            <w:r w:rsidRPr="00BE3C62">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81D6" w14:textId="77777777" w:rsidR="004377C2" w:rsidRPr="00BE3C62" w:rsidRDefault="004377C2" w:rsidP="00BE3C62">
            <w:pPr>
              <w:pStyle w:val="TAR"/>
              <w:rPr>
                <w:sz w:val="16"/>
              </w:rPr>
            </w:pPr>
            <w:r w:rsidRPr="00BE3C6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B63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8D7C"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B3A7"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CCD4" w14:textId="77777777" w:rsidR="004377C2" w:rsidRPr="00BE3C62" w:rsidRDefault="004377C2" w:rsidP="00BE3C62">
            <w:pPr>
              <w:pStyle w:val="TAL"/>
              <w:rPr>
                <w:sz w:val="16"/>
              </w:rPr>
            </w:pPr>
            <w:r w:rsidRPr="00BE3C62">
              <w:rPr>
                <w:sz w:val="16"/>
              </w:rPr>
              <w:t>agreed</w:t>
            </w:r>
          </w:p>
        </w:tc>
      </w:tr>
      <w:tr w:rsidR="00BE3C62" w:rsidRPr="00BE3C62" w14:paraId="6ABECDB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0B04" w14:textId="77777777" w:rsidR="004377C2" w:rsidRPr="00BE3C62" w:rsidRDefault="004377C2" w:rsidP="00BE3C62">
            <w:pPr>
              <w:pStyle w:val="TAL"/>
              <w:rPr>
                <w:sz w:val="16"/>
              </w:rPr>
            </w:pPr>
            <w:r w:rsidRPr="00BE3C62">
              <w:rPr>
                <w:sz w:val="16"/>
              </w:rPr>
              <w:t>C4-214326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88B2" w14:textId="77777777" w:rsidR="004377C2" w:rsidRPr="00BE3C62" w:rsidRDefault="004377C2" w:rsidP="00BE3C62">
            <w:pPr>
              <w:pStyle w:val="TAL"/>
              <w:rPr>
                <w:sz w:val="16"/>
              </w:rPr>
            </w:pPr>
            <w:r w:rsidRPr="00BE3C62">
              <w:rPr>
                <w:sz w:val="16"/>
              </w:rPr>
              <w:t>Via and server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F24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55612"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BBB2" w14:textId="77777777" w:rsidR="004377C2" w:rsidRPr="00BE3C62" w:rsidRDefault="004377C2" w:rsidP="00BE3C62">
            <w:pPr>
              <w:pStyle w:val="TAL"/>
              <w:rPr>
                <w:sz w:val="16"/>
              </w:rPr>
            </w:pPr>
            <w:r w:rsidRPr="00BE3C62">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4564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FD77"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18FD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8A6F"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BD08" w14:textId="77777777" w:rsidR="004377C2" w:rsidRPr="00BE3C62" w:rsidRDefault="004377C2" w:rsidP="00BE3C62">
            <w:pPr>
              <w:pStyle w:val="TAL"/>
              <w:rPr>
                <w:sz w:val="16"/>
              </w:rPr>
            </w:pPr>
            <w:r w:rsidRPr="00BE3C62">
              <w:rPr>
                <w:sz w:val="16"/>
              </w:rPr>
              <w:t>revised</w:t>
            </w:r>
          </w:p>
        </w:tc>
      </w:tr>
      <w:tr w:rsidR="00BE3C62" w:rsidRPr="00BE3C62" w14:paraId="36EFFA7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08AD" w14:textId="77777777" w:rsidR="004377C2" w:rsidRPr="00BE3C62" w:rsidRDefault="004377C2" w:rsidP="00BE3C62">
            <w:pPr>
              <w:pStyle w:val="TAL"/>
              <w:rPr>
                <w:sz w:val="16"/>
              </w:rPr>
            </w:pPr>
            <w:r w:rsidRPr="00BE3C62">
              <w:rPr>
                <w:sz w:val="16"/>
              </w:rPr>
              <w:t>C4-214620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9FDA" w14:textId="77777777" w:rsidR="004377C2" w:rsidRPr="00BE3C62" w:rsidRDefault="004377C2" w:rsidP="00BE3C62">
            <w:pPr>
              <w:pStyle w:val="TAL"/>
              <w:rPr>
                <w:sz w:val="16"/>
              </w:rPr>
            </w:pPr>
            <w:r w:rsidRPr="00BE3C62">
              <w:rPr>
                <w:sz w:val="16"/>
              </w:rPr>
              <w:t>Via and server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54137"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3BEB6"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81CE4" w14:textId="77777777" w:rsidR="004377C2" w:rsidRPr="00BE3C62" w:rsidRDefault="004377C2" w:rsidP="00BE3C62">
            <w:pPr>
              <w:pStyle w:val="TAL"/>
              <w:rPr>
                <w:sz w:val="16"/>
              </w:rPr>
            </w:pPr>
            <w:r w:rsidRPr="00BE3C62">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295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2E78"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78D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B1313"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6525" w14:textId="77777777" w:rsidR="004377C2" w:rsidRPr="00BE3C62" w:rsidRDefault="004377C2" w:rsidP="00BE3C62">
            <w:pPr>
              <w:pStyle w:val="TAL"/>
              <w:rPr>
                <w:sz w:val="16"/>
              </w:rPr>
            </w:pPr>
            <w:r w:rsidRPr="00BE3C62">
              <w:rPr>
                <w:sz w:val="16"/>
              </w:rPr>
              <w:t>agreed</w:t>
            </w:r>
          </w:p>
        </w:tc>
      </w:tr>
      <w:tr w:rsidR="00BE3C62" w:rsidRPr="00BE3C62" w14:paraId="77AEBCA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93550" w14:textId="77777777" w:rsidR="004377C2" w:rsidRPr="00BE3C62" w:rsidRDefault="004377C2" w:rsidP="00BE3C62">
            <w:pPr>
              <w:pStyle w:val="TAL"/>
              <w:rPr>
                <w:sz w:val="16"/>
              </w:rPr>
            </w:pPr>
            <w:r w:rsidRPr="00BE3C62">
              <w:rPr>
                <w:sz w:val="16"/>
              </w:rPr>
              <w:t>C4-214327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FA27" w14:textId="77777777" w:rsidR="004377C2" w:rsidRPr="00BE3C62" w:rsidRDefault="004377C2" w:rsidP="00BE3C62">
            <w:pPr>
              <w:pStyle w:val="TAL"/>
              <w:rPr>
                <w:sz w:val="16"/>
              </w:rPr>
            </w:pPr>
            <w:r w:rsidRPr="00BE3C62">
              <w:rPr>
                <w:sz w:val="16"/>
              </w:rPr>
              <w:t>Via and server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9DE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A5BB"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4AA7C" w14:textId="77777777" w:rsidR="004377C2" w:rsidRPr="00BE3C62" w:rsidRDefault="004377C2" w:rsidP="00BE3C62">
            <w:pPr>
              <w:pStyle w:val="TAL"/>
              <w:rPr>
                <w:sz w:val="16"/>
              </w:rPr>
            </w:pPr>
            <w:r w:rsidRPr="00BE3C62">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2FB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B4835"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E7DB"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484CB"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171D" w14:textId="77777777" w:rsidR="004377C2" w:rsidRPr="00BE3C62" w:rsidRDefault="004377C2" w:rsidP="00BE3C62">
            <w:pPr>
              <w:pStyle w:val="TAL"/>
              <w:rPr>
                <w:sz w:val="16"/>
              </w:rPr>
            </w:pPr>
            <w:r w:rsidRPr="00BE3C62">
              <w:rPr>
                <w:sz w:val="16"/>
              </w:rPr>
              <w:t>revised</w:t>
            </w:r>
          </w:p>
        </w:tc>
      </w:tr>
      <w:tr w:rsidR="00BE3C62" w:rsidRPr="00BE3C62" w14:paraId="3C810FE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3C19" w14:textId="77777777" w:rsidR="004377C2" w:rsidRPr="00BE3C62" w:rsidRDefault="004377C2" w:rsidP="00BE3C62">
            <w:pPr>
              <w:pStyle w:val="TAL"/>
              <w:rPr>
                <w:sz w:val="16"/>
              </w:rPr>
            </w:pPr>
            <w:r w:rsidRPr="00BE3C62">
              <w:rPr>
                <w:sz w:val="16"/>
              </w:rPr>
              <w:t>C4-214621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2E13" w14:textId="77777777" w:rsidR="004377C2" w:rsidRPr="00BE3C62" w:rsidRDefault="004377C2" w:rsidP="00BE3C62">
            <w:pPr>
              <w:pStyle w:val="TAL"/>
              <w:rPr>
                <w:sz w:val="16"/>
              </w:rPr>
            </w:pPr>
            <w:r w:rsidRPr="00BE3C62">
              <w:rPr>
                <w:sz w:val="16"/>
              </w:rPr>
              <w:t>Via and server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6213" w14:textId="77777777" w:rsidR="004377C2" w:rsidRPr="00BE3C62" w:rsidRDefault="004377C2" w:rsidP="00BE3C62">
            <w:pPr>
              <w:pStyle w:val="TAL"/>
              <w:rPr>
                <w:sz w:val="16"/>
              </w:rPr>
            </w:pPr>
            <w:r w:rsidRPr="00BE3C62">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3E35"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3FC9" w14:textId="77777777" w:rsidR="004377C2" w:rsidRPr="00BE3C62" w:rsidRDefault="004377C2" w:rsidP="00BE3C62">
            <w:pPr>
              <w:pStyle w:val="TAL"/>
              <w:rPr>
                <w:sz w:val="16"/>
              </w:rPr>
            </w:pPr>
            <w:r w:rsidRPr="00BE3C62">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D544"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63F9"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9323A"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D50E"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48D6" w14:textId="77777777" w:rsidR="004377C2" w:rsidRPr="00BE3C62" w:rsidRDefault="004377C2" w:rsidP="00BE3C62">
            <w:pPr>
              <w:pStyle w:val="TAL"/>
              <w:rPr>
                <w:sz w:val="16"/>
              </w:rPr>
            </w:pPr>
            <w:r w:rsidRPr="00BE3C62">
              <w:rPr>
                <w:sz w:val="16"/>
              </w:rPr>
              <w:t>agreed</w:t>
            </w:r>
          </w:p>
        </w:tc>
      </w:tr>
      <w:tr w:rsidR="00BE3C62" w:rsidRPr="00BE3C62" w14:paraId="531B6A1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3323" w14:textId="77777777" w:rsidR="004377C2" w:rsidRPr="00BE3C62" w:rsidRDefault="004377C2" w:rsidP="00BE3C62">
            <w:pPr>
              <w:pStyle w:val="TAL"/>
              <w:rPr>
                <w:sz w:val="16"/>
              </w:rPr>
            </w:pPr>
            <w:r w:rsidRPr="00BE3C62">
              <w:rPr>
                <w:sz w:val="16"/>
              </w:rPr>
              <w:t>C4-214328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A939" w14:textId="77777777" w:rsidR="004377C2" w:rsidRPr="00BE3C62" w:rsidRDefault="004377C2" w:rsidP="00BE3C62">
            <w:pPr>
              <w:pStyle w:val="TAL"/>
              <w:rPr>
                <w:sz w:val="16"/>
              </w:rPr>
            </w:pPr>
            <w:r w:rsidRPr="00BE3C62">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AB9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D0542"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B387" w14:textId="77777777" w:rsidR="004377C2" w:rsidRPr="00BE3C62" w:rsidRDefault="004377C2" w:rsidP="00BE3C62">
            <w:pPr>
              <w:pStyle w:val="TAL"/>
              <w:rPr>
                <w:sz w:val="16"/>
              </w:rPr>
            </w:pPr>
            <w:r w:rsidRPr="00BE3C62">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3A3A"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AA65"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D10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A3949"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7864" w14:textId="77777777" w:rsidR="004377C2" w:rsidRPr="00BE3C62" w:rsidRDefault="004377C2" w:rsidP="00BE3C62">
            <w:pPr>
              <w:pStyle w:val="TAL"/>
              <w:rPr>
                <w:sz w:val="16"/>
              </w:rPr>
            </w:pPr>
            <w:r w:rsidRPr="00BE3C62">
              <w:rPr>
                <w:sz w:val="16"/>
              </w:rPr>
              <w:t>postponed</w:t>
            </w:r>
          </w:p>
        </w:tc>
      </w:tr>
      <w:tr w:rsidR="00BE3C62" w:rsidRPr="00BE3C62" w14:paraId="1B8EEFF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0046" w14:textId="77777777" w:rsidR="004377C2" w:rsidRPr="00BE3C62" w:rsidRDefault="004377C2" w:rsidP="00BE3C62">
            <w:pPr>
              <w:pStyle w:val="TAL"/>
              <w:rPr>
                <w:sz w:val="16"/>
              </w:rPr>
            </w:pPr>
            <w:r w:rsidRPr="00BE3C62">
              <w:rPr>
                <w:sz w:val="16"/>
              </w:rPr>
              <w:t>C4-214329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E758B" w14:textId="77777777" w:rsidR="004377C2" w:rsidRPr="00BE3C62" w:rsidRDefault="004377C2" w:rsidP="00BE3C62">
            <w:pPr>
              <w:pStyle w:val="TAL"/>
              <w:rPr>
                <w:sz w:val="16"/>
              </w:rPr>
            </w:pPr>
            <w:r w:rsidRPr="00BE3C62">
              <w:rPr>
                <w:sz w:val="16"/>
              </w:rPr>
              <w:t>PLMN Specific N32-C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0F7F"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F1EE0"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69DD" w14:textId="77777777" w:rsidR="004377C2" w:rsidRPr="00BE3C62" w:rsidRDefault="004377C2" w:rsidP="00BE3C62">
            <w:pPr>
              <w:pStyle w:val="TAL"/>
              <w:rPr>
                <w:sz w:val="16"/>
              </w:rPr>
            </w:pPr>
            <w:r w:rsidRPr="00BE3C62">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492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5A5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42294"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6E57"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F2FE" w14:textId="77777777" w:rsidR="004377C2" w:rsidRPr="00BE3C62" w:rsidRDefault="004377C2" w:rsidP="00BE3C62">
            <w:pPr>
              <w:pStyle w:val="TAL"/>
              <w:rPr>
                <w:sz w:val="16"/>
              </w:rPr>
            </w:pPr>
            <w:r w:rsidRPr="00BE3C62">
              <w:rPr>
                <w:sz w:val="16"/>
              </w:rPr>
              <w:t>postponed</w:t>
            </w:r>
          </w:p>
        </w:tc>
      </w:tr>
      <w:tr w:rsidR="00BE3C62" w:rsidRPr="00BE3C62" w14:paraId="2DF0000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7E19" w14:textId="77777777" w:rsidR="004377C2" w:rsidRPr="00BE3C62" w:rsidRDefault="004377C2" w:rsidP="00BE3C62">
            <w:pPr>
              <w:pStyle w:val="TAL"/>
              <w:rPr>
                <w:sz w:val="16"/>
              </w:rPr>
            </w:pPr>
            <w:r w:rsidRPr="00BE3C62">
              <w:rPr>
                <w:sz w:val="16"/>
              </w:rPr>
              <w:t>C4-214330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75FF7"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939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1AA5"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D921" w14:textId="77777777" w:rsidR="004377C2" w:rsidRPr="00BE3C62" w:rsidRDefault="004377C2" w:rsidP="00BE3C62">
            <w:pPr>
              <w:pStyle w:val="TAL"/>
              <w:rPr>
                <w:sz w:val="16"/>
              </w:rPr>
            </w:pPr>
            <w:r w:rsidRPr="00BE3C62">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686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4F11" w14:textId="77777777" w:rsidR="004377C2" w:rsidRPr="00BE3C62" w:rsidRDefault="004377C2" w:rsidP="00BE3C62">
            <w:pPr>
              <w:pStyle w:val="TAL"/>
              <w:rPr>
                <w:sz w:val="16"/>
              </w:rPr>
            </w:pPr>
            <w:r w:rsidRPr="00BE3C62">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29F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DAD8"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82E3" w14:textId="77777777" w:rsidR="004377C2" w:rsidRPr="00BE3C62" w:rsidRDefault="004377C2" w:rsidP="00BE3C62">
            <w:pPr>
              <w:pStyle w:val="TAL"/>
              <w:rPr>
                <w:sz w:val="16"/>
              </w:rPr>
            </w:pPr>
            <w:r w:rsidRPr="00BE3C62">
              <w:rPr>
                <w:sz w:val="16"/>
              </w:rPr>
              <w:t>revised</w:t>
            </w:r>
          </w:p>
        </w:tc>
      </w:tr>
      <w:tr w:rsidR="00BE3C62" w:rsidRPr="00BE3C62" w14:paraId="7DA43BA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E3E8" w14:textId="77777777" w:rsidR="004377C2" w:rsidRPr="00BE3C62" w:rsidRDefault="004377C2" w:rsidP="00BE3C62">
            <w:pPr>
              <w:pStyle w:val="TAL"/>
              <w:rPr>
                <w:sz w:val="16"/>
              </w:rPr>
            </w:pPr>
            <w:r w:rsidRPr="00BE3C62">
              <w:rPr>
                <w:sz w:val="16"/>
              </w:rPr>
              <w:t>C4-214628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338B"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2380"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D4B1"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796B" w14:textId="77777777" w:rsidR="004377C2" w:rsidRPr="00BE3C62" w:rsidRDefault="004377C2" w:rsidP="00BE3C62">
            <w:pPr>
              <w:pStyle w:val="TAL"/>
              <w:rPr>
                <w:sz w:val="16"/>
              </w:rPr>
            </w:pPr>
            <w:r w:rsidRPr="00BE3C62">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E60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3A16" w14:textId="77777777" w:rsidR="004377C2" w:rsidRPr="00BE3C62" w:rsidRDefault="004377C2" w:rsidP="00BE3C62">
            <w:pPr>
              <w:pStyle w:val="TAL"/>
              <w:rPr>
                <w:sz w:val="16"/>
              </w:rPr>
            </w:pPr>
            <w:r w:rsidRPr="00BE3C62">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49E4"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78E2"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53C2" w14:textId="77777777" w:rsidR="004377C2" w:rsidRPr="00BE3C62" w:rsidRDefault="004377C2" w:rsidP="00BE3C62">
            <w:pPr>
              <w:pStyle w:val="TAL"/>
              <w:rPr>
                <w:sz w:val="16"/>
              </w:rPr>
            </w:pPr>
            <w:r w:rsidRPr="00BE3C62">
              <w:rPr>
                <w:sz w:val="16"/>
              </w:rPr>
              <w:t>agreed</w:t>
            </w:r>
          </w:p>
        </w:tc>
      </w:tr>
      <w:tr w:rsidR="00BE3C62" w:rsidRPr="00BE3C62" w14:paraId="2BB6851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5699" w14:textId="77777777" w:rsidR="004377C2" w:rsidRPr="00BE3C62" w:rsidRDefault="004377C2" w:rsidP="00BE3C62">
            <w:pPr>
              <w:pStyle w:val="TAL"/>
              <w:rPr>
                <w:sz w:val="16"/>
              </w:rPr>
            </w:pPr>
            <w:r w:rsidRPr="00BE3C62">
              <w:rPr>
                <w:sz w:val="16"/>
              </w:rPr>
              <w:t>C4-214331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ED98"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BB09"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0171"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5163C" w14:textId="77777777" w:rsidR="004377C2" w:rsidRPr="00BE3C62" w:rsidRDefault="004377C2" w:rsidP="00BE3C62">
            <w:pPr>
              <w:pStyle w:val="TAL"/>
              <w:rPr>
                <w:sz w:val="16"/>
              </w:rPr>
            </w:pPr>
            <w:r w:rsidRPr="00BE3C62">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A88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2DBD"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F9EAC"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25CC"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B982" w14:textId="77777777" w:rsidR="004377C2" w:rsidRPr="00BE3C62" w:rsidRDefault="004377C2" w:rsidP="00BE3C62">
            <w:pPr>
              <w:pStyle w:val="TAL"/>
              <w:rPr>
                <w:sz w:val="16"/>
              </w:rPr>
            </w:pPr>
            <w:r w:rsidRPr="00BE3C62">
              <w:rPr>
                <w:sz w:val="16"/>
              </w:rPr>
              <w:t>revised</w:t>
            </w:r>
          </w:p>
        </w:tc>
      </w:tr>
      <w:tr w:rsidR="00BE3C62" w:rsidRPr="00BE3C62" w14:paraId="492D83F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C863" w14:textId="77777777" w:rsidR="004377C2" w:rsidRPr="00BE3C62" w:rsidRDefault="004377C2" w:rsidP="00BE3C62">
            <w:pPr>
              <w:pStyle w:val="TAL"/>
              <w:rPr>
                <w:sz w:val="16"/>
              </w:rPr>
            </w:pPr>
            <w:r w:rsidRPr="00BE3C62">
              <w:rPr>
                <w:sz w:val="16"/>
              </w:rPr>
              <w:t>C4-214629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D3470"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888E"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5738"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02EB" w14:textId="77777777" w:rsidR="004377C2" w:rsidRPr="00BE3C62" w:rsidRDefault="004377C2" w:rsidP="00BE3C62">
            <w:pPr>
              <w:pStyle w:val="TAL"/>
              <w:rPr>
                <w:sz w:val="16"/>
              </w:rPr>
            </w:pPr>
            <w:r w:rsidRPr="00BE3C62">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C9B6"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2AE1"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B276"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1F99"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1C68" w14:textId="77777777" w:rsidR="004377C2" w:rsidRPr="00BE3C62" w:rsidRDefault="004377C2" w:rsidP="00BE3C62">
            <w:pPr>
              <w:pStyle w:val="TAL"/>
              <w:rPr>
                <w:sz w:val="16"/>
              </w:rPr>
            </w:pPr>
            <w:r w:rsidRPr="00BE3C62">
              <w:rPr>
                <w:sz w:val="16"/>
              </w:rPr>
              <w:t>agreed</w:t>
            </w:r>
          </w:p>
        </w:tc>
      </w:tr>
      <w:tr w:rsidR="00BE3C62" w:rsidRPr="00BE3C62" w14:paraId="5FC1BDF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9D4C" w14:textId="77777777" w:rsidR="004377C2" w:rsidRPr="00BE3C62" w:rsidRDefault="004377C2" w:rsidP="00BE3C62">
            <w:pPr>
              <w:pStyle w:val="TAL"/>
              <w:rPr>
                <w:sz w:val="16"/>
              </w:rPr>
            </w:pPr>
            <w:r w:rsidRPr="00BE3C62">
              <w:rPr>
                <w:sz w:val="16"/>
              </w:rPr>
              <w:t>C4-214332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6A44"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7DB6"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5BC7"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B9EA9" w14:textId="77777777" w:rsidR="004377C2" w:rsidRPr="00BE3C62" w:rsidRDefault="004377C2" w:rsidP="00BE3C62">
            <w:pPr>
              <w:pStyle w:val="TAL"/>
              <w:rPr>
                <w:sz w:val="16"/>
              </w:rPr>
            </w:pPr>
            <w:r w:rsidRPr="00BE3C62">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8A2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661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6638"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32A3F"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5356" w14:textId="77777777" w:rsidR="004377C2" w:rsidRPr="00BE3C62" w:rsidRDefault="004377C2" w:rsidP="00BE3C62">
            <w:pPr>
              <w:pStyle w:val="TAL"/>
              <w:rPr>
                <w:sz w:val="16"/>
              </w:rPr>
            </w:pPr>
            <w:r w:rsidRPr="00BE3C62">
              <w:rPr>
                <w:sz w:val="16"/>
              </w:rPr>
              <w:t>revised</w:t>
            </w:r>
          </w:p>
        </w:tc>
      </w:tr>
      <w:tr w:rsidR="00BE3C62" w:rsidRPr="00BE3C62" w14:paraId="59A7A90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6514" w14:textId="77777777" w:rsidR="004377C2" w:rsidRPr="00BE3C62" w:rsidRDefault="004377C2" w:rsidP="00BE3C62">
            <w:pPr>
              <w:pStyle w:val="TAL"/>
              <w:rPr>
                <w:sz w:val="16"/>
              </w:rPr>
            </w:pPr>
            <w:r w:rsidRPr="00BE3C62">
              <w:rPr>
                <w:sz w:val="16"/>
              </w:rPr>
              <w:t>C4-214626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F7A86" w14:textId="77777777" w:rsidR="004377C2" w:rsidRPr="00BE3C62" w:rsidRDefault="004377C2" w:rsidP="00BE3C62">
            <w:pPr>
              <w:pStyle w:val="TAL"/>
              <w:rPr>
                <w:sz w:val="16"/>
              </w:rPr>
            </w:pPr>
            <w:r w:rsidRPr="00BE3C62">
              <w:rPr>
                <w:sz w:val="16"/>
              </w:rPr>
              <w:t>Essential Correction in TLS for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1A62"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E1D1"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DBF3" w14:textId="77777777" w:rsidR="004377C2" w:rsidRPr="00BE3C62" w:rsidRDefault="004377C2" w:rsidP="00BE3C62">
            <w:pPr>
              <w:pStyle w:val="TAL"/>
              <w:rPr>
                <w:sz w:val="16"/>
              </w:rPr>
            </w:pPr>
            <w:r w:rsidRPr="00BE3C62">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5EEFD"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E4777"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54C1"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8569D"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B176" w14:textId="77777777" w:rsidR="004377C2" w:rsidRPr="00BE3C62" w:rsidRDefault="004377C2" w:rsidP="00BE3C62">
            <w:pPr>
              <w:pStyle w:val="TAL"/>
              <w:rPr>
                <w:sz w:val="16"/>
              </w:rPr>
            </w:pPr>
            <w:r w:rsidRPr="00BE3C62">
              <w:rPr>
                <w:sz w:val="16"/>
              </w:rPr>
              <w:t>agreed</w:t>
            </w:r>
          </w:p>
        </w:tc>
      </w:tr>
      <w:tr w:rsidR="00BE3C62" w:rsidRPr="00BE3C62" w14:paraId="1E45188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1F82" w14:textId="77777777" w:rsidR="004377C2" w:rsidRPr="00BE3C62" w:rsidRDefault="004377C2" w:rsidP="00BE3C62">
            <w:pPr>
              <w:pStyle w:val="TAL"/>
              <w:rPr>
                <w:sz w:val="16"/>
              </w:rPr>
            </w:pPr>
            <w:r w:rsidRPr="00BE3C62">
              <w:rPr>
                <w:sz w:val="16"/>
              </w:rPr>
              <w:t>C4-214333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7226" w14:textId="77777777" w:rsidR="004377C2" w:rsidRPr="00BE3C62" w:rsidRDefault="004377C2" w:rsidP="00BE3C62">
            <w:pPr>
              <w:pStyle w:val="TAL"/>
              <w:rPr>
                <w:sz w:val="16"/>
              </w:rPr>
            </w:pPr>
            <w:r w:rsidRPr="00BE3C62">
              <w:rPr>
                <w:sz w:val="16"/>
              </w:rPr>
              <w:t>SEPP capability negotation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E174A"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328B"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F555" w14:textId="77777777" w:rsidR="004377C2" w:rsidRPr="00BE3C62" w:rsidRDefault="004377C2" w:rsidP="00BE3C62">
            <w:pPr>
              <w:pStyle w:val="TAL"/>
              <w:rPr>
                <w:sz w:val="16"/>
              </w:rPr>
            </w:pPr>
            <w:r w:rsidRPr="00BE3C62">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9B0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B9D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B788"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CC69D" w14:textId="77777777" w:rsidR="004377C2" w:rsidRPr="00BE3C62" w:rsidRDefault="004377C2" w:rsidP="00BE3C62">
            <w:pPr>
              <w:pStyle w:val="TAL"/>
              <w:rPr>
                <w:sz w:val="16"/>
              </w:rPr>
            </w:pPr>
            <w:r w:rsidRPr="00BE3C62">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C7444" w14:textId="77777777" w:rsidR="004377C2" w:rsidRPr="00BE3C62" w:rsidRDefault="004377C2" w:rsidP="00BE3C62">
            <w:pPr>
              <w:pStyle w:val="TAL"/>
              <w:rPr>
                <w:sz w:val="16"/>
              </w:rPr>
            </w:pPr>
            <w:r w:rsidRPr="00BE3C62">
              <w:rPr>
                <w:sz w:val="16"/>
              </w:rPr>
              <w:t>revised</w:t>
            </w:r>
          </w:p>
        </w:tc>
      </w:tr>
      <w:tr w:rsidR="00BE3C62" w:rsidRPr="00BE3C62" w14:paraId="63FA5C3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A4230" w14:textId="77777777" w:rsidR="004377C2" w:rsidRPr="00BE3C62" w:rsidRDefault="004377C2" w:rsidP="00BE3C62">
            <w:pPr>
              <w:pStyle w:val="TAL"/>
              <w:rPr>
                <w:sz w:val="16"/>
              </w:rPr>
            </w:pPr>
            <w:r w:rsidRPr="00BE3C62">
              <w:rPr>
                <w:sz w:val="16"/>
              </w:rPr>
              <w:t>C4-214778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1B27" w14:textId="77777777" w:rsidR="004377C2" w:rsidRPr="00BE3C62" w:rsidRDefault="004377C2" w:rsidP="00BE3C62">
            <w:pPr>
              <w:pStyle w:val="TAL"/>
              <w:rPr>
                <w:sz w:val="16"/>
              </w:rPr>
            </w:pPr>
            <w:r w:rsidRPr="00BE3C62">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A0B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1E4D8"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08EF" w14:textId="77777777" w:rsidR="004377C2" w:rsidRPr="00BE3C62" w:rsidRDefault="004377C2" w:rsidP="00BE3C62">
            <w:pPr>
              <w:pStyle w:val="TAL"/>
              <w:rPr>
                <w:sz w:val="16"/>
              </w:rPr>
            </w:pPr>
            <w:r w:rsidRPr="00BE3C62">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AA31"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ECE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F7E3"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B27B"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EBA1" w14:textId="77777777" w:rsidR="004377C2" w:rsidRPr="00BE3C62" w:rsidRDefault="004377C2" w:rsidP="00BE3C62">
            <w:pPr>
              <w:pStyle w:val="TAL"/>
              <w:rPr>
                <w:sz w:val="16"/>
              </w:rPr>
            </w:pPr>
            <w:r w:rsidRPr="00BE3C62">
              <w:rPr>
                <w:sz w:val="16"/>
              </w:rPr>
              <w:t>agreed</w:t>
            </w:r>
          </w:p>
        </w:tc>
      </w:tr>
      <w:tr w:rsidR="00BE3C62" w:rsidRPr="00BE3C62" w14:paraId="1554B7E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D826" w14:textId="77777777" w:rsidR="004377C2" w:rsidRPr="00BE3C62" w:rsidRDefault="004377C2" w:rsidP="00BE3C62">
            <w:pPr>
              <w:pStyle w:val="TAL"/>
              <w:rPr>
                <w:sz w:val="16"/>
              </w:rPr>
            </w:pPr>
            <w:r w:rsidRPr="00BE3C62">
              <w:rPr>
                <w:sz w:val="16"/>
              </w:rPr>
              <w:t>C4-214799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D590" w14:textId="77777777" w:rsidR="004377C2" w:rsidRPr="00BE3C62" w:rsidRDefault="004377C2" w:rsidP="00BE3C62">
            <w:pPr>
              <w:pStyle w:val="TAL"/>
              <w:rPr>
                <w:sz w:val="16"/>
              </w:rPr>
            </w:pPr>
            <w:r w:rsidRPr="00BE3C62">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D225"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D7AB"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8945" w14:textId="77777777" w:rsidR="004377C2" w:rsidRPr="00BE3C62" w:rsidRDefault="004377C2" w:rsidP="00BE3C62">
            <w:pPr>
              <w:pStyle w:val="TAL"/>
              <w:rPr>
                <w:sz w:val="16"/>
              </w:rPr>
            </w:pPr>
            <w:r w:rsidRPr="00BE3C62">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073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9914"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74D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87D8"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293D" w14:textId="77777777" w:rsidR="004377C2" w:rsidRPr="00BE3C62" w:rsidRDefault="004377C2" w:rsidP="00BE3C62">
            <w:pPr>
              <w:pStyle w:val="TAL"/>
              <w:rPr>
                <w:sz w:val="16"/>
              </w:rPr>
            </w:pPr>
            <w:r w:rsidRPr="00BE3C62">
              <w:rPr>
                <w:sz w:val="16"/>
              </w:rPr>
              <w:t>agreed</w:t>
            </w:r>
          </w:p>
        </w:tc>
      </w:tr>
      <w:tr w:rsidR="00BE3C62" w:rsidRPr="00BE3C62" w14:paraId="1C762D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0319" w14:textId="77777777" w:rsidR="004377C2" w:rsidRPr="00BE3C62" w:rsidRDefault="004377C2" w:rsidP="00BE3C62">
            <w:pPr>
              <w:pStyle w:val="TAL"/>
              <w:rPr>
                <w:sz w:val="16"/>
              </w:rPr>
            </w:pPr>
            <w:r w:rsidRPr="00BE3C62">
              <w:rPr>
                <w:sz w:val="16"/>
              </w:rPr>
              <w:t>C4-214805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6BBCC" w14:textId="77777777" w:rsidR="004377C2" w:rsidRPr="00BE3C62" w:rsidRDefault="004377C2" w:rsidP="00BE3C62">
            <w:pPr>
              <w:pStyle w:val="TAL"/>
              <w:rPr>
                <w:sz w:val="16"/>
              </w:rPr>
            </w:pPr>
            <w:r w:rsidRPr="00BE3C62">
              <w:rPr>
                <w:sz w:val="16"/>
              </w:rPr>
              <w:t>29.573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5DF3"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3E8C7" w14:textId="77777777" w:rsidR="004377C2" w:rsidRPr="00BE3C62" w:rsidRDefault="004377C2" w:rsidP="00BE3C62">
            <w:pPr>
              <w:pStyle w:val="TAL"/>
              <w:rPr>
                <w:sz w:val="16"/>
              </w:rPr>
            </w:pPr>
            <w:r w:rsidRPr="00BE3C62">
              <w:rPr>
                <w:sz w:val="16"/>
              </w:rPr>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E84C" w14:textId="77777777" w:rsidR="004377C2" w:rsidRPr="00BE3C62" w:rsidRDefault="004377C2" w:rsidP="00BE3C62">
            <w:pPr>
              <w:pStyle w:val="TAL"/>
              <w:rPr>
                <w:sz w:val="16"/>
              </w:rPr>
            </w:pPr>
            <w:r w:rsidRPr="00BE3C62">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6DF6"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036FE" w14:textId="77777777" w:rsidR="004377C2" w:rsidRPr="00BE3C62" w:rsidRDefault="004377C2" w:rsidP="00BE3C62">
            <w:pPr>
              <w:pStyle w:val="TAL"/>
              <w:rPr>
                <w:sz w:val="16"/>
              </w:rPr>
            </w:pPr>
            <w:r w:rsidRPr="00BE3C62">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8E7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E738" w14:textId="77777777" w:rsidR="004377C2" w:rsidRPr="00BE3C62" w:rsidRDefault="004377C2" w:rsidP="00BE3C62">
            <w:pPr>
              <w:pStyle w:val="TAL"/>
              <w:rPr>
                <w:sz w:val="16"/>
              </w:rPr>
            </w:pPr>
            <w:r w:rsidRPr="00BE3C62">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FD59" w14:textId="77777777" w:rsidR="004377C2" w:rsidRPr="00BE3C62" w:rsidRDefault="004377C2" w:rsidP="00BE3C62">
            <w:pPr>
              <w:pStyle w:val="TAL"/>
              <w:rPr>
                <w:sz w:val="16"/>
              </w:rPr>
            </w:pPr>
            <w:r w:rsidRPr="00BE3C62">
              <w:rPr>
                <w:sz w:val="16"/>
              </w:rPr>
              <w:t>agreed</w:t>
            </w:r>
          </w:p>
        </w:tc>
      </w:tr>
      <w:tr w:rsidR="00BE3C62" w:rsidRPr="00BE3C62" w14:paraId="2052976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9BCF" w14:textId="77777777" w:rsidR="004377C2" w:rsidRPr="00BE3C62" w:rsidRDefault="004377C2" w:rsidP="00BE3C62">
            <w:pPr>
              <w:pStyle w:val="TAL"/>
              <w:rPr>
                <w:sz w:val="16"/>
              </w:rPr>
            </w:pPr>
            <w:r w:rsidRPr="00BE3C62">
              <w:rPr>
                <w:sz w:val="16"/>
              </w:rPr>
              <w:t>C4-214175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5AC5" w14:textId="77777777" w:rsidR="004377C2" w:rsidRPr="00BE3C62" w:rsidRDefault="004377C2" w:rsidP="00BE3C62">
            <w:pPr>
              <w:pStyle w:val="TAL"/>
              <w:rPr>
                <w:sz w:val="16"/>
              </w:rPr>
            </w:pPr>
            <w:r w:rsidRPr="00BE3C62">
              <w:rPr>
                <w:sz w:val="16"/>
              </w:rPr>
              <w:t>Combined Search and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D1A1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0574" w14:textId="77777777" w:rsidR="004377C2" w:rsidRPr="00BE3C62" w:rsidRDefault="004377C2" w:rsidP="00BE3C62">
            <w:pPr>
              <w:pStyle w:val="TAL"/>
              <w:rPr>
                <w:sz w:val="16"/>
              </w:rPr>
            </w:pPr>
            <w:r w:rsidRPr="00BE3C62">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0FAD9" w14:textId="77777777" w:rsidR="004377C2" w:rsidRPr="00BE3C62" w:rsidRDefault="004377C2" w:rsidP="00BE3C62">
            <w:pPr>
              <w:pStyle w:val="TAL"/>
              <w:rPr>
                <w:sz w:val="16"/>
              </w:rPr>
            </w:pPr>
            <w:r w:rsidRPr="00BE3C62">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2A28"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F368"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C370" w14:textId="77777777" w:rsidR="004377C2" w:rsidRPr="00BE3C62" w:rsidRDefault="004377C2" w:rsidP="00BE3C62">
            <w:pPr>
              <w:pStyle w:val="TAL"/>
              <w:rPr>
                <w:sz w:val="16"/>
              </w:rPr>
            </w:pPr>
            <w:r w:rsidRPr="00BE3C6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D4D51" w14:textId="77777777" w:rsidR="004377C2" w:rsidRPr="00BE3C62" w:rsidRDefault="004377C2" w:rsidP="00BE3C62">
            <w:pPr>
              <w:pStyle w:val="TAL"/>
              <w:rPr>
                <w:sz w:val="16"/>
              </w:rPr>
            </w:pPr>
            <w:r w:rsidRPr="00BE3C62">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C0E05" w14:textId="77777777" w:rsidR="004377C2" w:rsidRPr="00BE3C62" w:rsidRDefault="004377C2" w:rsidP="00BE3C62">
            <w:pPr>
              <w:pStyle w:val="TAL"/>
              <w:rPr>
                <w:sz w:val="16"/>
              </w:rPr>
            </w:pPr>
            <w:r w:rsidRPr="00BE3C62">
              <w:rPr>
                <w:sz w:val="16"/>
              </w:rPr>
              <w:t>agreed</w:t>
            </w:r>
          </w:p>
        </w:tc>
      </w:tr>
      <w:tr w:rsidR="00BE3C62" w:rsidRPr="00BE3C62" w14:paraId="455180E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63B9B" w14:textId="77777777" w:rsidR="004377C2" w:rsidRPr="00BE3C62" w:rsidRDefault="004377C2" w:rsidP="00BE3C62">
            <w:pPr>
              <w:pStyle w:val="TAL"/>
              <w:rPr>
                <w:sz w:val="16"/>
              </w:rPr>
            </w:pPr>
            <w:r w:rsidRPr="00BE3C62">
              <w:rPr>
                <w:sz w:val="16"/>
              </w:rPr>
              <w:t>C4-214518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97B35" w14:textId="77777777" w:rsidR="004377C2" w:rsidRPr="00BE3C62" w:rsidRDefault="004377C2" w:rsidP="00BE3C62">
            <w:pPr>
              <w:pStyle w:val="TAL"/>
              <w:rPr>
                <w:sz w:val="16"/>
              </w:rPr>
            </w:pPr>
            <w:r w:rsidRPr="00BE3C62">
              <w:rPr>
                <w:sz w:val="16"/>
              </w:rPr>
              <w:t>Removal of enum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86830"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BB4C" w14:textId="77777777" w:rsidR="004377C2" w:rsidRPr="00BE3C62" w:rsidRDefault="004377C2" w:rsidP="00BE3C62">
            <w:pPr>
              <w:pStyle w:val="TAL"/>
              <w:rPr>
                <w:sz w:val="16"/>
              </w:rPr>
            </w:pPr>
            <w:r w:rsidRPr="00BE3C62">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B45D9" w14:textId="77777777" w:rsidR="004377C2" w:rsidRPr="00BE3C62" w:rsidRDefault="004377C2" w:rsidP="00BE3C62">
            <w:pPr>
              <w:pStyle w:val="TAL"/>
              <w:rPr>
                <w:sz w:val="16"/>
              </w:rPr>
            </w:pPr>
            <w:r w:rsidRPr="00BE3C62">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7DC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52EB"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DA3C"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219F8" w14:textId="77777777" w:rsidR="004377C2" w:rsidRPr="00BE3C62" w:rsidRDefault="004377C2" w:rsidP="00BE3C62">
            <w:pPr>
              <w:pStyle w:val="TAL"/>
              <w:rPr>
                <w:sz w:val="16"/>
              </w:rPr>
            </w:pPr>
            <w:r w:rsidRPr="00BE3C62">
              <w:rPr>
                <w:sz w:val="16"/>
              </w:rPr>
              <w:t>NUDSF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27C4" w14:textId="77777777" w:rsidR="004377C2" w:rsidRPr="00BE3C62" w:rsidRDefault="004377C2" w:rsidP="00BE3C62">
            <w:pPr>
              <w:pStyle w:val="TAL"/>
              <w:rPr>
                <w:sz w:val="16"/>
              </w:rPr>
            </w:pPr>
            <w:r w:rsidRPr="00BE3C62">
              <w:rPr>
                <w:sz w:val="16"/>
              </w:rPr>
              <w:t>agreed</w:t>
            </w:r>
          </w:p>
        </w:tc>
      </w:tr>
      <w:tr w:rsidR="00BE3C62" w:rsidRPr="00BE3C62" w14:paraId="624F0F5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79E0" w14:textId="77777777" w:rsidR="004377C2" w:rsidRPr="00BE3C62" w:rsidRDefault="004377C2" w:rsidP="00BE3C62">
            <w:pPr>
              <w:pStyle w:val="TAL"/>
              <w:rPr>
                <w:sz w:val="16"/>
              </w:rPr>
            </w:pPr>
            <w:r w:rsidRPr="00BE3C62">
              <w:rPr>
                <w:sz w:val="16"/>
              </w:rPr>
              <w:t>C4-214519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2786B" w14:textId="77777777" w:rsidR="004377C2" w:rsidRPr="00BE3C62" w:rsidRDefault="004377C2" w:rsidP="00BE3C62">
            <w:pPr>
              <w:pStyle w:val="TAL"/>
              <w:rPr>
                <w:sz w:val="16"/>
              </w:rPr>
            </w:pPr>
            <w:r w:rsidRPr="00BE3C62">
              <w:rPr>
                <w:sz w:val="16"/>
              </w:rPr>
              <w:t>Removal of enum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265E2"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4DBD" w14:textId="77777777" w:rsidR="004377C2" w:rsidRPr="00BE3C62" w:rsidRDefault="004377C2" w:rsidP="00BE3C62">
            <w:pPr>
              <w:pStyle w:val="TAL"/>
              <w:rPr>
                <w:sz w:val="16"/>
              </w:rPr>
            </w:pPr>
            <w:r w:rsidRPr="00BE3C62">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462A" w14:textId="77777777" w:rsidR="004377C2" w:rsidRPr="00BE3C62" w:rsidRDefault="004377C2" w:rsidP="00BE3C62">
            <w:pPr>
              <w:pStyle w:val="TAL"/>
              <w:rPr>
                <w:sz w:val="16"/>
              </w:rPr>
            </w:pPr>
            <w:r w:rsidRPr="00BE3C62">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B8DC"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2B6A6"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5D944"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CF32D" w14:textId="77777777" w:rsidR="004377C2" w:rsidRPr="00BE3C62" w:rsidRDefault="004377C2" w:rsidP="00BE3C62">
            <w:pPr>
              <w:pStyle w:val="TAL"/>
              <w:rPr>
                <w:sz w:val="16"/>
              </w:rPr>
            </w:pPr>
            <w:r w:rsidRPr="00BE3C62">
              <w:rPr>
                <w:sz w:val="16"/>
              </w:rPr>
              <w:t>NUDSF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C749" w14:textId="77777777" w:rsidR="004377C2" w:rsidRPr="00BE3C62" w:rsidRDefault="004377C2" w:rsidP="00BE3C62">
            <w:pPr>
              <w:pStyle w:val="TAL"/>
              <w:rPr>
                <w:sz w:val="16"/>
              </w:rPr>
            </w:pPr>
            <w:r w:rsidRPr="00BE3C62">
              <w:rPr>
                <w:sz w:val="16"/>
              </w:rPr>
              <w:t>agreed</w:t>
            </w:r>
          </w:p>
        </w:tc>
      </w:tr>
      <w:tr w:rsidR="00BE3C62" w:rsidRPr="00BE3C62" w14:paraId="0C93C63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D51E8" w14:textId="77777777" w:rsidR="004377C2" w:rsidRPr="00BE3C62" w:rsidRDefault="004377C2" w:rsidP="00BE3C62">
            <w:pPr>
              <w:pStyle w:val="TAL"/>
              <w:rPr>
                <w:sz w:val="16"/>
              </w:rPr>
            </w:pPr>
            <w:r w:rsidRPr="00BE3C62">
              <w:rPr>
                <w:sz w:val="16"/>
              </w:rPr>
              <w:t>C4-214779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F312" w14:textId="77777777" w:rsidR="004377C2" w:rsidRPr="00BE3C62" w:rsidRDefault="004377C2" w:rsidP="00BE3C62">
            <w:pPr>
              <w:pStyle w:val="TAL"/>
              <w:rPr>
                <w:sz w:val="16"/>
              </w:rPr>
            </w:pPr>
            <w:r w:rsidRPr="00BE3C62">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BF72" w14:textId="77777777" w:rsidR="004377C2" w:rsidRPr="00BE3C62" w:rsidRDefault="004377C2" w:rsidP="00BE3C62">
            <w:pPr>
              <w:pStyle w:val="TAL"/>
              <w:rPr>
                <w:sz w:val="16"/>
              </w:rPr>
            </w:pPr>
            <w:r w:rsidRPr="00BE3C62">
              <w:rPr>
                <w:sz w:val="16"/>
              </w:rPr>
              <w:t>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6450" w14:textId="77777777" w:rsidR="004377C2" w:rsidRPr="00BE3C62" w:rsidRDefault="004377C2" w:rsidP="00BE3C62">
            <w:pPr>
              <w:pStyle w:val="TAL"/>
              <w:rPr>
                <w:sz w:val="16"/>
              </w:rPr>
            </w:pPr>
            <w:r w:rsidRPr="00BE3C62">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1A1F" w14:textId="77777777" w:rsidR="004377C2" w:rsidRPr="00BE3C62" w:rsidRDefault="004377C2" w:rsidP="00BE3C62">
            <w:pPr>
              <w:pStyle w:val="TAL"/>
              <w:rPr>
                <w:sz w:val="16"/>
              </w:rPr>
            </w:pPr>
            <w:r w:rsidRPr="00BE3C62">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CE8F"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1FBC"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5CB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3D3A1"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C5D1" w14:textId="77777777" w:rsidR="004377C2" w:rsidRPr="00BE3C62" w:rsidRDefault="004377C2" w:rsidP="00BE3C62">
            <w:pPr>
              <w:pStyle w:val="TAL"/>
              <w:rPr>
                <w:sz w:val="16"/>
              </w:rPr>
            </w:pPr>
            <w:r w:rsidRPr="00BE3C62">
              <w:rPr>
                <w:sz w:val="16"/>
              </w:rPr>
              <w:t>agreed</w:t>
            </w:r>
          </w:p>
        </w:tc>
      </w:tr>
      <w:tr w:rsidR="00BE3C62" w:rsidRPr="00BE3C62" w14:paraId="1960EDA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AC95" w14:textId="77777777" w:rsidR="004377C2" w:rsidRPr="00BE3C62" w:rsidRDefault="004377C2" w:rsidP="00BE3C62">
            <w:pPr>
              <w:pStyle w:val="TAL"/>
              <w:rPr>
                <w:sz w:val="16"/>
              </w:rPr>
            </w:pPr>
            <w:r w:rsidRPr="00BE3C62">
              <w:rPr>
                <w:sz w:val="16"/>
              </w:rPr>
              <w:t>C4-214800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94FD" w14:textId="77777777" w:rsidR="004377C2" w:rsidRPr="00BE3C62" w:rsidRDefault="004377C2" w:rsidP="00BE3C62">
            <w:pPr>
              <w:pStyle w:val="TAL"/>
              <w:rPr>
                <w:sz w:val="16"/>
              </w:rPr>
            </w:pPr>
            <w:r w:rsidRPr="00BE3C62">
              <w:rPr>
                <w:sz w:val="16"/>
              </w:rPr>
              <w:t>29.598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484FA" w14:textId="77777777" w:rsidR="004377C2" w:rsidRPr="00BE3C62" w:rsidRDefault="004377C2" w:rsidP="00BE3C62">
            <w:pPr>
              <w:pStyle w:val="TAL"/>
              <w:rPr>
                <w:sz w:val="16"/>
              </w:rPr>
            </w:pPr>
            <w:r w:rsidRPr="00BE3C62">
              <w:rPr>
                <w:sz w:val="16"/>
              </w:rPr>
              <w:t>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4734" w14:textId="77777777" w:rsidR="004377C2" w:rsidRPr="00BE3C62" w:rsidRDefault="004377C2" w:rsidP="00BE3C62">
            <w:pPr>
              <w:pStyle w:val="TAL"/>
              <w:rPr>
                <w:sz w:val="16"/>
              </w:rPr>
            </w:pPr>
            <w:r w:rsidRPr="00BE3C62">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94AC" w14:textId="77777777" w:rsidR="004377C2" w:rsidRPr="00BE3C62" w:rsidRDefault="004377C2" w:rsidP="00BE3C62">
            <w:pPr>
              <w:pStyle w:val="TAL"/>
              <w:rPr>
                <w:sz w:val="16"/>
              </w:rPr>
            </w:pPr>
            <w:r w:rsidRPr="00BE3C62">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A4AD9"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41CC"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F63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8449"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9200" w14:textId="77777777" w:rsidR="004377C2" w:rsidRPr="00BE3C62" w:rsidRDefault="004377C2" w:rsidP="00BE3C62">
            <w:pPr>
              <w:pStyle w:val="TAL"/>
              <w:rPr>
                <w:sz w:val="16"/>
              </w:rPr>
            </w:pPr>
            <w:r w:rsidRPr="00BE3C62">
              <w:rPr>
                <w:sz w:val="16"/>
              </w:rPr>
              <w:t>agreed</w:t>
            </w:r>
          </w:p>
        </w:tc>
      </w:tr>
      <w:tr w:rsidR="00BE3C62" w:rsidRPr="00BE3C62" w14:paraId="5C8AD13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0FD6" w14:textId="77777777" w:rsidR="004377C2" w:rsidRPr="00BE3C62" w:rsidRDefault="004377C2" w:rsidP="00BE3C62">
            <w:pPr>
              <w:pStyle w:val="TAL"/>
              <w:rPr>
                <w:sz w:val="16"/>
              </w:rPr>
            </w:pPr>
            <w:r w:rsidRPr="00BE3C62">
              <w:rPr>
                <w:sz w:val="16"/>
              </w:rPr>
              <w:t>C4-214170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E5B5B"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B15D"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0790" w14:textId="77777777" w:rsidR="004377C2" w:rsidRPr="00BE3C62" w:rsidRDefault="004377C2" w:rsidP="00BE3C62">
            <w:pPr>
              <w:pStyle w:val="TAL"/>
              <w:rPr>
                <w:sz w:val="16"/>
              </w:rPr>
            </w:pPr>
            <w:r w:rsidRPr="00BE3C62">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03CC" w14:textId="77777777" w:rsidR="004377C2" w:rsidRPr="00BE3C62" w:rsidRDefault="004377C2" w:rsidP="00BE3C62">
            <w:pPr>
              <w:pStyle w:val="TAL"/>
              <w:rPr>
                <w:sz w:val="16"/>
              </w:rPr>
            </w:pPr>
            <w:r w:rsidRPr="00BE3C62">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4C7B"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7B3F9"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2528"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573C" w14:textId="77777777" w:rsidR="004377C2" w:rsidRPr="00BE3C62" w:rsidRDefault="004377C2" w:rsidP="00BE3C62">
            <w:pPr>
              <w:pStyle w:val="TAL"/>
              <w:rPr>
                <w:sz w:val="16"/>
              </w:rPr>
            </w:pPr>
            <w:r w:rsidRPr="00BE3C62">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5B43" w14:textId="77777777" w:rsidR="004377C2" w:rsidRPr="00BE3C62" w:rsidRDefault="004377C2" w:rsidP="00BE3C62">
            <w:pPr>
              <w:pStyle w:val="TAL"/>
              <w:rPr>
                <w:sz w:val="16"/>
              </w:rPr>
            </w:pPr>
            <w:r w:rsidRPr="00BE3C62">
              <w:rPr>
                <w:sz w:val="16"/>
              </w:rPr>
              <w:t>revised</w:t>
            </w:r>
          </w:p>
        </w:tc>
      </w:tr>
      <w:tr w:rsidR="00BE3C62" w:rsidRPr="00BE3C62" w14:paraId="685EB73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9E377" w14:textId="77777777" w:rsidR="004377C2" w:rsidRPr="00BE3C62" w:rsidRDefault="004377C2" w:rsidP="00BE3C62">
            <w:pPr>
              <w:pStyle w:val="TAL"/>
              <w:rPr>
                <w:sz w:val="16"/>
              </w:rPr>
            </w:pPr>
            <w:r w:rsidRPr="00BE3C62">
              <w:rPr>
                <w:sz w:val="16"/>
              </w:rPr>
              <w:t>C4-214723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1FB3"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4FD3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924E" w14:textId="77777777" w:rsidR="004377C2" w:rsidRPr="00BE3C62" w:rsidRDefault="004377C2" w:rsidP="00BE3C62">
            <w:pPr>
              <w:pStyle w:val="TAL"/>
              <w:rPr>
                <w:sz w:val="16"/>
              </w:rPr>
            </w:pPr>
            <w:r w:rsidRPr="00BE3C62">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68B8" w14:textId="77777777" w:rsidR="004377C2" w:rsidRPr="00BE3C62" w:rsidRDefault="004377C2" w:rsidP="00BE3C62">
            <w:pPr>
              <w:pStyle w:val="TAL"/>
              <w:rPr>
                <w:sz w:val="16"/>
              </w:rPr>
            </w:pPr>
            <w:r w:rsidRPr="00BE3C62">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51F07"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4349F"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392E0"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6706A" w14:textId="77777777" w:rsidR="004377C2" w:rsidRPr="00BE3C62" w:rsidRDefault="004377C2" w:rsidP="00BE3C62">
            <w:pPr>
              <w:pStyle w:val="TAL"/>
              <w:rPr>
                <w:sz w:val="16"/>
              </w:rPr>
            </w:pPr>
            <w:r w:rsidRPr="00BE3C62">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98ED" w14:textId="77777777" w:rsidR="004377C2" w:rsidRPr="00BE3C62" w:rsidRDefault="004377C2" w:rsidP="00BE3C62">
            <w:pPr>
              <w:pStyle w:val="TAL"/>
              <w:rPr>
                <w:sz w:val="16"/>
              </w:rPr>
            </w:pPr>
            <w:r w:rsidRPr="00BE3C62">
              <w:rPr>
                <w:sz w:val="16"/>
              </w:rPr>
              <w:t>agreed</w:t>
            </w:r>
          </w:p>
        </w:tc>
      </w:tr>
      <w:tr w:rsidR="00BE3C62" w:rsidRPr="00BE3C62" w14:paraId="14535DD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73084" w14:textId="77777777" w:rsidR="004377C2" w:rsidRPr="00BE3C62" w:rsidRDefault="004377C2" w:rsidP="00BE3C62">
            <w:pPr>
              <w:pStyle w:val="TAL"/>
              <w:rPr>
                <w:sz w:val="16"/>
              </w:rPr>
            </w:pPr>
            <w:r w:rsidRPr="00BE3C62">
              <w:rPr>
                <w:sz w:val="16"/>
              </w:rPr>
              <w:t>C4-214171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FDA2"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B2D35"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1FC0" w14:textId="77777777" w:rsidR="004377C2" w:rsidRPr="00BE3C62" w:rsidRDefault="004377C2" w:rsidP="00BE3C62">
            <w:pPr>
              <w:pStyle w:val="TAL"/>
              <w:rPr>
                <w:sz w:val="16"/>
              </w:rPr>
            </w:pPr>
            <w:r w:rsidRPr="00BE3C62">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8C5E4" w14:textId="77777777" w:rsidR="004377C2" w:rsidRPr="00BE3C62" w:rsidRDefault="004377C2" w:rsidP="00BE3C62">
            <w:pPr>
              <w:pStyle w:val="TAL"/>
              <w:rPr>
                <w:sz w:val="16"/>
              </w:rPr>
            </w:pPr>
            <w:r w:rsidRPr="00BE3C62">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9E10"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8844F"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8A2E4"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D6A7" w14:textId="77777777" w:rsidR="004377C2" w:rsidRPr="00BE3C62" w:rsidRDefault="004377C2" w:rsidP="00BE3C62">
            <w:pPr>
              <w:pStyle w:val="TAL"/>
              <w:rPr>
                <w:sz w:val="16"/>
              </w:rPr>
            </w:pPr>
            <w:r w:rsidRPr="00BE3C62">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85A2" w14:textId="77777777" w:rsidR="004377C2" w:rsidRPr="00BE3C62" w:rsidRDefault="004377C2" w:rsidP="00BE3C62">
            <w:pPr>
              <w:pStyle w:val="TAL"/>
              <w:rPr>
                <w:sz w:val="16"/>
              </w:rPr>
            </w:pPr>
            <w:r w:rsidRPr="00BE3C62">
              <w:rPr>
                <w:sz w:val="16"/>
              </w:rPr>
              <w:t>revised</w:t>
            </w:r>
          </w:p>
        </w:tc>
      </w:tr>
      <w:tr w:rsidR="00BE3C62" w:rsidRPr="00BE3C62" w14:paraId="5B95E7D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3A73E" w14:textId="77777777" w:rsidR="004377C2" w:rsidRPr="00BE3C62" w:rsidRDefault="004377C2" w:rsidP="00BE3C62">
            <w:pPr>
              <w:pStyle w:val="TAL"/>
              <w:rPr>
                <w:sz w:val="16"/>
              </w:rPr>
            </w:pPr>
            <w:r w:rsidRPr="00BE3C62">
              <w:rPr>
                <w:sz w:val="16"/>
              </w:rPr>
              <w:t>C4-214724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E0D3"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B654"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666C" w14:textId="77777777" w:rsidR="004377C2" w:rsidRPr="00BE3C62" w:rsidRDefault="004377C2" w:rsidP="00BE3C62">
            <w:pPr>
              <w:pStyle w:val="TAL"/>
              <w:rPr>
                <w:sz w:val="16"/>
              </w:rPr>
            </w:pPr>
            <w:r w:rsidRPr="00BE3C62">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EFA9" w14:textId="77777777" w:rsidR="004377C2" w:rsidRPr="00BE3C62" w:rsidRDefault="004377C2" w:rsidP="00BE3C62">
            <w:pPr>
              <w:pStyle w:val="TAL"/>
              <w:rPr>
                <w:sz w:val="16"/>
              </w:rPr>
            </w:pPr>
            <w:r w:rsidRPr="00BE3C62">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099A"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1F4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BC51"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461F" w14:textId="77777777" w:rsidR="004377C2" w:rsidRPr="00BE3C62" w:rsidRDefault="004377C2" w:rsidP="00BE3C62">
            <w:pPr>
              <w:pStyle w:val="TAL"/>
              <w:rPr>
                <w:sz w:val="16"/>
              </w:rPr>
            </w:pPr>
            <w:r w:rsidRPr="00BE3C62">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CCCE" w14:textId="77777777" w:rsidR="004377C2" w:rsidRPr="00BE3C62" w:rsidRDefault="004377C2" w:rsidP="00BE3C62">
            <w:pPr>
              <w:pStyle w:val="TAL"/>
              <w:rPr>
                <w:sz w:val="16"/>
              </w:rPr>
            </w:pPr>
            <w:r w:rsidRPr="00BE3C62">
              <w:rPr>
                <w:sz w:val="16"/>
              </w:rPr>
              <w:t>agreed</w:t>
            </w:r>
          </w:p>
        </w:tc>
      </w:tr>
      <w:tr w:rsidR="00BE3C62" w:rsidRPr="00BE3C62" w14:paraId="3A486E6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A16A" w14:textId="77777777" w:rsidR="004377C2" w:rsidRPr="00BE3C62" w:rsidRDefault="004377C2" w:rsidP="00BE3C62">
            <w:pPr>
              <w:pStyle w:val="TAL"/>
              <w:rPr>
                <w:sz w:val="16"/>
              </w:rPr>
            </w:pPr>
            <w:r w:rsidRPr="00BE3C62">
              <w:rPr>
                <w:sz w:val="16"/>
              </w:rPr>
              <w:t>C4-214299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25B8"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BEE3"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E965" w14:textId="77777777" w:rsidR="004377C2" w:rsidRPr="00BE3C62" w:rsidRDefault="004377C2" w:rsidP="00BE3C62">
            <w:pPr>
              <w:pStyle w:val="TAL"/>
              <w:rPr>
                <w:sz w:val="16"/>
              </w:rPr>
            </w:pPr>
            <w:r w:rsidRPr="00BE3C62">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CD38" w14:textId="77777777" w:rsidR="004377C2" w:rsidRPr="00BE3C62" w:rsidRDefault="004377C2" w:rsidP="00BE3C62">
            <w:pPr>
              <w:pStyle w:val="TAL"/>
              <w:rPr>
                <w:sz w:val="16"/>
              </w:rPr>
            </w:pPr>
            <w:r w:rsidRPr="00BE3C62">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284D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EAEA7"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F1D41"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1FF42"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6D1A" w14:textId="77777777" w:rsidR="004377C2" w:rsidRPr="00BE3C62" w:rsidRDefault="004377C2" w:rsidP="00BE3C62">
            <w:pPr>
              <w:pStyle w:val="TAL"/>
              <w:rPr>
                <w:sz w:val="16"/>
              </w:rPr>
            </w:pPr>
            <w:r w:rsidRPr="00BE3C62">
              <w:rPr>
                <w:sz w:val="16"/>
              </w:rPr>
              <w:t>agreed</w:t>
            </w:r>
          </w:p>
        </w:tc>
      </w:tr>
      <w:tr w:rsidR="00BE3C62" w:rsidRPr="00BE3C62" w14:paraId="063D801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B40B" w14:textId="77777777" w:rsidR="004377C2" w:rsidRPr="00BE3C62" w:rsidRDefault="004377C2" w:rsidP="00BE3C62">
            <w:pPr>
              <w:pStyle w:val="TAL"/>
              <w:rPr>
                <w:sz w:val="16"/>
              </w:rPr>
            </w:pPr>
            <w:r w:rsidRPr="00BE3C62">
              <w:rPr>
                <w:sz w:val="16"/>
              </w:rPr>
              <w:t>C4-214300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C8EF" w14:textId="77777777" w:rsidR="004377C2" w:rsidRPr="00BE3C62" w:rsidRDefault="004377C2" w:rsidP="00BE3C62">
            <w:pPr>
              <w:pStyle w:val="TAL"/>
              <w:rPr>
                <w:sz w:val="16"/>
              </w:rPr>
            </w:pPr>
            <w:r w:rsidRPr="00BE3C62">
              <w:rPr>
                <w:sz w:val="16"/>
              </w:rPr>
              <w:t>3xx description correction for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68D7"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EF25" w14:textId="77777777" w:rsidR="004377C2" w:rsidRPr="00BE3C62" w:rsidRDefault="004377C2" w:rsidP="00BE3C62">
            <w:pPr>
              <w:pStyle w:val="TAL"/>
              <w:rPr>
                <w:sz w:val="16"/>
              </w:rPr>
            </w:pPr>
            <w:r w:rsidRPr="00BE3C62">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6622" w14:textId="77777777" w:rsidR="004377C2" w:rsidRPr="00BE3C62" w:rsidRDefault="004377C2" w:rsidP="00BE3C62">
            <w:pPr>
              <w:pStyle w:val="TAL"/>
              <w:rPr>
                <w:sz w:val="16"/>
              </w:rPr>
            </w:pPr>
            <w:r w:rsidRPr="00BE3C62">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24C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DEA70"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79ADD" w14:textId="77777777" w:rsidR="004377C2" w:rsidRPr="00BE3C62" w:rsidRDefault="004377C2" w:rsidP="00BE3C62">
            <w:pPr>
              <w:pStyle w:val="TAL"/>
              <w:rPr>
                <w:sz w:val="16"/>
              </w:rPr>
            </w:pPr>
            <w:r w:rsidRPr="00BE3C62">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D166" w14:textId="77777777" w:rsidR="004377C2" w:rsidRPr="00BE3C62" w:rsidRDefault="004377C2" w:rsidP="00BE3C62">
            <w:pPr>
              <w:pStyle w:val="TAL"/>
              <w:rPr>
                <w:sz w:val="16"/>
              </w:rPr>
            </w:pPr>
            <w:r w:rsidRPr="00BE3C62">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09F9" w14:textId="77777777" w:rsidR="004377C2" w:rsidRPr="00BE3C62" w:rsidRDefault="004377C2" w:rsidP="00BE3C62">
            <w:pPr>
              <w:pStyle w:val="TAL"/>
              <w:rPr>
                <w:sz w:val="16"/>
              </w:rPr>
            </w:pPr>
            <w:r w:rsidRPr="00BE3C62">
              <w:rPr>
                <w:sz w:val="16"/>
              </w:rPr>
              <w:t>agreed</w:t>
            </w:r>
          </w:p>
        </w:tc>
      </w:tr>
      <w:tr w:rsidR="00BE3C62" w:rsidRPr="00BE3C62" w14:paraId="4B8A2D5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6B51" w14:textId="77777777" w:rsidR="004377C2" w:rsidRPr="00BE3C62" w:rsidRDefault="004377C2" w:rsidP="00BE3C62">
            <w:pPr>
              <w:pStyle w:val="TAL"/>
              <w:rPr>
                <w:sz w:val="16"/>
              </w:rPr>
            </w:pPr>
            <w:r w:rsidRPr="00BE3C62">
              <w:rPr>
                <w:sz w:val="16"/>
              </w:rPr>
              <w:t>C4-214780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CB30F" w14:textId="77777777" w:rsidR="004377C2" w:rsidRPr="00BE3C62" w:rsidRDefault="004377C2" w:rsidP="00BE3C62">
            <w:pPr>
              <w:pStyle w:val="TAL"/>
              <w:rPr>
                <w:sz w:val="16"/>
              </w:rPr>
            </w:pPr>
            <w:r w:rsidRPr="00BE3C62">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F582"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040C4" w14:textId="77777777" w:rsidR="004377C2" w:rsidRPr="00BE3C62" w:rsidRDefault="004377C2" w:rsidP="00BE3C62">
            <w:pPr>
              <w:pStyle w:val="TAL"/>
              <w:rPr>
                <w:sz w:val="16"/>
              </w:rPr>
            </w:pPr>
            <w:r w:rsidRPr="00BE3C62">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88A1" w14:textId="77777777" w:rsidR="004377C2" w:rsidRPr="00BE3C62" w:rsidRDefault="004377C2" w:rsidP="00BE3C62">
            <w:pPr>
              <w:pStyle w:val="TAL"/>
              <w:rPr>
                <w:sz w:val="16"/>
              </w:rPr>
            </w:pPr>
            <w:r w:rsidRPr="00BE3C62">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51D7"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9EA4"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C4E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DAA3" w14:textId="77777777" w:rsidR="004377C2" w:rsidRPr="00BE3C62" w:rsidRDefault="004377C2" w:rsidP="00BE3C62">
            <w:pPr>
              <w:pStyle w:val="TAL"/>
              <w:rPr>
                <w:sz w:val="16"/>
              </w:rPr>
            </w:pPr>
            <w:r w:rsidRPr="00BE3C62">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4C18" w14:textId="77777777" w:rsidR="004377C2" w:rsidRPr="00BE3C62" w:rsidRDefault="004377C2" w:rsidP="00BE3C62">
            <w:pPr>
              <w:pStyle w:val="TAL"/>
              <w:rPr>
                <w:sz w:val="16"/>
              </w:rPr>
            </w:pPr>
            <w:r w:rsidRPr="00BE3C62">
              <w:rPr>
                <w:sz w:val="16"/>
              </w:rPr>
              <w:t>agreed</w:t>
            </w:r>
          </w:p>
        </w:tc>
      </w:tr>
      <w:tr w:rsidR="00BE3C62" w:rsidRPr="00BE3C62" w14:paraId="248EF5D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CC03" w14:textId="77777777" w:rsidR="004377C2" w:rsidRPr="00BE3C62" w:rsidRDefault="004377C2" w:rsidP="00BE3C62">
            <w:pPr>
              <w:pStyle w:val="TAL"/>
              <w:rPr>
                <w:sz w:val="16"/>
              </w:rPr>
            </w:pPr>
            <w:r w:rsidRPr="00BE3C62">
              <w:rPr>
                <w:sz w:val="16"/>
              </w:rPr>
              <w:t>C4-214801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3B4C" w14:textId="77777777" w:rsidR="004377C2" w:rsidRPr="00BE3C62" w:rsidRDefault="004377C2" w:rsidP="00BE3C62">
            <w:pPr>
              <w:pStyle w:val="TAL"/>
              <w:rPr>
                <w:sz w:val="16"/>
              </w:rPr>
            </w:pPr>
            <w:r w:rsidRPr="00BE3C62">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B2E5" w14:textId="77777777" w:rsidR="004377C2" w:rsidRPr="00BE3C62" w:rsidRDefault="004377C2" w:rsidP="00BE3C62">
            <w:pPr>
              <w:pStyle w:val="TAL"/>
              <w:rPr>
                <w:sz w:val="16"/>
              </w:rPr>
            </w:pPr>
            <w:r w:rsidRPr="00BE3C6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BE53" w14:textId="77777777" w:rsidR="004377C2" w:rsidRPr="00BE3C62" w:rsidRDefault="004377C2" w:rsidP="00BE3C62">
            <w:pPr>
              <w:pStyle w:val="TAL"/>
              <w:rPr>
                <w:sz w:val="16"/>
              </w:rPr>
            </w:pPr>
            <w:r w:rsidRPr="00BE3C62">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D6CC4" w14:textId="77777777" w:rsidR="004377C2" w:rsidRPr="00BE3C62" w:rsidRDefault="004377C2" w:rsidP="00BE3C62">
            <w:pPr>
              <w:pStyle w:val="TAL"/>
              <w:rPr>
                <w:sz w:val="16"/>
              </w:rPr>
            </w:pPr>
            <w:r w:rsidRPr="00BE3C62">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6EE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54345"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2A67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96C31" w14:textId="77777777" w:rsidR="004377C2" w:rsidRPr="00BE3C62" w:rsidRDefault="004377C2" w:rsidP="00BE3C62">
            <w:pPr>
              <w:pStyle w:val="TAL"/>
              <w:rPr>
                <w:sz w:val="16"/>
              </w:rPr>
            </w:pPr>
            <w:r w:rsidRPr="00BE3C62">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4D6C" w14:textId="77777777" w:rsidR="004377C2" w:rsidRPr="00BE3C62" w:rsidRDefault="004377C2" w:rsidP="00BE3C62">
            <w:pPr>
              <w:pStyle w:val="TAL"/>
              <w:rPr>
                <w:sz w:val="16"/>
              </w:rPr>
            </w:pPr>
            <w:r w:rsidRPr="00BE3C62">
              <w:rPr>
                <w:sz w:val="16"/>
              </w:rPr>
              <w:t>agreed</w:t>
            </w:r>
          </w:p>
        </w:tc>
      </w:tr>
      <w:tr w:rsidR="00BE3C62" w:rsidRPr="00BE3C62" w14:paraId="574ED28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D9A8" w14:textId="77777777" w:rsidR="004377C2" w:rsidRPr="00BE3C62" w:rsidRDefault="004377C2" w:rsidP="00BE3C62">
            <w:pPr>
              <w:pStyle w:val="TAL"/>
              <w:rPr>
                <w:sz w:val="16"/>
              </w:rPr>
            </w:pPr>
            <w:r w:rsidRPr="00BE3C62">
              <w:rPr>
                <w:sz w:val="16"/>
              </w:rPr>
              <w:t>C4-214172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C89D"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0CEC"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18410" w14:textId="77777777" w:rsidR="004377C2" w:rsidRPr="00BE3C62" w:rsidRDefault="004377C2" w:rsidP="00BE3C62">
            <w:pPr>
              <w:pStyle w:val="TAL"/>
              <w:rPr>
                <w:sz w:val="16"/>
              </w:rPr>
            </w:pPr>
            <w:r w:rsidRPr="00BE3C62">
              <w:rPr>
                <w:sz w:val="16"/>
              </w:rPr>
              <w:t>29.674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3AD8" w14:textId="77777777" w:rsidR="004377C2" w:rsidRPr="00BE3C62" w:rsidRDefault="004377C2" w:rsidP="00BE3C62">
            <w:pPr>
              <w:pStyle w:val="TAL"/>
              <w:rPr>
                <w:sz w:val="16"/>
              </w:rPr>
            </w:pPr>
            <w:r w:rsidRPr="00BE3C62">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52ED"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41B80"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C955"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6E75" w14:textId="77777777" w:rsidR="004377C2" w:rsidRPr="00BE3C62" w:rsidRDefault="004377C2" w:rsidP="00BE3C62">
            <w:pPr>
              <w:pStyle w:val="TAL"/>
              <w:rPr>
                <w:sz w:val="16"/>
              </w:rPr>
            </w:pPr>
            <w:r w:rsidRPr="00BE3C62">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981A0" w14:textId="77777777" w:rsidR="004377C2" w:rsidRPr="00BE3C62" w:rsidRDefault="004377C2" w:rsidP="00BE3C62">
            <w:pPr>
              <w:pStyle w:val="TAL"/>
              <w:rPr>
                <w:sz w:val="16"/>
              </w:rPr>
            </w:pPr>
            <w:r w:rsidRPr="00BE3C62">
              <w:rPr>
                <w:sz w:val="16"/>
              </w:rPr>
              <w:t>revised</w:t>
            </w:r>
          </w:p>
        </w:tc>
      </w:tr>
      <w:tr w:rsidR="00BE3C62" w:rsidRPr="00BE3C62" w14:paraId="7303361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8B8B" w14:textId="77777777" w:rsidR="004377C2" w:rsidRPr="00BE3C62" w:rsidRDefault="004377C2" w:rsidP="00BE3C62">
            <w:pPr>
              <w:pStyle w:val="TAL"/>
              <w:rPr>
                <w:sz w:val="16"/>
              </w:rPr>
            </w:pPr>
            <w:r w:rsidRPr="00BE3C62">
              <w:rPr>
                <w:sz w:val="16"/>
              </w:rPr>
              <w:t>C4-214725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08B2" w14:textId="77777777" w:rsidR="004377C2" w:rsidRPr="00BE3C62" w:rsidRDefault="004377C2" w:rsidP="00BE3C62">
            <w:pPr>
              <w:pStyle w:val="TAL"/>
              <w:rPr>
                <w:sz w:val="16"/>
              </w:rPr>
            </w:pPr>
            <w:r w:rsidRPr="00BE3C62">
              <w:rPr>
                <w:sz w:val="16"/>
              </w:rPr>
              <w:t>Handling of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6D28" w14:textId="77777777" w:rsidR="004377C2" w:rsidRPr="00BE3C62" w:rsidRDefault="004377C2" w:rsidP="00BE3C62">
            <w:pPr>
              <w:pStyle w:val="TAL"/>
              <w:rPr>
                <w:sz w:val="16"/>
              </w:rPr>
            </w:pPr>
            <w:r w:rsidRPr="00BE3C6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5EDC" w14:textId="77777777" w:rsidR="004377C2" w:rsidRPr="00BE3C62" w:rsidRDefault="004377C2" w:rsidP="00BE3C62">
            <w:pPr>
              <w:pStyle w:val="TAL"/>
              <w:rPr>
                <w:sz w:val="16"/>
              </w:rPr>
            </w:pPr>
            <w:r w:rsidRPr="00BE3C62">
              <w:rPr>
                <w:sz w:val="16"/>
              </w:rPr>
              <w:t>29.674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1B21" w14:textId="77777777" w:rsidR="004377C2" w:rsidRPr="00BE3C62" w:rsidRDefault="004377C2" w:rsidP="00BE3C62">
            <w:pPr>
              <w:pStyle w:val="TAL"/>
              <w:rPr>
                <w:sz w:val="16"/>
              </w:rPr>
            </w:pPr>
            <w:r w:rsidRPr="00BE3C62">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888C"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283F" w14:textId="77777777" w:rsidR="004377C2" w:rsidRPr="00BE3C62" w:rsidRDefault="004377C2" w:rsidP="00BE3C62">
            <w:pPr>
              <w:pStyle w:val="TAL"/>
              <w:rPr>
                <w:sz w:val="16"/>
              </w:rPr>
            </w:pPr>
            <w:r w:rsidRPr="00BE3C62">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B402"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7044" w14:textId="77777777" w:rsidR="004377C2" w:rsidRPr="00BE3C62" w:rsidRDefault="004377C2" w:rsidP="00BE3C62">
            <w:pPr>
              <w:pStyle w:val="TAL"/>
              <w:rPr>
                <w:sz w:val="16"/>
              </w:rPr>
            </w:pPr>
            <w:r w:rsidRPr="00BE3C62">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BBBE" w14:textId="77777777" w:rsidR="004377C2" w:rsidRPr="00BE3C62" w:rsidRDefault="004377C2" w:rsidP="00BE3C62">
            <w:pPr>
              <w:pStyle w:val="TAL"/>
              <w:rPr>
                <w:sz w:val="16"/>
              </w:rPr>
            </w:pPr>
            <w:r w:rsidRPr="00BE3C62">
              <w:rPr>
                <w:sz w:val="16"/>
              </w:rPr>
              <w:t>agreed</w:t>
            </w:r>
          </w:p>
        </w:tc>
      </w:tr>
      <w:tr w:rsidR="00BE3C62" w:rsidRPr="00BE3C62" w14:paraId="325C9CF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F4142" w14:textId="77777777" w:rsidR="004377C2" w:rsidRPr="00BE3C62" w:rsidRDefault="004377C2" w:rsidP="00BE3C62">
            <w:pPr>
              <w:pStyle w:val="TAL"/>
              <w:rPr>
                <w:sz w:val="16"/>
              </w:rPr>
            </w:pPr>
            <w:r w:rsidRPr="00BE3C62">
              <w:rPr>
                <w:sz w:val="16"/>
              </w:rPr>
              <w:t>C4-214035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7BA2" w14:textId="77777777" w:rsidR="004377C2" w:rsidRPr="00BE3C62" w:rsidRDefault="004377C2" w:rsidP="00BE3C62">
            <w:pPr>
              <w:pStyle w:val="TAL"/>
              <w:rPr>
                <w:sz w:val="16"/>
              </w:rPr>
            </w:pPr>
            <w:r w:rsidRPr="00BE3C62">
              <w:rPr>
                <w:sz w:val="16"/>
              </w:rPr>
              <w:t>PortAl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DCF4"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5416" w14:textId="77777777" w:rsidR="004377C2" w:rsidRPr="00BE3C62" w:rsidRDefault="004377C2" w:rsidP="00BE3C62">
            <w:pPr>
              <w:pStyle w:val="TAL"/>
              <w:rPr>
                <w:sz w:val="16"/>
              </w:rPr>
            </w:pPr>
            <w:r w:rsidRPr="00BE3C62">
              <w:rPr>
                <w:sz w:val="16"/>
              </w:rPr>
              <w:t>29.835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827F" w14:textId="77777777" w:rsidR="004377C2" w:rsidRPr="00BE3C62" w:rsidRDefault="004377C2" w:rsidP="00BE3C62">
            <w:pPr>
              <w:pStyle w:val="TAL"/>
              <w:rPr>
                <w:sz w:val="16"/>
              </w:rPr>
            </w:pPr>
            <w:r w:rsidRPr="00BE3C62">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005F2"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0FD83"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7A4F"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FBE0" w14:textId="77777777" w:rsidR="004377C2" w:rsidRPr="00BE3C62" w:rsidRDefault="004377C2" w:rsidP="00BE3C62">
            <w:pPr>
              <w:pStyle w:val="TAL"/>
              <w:rPr>
                <w:sz w:val="16"/>
              </w:rPr>
            </w:pPr>
            <w:r w:rsidRPr="00BE3C62">
              <w:rPr>
                <w:sz w:val="16"/>
              </w:rPr>
              <w:t>FS_PortAl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6551" w14:textId="77777777" w:rsidR="004377C2" w:rsidRPr="00BE3C62" w:rsidRDefault="004377C2" w:rsidP="00BE3C62">
            <w:pPr>
              <w:pStyle w:val="TAL"/>
              <w:rPr>
                <w:sz w:val="16"/>
              </w:rPr>
            </w:pPr>
            <w:r w:rsidRPr="00BE3C62">
              <w:rPr>
                <w:sz w:val="16"/>
              </w:rPr>
              <w:t>revised</w:t>
            </w:r>
          </w:p>
        </w:tc>
      </w:tr>
      <w:tr w:rsidR="00BE3C62" w:rsidRPr="00BE3C62" w14:paraId="451ED5D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E4D41" w14:textId="77777777" w:rsidR="004377C2" w:rsidRPr="00BE3C62" w:rsidRDefault="004377C2" w:rsidP="00BE3C62">
            <w:pPr>
              <w:pStyle w:val="TAL"/>
              <w:rPr>
                <w:sz w:val="16"/>
              </w:rPr>
            </w:pPr>
            <w:r w:rsidRPr="00BE3C62">
              <w:rPr>
                <w:sz w:val="16"/>
              </w:rPr>
              <w:t>C4-214057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7FD2" w14:textId="77777777" w:rsidR="004377C2" w:rsidRPr="00BE3C62" w:rsidRDefault="004377C2" w:rsidP="00BE3C62">
            <w:pPr>
              <w:pStyle w:val="TAL"/>
              <w:rPr>
                <w:sz w:val="16"/>
              </w:rPr>
            </w:pPr>
            <w:r w:rsidRPr="00BE3C62">
              <w:rPr>
                <w:sz w:val="16"/>
              </w:rPr>
              <w:t>PortAl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6086"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C839" w14:textId="77777777" w:rsidR="004377C2" w:rsidRPr="00BE3C62" w:rsidRDefault="004377C2" w:rsidP="00BE3C62">
            <w:pPr>
              <w:pStyle w:val="TAL"/>
              <w:rPr>
                <w:sz w:val="16"/>
              </w:rPr>
            </w:pPr>
            <w:r w:rsidRPr="00BE3C62">
              <w:rPr>
                <w:sz w:val="16"/>
              </w:rPr>
              <w:t>29.835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20DA" w14:textId="77777777" w:rsidR="004377C2" w:rsidRPr="00BE3C62" w:rsidRDefault="004377C2" w:rsidP="00BE3C62">
            <w:pPr>
              <w:pStyle w:val="TAL"/>
              <w:rPr>
                <w:sz w:val="16"/>
              </w:rPr>
            </w:pPr>
            <w:r w:rsidRPr="00BE3C62">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257B"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EDB2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C149"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DE10" w14:textId="77777777" w:rsidR="004377C2" w:rsidRPr="00BE3C62" w:rsidRDefault="004377C2" w:rsidP="00BE3C62">
            <w:pPr>
              <w:pStyle w:val="TAL"/>
              <w:rPr>
                <w:sz w:val="16"/>
              </w:rPr>
            </w:pPr>
            <w:r w:rsidRPr="00BE3C62">
              <w:rPr>
                <w:sz w:val="16"/>
              </w:rPr>
              <w:t>FS_PortAl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51622" w14:textId="77777777" w:rsidR="004377C2" w:rsidRPr="00BE3C62" w:rsidRDefault="004377C2" w:rsidP="00BE3C62">
            <w:pPr>
              <w:pStyle w:val="TAL"/>
              <w:rPr>
                <w:sz w:val="16"/>
              </w:rPr>
            </w:pPr>
            <w:r w:rsidRPr="00BE3C62">
              <w:rPr>
                <w:sz w:val="16"/>
              </w:rPr>
              <w:t>revised</w:t>
            </w:r>
          </w:p>
        </w:tc>
      </w:tr>
      <w:tr w:rsidR="00BE3C62" w:rsidRPr="00BE3C62" w14:paraId="31340D7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86FF" w14:textId="77777777" w:rsidR="004377C2" w:rsidRPr="00BE3C62" w:rsidRDefault="004377C2" w:rsidP="00BE3C62">
            <w:pPr>
              <w:pStyle w:val="TAL"/>
              <w:rPr>
                <w:sz w:val="16"/>
              </w:rPr>
            </w:pPr>
            <w:r w:rsidRPr="00BE3C62">
              <w:rPr>
                <w:sz w:val="16"/>
              </w:rPr>
              <w:t>C4-214543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B6D4" w14:textId="77777777" w:rsidR="004377C2" w:rsidRPr="00BE3C62" w:rsidRDefault="004377C2" w:rsidP="00BE3C62">
            <w:pPr>
              <w:pStyle w:val="TAL"/>
              <w:rPr>
                <w:sz w:val="16"/>
              </w:rPr>
            </w:pPr>
            <w:r w:rsidRPr="00BE3C62">
              <w:rPr>
                <w:sz w:val="16"/>
              </w:rPr>
              <w:t>PortAl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2ED30"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FBD1" w14:textId="77777777" w:rsidR="004377C2" w:rsidRPr="00BE3C62" w:rsidRDefault="004377C2" w:rsidP="00BE3C62">
            <w:pPr>
              <w:pStyle w:val="TAL"/>
              <w:rPr>
                <w:sz w:val="16"/>
              </w:rPr>
            </w:pPr>
            <w:r w:rsidRPr="00BE3C62">
              <w:rPr>
                <w:sz w:val="16"/>
              </w:rPr>
              <w:t>29.835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64F4D" w14:textId="77777777" w:rsidR="004377C2" w:rsidRPr="00BE3C62" w:rsidRDefault="004377C2" w:rsidP="00BE3C62">
            <w:pPr>
              <w:pStyle w:val="TAL"/>
              <w:rPr>
                <w:sz w:val="16"/>
              </w:rPr>
            </w:pPr>
            <w:r w:rsidRPr="00BE3C62">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D16AA" w14:textId="77777777" w:rsidR="004377C2" w:rsidRPr="00BE3C62" w:rsidRDefault="004377C2" w:rsidP="00BE3C62">
            <w:pPr>
              <w:pStyle w:val="TAR"/>
              <w:rPr>
                <w:sz w:val="16"/>
              </w:rPr>
            </w:pPr>
            <w:r w:rsidRPr="00BE3C6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3B7E"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63267"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8D41" w14:textId="77777777" w:rsidR="004377C2" w:rsidRPr="00BE3C62" w:rsidRDefault="004377C2" w:rsidP="00BE3C62">
            <w:pPr>
              <w:pStyle w:val="TAL"/>
              <w:rPr>
                <w:sz w:val="16"/>
              </w:rPr>
            </w:pPr>
            <w:r w:rsidRPr="00BE3C62">
              <w:rPr>
                <w:sz w:val="16"/>
              </w:rPr>
              <w:t>FS_PortAl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FEFEC" w14:textId="77777777" w:rsidR="004377C2" w:rsidRPr="00BE3C62" w:rsidRDefault="004377C2" w:rsidP="00BE3C62">
            <w:pPr>
              <w:pStyle w:val="TAL"/>
              <w:rPr>
                <w:sz w:val="16"/>
              </w:rPr>
            </w:pPr>
            <w:r w:rsidRPr="00BE3C62">
              <w:rPr>
                <w:sz w:val="16"/>
              </w:rPr>
              <w:t>agreed</w:t>
            </w:r>
          </w:p>
        </w:tc>
      </w:tr>
      <w:tr w:rsidR="00BE3C62" w:rsidRPr="00BE3C62" w14:paraId="152CA3B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9608" w14:textId="77777777" w:rsidR="004377C2" w:rsidRPr="00BE3C62" w:rsidRDefault="004377C2" w:rsidP="00BE3C62">
            <w:pPr>
              <w:pStyle w:val="TAL"/>
              <w:rPr>
                <w:sz w:val="16"/>
              </w:rPr>
            </w:pPr>
            <w:r w:rsidRPr="00BE3C62">
              <w:rPr>
                <w:sz w:val="16"/>
              </w:rPr>
              <w:t>C4-214036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8306" w14:textId="77777777" w:rsidR="004377C2" w:rsidRPr="00BE3C62" w:rsidRDefault="004377C2" w:rsidP="00BE3C62">
            <w:pPr>
              <w:pStyle w:val="TAL"/>
              <w:rPr>
                <w:sz w:val="16"/>
              </w:rPr>
            </w:pPr>
            <w:r w:rsidRPr="00BE3C62">
              <w:rPr>
                <w:sz w:val="16"/>
              </w:rPr>
              <w:t>PortAl RAN3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8062"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2E52D" w14:textId="77777777" w:rsidR="004377C2" w:rsidRPr="00BE3C62" w:rsidRDefault="004377C2" w:rsidP="00BE3C62">
            <w:pPr>
              <w:pStyle w:val="TAL"/>
              <w:rPr>
                <w:sz w:val="16"/>
              </w:rPr>
            </w:pPr>
            <w:r w:rsidRPr="00BE3C62">
              <w:rPr>
                <w:sz w:val="16"/>
              </w:rPr>
              <w:t>29.835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C451" w14:textId="77777777" w:rsidR="004377C2" w:rsidRPr="00BE3C62" w:rsidRDefault="004377C2" w:rsidP="00BE3C62">
            <w:pPr>
              <w:pStyle w:val="TAL"/>
              <w:rPr>
                <w:sz w:val="16"/>
              </w:rPr>
            </w:pPr>
            <w:r w:rsidRPr="00BE3C62">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3085"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10AB"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4C5B"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22FE6" w14:textId="77777777" w:rsidR="004377C2" w:rsidRPr="00BE3C62" w:rsidRDefault="004377C2" w:rsidP="00BE3C62">
            <w:pPr>
              <w:pStyle w:val="TAL"/>
              <w:rPr>
                <w:sz w:val="16"/>
              </w:rPr>
            </w:pPr>
            <w:r w:rsidRPr="00BE3C62">
              <w:rPr>
                <w:sz w:val="16"/>
              </w:rPr>
              <w:t>FS_PortAl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79AC" w14:textId="77777777" w:rsidR="004377C2" w:rsidRPr="00BE3C62" w:rsidRDefault="004377C2" w:rsidP="00BE3C62">
            <w:pPr>
              <w:pStyle w:val="TAL"/>
              <w:rPr>
                <w:sz w:val="16"/>
              </w:rPr>
            </w:pPr>
            <w:r w:rsidRPr="00BE3C62">
              <w:rPr>
                <w:sz w:val="16"/>
              </w:rPr>
              <w:t>revised</w:t>
            </w:r>
          </w:p>
        </w:tc>
      </w:tr>
      <w:tr w:rsidR="00BE3C62" w:rsidRPr="00BE3C62" w14:paraId="59BACE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149FE" w14:textId="77777777" w:rsidR="004377C2" w:rsidRPr="00BE3C62" w:rsidRDefault="004377C2" w:rsidP="00BE3C62">
            <w:pPr>
              <w:pStyle w:val="TAL"/>
              <w:rPr>
                <w:sz w:val="16"/>
              </w:rPr>
            </w:pPr>
            <w:r w:rsidRPr="00BE3C62">
              <w:rPr>
                <w:sz w:val="16"/>
              </w:rPr>
              <w:t>C4-214544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07D0D" w14:textId="77777777" w:rsidR="004377C2" w:rsidRPr="00BE3C62" w:rsidRDefault="004377C2" w:rsidP="00BE3C62">
            <w:pPr>
              <w:pStyle w:val="TAL"/>
              <w:rPr>
                <w:sz w:val="16"/>
              </w:rPr>
            </w:pPr>
            <w:r w:rsidRPr="00BE3C62">
              <w:rPr>
                <w:sz w:val="16"/>
              </w:rPr>
              <w:t>PortAl Table 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A253B"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032D" w14:textId="77777777" w:rsidR="004377C2" w:rsidRPr="00BE3C62" w:rsidRDefault="004377C2" w:rsidP="00BE3C62">
            <w:pPr>
              <w:pStyle w:val="TAL"/>
              <w:rPr>
                <w:sz w:val="16"/>
              </w:rPr>
            </w:pPr>
            <w:r w:rsidRPr="00BE3C62">
              <w:rPr>
                <w:sz w:val="16"/>
              </w:rPr>
              <w:t>29.835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BEC7" w14:textId="77777777" w:rsidR="004377C2" w:rsidRPr="00BE3C62" w:rsidRDefault="004377C2" w:rsidP="00BE3C62">
            <w:pPr>
              <w:pStyle w:val="TAL"/>
              <w:rPr>
                <w:sz w:val="16"/>
              </w:rPr>
            </w:pPr>
            <w:r w:rsidRPr="00BE3C62">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7B4A" w14:textId="77777777" w:rsidR="004377C2" w:rsidRPr="00BE3C62" w:rsidRDefault="004377C2" w:rsidP="00BE3C62">
            <w:pPr>
              <w:pStyle w:val="TAR"/>
              <w:rPr>
                <w:sz w:val="16"/>
              </w:rPr>
            </w:pPr>
            <w:r w:rsidRPr="00BE3C6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72B2"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D29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30A1" w14:textId="77777777" w:rsidR="004377C2" w:rsidRPr="00BE3C62" w:rsidRDefault="004377C2" w:rsidP="00BE3C62">
            <w:pPr>
              <w:pStyle w:val="TAL"/>
              <w:rPr>
                <w:sz w:val="16"/>
              </w:rPr>
            </w:pPr>
            <w:r w:rsidRPr="00BE3C62">
              <w:rPr>
                <w:sz w:val="16"/>
              </w:rPr>
              <w:t>FS_PortAl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6801" w14:textId="77777777" w:rsidR="004377C2" w:rsidRPr="00BE3C62" w:rsidRDefault="004377C2" w:rsidP="00BE3C62">
            <w:pPr>
              <w:pStyle w:val="TAL"/>
              <w:rPr>
                <w:sz w:val="16"/>
              </w:rPr>
            </w:pPr>
            <w:r w:rsidRPr="00BE3C62">
              <w:rPr>
                <w:sz w:val="16"/>
              </w:rPr>
              <w:t>agreed</w:t>
            </w:r>
          </w:p>
        </w:tc>
      </w:tr>
      <w:tr w:rsidR="00BE3C62" w:rsidRPr="00BE3C62" w14:paraId="3ED65CC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53A37" w14:textId="77777777" w:rsidR="004377C2" w:rsidRPr="00BE3C62" w:rsidRDefault="004377C2" w:rsidP="00BE3C62">
            <w:pPr>
              <w:pStyle w:val="TAL"/>
              <w:rPr>
                <w:sz w:val="16"/>
              </w:rPr>
            </w:pPr>
            <w:r w:rsidRPr="00BE3C62">
              <w:rPr>
                <w:sz w:val="16"/>
              </w:rPr>
              <w:t>C4-214037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38F5" w14:textId="77777777" w:rsidR="004377C2" w:rsidRPr="00BE3C62" w:rsidRDefault="004377C2" w:rsidP="00BE3C62">
            <w:pPr>
              <w:pStyle w:val="TAL"/>
              <w:rPr>
                <w:sz w:val="16"/>
              </w:rPr>
            </w:pPr>
            <w:r w:rsidRPr="00BE3C62">
              <w:rPr>
                <w:sz w:val="16"/>
              </w:rPr>
              <w:t>PortAl PTR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D4E9"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4DA8B" w14:textId="77777777" w:rsidR="004377C2" w:rsidRPr="00BE3C62" w:rsidRDefault="004377C2" w:rsidP="00BE3C62">
            <w:pPr>
              <w:pStyle w:val="TAL"/>
              <w:rPr>
                <w:sz w:val="16"/>
              </w:rPr>
            </w:pPr>
            <w:r w:rsidRPr="00BE3C62">
              <w:rPr>
                <w:sz w:val="16"/>
              </w:rPr>
              <w:t>29.835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CF8C" w14:textId="77777777" w:rsidR="004377C2" w:rsidRPr="00BE3C62" w:rsidRDefault="004377C2" w:rsidP="00BE3C62">
            <w:pPr>
              <w:pStyle w:val="TAL"/>
              <w:rPr>
                <w:sz w:val="16"/>
              </w:rPr>
            </w:pPr>
            <w:r w:rsidRPr="00BE3C62">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31E3" w14:textId="77777777" w:rsidR="004377C2" w:rsidRPr="00BE3C62" w:rsidRDefault="004377C2" w:rsidP="00BE3C62">
            <w:pPr>
              <w:pStyle w:val="TAR"/>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870A" w14:textId="77777777" w:rsidR="004377C2" w:rsidRPr="00BE3C62" w:rsidRDefault="004377C2" w:rsidP="00BE3C62">
            <w:pPr>
              <w:pStyle w:val="TAL"/>
              <w:rPr>
                <w:sz w:val="16"/>
              </w:rPr>
            </w:pPr>
            <w:r w:rsidRPr="00BE3C62">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5F9A" w14:textId="77777777" w:rsidR="004377C2" w:rsidRPr="00BE3C62" w:rsidRDefault="004377C2" w:rsidP="00BE3C62">
            <w:pPr>
              <w:pStyle w:val="TAL"/>
              <w:rPr>
                <w:sz w:val="16"/>
              </w:rPr>
            </w:pPr>
            <w:r w:rsidRPr="00BE3C6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7009" w14:textId="77777777" w:rsidR="004377C2" w:rsidRPr="00BE3C62" w:rsidRDefault="004377C2" w:rsidP="00BE3C62">
            <w:pPr>
              <w:pStyle w:val="TAL"/>
              <w:rPr>
                <w:sz w:val="16"/>
              </w:rPr>
            </w:pPr>
            <w:r w:rsidRPr="00BE3C62">
              <w:rPr>
                <w:sz w:val="16"/>
              </w:rPr>
              <w:t>FS_PortAl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CE1FD" w14:textId="77777777" w:rsidR="004377C2" w:rsidRPr="00BE3C62" w:rsidRDefault="004377C2" w:rsidP="00BE3C62">
            <w:pPr>
              <w:pStyle w:val="TAL"/>
              <w:rPr>
                <w:sz w:val="16"/>
              </w:rPr>
            </w:pPr>
            <w:r w:rsidRPr="00BE3C62">
              <w:rPr>
                <w:sz w:val="16"/>
              </w:rPr>
              <w:t>agreed</w:t>
            </w:r>
          </w:p>
        </w:tc>
      </w:tr>
    </w:tbl>
    <w:p w14:paraId="40B25580" w14:textId="77777777" w:rsidR="004377C2" w:rsidRDefault="004377C2" w:rsidP="004377C2"/>
    <w:p w14:paraId="1486D81C" w14:textId="77777777" w:rsidR="004377C2" w:rsidRDefault="004377C2" w:rsidP="004377C2">
      <w:pPr>
        <w:pStyle w:val="Heading2"/>
      </w:pPr>
      <w:r>
        <w:br w:type="page"/>
      </w:r>
      <w:bookmarkStart w:id="149" w:name="_Toc81397721"/>
      <w:r>
        <w:lastRenderedPageBreak/>
        <w:t>Annex C: Lists of liaisons</w:t>
      </w:r>
      <w:bookmarkEnd w:id="149"/>
    </w:p>
    <w:p w14:paraId="141D5E06" w14:textId="77777777" w:rsidR="004377C2" w:rsidRDefault="004377C2" w:rsidP="004377C2">
      <w:pPr>
        <w:pStyle w:val="Heading3"/>
      </w:pPr>
      <w:bookmarkStart w:id="150" w:name="_Toc81397722"/>
      <w:r>
        <w:t>C1: Incoming liaison statements</w:t>
      </w:r>
      <w:bookmarkEnd w:id="150"/>
    </w:p>
    <w:p w14:paraId="45ACDA54" w14:textId="77777777" w:rsidR="004377C2" w:rsidRDefault="004377C2" w:rsidP="004377C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10"/>
        <w:gridCol w:w="2286"/>
        <w:gridCol w:w="1288"/>
        <w:gridCol w:w="967"/>
        <w:gridCol w:w="1207"/>
      </w:tblGrid>
      <w:tr w:rsidR="00BE3C62" w:rsidRPr="00BE3C62" w14:paraId="7E0D36C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B3AB" w14:textId="77777777" w:rsidR="004377C2" w:rsidRDefault="004377C2" w:rsidP="00BE3C6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50DB" w14:textId="77777777" w:rsidR="004377C2" w:rsidRDefault="004377C2" w:rsidP="00BE3C62">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C212" w14:textId="77777777" w:rsidR="004377C2" w:rsidRDefault="004377C2" w:rsidP="00BE3C62">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DE37" w14:textId="77777777" w:rsidR="004377C2" w:rsidRDefault="004377C2" w:rsidP="00BE3C62">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CE3A" w14:textId="77777777" w:rsidR="004377C2" w:rsidRDefault="004377C2" w:rsidP="00BE3C62">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76A3" w14:textId="77777777" w:rsidR="004377C2" w:rsidRDefault="004377C2" w:rsidP="00BE3C62">
            <w:pPr>
              <w:pStyle w:val="TAH"/>
            </w:pPr>
            <w:r>
              <w:t>Reply TDoc</w:t>
            </w:r>
          </w:p>
        </w:tc>
      </w:tr>
      <w:tr w:rsidR="00BE3C62" w:rsidRPr="00BE3C62" w14:paraId="4A5CE35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C9D1B" w14:textId="77777777" w:rsidR="004377C2" w:rsidRPr="00BE3C62" w:rsidRDefault="004377C2" w:rsidP="00BE3C62">
            <w:pPr>
              <w:pStyle w:val="TAL"/>
              <w:rPr>
                <w:sz w:val="16"/>
              </w:rPr>
            </w:pPr>
            <w:r w:rsidRPr="00BE3C62">
              <w:rPr>
                <w:sz w:val="16"/>
              </w:rPr>
              <w:t>C4-214138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40308" w14:textId="77777777" w:rsidR="004377C2" w:rsidRPr="00BE3C62" w:rsidRDefault="004377C2" w:rsidP="00BE3C62">
            <w:pPr>
              <w:pStyle w:val="TAL"/>
              <w:rPr>
                <w:sz w:val="16"/>
              </w:rPr>
            </w:pPr>
            <w:r w:rsidRPr="00BE3C62">
              <w:rPr>
                <w:sz w:val="16"/>
              </w:rPr>
              <w:t>5GIS17_04 LS_Oauth v4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04CD" w14:textId="77777777" w:rsidR="004377C2" w:rsidRPr="00BE3C62" w:rsidRDefault="004377C2" w:rsidP="00BE3C62">
            <w:pPr>
              <w:pStyle w:val="TAL"/>
              <w:rPr>
                <w:sz w:val="16"/>
              </w:rPr>
            </w:pPr>
            <w:r w:rsidRPr="00BE3C62">
              <w:rPr>
                <w:sz w:val="16"/>
              </w:rPr>
              <w:t>Misalignment on usage of OAuth within 3GPP 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FD78" w14:textId="77777777" w:rsidR="004377C2" w:rsidRPr="00BE3C62" w:rsidRDefault="004377C2" w:rsidP="00BE3C62">
            <w:pPr>
              <w:pStyle w:val="TAL"/>
              <w:rPr>
                <w:sz w:val="16"/>
              </w:rPr>
            </w:pPr>
            <w:r w:rsidRPr="00BE3C62">
              <w:rPr>
                <w:sz w:val="16"/>
              </w:rPr>
              <w:t>GSMA 5G Interconnect Security (5GIS)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CBFE"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C297" w14:textId="77777777" w:rsidR="004377C2" w:rsidRPr="00BE3C62" w:rsidRDefault="004377C2" w:rsidP="00BE3C62">
            <w:pPr>
              <w:pStyle w:val="TAL"/>
              <w:rPr>
                <w:sz w:val="16"/>
              </w:rPr>
            </w:pPr>
            <w:r w:rsidRPr="00BE3C62">
              <w:rPr>
                <w:sz w:val="16"/>
              </w:rPr>
              <w:t>(none)</w:t>
            </w:r>
          </w:p>
        </w:tc>
      </w:tr>
      <w:tr w:rsidR="00BE3C62" w:rsidRPr="00BE3C62" w14:paraId="6624E1B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94056" w14:textId="77777777" w:rsidR="004377C2" w:rsidRPr="00BE3C62" w:rsidRDefault="004377C2" w:rsidP="00BE3C62">
            <w:pPr>
              <w:pStyle w:val="TAL"/>
              <w:rPr>
                <w:sz w:val="16"/>
              </w:rPr>
            </w:pPr>
            <w:r w:rsidRPr="00BE3C62">
              <w:rPr>
                <w:sz w:val="16"/>
              </w:rPr>
              <w:t>C4-214139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1FFF" w14:textId="77777777" w:rsidR="004377C2" w:rsidRPr="00BE3C62" w:rsidRDefault="004377C2" w:rsidP="00BE3C62">
            <w:pPr>
              <w:pStyle w:val="TAL"/>
              <w:rPr>
                <w:sz w:val="16"/>
              </w:rPr>
            </w:pPr>
            <w:r w:rsidRPr="00BE3C62">
              <w:rPr>
                <w:sz w:val="16"/>
              </w:rPr>
              <w:t>5GJA16_111r27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6408" w14:textId="77777777" w:rsidR="004377C2" w:rsidRPr="00BE3C62" w:rsidRDefault="004377C2" w:rsidP="00BE3C62">
            <w:pPr>
              <w:pStyle w:val="TAL"/>
              <w:rPr>
                <w:sz w:val="16"/>
              </w:rPr>
            </w:pPr>
            <w:r w:rsidRPr="00BE3C62">
              <w:rPr>
                <w:sz w:val="16"/>
              </w:rPr>
              <w:t>LS to 3GPP SA3 N32 and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88469" w14:textId="77777777" w:rsidR="004377C2" w:rsidRPr="00BE3C62" w:rsidRDefault="004377C2" w:rsidP="00BE3C62">
            <w:pPr>
              <w:pStyle w:val="TAL"/>
              <w:rPr>
                <w:sz w:val="16"/>
              </w:rPr>
            </w:pPr>
            <w:r w:rsidRPr="00BE3C62">
              <w:rPr>
                <w:sz w:val="16"/>
              </w:rPr>
              <w:t>GSMA NG 5GJA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9393"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49AA" w14:textId="77777777" w:rsidR="004377C2" w:rsidRPr="00BE3C62" w:rsidRDefault="004377C2" w:rsidP="00BE3C62">
            <w:pPr>
              <w:pStyle w:val="TAL"/>
              <w:rPr>
                <w:sz w:val="16"/>
              </w:rPr>
            </w:pPr>
            <w:r w:rsidRPr="00BE3C62">
              <w:rPr>
                <w:sz w:val="16"/>
              </w:rPr>
              <w:t>(none)</w:t>
            </w:r>
          </w:p>
        </w:tc>
      </w:tr>
      <w:tr w:rsidR="00BE3C62" w:rsidRPr="00BE3C62" w14:paraId="2CC5919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E77A" w14:textId="77777777" w:rsidR="004377C2" w:rsidRPr="00BE3C62" w:rsidRDefault="004377C2" w:rsidP="00BE3C62">
            <w:pPr>
              <w:pStyle w:val="TAL"/>
              <w:rPr>
                <w:sz w:val="16"/>
              </w:rPr>
            </w:pPr>
            <w:r w:rsidRPr="00BE3C62">
              <w:rPr>
                <w:sz w:val="16"/>
              </w:rPr>
              <w:t>C4-214140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108A9" w14:textId="77777777" w:rsidR="004377C2" w:rsidRPr="00BE3C62" w:rsidRDefault="004377C2" w:rsidP="00BE3C62">
            <w:pPr>
              <w:pStyle w:val="TAL"/>
              <w:rPr>
                <w:sz w:val="16"/>
              </w:rPr>
            </w:pPr>
            <w:r w:rsidRPr="00BE3C62">
              <w:rPr>
                <w:sz w:val="16"/>
              </w:rPr>
              <w:t>C3-213457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63753" w14:textId="77777777" w:rsidR="004377C2" w:rsidRPr="00BE3C62" w:rsidRDefault="004377C2" w:rsidP="00BE3C62">
            <w:pPr>
              <w:pStyle w:val="TAL"/>
              <w:rPr>
                <w:sz w:val="16"/>
              </w:rPr>
            </w:pPr>
            <w:r w:rsidRPr="00BE3C62">
              <w:rPr>
                <w:sz w:val="16"/>
              </w:rPr>
              <w:t>LS on Clarifications to the operation of network slice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555A0" w14:textId="77777777" w:rsidR="004377C2" w:rsidRPr="00BE3C62" w:rsidRDefault="004377C2" w:rsidP="00BE3C62">
            <w:pPr>
              <w:pStyle w:val="TAL"/>
              <w:rPr>
                <w:sz w:val="16"/>
              </w:rPr>
            </w:pPr>
            <w:r w:rsidRPr="00BE3C62">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2B93D"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1208" w14:textId="77777777" w:rsidR="004377C2" w:rsidRPr="00BE3C62" w:rsidRDefault="004377C2" w:rsidP="00BE3C62">
            <w:pPr>
              <w:pStyle w:val="TAL"/>
              <w:rPr>
                <w:sz w:val="16"/>
              </w:rPr>
            </w:pPr>
            <w:r w:rsidRPr="00BE3C62">
              <w:rPr>
                <w:sz w:val="16"/>
              </w:rPr>
              <w:t>(none)</w:t>
            </w:r>
          </w:p>
        </w:tc>
      </w:tr>
      <w:tr w:rsidR="00BE3C62" w:rsidRPr="00BE3C62" w14:paraId="3AF0F76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97FC" w14:textId="77777777" w:rsidR="004377C2" w:rsidRPr="00BE3C62" w:rsidRDefault="004377C2" w:rsidP="00BE3C62">
            <w:pPr>
              <w:pStyle w:val="TAL"/>
              <w:rPr>
                <w:sz w:val="16"/>
              </w:rPr>
            </w:pPr>
            <w:r w:rsidRPr="00BE3C62">
              <w:rPr>
                <w:sz w:val="16"/>
              </w:rPr>
              <w:t>C4-214141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6162" w14:textId="77777777" w:rsidR="004377C2" w:rsidRPr="00BE3C62" w:rsidRDefault="004377C2" w:rsidP="00BE3C62">
            <w:pPr>
              <w:pStyle w:val="TAL"/>
              <w:rPr>
                <w:sz w:val="16"/>
              </w:rPr>
            </w:pPr>
            <w:r w:rsidRPr="00BE3C62">
              <w:rPr>
                <w:sz w:val="16"/>
              </w:rPr>
              <w:t>FSAG Doc 91_005 GSMA LS to 3GPP re 5G CN Slicing Attacks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C756" w14:textId="77777777" w:rsidR="004377C2" w:rsidRPr="00BE3C62" w:rsidRDefault="004377C2" w:rsidP="00BE3C62">
            <w:pPr>
              <w:pStyle w:val="TAL"/>
              <w:rPr>
                <w:sz w:val="16"/>
              </w:rPr>
            </w:pPr>
            <w:r w:rsidRPr="00BE3C62">
              <w:rPr>
                <w:sz w:val="16"/>
              </w:rPr>
              <w:t>Prevention of attacks on sliced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12D2D" w14:textId="77777777" w:rsidR="004377C2" w:rsidRPr="00BE3C62" w:rsidRDefault="004377C2" w:rsidP="00BE3C62">
            <w:pPr>
              <w:pStyle w:val="TAL"/>
              <w:rPr>
                <w:sz w:val="16"/>
              </w:rPr>
            </w:pPr>
            <w:r w:rsidRPr="00BE3C62">
              <w:rPr>
                <w:sz w:val="16"/>
              </w:rPr>
              <w:t>GSMA FSAG#91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EBF48"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263D" w14:textId="77777777" w:rsidR="004377C2" w:rsidRPr="00BE3C62" w:rsidRDefault="004377C2" w:rsidP="00BE3C62">
            <w:pPr>
              <w:pStyle w:val="TAL"/>
              <w:rPr>
                <w:sz w:val="16"/>
              </w:rPr>
            </w:pPr>
            <w:r w:rsidRPr="00BE3C62">
              <w:rPr>
                <w:sz w:val="16"/>
              </w:rPr>
              <w:t>(none)</w:t>
            </w:r>
          </w:p>
        </w:tc>
      </w:tr>
      <w:tr w:rsidR="00BE3C62" w:rsidRPr="00BE3C62" w14:paraId="587B025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42F1" w14:textId="77777777" w:rsidR="004377C2" w:rsidRPr="00BE3C62" w:rsidRDefault="004377C2" w:rsidP="00BE3C62">
            <w:pPr>
              <w:pStyle w:val="TAL"/>
              <w:rPr>
                <w:sz w:val="16"/>
              </w:rPr>
            </w:pPr>
            <w:r w:rsidRPr="00BE3C62">
              <w:rPr>
                <w:sz w:val="16"/>
              </w:rPr>
              <w:t>C4-214142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F750" w14:textId="77777777" w:rsidR="004377C2" w:rsidRPr="00BE3C62" w:rsidRDefault="004377C2" w:rsidP="00BE3C62">
            <w:pPr>
              <w:pStyle w:val="TAL"/>
              <w:rPr>
                <w:sz w:val="16"/>
              </w:rPr>
            </w:pPr>
            <w:r w:rsidRPr="00BE3C62">
              <w:rPr>
                <w:sz w:val="16"/>
              </w:rPr>
              <w:t>LIAISE-464-to 3GPP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770C9" w14:textId="77777777" w:rsidR="004377C2" w:rsidRPr="00BE3C62" w:rsidRDefault="004377C2" w:rsidP="00BE3C62">
            <w:pPr>
              <w:pStyle w:val="TAL"/>
              <w:rPr>
                <w:sz w:val="16"/>
              </w:rPr>
            </w:pPr>
            <w:r w:rsidRPr="00BE3C62">
              <w:rPr>
                <w:sz w:val="16"/>
              </w:rPr>
              <w:t>Topics of concern to the 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95C1" w14:textId="77777777" w:rsidR="004377C2" w:rsidRPr="00BE3C62" w:rsidRDefault="004377C2" w:rsidP="00BE3C62">
            <w:pPr>
              <w:pStyle w:val="TAL"/>
              <w:rPr>
                <w:sz w:val="16"/>
              </w:rPr>
            </w:pPr>
            <w:r w:rsidRPr="00BE3C62">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3DE13"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4FA4" w14:textId="77777777" w:rsidR="004377C2" w:rsidRPr="00BE3C62" w:rsidRDefault="004377C2" w:rsidP="00BE3C62">
            <w:pPr>
              <w:pStyle w:val="TAL"/>
              <w:rPr>
                <w:sz w:val="16"/>
              </w:rPr>
            </w:pPr>
            <w:r w:rsidRPr="00BE3C62">
              <w:rPr>
                <w:sz w:val="16"/>
              </w:rPr>
              <w:t>(none)</w:t>
            </w:r>
          </w:p>
        </w:tc>
      </w:tr>
      <w:tr w:rsidR="00BE3C62" w:rsidRPr="00BE3C62" w14:paraId="199F27F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CE68" w14:textId="77777777" w:rsidR="004377C2" w:rsidRPr="00BE3C62" w:rsidRDefault="004377C2" w:rsidP="00BE3C62">
            <w:pPr>
              <w:pStyle w:val="TAL"/>
              <w:rPr>
                <w:sz w:val="16"/>
              </w:rPr>
            </w:pPr>
            <w:r w:rsidRPr="00BE3C62">
              <w:rPr>
                <w:sz w:val="16"/>
              </w:rPr>
              <w:t>C4-214143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92D32" w14:textId="77777777" w:rsidR="004377C2" w:rsidRPr="00BE3C62" w:rsidRDefault="004377C2" w:rsidP="00BE3C62">
            <w:pPr>
              <w:pStyle w:val="TAL"/>
              <w:rPr>
                <w:sz w:val="16"/>
              </w:rPr>
            </w:pPr>
            <w:r w:rsidRPr="00BE3C62">
              <w:rPr>
                <w:sz w:val="16"/>
              </w:rPr>
              <w:t>R3-212800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A098" w14:textId="77777777" w:rsidR="004377C2" w:rsidRPr="00BE3C62" w:rsidRDefault="004377C2" w:rsidP="00BE3C62">
            <w:pPr>
              <w:pStyle w:val="TAL"/>
              <w:rPr>
                <w:sz w:val="16"/>
              </w:rPr>
            </w:pPr>
            <w:r w:rsidRPr="00BE3C62">
              <w:rPr>
                <w:sz w:val="16"/>
              </w:rPr>
              <w:t>Reply LS to CT4 on Information on the port number allocation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D85C" w14:textId="77777777" w:rsidR="004377C2" w:rsidRPr="00BE3C62" w:rsidRDefault="004377C2" w:rsidP="00BE3C62">
            <w:pPr>
              <w:pStyle w:val="TAL"/>
              <w:rPr>
                <w:sz w:val="16"/>
              </w:rPr>
            </w:pPr>
            <w:r w:rsidRPr="00BE3C62">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25E6"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D8A5" w14:textId="77777777" w:rsidR="004377C2" w:rsidRPr="00BE3C62" w:rsidRDefault="004377C2" w:rsidP="00BE3C62">
            <w:pPr>
              <w:pStyle w:val="TAL"/>
              <w:rPr>
                <w:sz w:val="16"/>
              </w:rPr>
            </w:pPr>
            <w:r w:rsidRPr="00BE3C62">
              <w:rPr>
                <w:sz w:val="16"/>
              </w:rPr>
              <w:t>(none)</w:t>
            </w:r>
          </w:p>
        </w:tc>
      </w:tr>
      <w:tr w:rsidR="00BE3C62" w:rsidRPr="00BE3C62" w14:paraId="33A4D7E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C98B5" w14:textId="77777777" w:rsidR="004377C2" w:rsidRPr="00BE3C62" w:rsidRDefault="004377C2" w:rsidP="00BE3C62">
            <w:pPr>
              <w:pStyle w:val="TAL"/>
              <w:rPr>
                <w:sz w:val="16"/>
              </w:rPr>
            </w:pPr>
            <w:r w:rsidRPr="00BE3C62">
              <w:rPr>
                <w:sz w:val="16"/>
              </w:rPr>
              <w:t>C4-214144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FBCC" w14:textId="77777777" w:rsidR="004377C2" w:rsidRPr="00BE3C62" w:rsidRDefault="004377C2" w:rsidP="00BE3C62">
            <w:pPr>
              <w:pStyle w:val="TAL"/>
              <w:rPr>
                <w:sz w:val="16"/>
              </w:rPr>
            </w:pPr>
            <w:r w:rsidRPr="00BE3C62">
              <w:rPr>
                <w:sz w:val="16"/>
              </w:rPr>
              <w:t>R3-212812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A82C0" w14:textId="77777777" w:rsidR="004377C2" w:rsidRPr="00BE3C62" w:rsidRDefault="004377C2" w:rsidP="00BE3C62">
            <w:pPr>
              <w:pStyle w:val="TAL"/>
              <w:rPr>
                <w:sz w:val="16"/>
              </w:rPr>
            </w:pPr>
            <w:r w:rsidRPr="00BE3C62">
              <w:rPr>
                <w:sz w:val="16"/>
              </w:rPr>
              <w:t>Reply LS to 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6B7B8" w14:textId="77777777" w:rsidR="004377C2" w:rsidRPr="00BE3C62" w:rsidRDefault="004377C2" w:rsidP="00BE3C62">
            <w:pPr>
              <w:pStyle w:val="TAL"/>
              <w:rPr>
                <w:sz w:val="16"/>
              </w:rPr>
            </w:pPr>
            <w:r w:rsidRPr="00BE3C62">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301FD"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FE8DB" w14:textId="77777777" w:rsidR="004377C2" w:rsidRPr="00BE3C62" w:rsidRDefault="004377C2" w:rsidP="00BE3C62">
            <w:pPr>
              <w:pStyle w:val="TAL"/>
              <w:rPr>
                <w:sz w:val="16"/>
              </w:rPr>
            </w:pPr>
            <w:r w:rsidRPr="00BE3C62">
              <w:rPr>
                <w:sz w:val="16"/>
              </w:rPr>
              <w:t>(none)</w:t>
            </w:r>
          </w:p>
        </w:tc>
      </w:tr>
      <w:tr w:rsidR="00BE3C62" w:rsidRPr="00BE3C62" w14:paraId="04FE276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8831" w14:textId="77777777" w:rsidR="004377C2" w:rsidRPr="00BE3C62" w:rsidRDefault="004377C2" w:rsidP="00BE3C62">
            <w:pPr>
              <w:pStyle w:val="TAL"/>
              <w:rPr>
                <w:sz w:val="16"/>
              </w:rPr>
            </w:pPr>
            <w:r w:rsidRPr="00BE3C62">
              <w:rPr>
                <w:sz w:val="16"/>
              </w:rPr>
              <w:t>C4-214145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4A063" w14:textId="77777777" w:rsidR="004377C2" w:rsidRPr="00BE3C62" w:rsidRDefault="004377C2" w:rsidP="00BE3C62">
            <w:pPr>
              <w:pStyle w:val="TAL"/>
              <w:rPr>
                <w:sz w:val="16"/>
              </w:rPr>
            </w:pPr>
            <w:r w:rsidRPr="00BE3C62">
              <w:rPr>
                <w:sz w:val="16"/>
              </w:rPr>
              <w:t>R3-212934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AE9D" w14:textId="77777777" w:rsidR="004377C2" w:rsidRPr="00BE3C62" w:rsidRDefault="004377C2" w:rsidP="00BE3C62">
            <w:pPr>
              <w:pStyle w:val="TAL"/>
              <w:rPr>
                <w:sz w:val="16"/>
              </w:rPr>
            </w:pPr>
            <w:r w:rsidRPr="00BE3C62">
              <w:rPr>
                <w:sz w:val="16"/>
              </w:rPr>
              <w:t>LS on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7CCC" w14:textId="77777777" w:rsidR="004377C2" w:rsidRPr="00BE3C62" w:rsidRDefault="004377C2" w:rsidP="00BE3C62">
            <w:pPr>
              <w:pStyle w:val="TAL"/>
              <w:rPr>
                <w:sz w:val="16"/>
              </w:rPr>
            </w:pPr>
            <w:r w:rsidRPr="00BE3C62">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8E0D"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70CC" w14:textId="77777777" w:rsidR="004377C2" w:rsidRPr="00BE3C62" w:rsidRDefault="004377C2" w:rsidP="00BE3C62">
            <w:pPr>
              <w:pStyle w:val="TAL"/>
              <w:rPr>
                <w:sz w:val="16"/>
              </w:rPr>
            </w:pPr>
            <w:r w:rsidRPr="00BE3C62">
              <w:rPr>
                <w:sz w:val="16"/>
              </w:rPr>
              <w:t>(none)</w:t>
            </w:r>
          </w:p>
        </w:tc>
      </w:tr>
      <w:tr w:rsidR="00BE3C62" w:rsidRPr="00BE3C62" w14:paraId="6E46CE9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D72A" w14:textId="77777777" w:rsidR="004377C2" w:rsidRPr="00BE3C62" w:rsidRDefault="004377C2" w:rsidP="00BE3C62">
            <w:pPr>
              <w:pStyle w:val="TAL"/>
              <w:rPr>
                <w:sz w:val="16"/>
              </w:rPr>
            </w:pPr>
            <w:r w:rsidRPr="00BE3C62">
              <w:rPr>
                <w:sz w:val="16"/>
              </w:rPr>
              <w:t>C4-214146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2EF0" w14:textId="77777777" w:rsidR="004377C2" w:rsidRPr="00BE3C62" w:rsidRDefault="004377C2" w:rsidP="00BE3C62">
            <w:pPr>
              <w:pStyle w:val="TAL"/>
              <w:rPr>
                <w:sz w:val="16"/>
              </w:rPr>
            </w:pPr>
            <w:r w:rsidRPr="00BE3C62">
              <w:rPr>
                <w:sz w:val="16"/>
              </w:rPr>
              <w:t>S2-2104813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8E5E" w14:textId="77777777" w:rsidR="004377C2" w:rsidRPr="00BE3C62" w:rsidRDefault="004377C2" w:rsidP="00BE3C62">
            <w:pPr>
              <w:pStyle w:val="TAL"/>
              <w:rPr>
                <w:sz w:val="16"/>
              </w:rPr>
            </w:pPr>
            <w:r w:rsidRPr="00BE3C62">
              <w:rPr>
                <w:sz w:val="16"/>
              </w:rPr>
              <w:t>Reply LS on N3IWF FQDN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89C8B"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45A8"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0A9B" w14:textId="77777777" w:rsidR="004377C2" w:rsidRPr="00BE3C62" w:rsidRDefault="004377C2" w:rsidP="00BE3C62">
            <w:pPr>
              <w:pStyle w:val="TAL"/>
              <w:rPr>
                <w:sz w:val="16"/>
              </w:rPr>
            </w:pPr>
            <w:r w:rsidRPr="00BE3C62">
              <w:rPr>
                <w:sz w:val="16"/>
              </w:rPr>
              <w:t>(none)</w:t>
            </w:r>
          </w:p>
        </w:tc>
      </w:tr>
      <w:tr w:rsidR="00BE3C62" w:rsidRPr="00BE3C62" w14:paraId="76E90D7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B751" w14:textId="77777777" w:rsidR="004377C2" w:rsidRPr="00BE3C62" w:rsidRDefault="004377C2" w:rsidP="00BE3C62">
            <w:pPr>
              <w:pStyle w:val="TAL"/>
              <w:rPr>
                <w:sz w:val="16"/>
              </w:rPr>
            </w:pPr>
            <w:r w:rsidRPr="00BE3C62">
              <w:rPr>
                <w:sz w:val="16"/>
              </w:rPr>
              <w:t>C4-214147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7711" w14:textId="77777777" w:rsidR="004377C2" w:rsidRPr="00BE3C62" w:rsidRDefault="004377C2" w:rsidP="00BE3C62">
            <w:pPr>
              <w:pStyle w:val="TAL"/>
              <w:rPr>
                <w:sz w:val="16"/>
              </w:rPr>
            </w:pPr>
            <w:r w:rsidRPr="00BE3C62">
              <w:rPr>
                <w:sz w:val="16"/>
              </w:rPr>
              <w:t>S2-2104895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9C71" w14:textId="77777777" w:rsidR="004377C2" w:rsidRPr="00BE3C62" w:rsidRDefault="004377C2" w:rsidP="00BE3C62">
            <w:pPr>
              <w:pStyle w:val="TAL"/>
              <w:rPr>
                <w:sz w:val="16"/>
              </w:rPr>
            </w:pPr>
            <w:r w:rsidRPr="00BE3C62">
              <w:rPr>
                <w:sz w:val="16"/>
              </w:rPr>
              <w:t>Reply LS on 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9003"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B1B0"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46450" w14:textId="77777777" w:rsidR="004377C2" w:rsidRPr="00BE3C62" w:rsidRDefault="004377C2" w:rsidP="00BE3C62">
            <w:pPr>
              <w:pStyle w:val="TAL"/>
              <w:rPr>
                <w:sz w:val="16"/>
              </w:rPr>
            </w:pPr>
            <w:r w:rsidRPr="00BE3C62">
              <w:rPr>
                <w:sz w:val="16"/>
              </w:rPr>
              <w:t>(none)</w:t>
            </w:r>
          </w:p>
        </w:tc>
      </w:tr>
      <w:tr w:rsidR="00BE3C62" w:rsidRPr="00BE3C62" w14:paraId="7D6A315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6046A" w14:textId="77777777" w:rsidR="004377C2" w:rsidRPr="00BE3C62" w:rsidRDefault="004377C2" w:rsidP="00BE3C62">
            <w:pPr>
              <w:pStyle w:val="TAL"/>
              <w:rPr>
                <w:sz w:val="16"/>
              </w:rPr>
            </w:pPr>
            <w:r w:rsidRPr="00BE3C62">
              <w:rPr>
                <w:sz w:val="16"/>
              </w:rPr>
              <w:t>C4-214148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384B" w14:textId="77777777" w:rsidR="004377C2" w:rsidRPr="00BE3C62" w:rsidRDefault="004377C2" w:rsidP="00BE3C62">
            <w:pPr>
              <w:pStyle w:val="TAL"/>
              <w:rPr>
                <w:sz w:val="16"/>
              </w:rPr>
            </w:pPr>
            <w:r w:rsidRPr="00BE3C62">
              <w:rPr>
                <w:sz w:val="16"/>
              </w:rPr>
              <w:t>S2-2104962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4A4B" w14:textId="77777777" w:rsidR="004377C2" w:rsidRPr="00BE3C62" w:rsidRDefault="004377C2" w:rsidP="00BE3C62">
            <w:pPr>
              <w:pStyle w:val="TAL"/>
              <w:rPr>
                <w:sz w:val="16"/>
              </w:rPr>
            </w:pPr>
            <w:r w:rsidRPr="00BE3C62">
              <w:rPr>
                <w:sz w:val="16"/>
              </w:rPr>
              <w:t>Reply LS on work split for MBSF and MBSTF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102A"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EAE8"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A358" w14:textId="77777777" w:rsidR="004377C2" w:rsidRPr="00BE3C62" w:rsidRDefault="004377C2" w:rsidP="00BE3C62">
            <w:pPr>
              <w:pStyle w:val="TAL"/>
              <w:rPr>
                <w:sz w:val="16"/>
              </w:rPr>
            </w:pPr>
            <w:r w:rsidRPr="00BE3C62">
              <w:rPr>
                <w:sz w:val="16"/>
              </w:rPr>
              <w:t>(none)</w:t>
            </w:r>
          </w:p>
        </w:tc>
      </w:tr>
      <w:tr w:rsidR="00BE3C62" w:rsidRPr="00BE3C62" w14:paraId="1C2B109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F182" w14:textId="77777777" w:rsidR="004377C2" w:rsidRPr="00BE3C62" w:rsidRDefault="004377C2" w:rsidP="00BE3C62">
            <w:pPr>
              <w:pStyle w:val="TAL"/>
              <w:rPr>
                <w:sz w:val="16"/>
              </w:rPr>
            </w:pPr>
            <w:r w:rsidRPr="00BE3C62">
              <w:rPr>
                <w:sz w:val="16"/>
              </w:rPr>
              <w:t>C4-214149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20CEC" w14:textId="77777777" w:rsidR="004377C2" w:rsidRPr="00BE3C62" w:rsidRDefault="004377C2" w:rsidP="00BE3C62">
            <w:pPr>
              <w:pStyle w:val="TAL"/>
              <w:rPr>
                <w:sz w:val="16"/>
              </w:rPr>
            </w:pPr>
            <w:r w:rsidRPr="00BE3C62">
              <w:rPr>
                <w:sz w:val="16"/>
              </w:rPr>
              <w:t>S3-211204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ADF3" w14:textId="77777777" w:rsidR="004377C2" w:rsidRPr="00BE3C62" w:rsidRDefault="004377C2" w:rsidP="00BE3C62">
            <w:pPr>
              <w:pStyle w:val="TAL"/>
              <w:rPr>
                <w:sz w:val="16"/>
              </w:rPr>
            </w:pPr>
            <w:r w:rsidRPr="00BE3C62">
              <w:rPr>
                <w:sz w:val="16"/>
              </w:rPr>
              <w:t>Reply-LS on Identification of source PLMN-ID in 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C128D"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08BCE"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03CD8" w14:textId="77777777" w:rsidR="004377C2" w:rsidRPr="00BE3C62" w:rsidRDefault="004377C2" w:rsidP="00BE3C62">
            <w:pPr>
              <w:pStyle w:val="TAL"/>
              <w:rPr>
                <w:sz w:val="16"/>
              </w:rPr>
            </w:pPr>
            <w:r w:rsidRPr="00BE3C62">
              <w:rPr>
                <w:sz w:val="16"/>
              </w:rPr>
              <w:t>(none)</w:t>
            </w:r>
          </w:p>
        </w:tc>
      </w:tr>
      <w:tr w:rsidR="00BE3C62" w:rsidRPr="00BE3C62" w14:paraId="5456B04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8872A" w14:textId="77777777" w:rsidR="004377C2" w:rsidRPr="00BE3C62" w:rsidRDefault="004377C2" w:rsidP="00BE3C62">
            <w:pPr>
              <w:pStyle w:val="TAL"/>
              <w:rPr>
                <w:sz w:val="16"/>
              </w:rPr>
            </w:pPr>
            <w:r w:rsidRPr="00BE3C62">
              <w:rPr>
                <w:sz w:val="16"/>
              </w:rPr>
              <w:t>C4-214150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17F9" w14:textId="77777777" w:rsidR="004377C2" w:rsidRPr="00BE3C62" w:rsidRDefault="004377C2" w:rsidP="00BE3C62">
            <w:pPr>
              <w:pStyle w:val="TAL"/>
              <w:rPr>
                <w:sz w:val="16"/>
              </w:rPr>
            </w:pPr>
            <w:r w:rsidRPr="00BE3C62">
              <w:rPr>
                <w:sz w:val="16"/>
              </w:rPr>
              <w:t>S3-212196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6A65" w14:textId="77777777" w:rsidR="004377C2" w:rsidRPr="00BE3C62" w:rsidRDefault="004377C2" w:rsidP="00BE3C62">
            <w:pPr>
              <w:pStyle w:val="TAL"/>
              <w:rPr>
                <w:sz w:val="16"/>
              </w:rPr>
            </w:pPr>
            <w:r w:rsidRPr="00BE3C62">
              <w:rPr>
                <w:sz w:val="16"/>
              </w:rPr>
              <w:t>LS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94B6"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DD2CC"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BD4A" w14:textId="77777777" w:rsidR="004377C2" w:rsidRPr="00BE3C62" w:rsidRDefault="004377C2" w:rsidP="00BE3C62">
            <w:pPr>
              <w:pStyle w:val="TAL"/>
              <w:rPr>
                <w:sz w:val="16"/>
              </w:rPr>
            </w:pPr>
            <w:r w:rsidRPr="00BE3C62">
              <w:rPr>
                <w:sz w:val="16"/>
              </w:rPr>
              <w:t>(none)</w:t>
            </w:r>
          </w:p>
        </w:tc>
      </w:tr>
      <w:tr w:rsidR="00BE3C62" w:rsidRPr="00BE3C62" w14:paraId="40B582A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58F4" w14:textId="77777777" w:rsidR="004377C2" w:rsidRPr="00BE3C62" w:rsidRDefault="004377C2" w:rsidP="00BE3C62">
            <w:pPr>
              <w:pStyle w:val="TAL"/>
              <w:rPr>
                <w:sz w:val="16"/>
              </w:rPr>
            </w:pPr>
            <w:r w:rsidRPr="00BE3C62">
              <w:rPr>
                <w:sz w:val="16"/>
              </w:rPr>
              <w:t>C4-214151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5537" w14:textId="77777777" w:rsidR="004377C2" w:rsidRPr="00BE3C62" w:rsidRDefault="004377C2" w:rsidP="00BE3C62">
            <w:pPr>
              <w:pStyle w:val="TAL"/>
              <w:rPr>
                <w:sz w:val="16"/>
              </w:rPr>
            </w:pPr>
            <w:r w:rsidRPr="00BE3C62">
              <w:rPr>
                <w:sz w:val="16"/>
              </w:rPr>
              <w:t>S3-212291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113F" w14:textId="77777777" w:rsidR="004377C2" w:rsidRPr="00BE3C62" w:rsidRDefault="004377C2" w:rsidP="00BE3C62">
            <w:pPr>
              <w:pStyle w:val="TAL"/>
              <w:rPr>
                <w:sz w:val="16"/>
              </w:rPr>
            </w:pPr>
            <w:r w:rsidRPr="00BE3C62">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77E1"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ABFC"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B3B2" w14:textId="77777777" w:rsidR="004377C2" w:rsidRPr="00BE3C62" w:rsidRDefault="004377C2" w:rsidP="00BE3C62">
            <w:pPr>
              <w:pStyle w:val="TAL"/>
              <w:rPr>
                <w:sz w:val="16"/>
              </w:rPr>
            </w:pPr>
            <w:r w:rsidRPr="00BE3C62">
              <w:rPr>
                <w:sz w:val="16"/>
              </w:rPr>
              <w:t>(none)</w:t>
            </w:r>
          </w:p>
        </w:tc>
      </w:tr>
      <w:tr w:rsidR="00BE3C62" w:rsidRPr="00BE3C62" w14:paraId="151EA6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924A" w14:textId="77777777" w:rsidR="004377C2" w:rsidRPr="00BE3C62" w:rsidRDefault="004377C2" w:rsidP="00BE3C62">
            <w:pPr>
              <w:pStyle w:val="TAL"/>
              <w:rPr>
                <w:sz w:val="16"/>
              </w:rPr>
            </w:pPr>
            <w:r w:rsidRPr="00BE3C62">
              <w:rPr>
                <w:sz w:val="16"/>
              </w:rPr>
              <w:t>C4-214152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5EA03" w14:textId="77777777" w:rsidR="004377C2" w:rsidRPr="00BE3C62" w:rsidRDefault="004377C2" w:rsidP="00BE3C62">
            <w:pPr>
              <w:pStyle w:val="TAL"/>
              <w:rPr>
                <w:sz w:val="16"/>
              </w:rPr>
            </w:pPr>
            <w:r w:rsidRPr="00BE3C62">
              <w:rPr>
                <w:sz w:val="16"/>
              </w:rPr>
              <w:t>S3-212343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59B8" w14:textId="77777777" w:rsidR="004377C2" w:rsidRPr="00BE3C62" w:rsidRDefault="004377C2" w:rsidP="00BE3C62">
            <w:pPr>
              <w:pStyle w:val="TAL"/>
              <w:rPr>
                <w:sz w:val="16"/>
              </w:rPr>
            </w:pPr>
            <w:r w:rsidRPr="00BE3C62">
              <w:rPr>
                <w:sz w:val="16"/>
              </w:rPr>
              <w:t>LS on TAU reject issue during MME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BF82"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CCC00"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D373" w14:textId="77777777" w:rsidR="004377C2" w:rsidRPr="00BE3C62" w:rsidRDefault="004377C2" w:rsidP="00BE3C62">
            <w:pPr>
              <w:pStyle w:val="TAL"/>
              <w:rPr>
                <w:sz w:val="16"/>
              </w:rPr>
            </w:pPr>
            <w:r w:rsidRPr="00BE3C62">
              <w:rPr>
                <w:sz w:val="16"/>
              </w:rPr>
              <w:t>(none)</w:t>
            </w:r>
          </w:p>
        </w:tc>
      </w:tr>
      <w:tr w:rsidR="00BE3C62" w:rsidRPr="00BE3C62" w14:paraId="384BC38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871DE" w14:textId="77777777" w:rsidR="004377C2" w:rsidRPr="00BE3C62" w:rsidRDefault="004377C2" w:rsidP="00BE3C62">
            <w:pPr>
              <w:pStyle w:val="TAL"/>
              <w:rPr>
                <w:sz w:val="16"/>
              </w:rPr>
            </w:pPr>
            <w:r w:rsidRPr="00BE3C62">
              <w:rPr>
                <w:sz w:val="16"/>
              </w:rPr>
              <w:t>C4-214153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533BB" w14:textId="77777777" w:rsidR="004377C2" w:rsidRPr="00BE3C62" w:rsidRDefault="004377C2" w:rsidP="00BE3C62">
            <w:pPr>
              <w:pStyle w:val="TAL"/>
              <w:rPr>
                <w:sz w:val="16"/>
              </w:rPr>
            </w:pPr>
            <w:r w:rsidRPr="00BE3C62">
              <w:rPr>
                <w:sz w:val="16"/>
              </w:rPr>
              <w:t>S3-212344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5DDB" w14:textId="77777777" w:rsidR="004377C2" w:rsidRPr="00BE3C62" w:rsidRDefault="004377C2" w:rsidP="00BE3C62">
            <w:pPr>
              <w:pStyle w:val="TAL"/>
              <w:rPr>
                <w:sz w:val="16"/>
              </w:rPr>
            </w:pPr>
            <w:r w:rsidRPr="00BE3C62">
              <w:rPr>
                <w:sz w:val="16"/>
              </w:rPr>
              <w:t>Reply LS on Header Enrichment for HTTPS in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37AFE"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23358"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A556" w14:textId="77777777" w:rsidR="004377C2" w:rsidRPr="00BE3C62" w:rsidRDefault="004377C2" w:rsidP="00BE3C62">
            <w:pPr>
              <w:pStyle w:val="TAL"/>
              <w:rPr>
                <w:sz w:val="16"/>
              </w:rPr>
            </w:pPr>
            <w:r w:rsidRPr="00BE3C62">
              <w:rPr>
                <w:sz w:val="16"/>
              </w:rPr>
              <w:t>(none)</w:t>
            </w:r>
          </w:p>
        </w:tc>
      </w:tr>
      <w:tr w:rsidR="00BE3C62" w:rsidRPr="00BE3C62" w14:paraId="15E120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4850" w14:textId="77777777" w:rsidR="004377C2" w:rsidRPr="00BE3C62" w:rsidRDefault="004377C2" w:rsidP="00BE3C62">
            <w:pPr>
              <w:pStyle w:val="TAL"/>
              <w:rPr>
                <w:sz w:val="16"/>
              </w:rPr>
            </w:pPr>
            <w:r w:rsidRPr="00BE3C62">
              <w:rPr>
                <w:sz w:val="16"/>
              </w:rPr>
              <w:t>C4-214154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B0917" w14:textId="77777777" w:rsidR="004377C2" w:rsidRPr="00BE3C62" w:rsidRDefault="004377C2" w:rsidP="00BE3C62">
            <w:pPr>
              <w:pStyle w:val="TAL"/>
              <w:rPr>
                <w:sz w:val="16"/>
              </w:rPr>
            </w:pPr>
            <w:r w:rsidRPr="00BE3C62">
              <w:rPr>
                <w:sz w:val="16"/>
              </w:rPr>
              <w:t>S3-212365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A401" w14:textId="77777777" w:rsidR="004377C2" w:rsidRPr="00BE3C62" w:rsidRDefault="004377C2" w:rsidP="00BE3C62">
            <w:pPr>
              <w:pStyle w:val="TAL"/>
              <w:rPr>
                <w:sz w:val="16"/>
              </w:rPr>
            </w:pPr>
            <w:r w:rsidRPr="00BE3C62">
              <w:rPr>
                <w:sz w:val="16"/>
              </w:rPr>
              <w:t>Reply-LS on the Security consideration to support L2TP with CUPS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87C60"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49B1"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C478" w14:textId="77777777" w:rsidR="004377C2" w:rsidRPr="00BE3C62" w:rsidRDefault="004377C2" w:rsidP="00BE3C62">
            <w:pPr>
              <w:pStyle w:val="TAL"/>
              <w:rPr>
                <w:sz w:val="16"/>
              </w:rPr>
            </w:pPr>
            <w:r w:rsidRPr="00BE3C62">
              <w:rPr>
                <w:sz w:val="16"/>
              </w:rPr>
              <w:t>(none)</w:t>
            </w:r>
          </w:p>
        </w:tc>
      </w:tr>
      <w:tr w:rsidR="00BE3C62" w:rsidRPr="00BE3C62" w14:paraId="49E9B3F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AB1CF" w14:textId="77777777" w:rsidR="004377C2" w:rsidRPr="00BE3C62" w:rsidRDefault="004377C2" w:rsidP="00BE3C62">
            <w:pPr>
              <w:pStyle w:val="TAL"/>
              <w:rPr>
                <w:sz w:val="16"/>
              </w:rPr>
            </w:pPr>
            <w:r w:rsidRPr="00BE3C62">
              <w:rPr>
                <w:sz w:val="16"/>
              </w:rPr>
              <w:t>C4-214155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3CE5" w14:textId="77777777" w:rsidR="004377C2" w:rsidRPr="00BE3C62" w:rsidRDefault="004377C2" w:rsidP="00BE3C62">
            <w:pPr>
              <w:pStyle w:val="TAL"/>
              <w:rPr>
                <w:sz w:val="16"/>
              </w:rPr>
            </w:pPr>
            <w:r w:rsidRPr="00BE3C62">
              <w:rPr>
                <w:sz w:val="16"/>
              </w:rPr>
              <w:t>S3-212378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11034" w14:textId="77777777" w:rsidR="004377C2" w:rsidRPr="00BE3C62" w:rsidRDefault="004377C2" w:rsidP="00BE3C62">
            <w:pPr>
              <w:pStyle w:val="TAL"/>
              <w:rPr>
                <w:sz w:val="16"/>
              </w:rPr>
            </w:pPr>
            <w:r w:rsidRPr="00BE3C62">
              <w:rPr>
                <w:sz w:val="16"/>
              </w:rPr>
              <w:t>Reply LS on Changes to SoR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9420"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6592"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52A1" w14:textId="77777777" w:rsidR="004377C2" w:rsidRPr="00BE3C62" w:rsidRDefault="004377C2" w:rsidP="00BE3C62">
            <w:pPr>
              <w:pStyle w:val="TAL"/>
              <w:rPr>
                <w:sz w:val="16"/>
              </w:rPr>
            </w:pPr>
            <w:r w:rsidRPr="00BE3C62">
              <w:rPr>
                <w:sz w:val="16"/>
              </w:rPr>
              <w:t>(none)</w:t>
            </w:r>
          </w:p>
        </w:tc>
      </w:tr>
      <w:tr w:rsidR="00BE3C62" w:rsidRPr="00BE3C62" w14:paraId="4059F30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F862" w14:textId="77777777" w:rsidR="004377C2" w:rsidRPr="00BE3C62" w:rsidRDefault="004377C2" w:rsidP="00BE3C62">
            <w:pPr>
              <w:pStyle w:val="TAL"/>
              <w:rPr>
                <w:sz w:val="16"/>
              </w:rPr>
            </w:pPr>
            <w:r w:rsidRPr="00BE3C62">
              <w:rPr>
                <w:sz w:val="16"/>
              </w:rPr>
              <w:t>C4-214157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8AAA" w14:textId="77777777" w:rsidR="004377C2" w:rsidRPr="00BE3C62" w:rsidRDefault="004377C2" w:rsidP="00BE3C62">
            <w:pPr>
              <w:pStyle w:val="TAL"/>
              <w:rPr>
                <w:sz w:val="16"/>
              </w:rPr>
            </w:pPr>
            <w:r w:rsidRPr="00BE3C62">
              <w:rPr>
                <w:sz w:val="16"/>
              </w:rPr>
              <w:t>S3-212392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6509" w14:textId="77777777" w:rsidR="004377C2" w:rsidRPr="00BE3C62" w:rsidRDefault="004377C2" w:rsidP="00BE3C62">
            <w:pPr>
              <w:pStyle w:val="TAL"/>
              <w:rPr>
                <w:sz w:val="16"/>
              </w:rPr>
            </w:pPr>
            <w:r w:rsidRPr="00BE3C62">
              <w:rPr>
                <w:sz w:val="16"/>
              </w:rPr>
              <w:t>Response LS on N32 and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FCD5"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6D2B"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3D2C6" w14:textId="77777777" w:rsidR="004377C2" w:rsidRPr="00BE3C62" w:rsidRDefault="004377C2" w:rsidP="00BE3C62">
            <w:pPr>
              <w:pStyle w:val="TAL"/>
              <w:rPr>
                <w:sz w:val="16"/>
              </w:rPr>
            </w:pPr>
            <w:r w:rsidRPr="00BE3C62">
              <w:rPr>
                <w:sz w:val="16"/>
              </w:rPr>
              <w:t>(none)</w:t>
            </w:r>
          </w:p>
        </w:tc>
      </w:tr>
      <w:tr w:rsidR="00BE3C62" w:rsidRPr="00BE3C62" w14:paraId="5B38FAD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6D7A" w14:textId="77777777" w:rsidR="004377C2" w:rsidRPr="00BE3C62" w:rsidRDefault="004377C2" w:rsidP="00BE3C62">
            <w:pPr>
              <w:pStyle w:val="TAL"/>
              <w:rPr>
                <w:sz w:val="16"/>
              </w:rPr>
            </w:pPr>
            <w:r w:rsidRPr="00BE3C62">
              <w:rPr>
                <w:sz w:val="16"/>
              </w:rPr>
              <w:t>C4-214158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B1CA" w14:textId="77777777" w:rsidR="004377C2" w:rsidRPr="00BE3C62" w:rsidRDefault="004377C2" w:rsidP="00BE3C62">
            <w:pPr>
              <w:pStyle w:val="TAL"/>
              <w:rPr>
                <w:sz w:val="16"/>
              </w:rPr>
            </w:pPr>
            <w:r w:rsidRPr="00BE3C62">
              <w:rPr>
                <w:sz w:val="16"/>
              </w:rPr>
              <w:t>S5-213447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395BC" w14:textId="77777777" w:rsidR="004377C2" w:rsidRPr="00BE3C62" w:rsidRDefault="004377C2" w:rsidP="00BE3C62">
            <w:pPr>
              <w:pStyle w:val="TAL"/>
              <w:rPr>
                <w:sz w:val="16"/>
              </w:rPr>
            </w:pPr>
            <w:r w:rsidRPr="00BE3C62">
              <w:rPr>
                <w:sz w:val="16"/>
              </w:rPr>
              <w:t>Reply LS on UPF support for multiple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10CE" w14:textId="77777777" w:rsidR="004377C2" w:rsidRPr="00BE3C62" w:rsidRDefault="004377C2" w:rsidP="00BE3C62">
            <w:pPr>
              <w:pStyle w:val="TAL"/>
              <w:rPr>
                <w:sz w:val="16"/>
              </w:rPr>
            </w:pPr>
            <w:r w:rsidRPr="00BE3C62">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A1ED"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DAF0" w14:textId="77777777" w:rsidR="004377C2" w:rsidRPr="00BE3C62" w:rsidRDefault="004377C2" w:rsidP="00BE3C62">
            <w:pPr>
              <w:pStyle w:val="TAL"/>
              <w:rPr>
                <w:sz w:val="16"/>
              </w:rPr>
            </w:pPr>
            <w:r w:rsidRPr="00BE3C62">
              <w:rPr>
                <w:sz w:val="16"/>
              </w:rPr>
              <w:t>(none)</w:t>
            </w:r>
          </w:p>
        </w:tc>
      </w:tr>
      <w:tr w:rsidR="00BE3C62" w:rsidRPr="00BE3C62" w14:paraId="1DAC459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CA350" w14:textId="77777777" w:rsidR="004377C2" w:rsidRPr="00BE3C62" w:rsidRDefault="004377C2" w:rsidP="00BE3C62">
            <w:pPr>
              <w:pStyle w:val="TAL"/>
              <w:rPr>
                <w:sz w:val="16"/>
              </w:rPr>
            </w:pPr>
            <w:r w:rsidRPr="00BE3C62">
              <w:rPr>
                <w:sz w:val="16"/>
              </w:rPr>
              <w:t>C4-214159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0249" w14:textId="77777777" w:rsidR="004377C2" w:rsidRPr="00BE3C62" w:rsidRDefault="004377C2" w:rsidP="00BE3C62">
            <w:pPr>
              <w:pStyle w:val="TAL"/>
              <w:rPr>
                <w:sz w:val="16"/>
              </w:rPr>
            </w:pPr>
            <w:r w:rsidRPr="00BE3C62">
              <w:rPr>
                <w:sz w:val="16"/>
              </w:rPr>
              <w:t>TSGRMS_008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9CA3" w14:textId="77777777" w:rsidR="004377C2" w:rsidRPr="00BE3C62" w:rsidRDefault="004377C2" w:rsidP="00BE3C62">
            <w:pPr>
              <w:pStyle w:val="TAL"/>
              <w:rPr>
                <w:sz w:val="16"/>
              </w:rPr>
            </w:pPr>
            <w:r w:rsidRPr="00BE3C62">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E544" w14:textId="77777777" w:rsidR="004377C2" w:rsidRPr="00BE3C62" w:rsidRDefault="004377C2" w:rsidP="00BE3C62">
            <w:pPr>
              <w:pStyle w:val="TAL"/>
              <w:rPr>
                <w:sz w:val="16"/>
              </w:rPr>
            </w:pPr>
            <w:r w:rsidRPr="00BE3C62">
              <w:rPr>
                <w:sz w:val="16"/>
              </w:rPr>
              <w:t>GSMA TSG Requirements for Multi-SIM devices group (TSGRMS)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7498E"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D9CFD" w14:textId="77777777" w:rsidR="004377C2" w:rsidRPr="00BE3C62" w:rsidRDefault="004377C2" w:rsidP="00BE3C62">
            <w:pPr>
              <w:pStyle w:val="TAL"/>
              <w:rPr>
                <w:sz w:val="16"/>
              </w:rPr>
            </w:pPr>
            <w:r w:rsidRPr="00BE3C62">
              <w:rPr>
                <w:sz w:val="16"/>
              </w:rPr>
              <w:t>(none)</w:t>
            </w:r>
          </w:p>
        </w:tc>
      </w:tr>
      <w:tr w:rsidR="00BE3C62" w:rsidRPr="00BE3C62" w14:paraId="75E9AED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933B" w14:textId="77777777" w:rsidR="004377C2" w:rsidRPr="00BE3C62" w:rsidRDefault="004377C2" w:rsidP="00BE3C62">
            <w:pPr>
              <w:pStyle w:val="TAL"/>
              <w:rPr>
                <w:sz w:val="16"/>
              </w:rPr>
            </w:pPr>
            <w:r w:rsidRPr="00BE3C62">
              <w:rPr>
                <w:sz w:val="16"/>
              </w:rPr>
              <w:t>C4-214555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2A2F" w14:textId="77777777" w:rsidR="004377C2" w:rsidRPr="00BE3C62" w:rsidRDefault="004377C2" w:rsidP="00BE3C62">
            <w:pPr>
              <w:pStyle w:val="TAL"/>
              <w:rPr>
                <w:sz w:val="16"/>
              </w:rPr>
            </w:pPr>
            <w:r w:rsidRPr="00BE3C62">
              <w:rPr>
                <w:sz w:val="16"/>
              </w:rPr>
              <w:t>S4-211292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0857" w14:textId="77777777" w:rsidR="004377C2" w:rsidRPr="00BE3C62" w:rsidRDefault="004377C2" w:rsidP="00BE3C62">
            <w:pPr>
              <w:pStyle w:val="TAL"/>
              <w:rPr>
                <w:sz w:val="16"/>
              </w:rPr>
            </w:pPr>
            <w:r w:rsidRPr="00BE3C62">
              <w:rPr>
                <w:sz w:val="16"/>
              </w:rPr>
              <w:t>Reply LS on work split for MBSF and MBSTF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E571" w14:textId="77777777" w:rsidR="004377C2" w:rsidRPr="00BE3C62" w:rsidRDefault="004377C2" w:rsidP="00BE3C62">
            <w:pPr>
              <w:pStyle w:val="TAL"/>
              <w:rPr>
                <w:sz w:val="16"/>
              </w:rPr>
            </w:pPr>
            <w:r w:rsidRPr="00BE3C62">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8195C"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BB43" w14:textId="77777777" w:rsidR="004377C2" w:rsidRPr="00BE3C62" w:rsidRDefault="004377C2" w:rsidP="00BE3C62">
            <w:pPr>
              <w:pStyle w:val="TAL"/>
              <w:rPr>
                <w:sz w:val="16"/>
              </w:rPr>
            </w:pPr>
            <w:r w:rsidRPr="00BE3C62">
              <w:rPr>
                <w:sz w:val="16"/>
              </w:rPr>
              <w:t>(none)</w:t>
            </w:r>
          </w:p>
        </w:tc>
      </w:tr>
      <w:tr w:rsidR="00BE3C62" w:rsidRPr="00BE3C62" w14:paraId="36FD596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53C1C" w14:textId="77777777" w:rsidR="004377C2" w:rsidRPr="00BE3C62" w:rsidRDefault="004377C2" w:rsidP="00BE3C62">
            <w:pPr>
              <w:pStyle w:val="TAL"/>
              <w:rPr>
                <w:sz w:val="16"/>
              </w:rPr>
            </w:pPr>
            <w:r w:rsidRPr="00BE3C62">
              <w:rPr>
                <w:sz w:val="16"/>
              </w:rPr>
              <w:t>C4-214652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B519" w14:textId="77777777" w:rsidR="004377C2" w:rsidRPr="00BE3C62" w:rsidRDefault="004377C2" w:rsidP="00BE3C62">
            <w:pPr>
              <w:pStyle w:val="TAL"/>
              <w:rPr>
                <w:sz w:val="16"/>
              </w:rPr>
            </w:pPr>
            <w:r w:rsidRPr="00BE3C62">
              <w:rPr>
                <w:sz w:val="16"/>
              </w:rPr>
              <w:t>S2-2106546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3907" w14:textId="77777777" w:rsidR="004377C2" w:rsidRPr="00BE3C62" w:rsidRDefault="004377C2" w:rsidP="00BE3C62">
            <w:pPr>
              <w:pStyle w:val="TAL"/>
              <w:rPr>
                <w:sz w:val="16"/>
              </w:rPr>
            </w:pPr>
            <w:r w:rsidRPr="00BE3C62">
              <w:rPr>
                <w:sz w:val="16"/>
              </w:rPr>
              <w:t>Reply LS on Group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9D2F"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CD2B"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D431" w14:textId="77777777" w:rsidR="004377C2" w:rsidRPr="00BE3C62" w:rsidRDefault="004377C2" w:rsidP="00BE3C62">
            <w:pPr>
              <w:pStyle w:val="TAL"/>
              <w:rPr>
                <w:sz w:val="16"/>
              </w:rPr>
            </w:pPr>
            <w:r w:rsidRPr="00BE3C62">
              <w:rPr>
                <w:sz w:val="16"/>
              </w:rPr>
              <w:t>(none)</w:t>
            </w:r>
          </w:p>
        </w:tc>
      </w:tr>
      <w:tr w:rsidR="00BE3C62" w:rsidRPr="00BE3C62" w14:paraId="7278642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C890" w14:textId="77777777" w:rsidR="004377C2" w:rsidRPr="00BE3C62" w:rsidRDefault="004377C2" w:rsidP="00BE3C62">
            <w:pPr>
              <w:pStyle w:val="TAL"/>
              <w:rPr>
                <w:sz w:val="16"/>
              </w:rPr>
            </w:pPr>
            <w:r w:rsidRPr="00BE3C62">
              <w:rPr>
                <w:sz w:val="16"/>
              </w:rPr>
              <w:t>C4-214653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D0C7D" w14:textId="77777777" w:rsidR="004377C2" w:rsidRPr="00BE3C62" w:rsidRDefault="004377C2" w:rsidP="00BE3C62">
            <w:pPr>
              <w:pStyle w:val="TAL"/>
              <w:rPr>
                <w:sz w:val="16"/>
              </w:rPr>
            </w:pPr>
            <w:r w:rsidRPr="00BE3C62">
              <w:rPr>
                <w:sz w:val="16"/>
              </w:rPr>
              <w:t>S2-2106550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4D886" w14:textId="77777777" w:rsidR="004377C2" w:rsidRPr="00BE3C62" w:rsidRDefault="004377C2" w:rsidP="00BE3C62">
            <w:pPr>
              <w:pStyle w:val="TAL"/>
              <w:rPr>
                <w:sz w:val="16"/>
              </w:rPr>
            </w:pPr>
            <w:r w:rsidRPr="00BE3C62">
              <w:rPr>
                <w:sz w:val="16"/>
              </w:rPr>
              <w:t>Reply LS on UPF support for multiple network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3609A"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B835"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8EF0" w14:textId="77777777" w:rsidR="004377C2" w:rsidRPr="00BE3C62" w:rsidRDefault="004377C2" w:rsidP="00BE3C62">
            <w:pPr>
              <w:pStyle w:val="TAL"/>
              <w:rPr>
                <w:sz w:val="16"/>
              </w:rPr>
            </w:pPr>
            <w:r w:rsidRPr="00BE3C62">
              <w:rPr>
                <w:sz w:val="16"/>
              </w:rPr>
              <w:t>(none)</w:t>
            </w:r>
          </w:p>
        </w:tc>
      </w:tr>
      <w:tr w:rsidR="00BE3C62" w:rsidRPr="00BE3C62" w14:paraId="63C81EE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0E22" w14:textId="77777777" w:rsidR="004377C2" w:rsidRPr="00BE3C62" w:rsidRDefault="004377C2" w:rsidP="00BE3C62">
            <w:pPr>
              <w:pStyle w:val="TAL"/>
              <w:rPr>
                <w:sz w:val="16"/>
              </w:rPr>
            </w:pPr>
            <w:r w:rsidRPr="00BE3C62">
              <w:rPr>
                <w:sz w:val="16"/>
              </w:rPr>
              <w:t>C4-214654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E486" w14:textId="77777777" w:rsidR="004377C2" w:rsidRPr="00BE3C62" w:rsidRDefault="004377C2" w:rsidP="00BE3C62">
            <w:pPr>
              <w:pStyle w:val="TAL"/>
              <w:rPr>
                <w:sz w:val="16"/>
              </w:rPr>
            </w:pPr>
            <w:r w:rsidRPr="00BE3C62">
              <w:rPr>
                <w:sz w:val="16"/>
              </w:rPr>
              <w:t>S2-2106577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CF08" w14:textId="77777777" w:rsidR="004377C2" w:rsidRPr="00BE3C62" w:rsidRDefault="004377C2" w:rsidP="00BE3C62">
            <w:pPr>
              <w:pStyle w:val="TAL"/>
              <w:rPr>
                <w:sz w:val="16"/>
              </w:rPr>
            </w:pPr>
            <w:r w:rsidRPr="00BE3C62">
              <w:rPr>
                <w:sz w:val="16"/>
              </w:rPr>
              <w:t>Reply LS on Topics of concern to the 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4465"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8C0A"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4210" w14:textId="77777777" w:rsidR="004377C2" w:rsidRPr="00BE3C62" w:rsidRDefault="004377C2" w:rsidP="00BE3C62">
            <w:pPr>
              <w:pStyle w:val="TAL"/>
              <w:rPr>
                <w:sz w:val="16"/>
              </w:rPr>
            </w:pPr>
            <w:r w:rsidRPr="00BE3C62">
              <w:rPr>
                <w:sz w:val="16"/>
              </w:rPr>
              <w:t>(none)</w:t>
            </w:r>
          </w:p>
        </w:tc>
      </w:tr>
      <w:tr w:rsidR="00BE3C62" w:rsidRPr="00BE3C62" w14:paraId="004C922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5B84" w14:textId="77777777" w:rsidR="004377C2" w:rsidRPr="00BE3C62" w:rsidRDefault="004377C2" w:rsidP="00BE3C62">
            <w:pPr>
              <w:pStyle w:val="TAL"/>
              <w:rPr>
                <w:sz w:val="16"/>
              </w:rPr>
            </w:pPr>
            <w:r w:rsidRPr="00BE3C62">
              <w:rPr>
                <w:sz w:val="16"/>
              </w:rPr>
              <w:t>C4-214655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8807" w14:textId="77777777" w:rsidR="004377C2" w:rsidRPr="00BE3C62" w:rsidRDefault="004377C2" w:rsidP="00BE3C62">
            <w:pPr>
              <w:pStyle w:val="TAL"/>
              <w:rPr>
                <w:sz w:val="16"/>
              </w:rPr>
            </w:pPr>
            <w:r w:rsidRPr="00BE3C62">
              <w:rPr>
                <w:sz w:val="16"/>
              </w:rPr>
              <w:t>S2-2106684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73C5" w14:textId="77777777" w:rsidR="004377C2" w:rsidRPr="00BE3C62" w:rsidRDefault="004377C2" w:rsidP="00BE3C62">
            <w:pPr>
              <w:pStyle w:val="TAL"/>
              <w:rPr>
                <w:sz w:val="16"/>
              </w:rPr>
            </w:pPr>
            <w:r w:rsidRPr="00BE3C62">
              <w:rPr>
                <w:sz w:val="16"/>
              </w:rPr>
              <w:t xml:space="preserve">LS Reply on Support of </w:t>
            </w:r>
            <w:r w:rsidRPr="00BE3C62">
              <w:rPr>
                <w:sz w:val="16"/>
              </w:rPr>
              <w:lastRenderedPageBreak/>
              <w:t>Asynchronous Type Communication in N1N2MessageTransfe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236E3" w14:textId="77777777" w:rsidR="004377C2" w:rsidRPr="00BE3C62" w:rsidRDefault="004377C2" w:rsidP="00BE3C62">
            <w:pPr>
              <w:pStyle w:val="TAL"/>
              <w:rPr>
                <w:sz w:val="16"/>
              </w:rPr>
            </w:pPr>
            <w:r w:rsidRPr="00BE3C62">
              <w:rPr>
                <w:sz w:val="16"/>
              </w:rPr>
              <w:lastRenderedPageBreak/>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9913"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5C59" w14:textId="77777777" w:rsidR="004377C2" w:rsidRPr="00BE3C62" w:rsidRDefault="004377C2" w:rsidP="00BE3C62">
            <w:pPr>
              <w:pStyle w:val="TAL"/>
              <w:rPr>
                <w:sz w:val="16"/>
              </w:rPr>
            </w:pPr>
            <w:r w:rsidRPr="00BE3C62">
              <w:rPr>
                <w:sz w:val="16"/>
              </w:rPr>
              <w:t>(none)</w:t>
            </w:r>
          </w:p>
        </w:tc>
      </w:tr>
      <w:tr w:rsidR="00BE3C62" w:rsidRPr="00BE3C62" w14:paraId="3405525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EE6FD" w14:textId="77777777" w:rsidR="004377C2" w:rsidRPr="00BE3C62" w:rsidRDefault="004377C2" w:rsidP="00BE3C62">
            <w:pPr>
              <w:pStyle w:val="TAL"/>
              <w:rPr>
                <w:sz w:val="16"/>
              </w:rPr>
            </w:pPr>
            <w:r w:rsidRPr="00BE3C62">
              <w:rPr>
                <w:sz w:val="16"/>
              </w:rPr>
              <w:t>C4-214688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3A13" w14:textId="77777777" w:rsidR="004377C2" w:rsidRPr="00BE3C62" w:rsidRDefault="004377C2" w:rsidP="00BE3C62">
            <w:pPr>
              <w:pStyle w:val="TAL"/>
              <w:rPr>
                <w:sz w:val="16"/>
              </w:rPr>
            </w:pPr>
            <w:r w:rsidRPr="00BE3C62">
              <w:rPr>
                <w:sz w:val="16"/>
              </w:rPr>
              <w:t>C1-214800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BBA8" w14:textId="77777777" w:rsidR="004377C2" w:rsidRPr="00BE3C62" w:rsidRDefault="004377C2" w:rsidP="00BE3C62">
            <w:pPr>
              <w:pStyle w:val="TAL"/>
              <w:rPr>
                <w:sz w:val="16"/>
              </w:rPr>
            </w:pPr>
            <w:r w:rsidRPr="00BE3C62">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F664" w14:textId="77777777" w:rsidR="004377C2" w:rsidRPr="00BE3C62" w:rsidRDefault="004377C2" w:rsidP="00BE3C62">
            <w:pPr>
              <w:pStyle w:val="TAL"/>
              <w:rPr>
                <w:sz w:val="16"/>
              </w:rPr>
            </w:pPr>
            <w:r w:rsidRPr="00BE3C62">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5CC7"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2146" w14:textId="77777777" w:rsidR="004377C2" w:rsidRPr="00BE3C62" w:rsidRDefault="004377C2" w:rsidP="00BE3C62">
            <w:pPr>
              <w:pStyle w:val="TAL"/>
              <w:rPr>
                <w:sz w:val="16"/>
              </w:rPr>
            </w:pPr>
            <w:r w:rsidRPr="00BE3C62">
              <w:rPr>
                <w:sz w:val="16"/>
              </w:rPr>
              <w:t>(none)</w:t>
            </w:r>
          </w:p>
        </w:tc>
      </w:tr>
      <w:tr w:rsidR="00BE3C62" w:rsidRPr="00BE3C62" w14:paraId="5349D21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F01A" w14:textId="77777777" w:rsidR="004377C2" w:rsidRPr="00BE3C62" w:rsidRDefault="004377C2" w:rsidP="00BE3C62">
            <w:pPr>
              <w:pStyle w:val="TAL"/>
              <w:rPr>
                <w:sz w:val="16"/>
              </w:rPr>
            </w:pPr>
            <w:r w:rsidRPr="00BE3C62">
              <w:rPr>
                <w:sz w:val="16"/>
              </w:rPr>
              <w:t>C4-214739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E6E5" w14:textId="77777777" w:rsidR="004377C2" w:rsidRPr="00BE3C62" w:rsidRDefault="004377C2" w:rsidP="00BE3C62">
            <w:pPr>
              <w:pStyle w:val="TAL"/>
              <w:rPr>
                <w:sz w:val="16"/>
              </w:rPr>
            </w:pPr>
            <w:r w:rsidRPr="00BE3C62">
              <w:rPr>
                <w:sz w:val="16"/>
              </w:rPr>
              <w:t>5GMRR#19 Doc 011r2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A3AD" w14:textId="77777777" w:rsidR="004377C2" w:rsidRPr="00BE3C62" w:rsidRDefault="004377C2" w:rsidP="00BE3C62">
            <w:pPr>
              <w:pStyle w:val="TAL"/>
              <w:rPr>
                <w:sz w:val="16"/>
              </w:rPr>
            </w:pPr>
            <w:r w:rsidRPr="00BE3C62">
              <w:rPr>
                <w:sz w:val="16"/>
              </w:rPr>
              <w:t>LS to 3GPP SA3 working group on 5GS Roaming Hubbing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FE70" w14:textId="77777777" w:rsidR="004377C2" w:rsidRPr="00BE3C62" w:rsidRDefault="004377C2" w:rsidP="00BE3C62">
            <w:pPr>
              <w:pStyle w:val="TAL"/>
              <w:rPr>
                <w:sz w:val="16"/>
              </w:rPr>
            </w:pPr>
            <w:r w:rsidRPr="00BE3C62">
              <w:rPr>
                <w:sz w:val="16"/>
              </w:rPr>
              <w:t>GSMA NG 5GMRR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0D950" w14:textId="77777777" w:rsidR="004377C2" w:rsidRPr="00BE3C62" w:rsidRDefault="004377C2" w:rsidP="00BE3C62">
            <w:pPr>
              <w:pStyle w:val="TAL"/>
              <w:rPr>
                <w:sz w:val="16"/>
              </w:rPr>
            </w:pPr>
            <w:r w:rsidRPr="00BE3C62">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CEF7" w14:textId="77777777" w:rsidR="004377C2" w:rsidRPr="00BE3C62" w:rsidRDefault="004377C2" w:rsidP="00BE3C62">
            <w:pPr>
              <w:pStyle w:val="TAL"/>
              <w:rPr>
                <w:sz w:val="16"/>
              </w:rPr>
            </w:pPr>
            <w:r w:rsidRPr="00BE3C62">
              <w:rPr>
                <w:sz w:val="16"/>
              </w:rPr>
              <w:t>(none)</w:t>
            </w:r>
          </w:p>
        </w:tc>
      </w:tr>
      <w:tr w:rsidR="00BE3C62" w:rsidRPr="00BE3C62" w14:paraId="6E51E21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A513" w14:textId="77777777" w:rsidR="004377C2" w:rsidRPr="00BE3C62" w:rsidRDefault="004377C2" w:rsidP="00BE3C62">
            <w:pPr>
              <w:pStyle w:val="TAL"/>
              <w:rPr>
                <w:sz w:val="16"/>
              </w:rPr>
            </w:pPr>
            <w:r w:rsidRPr="00BE3C62">
              <w:rPr>
                <w:sz w:val="16"/>
              </w:rPr>
              <w:t>C4-214811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5AE02" w14:textId="77777777" w:rsidR="004377C2" w:rsidRPr="00BE3C62" w:rsidRDefault="004377C2" w:rsidP="00BE3C62">
            <w:pPr>
              <w:pStyle w:val="TAL"/>
              <w:rPr>
                <w:sz w:val="16"/>
              </w:rPr>
            </w:pPr>
            <w:r w:rsidRPr="00BE3C62">
              <w:rPr>
                <w:sz w:val="16"/>
              </w:rPr>
              <w:t>https://datatracker.ietf.org/liaison/1743/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14FFB" w14:textId="77777777" w:rsidR="004377C2" w:rsidRPr="00BE3C62" w:rsidRDefault="004377C2" w:rsidP="00BE3C62">
            <w:pPr>
              <w:pStyle w:val="TAL"/>
              <w:rPr>
                <w:sz w:val="16"/>
              </w:rPr>
            </w:pPr>
            <w:r w:rsidRPr="00BE3C62">
              <w:rPr>
                <w:sz w:val="16"/>
              </w:rPr>
              <w:t>Future Port Allocation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0E13" w14:textId="77777777" w:rsidR="004377C2" w:rsidRPr="00BE3C62" w:rsidRDefault="004377C2" w:rsidP="00BE3C62">
            <w:pPr>
              <w:pStyle w:val="TAL"/>
              <w:rPr>
                <w:sz w:val="16"/>
              </w:rPr>
            </w:pPr>
            <w:r w:rsidRPr="00BE3C62">
              <w:rPr>
                <w:sz w:val="16"/>
              </w:rPr>
              <w:t>IETF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CA17" w14:textId="77777777" w:rsidR="004377C2" w:rsidRPr="00BE3C62" w:rsidRDefault="004377C2" w:rsidP="00BE3C62">
            <w:pPr>
              <w:pStyle w:val="TAL"/>
              <w:rPr>
                <w:sz w:val="16"/>
              </w:rPr>
            </w:pPr>
            <w:r w:rsidRPr="00BE3C62">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B05F" w14:textId="77777777" w:rsidR="004377C2" w:rsidRPr="00BE3C62" w:rsidRDefault="004377C2" w:rsidP="00BE3C62">
            <w:pPr>
              <w:pStyle w:val="TAL"/>
              <w:rPr>
                <w:sz w:val="16"/>
              </w:rPr>
            </w:pPr>
            <w:r w:rsidRPr="00BE3C62">
              <w:rPr>
                <w:sz w:val="16"/>
              </w:rPr>
              <w:t>(none)</w:t>
            </w:r>
          </w:p>
        </w:tc>
      </w:tr>
    </w:tbl>
    <w:p w14:paraId="565B3AF6" w14:textId="77777777" w:rsidR="004377C2" w:rsidRDefault="004377C2" w:rsidP="004377C2"/>
    <w:p w14:paraId="04F1D400" w14:textId="77777777" w:rsidR="004377C2" w:rsidRDefault="004377C2" w:rsidP="004377C2">
      <w:pPr>
        <w:pStyle w:val="Heading3"/>
      </w:pPr>
    </w:p>
    <w:p w14:paraId="4C5EB54D" w14:textId="77777777" w:rsidR="004377C2" w:rsidRDefault="004377C2" w:rsidP="004377C2">
      <w:pPr>
        <w:pStyle w:val="Heading3"/>
      </w:pPr>
      <w:bookmarkStart w:id="151" w:name="_Toc81397723"/>
      <w:r>
        <w:t>C2: Outgoing liaison statements</w:t>
      </w:r>
      <w:bookmarkEnd w:id="151"/>
    </w:p>
    <w:p w14:paraId="685E38BE" w14:textId="77777777" w:rsidR="004377C2" w:rsidRDefault="004377C2" w:rsidP="004377C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26"/>
        <w:gridCol w:w="2162"/>
        <w:gridCol w:w="1451"/>
        <w:gridCol w:w="1319"/>
      </w:tblGrid>
      <w:tr w:rsidR="00BE3C62" w:rsidRPr="00BE3C62" w14:paraId="5CFE461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3AED6" w14:textId="77777777" w:rsidR="004377C2" w:rsidRDefault="004377C2" w:rsidP="00BE3C6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0B1A" w14:textId="77777777" w:rsidR="004377C2" w:rsidRDefault="004377C2" w:rsidP="00BE3C62">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C999" w14:textId="77777777" w:rsidR="004377C2" w:rsidRDefault="004377C2" w:rsidP="00BE3C62">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EBAB" w14:textId="77777777" w:rsidR="004377C2" w:rsidRDefault="004377C2" w:rsidP="00BE3C62">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0C6FA" w14:textId="77777777" w:rsidR="004377C2" w:rsidRDefault="004377C2" w:rsidP="00BE3C62">
            <w:pPr>
              <w:pStyle w:val="TAH"/>
            </w:pPr>
            <w:r>
              <w:t>reply to i/c LS</w:t>
            </w:r>
          </w:p>
        </w:tc>
      </w:tr>
      <w:tr w:rsidR="00BE3C62" w:rsidRPr="00BE3C62" w14:paraId="2663C60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3E44" w14:textId="77777777" w:rsidR="004377C2" w:rsidRPr="00BE3C62" w:rsidRDefault="004377C2" w:rsidP="00BE3C62">
            <w:pPr>
              <w:pStyle w:val="TAL"/>
              <w:rPr>
                <w:sz w:val="16"/>
              </w:rPr>
            </w:pPr>
            <w:r w:rsidRPr="00BE3C62">
              <w:rPr>
                <w:sz w:val="16"/>
              </w:rPr>
              <w:t>C4-214531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77BE" w14:textId="77777777" w:rsidR="004377C2" w:rsidRPr="00BE3C62" w:rsidRDefault="004377C2" w:rsidP="00BE3C62">
            <w:pPr>
              <w:pStyle w:val="TAL"/>
              <w:rPr>
                <w:sz w:val="16"/>
              </w:rPr>
            </w:pPr>
            <w:r w:rsidRPr="00BE3C62">
              <w:rPr>
                <w:sz w:val="16"/>
              </w:rPr>
              <w:t>Reply LS on Header Enrichment for HTTPS in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680FA" w14:textId="77777777" w:rsidR="004377C2" w:rsidRPr="00BE3C62" w:rsidRDefault="004377C2" w:rsidP="00BE3C62">
            <w:pPr>
              <w:pStyle w:val="TAL"/>
              <w:rPr>
                <w:sz w:val="16"/>
              </w:rPr>
            </w:pPr>
            <w:r w:rsidRPr="00BE3C62">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BF33" w14:textId="77777777" w:rsidR="004377C2" w:rsidRPr="00BE3C62" w:rsidRDefault="004377C2" w:rsidP="00BE3C62">
            <w:pPr>
              <w:pStyle w:val="TAL"/>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9F333" w14:textId="77777777" w:rsidR="004377C2" w:rsidRPr="00BE3C62" w:rsidRDefault="004377C2" w:rsidP="00BE3C62">
            <w:pPr>
              <w:pStyle w:val="TAL"/>
              <w:rPr>
                <w:sz w:val="16"/>
              </w:rPr>
            </w:pPr>
          </w:p>
        </w:tc>
      </w:tr>
      <w:tr w:rsidR="00BE3C62" w:rsidRPr="00BE3C62" w14:paraId="417E6FD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157A8" w14:textId="77777777" w:rsidR="004377C2" w:rsidRPr="00BE3C62" w:rsidRDefault="004377C2" w:rsidP="00BE3C62">
            <w:pPr>
              <w:pStyle w:val="TAL"/>
              <w:rPr>
                <w:sz w:val="16"/>
              </w:rPr>
            </w:pPr>
            <w:r w:rsidRPr="00BE3C62">
              <w:rPr>
                <w:sz w:val="16"/>
              </w:rPr>
              <w:t>C4-214533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A2B2" w14:textId="77777777" w:rsidR="004377C2" w:rsidRPr="00BE3C62" w:rsidRDefault="004377C2" w:rsidP="00BE3C62">
            <w:pPr>
              <w:pStyle w:val="TAL"/>
              <w:rPr>
                <w:sz w:val="16"/>
              </w:rPr>
            </w:pPr>
            <w:r w:rsidRPr="00BE3C62">
              <w:rPr>
                <w:sz w:val="16"/>
              </w:rPr>
              <w:t>Using N32 interconnecion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5843" w14:textId="77777777" w:rsidR="004377C2" w:rsidRPr="00BE3C62" w:rsidRDefault="004377C2" w:rsidP="00BE3C62">
            <w:pPr>
              <w:pStyle w:val="TAL"/>
              <w:rPr>
                <w:sz w:val="16"/>
              </w:rPr>
            </w:pPr>
            <w:r w:rsidRPr="00BE3C62">
              <w:rPr>
                <w:sz w:val="16"/>
              </w:rPr>
              <w:t>SA3, GSMA NG 5GJA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D4C4" w14:textId="77777777" w:rsidR="004377C2" w:rsidRPr="00BE3C62" w:rsidRDefault="004377C2" w:rsidP="00BE3C62">
            <w:pPr>
              <w:pStyle w:val="TAL"/>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70F30" w14:textId="77777777" w:rsidR="004377C2" w:rsidRPr="00BE3C62" w:rsidRDefault="004377C2" w:rsidP="00BE3C62">
            <w:pPr>
              <w:pStyle w:val="TAL"/>
              <w:rPr>
                <w:sz w:val="16"/>
              </w:rPr>
            </w:pPr>
          </w:p>
        </w:tc>
      </w:tr>
      <w:tr w:rsidR="00BE3C62" w:rsidRPr="00BE3C62" w14:paraId="0EA76BA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8B6E" w14:textId="77777777" w:rsidR="004377C2" w:rsidRPr="00BE3C62" w:rsidRDefault="004377C2" w:rsidP="00BE3C62">
            <w:pPr>
              <w:pStyle w:val="TAL"/>
              <w:rPr>
                <w:sz w:val="16"/>
              </w:rPr>
            </w:pPr>
            <w:r w:rsidRPr="00BE3C62">
              <w:rPr>
                <w:sz w:val="16"/>
              </w:rPr>
              <w:t>C4-214534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C105" w14:textId="77777777" w:rsidR="004377C2" w:rsidRPr="00BE3C62" w:rsidRDefault="004377C2" w:rsidP="00BE3C62">
            <w:pPr>
              <w:pStyle w:val="TAL"/>
              <w:rPr>
                <w:sz w:val="16"/>
              </w:rPr>
            </w:pPr>
            <w:r w:rsidRPr="00BE3C62">
              <w:rPr>
                <w:sz w:val="16"/>
              </w:rPr>
              <w:t>Clarification on Nnsacf_SliceStatus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B04A" w14:textId="77777777" w:rsidR="004377C2" w:rsidRPr="00BE3C62" w:rsidRDefault="004377C2" w:rsidP="00BE3C62">
            <w:pPr>
              <w:pStyle w:val="TAL"/>
              <w:rPr>
                <w:sz w:val="16"/>
              </w:rPr>
            </w:pPr>
            <w:r w:rsidRPr="00BE3C62">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C7B3" w14:textId="77777777" w:rsidR="004377C2" w:rsidRPr="00BE3C62" w:rsidRDefault="004377C2" w:rsidP="00BE3C62">
            <w:pPr>
              <w:pStyle w:val="TAL"/>
              <w:rPr>
                <w:sz w:val="16"/>
              </w:rPr>
            </w:pPr>
            <w:r w:rsidRPr="00BE3C62">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D613" w14:textId="77777777" w:rsidR="004377C2" w:rsidRPr="00BE3C62" w:rsidRDefault="004377C2" w:rsidP="00BE3C62">
            <w:pPr>
              <w:pStyle w:val="TAL"/>
              <w:rPr>
                <w:sz w:val="16"/>
              </w:rPr>
            </w:pPr>
          </w:p>
        </w:tc>
      </w:tr>
      <w:tr w:rsidR="00BE3C62" w:rsidRPr="00BE3C62" w14:paraId="6EFA607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837D" w14:textId="77777777" w:rsidR="004377C2" w:rsidRPr="00BE3C62" w:rsidRDefault="004377C2" w:rsidP="00BE3C62">
            <w:pPr>
              <w:pStyle w:val="TAL"/>
              <w:rPr>
                <w:sz w:val="16"/>
              </w:rPr>
            </w:pPr>
            <w:r w:rsidRPr="00BE3C62">
              <w:rPr>
                <w:sz w:val="16"/>
              </w:rPr>
              <w:t>C4-214537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377C" w14:textId="77777777" w:rsidR="004377C2" w:rsidRPr="00BE3C62" w:rsidRDefault="004377C2" w:rsidP="00BE3C62">
            <w:pPr>
              <w:pStyle w:val="TAL"/>
              <w:rPr>
                <w:sz w:val="16"/>
              </w:rPr>
            </w:pPr>
            <w:r w:rsidRPr="00BE3C62">
              <w:rPr>
                <w:sz w:val="16"/>
              </w:rPr>
              <w:t>LS OUT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9185" w14:textId="77777777" w:rsidR="004377C2" w:rsidRPr="00BE3C62" w:rsidRDefault="004377C2" w:rsidP="00BE3C62">
            <w:pPr>
              <w:pStyle w:val="TAL"/>
              <w:rPr>
                <w:sz w:val="16"/>
              </w:rPr>
            </w:pPr>
            <w:r w:rsidRPr="00BE3C62">
              <w:rPr>
                <w:sz w:val="16"/>
              </w:rPr>
              <w:t>SA2,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96B8" w14:textId="77777777" w:rsidR="004377C2" w:rsidRPr="00BE3C62" w:rsidRDefault="004377C2" w:rsidP="00BE3C62">
            <w:pPr>
              <w:pStyle w:val="TAL"/>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1745" w14:textId="77777777" w:rsidR="004377C2" w:rsidRPr="00BE3C62" w:rsidRDefault="004377C2" w:rsidP="00BE3C62">
            <w:pPr>
              <w:pStyle w:val="TAL"/>
              <w:rPr>
                <w:sz w:val="16"/>
              </w:rPr>
            </w:pPr>
          </w:p>
        </w:tc>
      </w:tr>
      <w:tr w:rsidR="00BE3C62" w:rsidRPr="00BE3C62" w14:paraId="55C066E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DFF7" w14:textId="77777777" w:rsidR="004377C2" w:rsidRPr="00BE3C62" w:rsidRDefault="004377C2" w:rsidP="00BE3C62">
            <w:pPr>
              <w:pStyle w:val="TAL"/>
              <w:rPr>
                <w:sz w:val="16"/>
              </w:rPr>
            </w:pPr>
            <w:r w:rsidRPr="00BE3C62">
              <w:rPr>
                <w:sz w:val="16"/>
              </w:rPr>
              <w:t>C4-214540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C599" w14:textId="77777777" w:rsidR="004377C2" w:rsidRPr="00BE3C62" w:rsidRDefault="004377C2" w:rsidP="00BE3C62">
            <w:pPr>
              <w:pStyle w:val="TAL"/>
              <w:rPr>
                <w:sz w:val="16"/>
              </w:rPr>
            </w:pPr>
            <w:r w:rsidRPr="00BE3C62">
              <w:rPr>
                <w:sz w:val="16"/>
              </w:rPr>
              <w:t>LS on crating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4144" w14:textId="77777777" w:rsidR="004377C2" w:rsidRPr="00BE3C62" w:rsidRDefault="004377C2" w:rsidP="00BE3C62">
            <w:pPr>
              <w:pStyle w:val="TAL"/>
              <w:rPr>
                <w:sz w:val="16"/>
              </w:rPr>
            </w:pPr>
            <w:r w:rsidRPr="00BE3C62">
              <w:rPr>
                <w:sz w:val="16"/>
              </w:rPr>
              <w:t>SA2,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C0DF" w14:textId="77777777" w:rsidR="004377C2" w:rsidRPr="00BE3C62" w:rsidRDefault="004377C2" w:rsidP="00BE3C62">
            <w:pPr>
              <w:pStyle w:val="TAL"/>
              <w:rPr>
                <w:sz w:val="16"/>
              </w:rPr>
            </w:pPr>
            <w:r w:rsidRPr="00BE3C62">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E589" w14:textId="77777777" w:rsidR="004377C2" w:rsidRPr="00BE3C62" w:rsidRDefault="004377C2" w:rsidP="00BE3C62">
            <w:pPr>
              <w:pStyle w:val="TAL"/>
              <w:rPr>
                <w:sz w:val="16"/>
              </w:rPr>
            </w:pPr>
          </w:p>
        </w:tc>
      </w:tr>
      <w:tr w:rsidR="00BE3C62" w:rsidRPr="00BE3C62" w14:paraId="318A7F6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67BD" w14:textId="77777777" w:rsidR="004377C2" w:rsidRPr="00BE3C62" w:rsidRDefault="004377C2" w:rsidP="00BE3C62">
            <w:pPr>
              <w:pStyle w:val="TAL"/>
              <w:rPr>
                <w:sz w:val="16"/>
              </w:rPr>
            </w:pPr>
            <w:r w:rsidRPr="00BE3C62">
              <w:rPr>
                <w:sz w:val="16"/>
              </w:rPr>
              <w:t>C4-214848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AF1B" w14:textId="77777777" w:rsidR="004377C2" w:rsidRPr="00BE3C62" w:rsidRDefault="004377C2" w:rsidP="00BE3C62">
            <w:pPr>
              <w:pStyle w:val="TAL"/>
              <w:rPr>
                <w:sz w:val="16"/>
              </w:rPr>
            </w:pPr>
            <w:r w:rsidRPr="00BE3C62">
              <w:rPr>
                <w:sz w:val="16"/>
              </w:rPr>
              <w:t>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35270" w14:textId="77777777" w:rsidR="004377C2" w:rsidRPr="00BE3C62" w:rsidRDefault="004377C2" w:rsidP="00BE3C62">
            <w:pPr>
              <w:pStyle w:val="TAL"/>
              <w:rPr>
                <w:sz w:val="16"/>
                <w:lang w:val="fi-FI"/>
              </w:rPr>
            </w:pPr>
            <w:r w:rsidRPr="00BE3C62">
              <w:rPr>
                <w:sz w:val="16"/>
                <w:lang w:val="fi-FI"/>
              </w:rPr>
              <w:t>RAN2, RAN3, SA4, CT3,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4BEF" w14:textId="77777777" w:rsidR="004377C2" w:rsidRPr="00BE3C62" w:rsidRDefault="004377C2" w:rsidP="00BE3C62">
            <w:pPr>
              <w:pStyle w:val="TAL"/>
              <w:rPr>
                <w:sz w:val="16"/>
              </w:rPr>
            </w:pPr>
            <w:r w:rsidRPr="00BE3C62">
              <w:rPr>
                <w:sz w:val="16"/>
              </w:rPr>
              <w:t>SA, CT, RAN,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3E0FA" w14:textId="77777777" w:rsidR="004377C2" w:rsidRPr="00BE3C62" w:rsidRDefault="004377C2" w:rsidP="00BE3C62">
            <w:pPr>
              <w:pStyle w:val="TAL"/>
              <w:rPr>
                <w:sz w:val="16"/>
              </w:rPr>
            </w:pPr>
          </w:p>
        </w:tc>
      </w:tr>
    </w:tbl>
    <w:p w14:paraId="29478A09" w14:textId="77777777" w:rsidR="004377C2" w:rsidRDefault="004377C2" w:rsidP="004377C2"/>
    <w:p w14:paraId="38874466" w14:textId="77777777" w:rsidR="004377C2" w:rsidRDefault="004377C2" w:rsidP="004377C2">
      <w:pPr>
        <w:pStyle w:val="Heading2"/>
      </w:pPr>
      <w:r>
        <w:br w:type="page"/>
      </w:r>
      <w:bookmarkStart w:id="152" w:name="_Toc81397724"/>
      <w:r>
        <w:lastRenderedPageBreak/>
        <w:t>Annex D: List of agreed/approved new and revised Work Items</w:t>
      </w:r>
      <w:bookmarkEnd w:id="152"/>
    </w:p>
    <w:p w14:paraId="3857E1AF" w14:textId="77777777" w:rsidR="004377C2" w:rsidRDefault="004377C2" w:rsidP="004377C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53"/>
        <w:gridCol w:w="2158"/>
        <w:gridCol w:w="1247"/>
      </w:tblGrid>
      <w:tr w:rsidR="00BE3C62" w:rsidRPr="00BE3C62" w14:paraId="76A9B58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CE3E" w14:textId="77777777" w:rsidR="004377C2" w:rsidRDefault="004377C2" w:rsidP="00BE3C6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9E7EE" w14:textId="77777777" w:rsidR="004377C2" w:rsidRDefault="004377C2" w:rsidP="00BE3C62">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37345" w14:textId="77777777" w:rsidR="004377C2" w:rsidRDefault="004377C2" w:rsidP="00BE3C62">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A07C9" w14:textId="77777777" w:rsidR="004377C2" w:rsidRDefault="004377C2" w:rsidP="00BE3C62">
            <w:pPr>
              <w:pStyle w:val="TAH"/>
            </w:pPr>
            <w:r>
              <w:t>new/revised</w:t>
            </w:r>
          </w:p>
        </w:tc>
      </w:tr>
      <w:tr w:rsidR="00BE3C62" w:rsidRPr="00BE3C62" w14:paraId="42139D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2B00" w14:textId="77777777" w:rsidR="004377C2" w:rsidRPr="00BE3C62" w:rsidRDefault="004377C2" w:rsidP="00BE3C62">
            <w:pPr>
              <w:pStyle w:val="TAL"/>
              <w:rPr>
                <w:sz w:val="16"/>
              </w:rPr>
            </w:pPr>
            <w:r w:rsidRPr="00BE3C62">
              <w:rPr>
                <w:sz w:val="16"/>
              </w:rPr>
              <w:t>C4-214558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7DEF" w14:textId="77777777" w:rsidR="004377C2" w:rsidRPr="00BE3C62" w:rsidRDefault="004377C2" w:rsidP="00BE3C62">
            <w:pPr>
              <w:pStyle w:val="TAL"/>
              <w:rPr>
                <w:sz w:val="16"/>
              </w:rPr>
            </w:pPr>
            <w:r w:rsidRPr="00BE3C62">
              <w:rPr>
                <w:sz w:val="16"/>
              </w:rPr>
              <w:t>Revised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18FB"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34965" w14:textId="77777777" w:rsidR="004377C2" w:rsidRPr="00BE3C62" w:rsidRDefault="004377C2" w:rsidP="00BE3C62">
            <w:pPr>
              <w:pStyle w:val="TAL"/>
              <w:rPr>
                <w:sz w:val="16"/>
              </w:rPr>
            </w:pPr>
            <w:r w:rsidRPr="00BE3C62">
              <w:rPr>
                <w:sz w:val="16"/>
              </w:rPr>
              <w:t>WID revised</w:t>
            </w:r>
          </w:p>
        </w:tc>
      </w:tr>
      <w:tr w:rsidR="00BE3C62" w:rsidRPr="00BE3C62" w14:paraId="2393F91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5FF9" w14:textId="77777777" w:rsidR="004377C2" w:rsidRPr="00BE3C62" w:rsidRDefault="004377C2" w:rsidP="00BE3C62">
            <w:pPr>
              <w:pStyle w:val="TAL"/>
              <w:rPr>
                <w:sz w:val="16"/>
              </w:rPr>
            </w:pPr>
            <w:r w:rsidRPr="00BE3C62">
              <w:rPr>
                <w:sz w:val="16"/>
              </w:rPr>
              <w:t>C4-214656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87FC" w14:textId="77777777" w:rsidR="004377C2" w:rsidRPr="00BE3C62" w:rsidRDefault="004377C2" w:rsidP="00BE3C62">
            <w:pPr>
              <w:pStyle w:val="TAL"/>
              <w:rPr>
                <w:sz w:val="16"/>
              </w:rPr>
            </w:pPr>
            <w:r w:rsidRPr="00BE3C62">
              <w:rPr>
                <w:sz w:val="16"/>
              </w:rPr>
              <w:t>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8EAF" w14:textId="77777777" w:rsidR="004377C2" w:rsidRPr="00BE3C62" w:rsidRDefault="004377C2" w:rsidP="00BE3C62">
            <w:pPr>
              <w:pStyle w:val="TAL"/>
              <w:rPr>
                <w:sz w:val="16"/>
              </w:rPr>
            </w:pPr>
            <w:r w:rsidRPr="00BE3C6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BBFF" w14:textId="77777777" w:rsidR="004377C2" w:rsidRPr="00BE3C62" w:rsidRDefault="004377C2" w:rsidP="00BE3C62">
            <w:pPr>
              <w:pStyle w:val="TAL"/>
              <w:rPr>
                <w:sz w:val="16"/>
              </w:rPr>
            </w:pPr>
            <w:r w:rsidRPr="00BE3C62">
              <w:rPr>
                <w:sz w:val="16"/>
              </w:rPr>
              <w:t>WID revised</w:t>
            </w:r>
          </w:p>
        </w:tc>
      </w:tr>
      <w:tr w:rsidR="00BE3C62" w:rsidRPr="00BE3C62" w14:paraId="11F4D9E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67FB" w14:textId="77777777" w:rsidR="004377C2" w:rsidRPr="00BE3C62" w:rsidRDefault="004377C2" w:rsidP="00BE3C62">
            <w:pPr>
              <w:pStyle w:val="TAL"/>
              <w:rPr>
                <w:sz w:val="16"/>
              </w:rPr>
            </w:pPr>
            <w:r w:rsidRPr="00BE3C62">
              <w:rPr>
                <w:sz w:val="16"/>
              </w:rPr>
              <w:t>C4-214697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A0CF4" w14:textId="77777777" w:rsidR="004377C2" w:rsidRPr="00BE3C62" w:rsidRDefault="004377C2" w:rsidP="00BE3C62">
            <w:pPr>
              <w:pStyle w:val="TAL"/>
              <w:rPr>
                <w:sz w:val="16"/>
              </w:rPr>
            </w:pPr>
            <w:r w:rsidRPr="00BE3C62">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E7BF" w14:textId="77777777" w:rsidR="004377C2" w:rsidRPr="00BE3C62" w:rsidRDefault="004377C2" w:rsidP="00BE3C62">
            <w:pPr>
              <w:pStyle w:val="TAL"/>
              <w:rPr>
                <w:sz w:val="16"/>
              </w:rPr>
            </w:pPr>
            <w:r w:rsidRPr="00BE3C62">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74F0" w14:textId="77777777" w:rsidR="004377C2" w:rsidRPr="00BE3C62" w:rsidRDefault="004377C2" w:rsidP="00BE3C62">
            <w:pPr>
              <w:pStyle w:val="TAL"/>
              <w:rPr>
                <w:sz w:val="16"/>
              </w:rPr>
            </w:pPr>
            <w:r w:rsidRPr="00BE3C62">
              <w:rPr>
                <w:sz w:val="16"/>
              </w:rPr>
              <w:t>WID revised</w:t>
            </w:r>
          </w:p>
        </w:tc>
      </w:tr>
      <w:tr w:rsidR="00BE3C62" w:rsidRPr="00BE3C62" w14:paraId="4081BE3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4E07" w14:textId="77777777" w:rsidR="004377C2" w:rsidRPr="00BE3C62" w:rsidRDefault="004377C2" w:rsidP="00BE3C62">
            <w:pPr>
              <w:pStyle w:val="TAL"/>
              <w:rPr>
                <w:sz w:val="16"/>
              </w:rPr>
            </w:pPr>
            <w:r w:rsidRPr="00BE3C62">
              <w:rPr>
                <w:sz w:val="16"/>
              </w:rPr>
              <w:t>C4-214865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65DF3" w14:textId="77777777" w:rsidR="004377C2" w:rsidRPr="00BE3C62" w:rsidRDefault="004377C2" w:rsidP="00BE3C62">
            <w:pPr>
              <w:pStyle w:val="TAL"/>
              <w:rPr>
                <w:sz w:val="16"/>
              </w:rPr>
            </w:pPr>
            <w:r w:rsidRPr="00BE3C62">
              <w:rPr>
                <w:sz w:val="16"/>
              </w:rPr>
              <w:t>Revised WID on 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F1369" w14:textId="77777777" w:rsidR="004377C2" w:rsidRPr="00BE3C62" w:rsidRDefault="004377C2" w:rsidP="00BE3C62">
            <w:pPr>
              <w:pStyle w:val="TAL"/>
              <w:rPr>
                <w:sz w:val="16"/>
              </w:rPr>
            </w:pPr>
            <w:r w:rsidRPr="00BE3C6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87EB5" w14:textId="77777777" w:rsidR="004377C2" w:rsidRPr="00BE3C62" w:rsidRDefault="004377C2" w:rsidP="00BE3C62">
            <w:pPr>
              <w:pStyle w:val="TAL"/>
              <w:rPr>
                <w:sz w:val="16"/>
              </w:rPr>
            </w:pPr>
            <w:r w:rsidRPr="00BE3C62">
              <w:rPr>
                <w:sz w:val="16"/>
              </w:rPr>
              <w:t>WID revised</w:t>
            </w:r>
          </w:p>
        </w:tc>
      </w:tr>
    </w:tbl>
    <w:p w14:paraId="4C6C3E38" w14:textId="77777777" w:rsidR="004377C2" w:rsidRDefault="004377C2" w:rsidP="004377C2"/>
    <w:p w14:paraId="6F9BC12F" w14:textId="77777777" w:rsidR="004377C2" w:rsidRDefault="004377C2" w:rsidP="004377C2">
      <w:pPr>
        <w:pStyle w:val="Heading2"/>
      </w:pPr>
      <w:r>
        <w:br w:type="page"/>
      </w:r>
      <w:bookmarkStart w:id="153" w:name="_Toc81397725"/>
      <w:r>
        <w:lastRenderedPageBreak/>
        <w:t>Annex E: List of draft Technical Specifications and Reports</w:t>
      </w:r>
      <w:bookmarkEnd w:id="153"/>
    </w:p>
    <w:p w14:paraId="454F15EB" w14:textId="77777777" w:rsidR="004377C2" w:rsidRDefault="004377C2" w:rsidP="004377C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37"/>
        <w:gridCol w:w="587"/>
        <w:gridCol w:w="1915"/>
      </w:tblGrid>
      <w:tr w:rsidR="00BE3C62" w:rsidRPr="00BE3C62" w14:paraId="53DE096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BD4E" w14:textId="77777777" w:rsidR="004377C2" w:rsidRDefault="004377C2" w:rsidP="00BE3C6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30027" w14:textId="77777777" w:rsidR="004377C2" w:rsidRDefault="004377C2" w:rsidP="00BE3C62">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8F17" w14:textId="77777777" w:rsidR="004377C2" w:rsidRDefault="004377C2" w:rsidP="00BE3C62">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44AB" w14:textId="77777777" w:rsidR="004377C2" w:rsidRDefault="004377C2" w:rsidP="00BE3C62">
            <w:pPr>
              <w:pStyle w:val="TAH"/>
            </w:pPr>
            <w:r>
              <w:t>Doc title</w:t>
            </w:r>
          </w:p>
        </w:tc>
      </w:tr>
      <w:tr w:rsidR="00BE3C62" w:rsidRPr="00BE3C62" w14:paraId="5C119F6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B4727" w14:textId="77777777" w:rsidR="004377C2" w:rsidRPr="00BE3C62" w:rsidRDefault="004377C2" w:rsidP="00BE3C62">
            <w:pPr>
              <w:pStyle w:val="TAR"/>
              <w:rPr>
                <w:sz w:val="16"/>
              </w:rPr>
            </w:pPr>
            <w:r w:rsidRPr="00BE3C62">
              <w:rPr>
                <w:sz w:val="16"/>
              </w:rPr>
              <w:t>C4-214748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56662" w14:textId="77777777" w:rsidR="004377C2" w:rsidRPr="00BE3C62" w:rsidRDefault="004377C2" w:rsidP="00BE3C62">
            <w:pPr>
              <w:pStyle w:val="TAL"/>
              <w:rPr>
                <w:sz w:val="16"/>
              </w:rPr>
            </w:pPr>
            <w:r w:rsidRPr="00BE3C62">
              <w:rPr>
                <w:sz w:val="16"/>
              </w:rPr>
              <w:t>29.941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6E75" w14:textId="77777777" w:rsidR="004377C2" w:rsidRPr="00BE3C62" w:rsidRDefault="004377C2" w:rsidP="00BE3C62">
            <w:pPr>
              <w:pStyle w:val="TAL"/>
              <w:rPr>
                <w:sz w:val="16"/>
              </w:rPr>
            </w:pPr>
            <w:r w:rsidRPr="00BE3C62">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B4277" w14:textId="77777777" w:rsidR="004377C2" w:rsidRPr="00BE3C62" w:rsidRDefault="004377C2" w:rsidP="00BE3C62">
            <w:pPr>
              <w:pStyle w:val="TAL"/>
              <w:rPr>
                <w:sz w:val="16"/>
              </w:rPr>
            </w:pPr>
            <w:r w:rsidRPr="00BE3C62">
              <w:rPr>
                <w:sz w:val="16"/>
              </w:rPr>
              <w:t>3GPP TR 29.941 v1.1.0</w:t>
            </w:r>
          </w:p>
        </w:tc>
      </w:tr>
      <w:tr w:rsidR="00BE3C62" w:rsidRPr="00BE3C62" w14:paraId="1292FBE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19E5" w14:textId="77777777" w:rsidR="004377C2" w:rsidRPr="00BE3C62" w:rsidRDefault="004377C2" w:rsidP="00BE3C62">
            <w:pPr>
              <w:pStyle w:val="TAR"/>
              <w:rPr>
                <w:sz w:val="16"/>
              </w:rPr>
            </w:pPr>
            <w:r w:rsidRPr="00BE3C62">
              <w:rPr>
                <w:sz w:val="16"/>
              </w:rPr>
              <w:t>C4-214749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3A1D" w14:textId="77777777" w:rsidR="004377C2" w:rsidRPr="00BE3C62" w:rsidRDefault="004377C2" w:rsidP="00BE3C62">
            <w:pPr>
              <w:pStyle w:val="TAL"/>
              <w:rPr>
                <w:sz w:val="16"/>
              </w:rPr>
            </w:pPr>
            <w:r w:rsidRPr="00BE3C62">
              <w:rPr>
                <w:sz w:val="16"/>
              </w:rPr>
              <w:t>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2ECB" w14:textId="77777777" w:rsidR="004377C2" w:rsidRPr="00BE3C62" w:rsidRDefault="004377C2" w:rsidP="00BE3C62">
            <w:pPr>
              <w:pStyle w:val="TAL"/>
              <w:rPr>
                <w:sz w:val="16"/>
              </w:rPr>
            </w:pPr>
            <w:r w:rsidRPr="00BE3C62">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0DCA" w14:textId="77777777" w:rsidR="004377C2" w:rsidRPr="00BE3C62" w:rsidRDefault="004377C2" w:rsidP="00BE3C62">
            <w:pPr>
              <w:pStyle w:val="TAL"/>
              <w:rPr>
                <w:sz w:val="16"/>
              </w:rPr>
            </w:pPr>
            <w:r w:rsidRPr="00BE3C62">
              <w:rPr>
                <w:sz w:val="16"/>
              </w:rPr>
              <w:t>3GPP TR 29.829 v1.1.0</w:t>
            </w:r>
          </w:p>
        </w:tc>
      </w:tr>
      <w:tr w:rsidR="00BE3C62" w:rsidRPr="00BE3C62" w14:paraId="73FA655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16D2" w14:textId="77777777" w:rsidR="004377C2" w:rsidRPr="00BE3C62" w:rsidRDefault="004377C2" w:rsidP="00BE3C62">
            <w:pPr>
              <w:pStyle w:val="TAR"/>
              <w:rPr>
                <w:sz w:val="16"/>
              </w:rPr>
            </w:pPr>
            <w:r w:rsidRPr="00BE3C62">
              <w:rPr>
                <w:sz w:val="16"/>
              </w:rPr>
              <w:t>C4-214750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4A95" w14:textId="77777777" w:rsidR="004377C2" w:rsidRPr="00BE3C62" w:rsidRDefault="004377C2" w:rsidP="00BE3C62">
            <w:pPr>
              <w:pStyle w:val="TAL"/>
              <w:rPr>
                <w:sz w:val="16"/>
              </w:rPr>
            </w:pPr>
            <w:r w:rsidRPr="00BE3C62">
              <w:rPr>
                <w:sz w:val="16"/>
              </w:rPr>
              <w:t>29.821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1D3A" w14:textId="77777777" w:rsidR="004377C2" w:rsidRPr="00BE3C62" w:rsidRDefault="004377C2" w:rsidP="00BE3C62">
            <w:pPr>
              <w:pStyle w:val="TAL"/>
              <w:rPr>
                <w:sz w:val="16"/>
              </w:rPr>
            </w:pPr>
            <w:r w:rsidRPr="00BE3C62">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637E0" w14:textId="77777777" w:rsidR="004377C2" w:rsidRPr="00BE3C62" w:rsidRDefault="004377C2" w:rsidP="00BE3C62">
            <w:pPr>
              <w:pStyle w:val="TAL"/>
              <w:rPr>
                <w:sz w:val="16"/>
              </w:rPr>
            </w:pPr>
            <w:r w:rsidRPr="00BE3C62">
              <w:rPr>
                <w:sz w:val="16"/>
              </w:rPr>
              <w:t>3GPP TR 29.821 v0.5.0</w:t>
            </w:r>
          </w:p>
        </w:tc>
      </w:tr>
      <w:tr w:rsidR="00BE3C62" w:rsidRPr="00BE3C62" w14:paraId="317237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D9F34" w14:textId="77777777" w:rsidR="004377C2" w:rsidRPr="00BE3C62" w:rsidRDefault="004377C2" w:rsidP="00BE3C62">
            <w:pPr>
              <w:pStyle w:val="TAR"/>
              <w:rPr>
                <w:sz w:val="16"/>
              </w:rPr>
            </w:pPr>
            <w:r w:rsidRPr="00BE3C62">
              <w:rPr>
                <w:sz w:val="16"/>
              </w:rPr>
              <w:t>C4-214751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7284" w14:textId="77777777" w:rsidR="004377C2" w:rsidRPr="00BE3C62" w:rsidRDefault="004377C2" w:rsidP="00BE3C62">
            <w:pPr>
              <w:pStyle w:val="TAL"/>
              <w:rPr>
                <w:sz w:val="16"/>
              </w:rPr>
            </w:pPr>
            <w:r w:rsidRPr="00BE3C62">
              <w:rPr>
                <w:sz w:val="16"/>
              </w:rPr>
              <w:t>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2FFB" w14:textId="77777777" w:rsidR="004377C2" w:rsidRPr="00BE3C62" w:rsidRDefault="004377C2" w:rsidP="00BE3C62">
            <w:pPr>
              <w:pStyle w:val="TAL"/>
              <w:rPr>
                <w:sz w:val="16"/>
              </w:rPr>
            </w:pPr>
            <w:r w:rsidRPr="00BE3C62">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9E1B" w14:textId="77777777" w:rsidR="004377C2" w:rsidRPr="00BE3C62" w:rsidRDefault="004377C2" w:rsidP="00BE3C62">
            <w:pPr>
              <w:pStyle w:val="TAL"/>
              <w:rPr>
                <w:sz w:val="16"/>
              </w:rPr>
            </w:pPr>
            <w:r w:rsidRPr="00BE3C62">
              <w:rPr>
                <w:sz w:val="16"/>
              </w:rPr>
              <w:t>3GPP TS 29.309 v0.3.0</w:t>
            </w:r>
          </w:p>
        </w:tc>
      </w:tr>
      <w:tr w:rsidR="00BE3C62" w:rsidRPr="00BE3C62" w14:paraId="6F808C3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3449" w14:textId="77777777" w:rsidR="004377C2" w:rsidRPr="00BE3C62" w:rsidRDefault="004377C2" w:rsidP="00BE3C62">
            <w:pPr>
              <w:pStyle w:val="TAR"/>
              <w:rPr>
                <w:sz w:val="16"/>
              </w:rPr>
            </w:pPr>
            <w:r w:rsidRPr="00BE3C62">
              <w:rPr>
                <w:sz w:val="16"/>
              </w:rPr>
              <w:t>C4-214752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9410" w14:textId="77777777" w:rsidR="004377C2" w:rsidRPr="00BE3C62" w:rsidRDefault="004377C2" w:rsidP="00BE3C62">
            <w:pPr>
              <w:pStyle w:val="TAL"/>
              <w:rPr>
                <w:sz w:val="16"/>
              </w:rPr>
            </w:pPr>
            <w:r w:rsidRPr="00BE3C62">
              <w:rPr>
                <w:sz w:val="16"/>
              </w:rPr>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DE7D" w14:textId="77777777" w:rsidR="004377C2" w:rsidRPr="00BE3C62" w:rsidRDefault="004377C2" w:rsidP="00BE3C62">
            <w:pPr>
              <w:pStyle w:val="TAL"/>
              <w:rPr>
                <w:sz w:val="16"/>
              </w:rPr>
            </w:pPr>
            <w:r w:rsidRPr="00BE3C62">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2F7C" w14:textId="77777777" w:rsidR="004377C2" w:rsidRPr="00BE3C62" w:rsidRDefault="004377C2" w:rsidP="00BE3C62">
            <w:pPr>
              <w:pStyle w:val="TAL"/>
              <w:rPr>
                <w:sz w:val="16"/>
              </w:rPr>
            </w:pPr>
            <w:r w:rsidRPr="00BE3C62">
              <w:rPr>
                <w:sz w:val="16"/>
              </w:rPr>
              <w:t>3GPP TS 29.536 v0.3.0</w:t>
            </w:r>
          </w:p>
        </w:tc>
      </w:tr>
      <w:tr w:rsidR="00BE3C62" w:rsidRPr="00BE3C62" w14:paraId="6920F93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614A" w14:textId="77777777" w:rsidR="004377C2" w:rsidRPr="00BE3C62" w:rsidRDefault="004377C2" w:rsidP="00BE3C62">
            <w:pPr>
              <w:pStyle w:val="TAR"/>
              <w:rPr>
                <w:sz w:val="16"/>
              </w:rPr>
            </w:pPr>
            <w:r w:rsidRPr="00BE3C62">
              <w:rPr>
                <w:sz w:val="16"/>
              </w:rPr>
              <w:t>C4-214753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3405" w14:textId="77777777" w:rsidR="004377C2" w:rsidRPr="00BE3C62" w:rsidRDefault="004377C2" w:rsidP="00BE3C62">
            <w:pPr>
              <w:pStyle w:val="TAL"/>
              <w:rPr>
                <w:sz w:val="16"/>
              </w:rPr>
            </w:pPr>
            <w:r w:rsidRPr="00BE3C62">
              <w:rPr>
                <w:sz w:val="16"/>
              </w:rPr>
              <w:t>29.556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55904" w14:textId="77777777" w:rsidR="004377C2" w:rsidRPr="00BE3C62" w:rsidRDefault="004377C2" w:rsidP="00BE3C62">
            <w:pPr>
              <w:pStyle w:val="TAL"/>
              <w:rPr>
                <w:sz w:val="16"/>
              </w:rPr>
            </w:pPr>
            <w:r w:rsidRPr="00BE3C62">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C6F1" w14:textId="77777777" w:rsidR="004377C2" w:rsidRPr="00BE3C62" w:rsidRDefault="004377C2" w:rsidP="00BE3C62">
            <w:pPr>
              <w:pStyle w:val="TAL"/>
              <w:rPr>
                <w:sz w:val="16"/>
              </w:rPr>
            </w:pPr>
            <w:r w:rsidRPr="00BE3C62">
              <w:rPr>
                <w:sz w:val="16"/>
              </w:rPr>
              <w:t>3GPP TS 29.556 v0.3.0</w:t>
            </w:r>
          </w:p>
        </w:tc>
      </w:tr>
      <w:tr w:rsidR="00BE3C62" w:rsidRPr="00BE3C62" w14:paraId="191904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BCBB" w14:textId="77777777" w:rsidR="004377C2" w:rsidRPr="00BE3C62" w:rsidRDefault="004377C2" w:rsidP="00BE3C62">
            <w:pPr>
              <w:pStyle w:val="TAR"/>
              <w:rPr>
                <w:sz w:val="16"/>
              </w:rPr>
            </w:pPr>
            <w:r w:rsidRPr="00BE3C62">
              <w:rPr>
                <w:sz w:val="16"/>
              </w:rPr>
              <w:t>C4-214755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196A" w14:textId="77777777" w:rsidR="004377C2" w:rsidRPr="00BE3C62" w:rsidRDefault="004377C2" w:rsidP="00BE3C62">
            <w:pPr>
              <w:pStyle w:val="TAL"/>
              <w:rPr>
                <w:sz w:val="16"/>
              </w:rPr>
            </w:pPr>
            <w:r w:rsidRPr="00BE3C62">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2DC49" w14:textId="77777777" w:rsidR="004377C2" w:rsidRPr="00BE3C62" w:rsidRDefault="004377C2" w:rsidP="00BE3C62">
            <w:pPr>
              <w:pStyle w:val="TAL"/>
              <w:rPr>
                <w:sz w:val="16"/>
              </w:rPr>
            </w:pPr>
            <w:r w:rsidRPr="00BE3C62">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9C21F" w14:textId="77777777" w:rsidR="004377C2" w:rsidRPr="00BE3C62" w:rsidRDefault="004377C2" w:rsidP="00BE3C62">
            <w:pPr>
              <w:pStyle w:val="TAL"/>
              <w:rPr>
                <w:sz w:val="16"/>
              </w:rPr>
            </w:pPr>
            <w:r w:rsidRPr="00BE3C62">
              <w:rPr>
                <w:sz w:val="16"/>
              </w:rPr>
              <w:t>3GPP TS 29.532 v0.1.0</w:t>
            </w:r>
          </w:p>
        </w:tc>
      </w:tr>
      <w:tr w:rsidR="00BE3C62" w:rsidRPr="00BE3C62" w14:paraId="66ACD95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97F1" w14:textId="77777777" w:rsidR="004377C2" w:rsidRPr="00BE3C62" w:rsidRDefault="004377C2" w:rsidP="00BE3C62">
            <w:pPr>
              <w:pStyle w:val="TAR"/>
              <w:rPr>
                <w:sz w:val="16"/>
              </w:rPr>
            </w:pPr>
            <w:r w:rsidRPr="00BE3C62">
              <w:rPr>
                <w:sz w:val="16"/>
              </w:rPr>
              <w:t>C4-214756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6DB3C" w14:textId="77777777" w:rsidR="004377C2" w:rsidRPr="00BE3C62" w:rsidRDefault="004377C2" w:rsidP="00BE3C62">
            <w:pPr>
              <w:pStyle w:val="TAL"/>
              <w:rPr>
                <w:sz w:val="16"/>
              </w:rPr>
            </w:pPr>
            <w:r w:rsidRPr="00BE3C62">
              <w:rPr>
                <w:sz w:val="16"/>
              </w:rPr>
              <w:t>23.700-12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48D0" w14:textId="77777777" w:rsidR="004377C2" w:rsidRPr="00BE3C62" w:rsidRDefault="004377C2" w:rsidP="00BE3C62">
            <w:pPr>
              <w:pStyle w:val="TAL"/>
              <w:rPr>
                <w:sz w:val="16"/>
              </w:rPr>
            </w:pPr>
            <w:r w:rsidRPr="00BE3C62">
              <w:rPr>
                <w:sz w:val="16"/>
              </w:rPr>
              <w:t>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7405C" w14:textId="77777777" w:rsidR="004377C2" w:rsidRPr="00BE3C62" w:rsidRDefault="004377C2" w:rsidP="00BE3C62">
            <w:pPr>
              <w:pStyle w:val="TAL"/>
              <w:rPr>
                <w:sz w:val="16"/>
              </w:rPr>
            </w:pPr>
            <w:r w:rsidRPr="00BE3C62">
              <w:rPr>
                <w:sz w:val="16"/>
              </w:rPr>
              <w:t>3GPP TR 23.700 v0.6.0</w:t>
            </w:r>
          </w:p>
        </w:tc>
      </w:tr>
      <w:tr w:rsidR="00BE3C62" w:rsidRPr="00BE3C62" w14:paraId="081F0E6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E416" w14:textId="77777777" w:rsidR="004377C2" w:rsidRPr="00BE3C62" w:rsidRDefault="004377C2" w:rsidP="00BE3C62">
            <w:pPr>
              <w:pStyle w:val="TAR"/>
              <w:rPr>
                <w:sz w:val="16"/>
              </w:rPr>
            </w:pPr>
            <w:r w:rsidRPr="00BE3C62">
              <w:rPr>
                <w:sz w:val="16"/>
              </w:rPr>
              <w:t>C4-214757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D9EA" w14:textId="77777777" w:rsidR="004377C2" w:rsidRPr="00BE3C62" w:rsidRDefault="004377C2" w:rsidP="00BE3C62">
            <w:pPr>
              <w:pStyle w:val="TAL"/>
              <w:rPr>
                <w:sz w:val="16"/>
              </w:rPr>
            </w:pPr>
            <w:r w:rsidRPr="00BE3C62">
              <w:rPr>
                <w:sz w:val="16"/>
              </w:rPr>
              <w:t>29.555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A925" w14:textId="77777777" w:rsidR="004377C2" w:rsidRPr="00BE3C62" w:rsidRDefault="004377C2" w:rsidP="00BE3C62">
            <w:pPr>
              <w:pStyle w:val="TAL"/>
              <w:rPr>
                <w:sz w:val="16"/>
              </w:rPr>
            </w:pPr>
            <w:r w:rsidRPr="00BE3C62">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C0B0" w14:textId="77777777" w:rsidR="004377C2" w:rsidRPr="00BE3C62" w:rsidRDefault="004377C2" w:rsidP="00BE3C62">
            <w:pPr>
              <w:pStyle w:val="TAL"/>
              <w:rPr>
                <w:sz w:val="16"/>
              </w:rPr>
            </w:pPr>
            <w:r w:rsidRPr="00BE3C62">
              <w:rPr>
                <w:sz w:val="16"/>
              </w:rPr>
              <w:t>3GPP TS 29.555 v0.3.0</w:t>
            </w:r>
          </w:p>
        </w:tc>
      </w:tr>
      <w:tr w:rsidR="00BE3C62" w:rsidRPr="00BE3C62" w14:paraId="339335A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79567" w14:textId="77777777" w:rsidR="004377C2" w:rsidRPr="00BE3C62" w:rsidRDefault="004377C2" w:rsidP="00BE3C62">
            <w:pPr>
              <w:pStyle w:val="TAR"/>
              <w:rPr>
                <w:sz w:val="16"/>
              </w:rPr>
            </w:pPr>
            <w:r w:rsidRPr="00BE3C62">
              <w:rPr>
                <w:sz w:val="16"/>
              </w:rPr>
              <w:t>C4-214758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550D" w14:textId="77777777" w:rsidR="004377C2" w:rsidRPr="00BE3C62" w:rsidRDefault="004377C2" w:rsidP="00BE3C62">
            <w:pPr>
              <w:pStyle w:val="TAL"/>
              <w:rPr>
                <w:sz w:val="16"/>
              </w:rPr>
            </w:pPr>
            <w:r w:rsidRPr="00BE3C62">
              <w:rPr>
                <w:sz w:val="16"/>
              </w:rPr>
              <w:t>29.256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ABC3F" w14:textId="77777777" w:rsidR="004377C2" w:rsidRPr="00BE3C62" w:rsidRDefault="004377C2" w:rsidP="00BE3C62">
            <w:pPr>
              <w:pStyle w:val="TAL"/>
              <w:rPr>
                <w:sz w:val="16"/>
              </w:rPr>
            </w:pPr>
            <w:r w:rsidRPr="00BE3C62">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A5A4" w14:textId="77777777" w:rsidR="004377C2" w:rsidRPr="00BE3C62" w:rsidRDefault="004377C2" w:rsidP="00BE3C62">
            <w:pPr>
              <w:pStyle w:val="TAL"/>
              <w:rPr>
                <w:sz w:val="16"/>
              </w:rPr>
            </w:pPr>
            <w:r w:rsidRPr="00BE3C62">
              <w:rPr>
                <w:sz w:val="16"/>
              </w:rPr>
              <w:t>3GPP TS 29.256 v0.3.0</w:t>
            </w:r>
          </w:p>
        </w:tc>
      </w:tr>
    </w:tbl>
    <w:p w14:paraId="317E46E6" w14:textId="77777777" w:rsidR="004377C2" w:rsidRDefault="004377C2" w:rsidP="004377C2"/>
    <w:p w14:paraId="5472A95D" w14:textId="77777777" w:rsidR="004377C2" w:rsidRDefault="004377C2" w:rsidP="004377C2">
      <w:pPr>
        <w:pStyle w:val="Heading2"/>
      </w:pPr>
      <w:r>
        <w:br w:type="page"/>
      </w:r>
      <w:bookmarkStart w:id="154" w:name="_Toc81397726"/>
      <w:r>
        <w:lastRenderedPageBreak/>
        <w:t>Annex F: List of action items</w:t>
      </w:r>
      <w:bookmarkEnd w:id="154"/>
    </w:p>
    <w:p w14:paraId="4DD83D62" w14:textId="77777777" w:rsidR="004377C2" w:rsidRDefault="004377C2" w:rsidP="004377C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E3C62" w:rsidRPr="00BE3C62" w14:paraId="3361211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C851" w14:textId="77777777" w:rsidR="004377C2" w:rsidRDefault="004377C2" w:rsidP="00BE3C62">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C4F5" w14:textId="77777777" w:rsidR="004377C2" w:rsidRDefault="004377C2" w:rsidP="00BE3C62">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DCD2" w14:textId="77777777" w:rsidR="004377C2" w:rsidRDefault="004377C2" w:rsidP="00BE3C6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3AC1" w14:textId="77777777" w:rsidR="004377C2" w:rsidRDefault="004377C2" w:rsidP="00BE3C62">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AEF7C" w14:textId="77777777" w:rsidR="004377C2" w:rsidRDefault="004377C2" w:rsidP="00BE3C62">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214B4" w14:textId="77777777" w:rsidR="004377C2" w:rsidRDefault="004377C2" w:rsidP="00BE3C62">
            <w:pPr>
              <w:pStyle w:val="TAH"/>
            </w:pPr>
            <w:r>
              <w:t>Due by</w:t>
            </w:r>
          </w:p>
        </w:tc>
      </w:tr>
    </w:tbl>
    <w:p w14:paraId="30407309" w14:textId="77777777" w:rsidR="004377C2" w:rsidRDefault="004377C2" w:rsidP="004377C2"/>
    <w:p w14:paraId="3389F2C4" w14:textId="77777777" w:rsidR="004377C2" w:rsidRDefault="004377C2" w:rsidP="004377C2">
      <w:pPr>
        <w:pStyle w:val="Heading2"/>
      </w:pPr>
      <w:r>
        <w:br w:type="page"/>
      </w:r>
      <w:bookmarkStart w:id="155" w:name="_Toc81397727"/>
      <w:r>
        <w:lastRenderedPageBreak/>
        <w:t>Annex G: List of decisions</w:t>
      </w:r>
      <w:bookmarkEnd w:id="155"/>
    </w:p>
    <w:p w14:paraId="4E332284" w14:textId="77777777" w:rsidR="004377C2" w:rsidRDefault="004377C2" w:rsidP="004377C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E3C62" w:rsidRPr="00BE3C62" w14:paraId="721DA5D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0F93" w14:textId="77777777" w:rsidR="004377C2" w:rsidRDefault="004377C2" w:rsidP="00BE3C62">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4A46" w14:textId="77777777" w:rsidR="004377C2" w:rsidRDefault="004377C2" w:rsidP="00BE3C62">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5166" w14:textId="77777777" w:rsidR="004377C2" w:rsidRDefault="004377C2" w:rsidP="00BE3C6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7418" w14:textId="77777777" w:rsidR="004377C2" w:rsidRDefault="004377C2" w:rsidP="00BE3C62">
            <w:pPr>
              <w:pStyle w:val="TAH"/>
            </w:pPr>
            <w:r>
              <w:t>Details</w:t>
            </w:r>
          </w:p>
        </w:tc>
      </w:tr>
    </w:tbl>
    <w:p w14:paraId="7670233C" w14:textId="77777777" w:rsidR="004377C2" w:rsidRDefault="004377C2" w:rsidP="004377C2"/>
    <w:p w14:paraId="4704B7FF" w14:textId="77777777" w:rsidR="004377C2" w:rsidRDefault="004377C2" w:rsidP="004377C2">
      <w:pPr>
        <w:pStyle w:val="Heading2"/>
      </w:pPr>
      <w:r>
        <w:br w:type="page"/>
      </w:r>
      <w:bookmarkStart w:id="156" w:name="_Toc81397728"/>
      <w:r>
        <w:lastRenderedPageBreak/>
        <w:t>Annex H: List of participants</w:t>
      </w:r>
      <w:bookmarkEnd w:id="156"/>
    </w:p>
    <w:p w14:paraId="1B138D94" w14:textId="77777777" w:rsidR="004377C2" w:rsidRDefault="004377C2" w:rsidP="004377C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BE3C62" w:rsidRPr="00BE3C62" w14:paraId="6E3ED1A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155F" w14:textId="77777777" w:rsidR="004377C2" w:rsidRDefault="004377C2" w:rsidP="00BE3C62">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B69B" w14:textId="77777777" w:rsidR="004377C2" w:rsidRDefault="004377C2" w:rsidP="00BE3C62">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0AA9" w14:textId="77777777" w:rsidR="004377C2" w:rsidRDefault="004377C2" w:rsidP="00BE3C62">
            <w:pPr>
              <w:pStyle w:val="TAH"/>
            </w:pPr>
            <w:r>
              <w:t>Status (OP)</w:t>
            </w:r>
          </w:p>
        </w:tc>
      </w:tr>
      <w:tr w:rsidR="00BE3C62" w:rsidRPr="00BE3C62" w14:paraId="3D2742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CFE54" w14:textId="77777777" w:rsidR="004377C2" w:rsidRPr="00BE3C62" w:rsidRDefault="004377C2" w:rsidP="00BE3C62">
            <w:pPr>
              <w:pStyle w:val="TAL"/>
              <w:rPr>
                <w:sz w:val="16"/>
              </w:rPr>
            </w:pPr>
            <w:r w:rsidRPr="00BE3C62">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CBA2" w14:textId="77777777" w:rsidR="004377C2" w:rsidRPr="00BE3C62" w:rsidRDefault="004377C2" w:rsidP="00BE3C62">
            <w:pPr>
              <w:pStyle w:val="TAL"/>
              <w:rPr>
                <w:sz w:val="16"/>
              </w:rPr>
            </w:pPr>
            <w:r w:rsidRPr="00BE3C62">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EE14" w14:textId="77777777" w:rsidR="004377C2" w:rsidRPr="00BE3C62" w:rsidRDefault="004377C2" w:rsidP="00BE3C62">
            <w:pPr>
              <w:pStyle w:val="TAL"/>
              <w:rPr>
                <w:sz w:val="16"/>
              </w:rPr>
            </w:pPr>
            <w:r w:rsidRPr="00BE3C62">
              <w:rPr>
                <w:sz w:val="16"/>
              </w:rPr>
              <w:t>3GPPMEMBER (ETSI)</w:t>
            </w:r>
          </w:p>
        </w:tc>
      </w:tr>
      <w:tr w:rsidR="00BE3C62" w:rsidRPr="00BE3C62" w14:paraId="5C6E35E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46DB" w14:textId="77777777" w:rsidR="004377C2" w:rsidRPr="00BE3C62" w:rsidRDefault="004377C2" w:rsidP="00BE3C62">
            <w:pPr>
              <w:pStyle w:val="TAL"/>
              <w:rPr>
                <w:sz w:val="16"/>
              </w:rPr>
            </w:pPr>
            <w:r w:rsidRPr="00BE3C62">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08FD" w14:textId="77777777" w:rsidR="004377C2" w:rsidRPr="00BE3C62" w:rsidRDefault="004377C2" w:rsidP="00BE3C62">
            <w:pPr>
              <w:pStyle w:val="TAL"/>
              <w:rPr>
                <w:sz w:val="16"/>
              </w:rPr>
            </w:pPr>
            <w:r w:rsidRPr="00BE3C62">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AC0C" w14:textId="77777777" w:rsidR="004377C2" w:rsidRPr="00BE3C62" w:rsidRDefault="004377C2" w:rsidP="00BE3C62">
            <w:pPr>
              <w:pStyle w:val="TAL"/>
              <w:rPr>
                <w:sz w:val="16"/>
              </w:rPr>
            </w:pPr>
            <w:r w:rsidRPr="00BE3C62">
              <w:rPr>
                <w:sz w:val="16"/>
              </w:rPr>
              <w:t>3GPPMEMBER (ATIS)</w:t>
            </w:r>
          </w:p>
        </w:tc>
      </w:tr>
      <w:tr w:rsidR="00BE3C62" w:rsidRPr="00BE3C62" w14:paraId="63B6A1C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CE57" w14:textId="77777777" w:rsidR="004377C2" w:rsidRPr="00BE3C62" w:rsidRDefault="004377C2" w:rsidP="00BE3C62">
            <w:pPr>
              <w:pStyle w:val="TAL"/>
              <w:rPr>
                <w:sz w:val="16"/>
              </w:rPr>
            </w:pPr>
            <w:r w:rsidRPr="00BE3C62">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96E8" w14:textId="77777777" w:rsidR="004377C2" w:rsidRPr="00BE3C62" w:rsidRDefault="004377C2" w:rsidP="00BE3C62">
            <w:pPr>
              <w:pStyle w:val="TAL"/>
              <w:rPr>
                <w:sz w:val="16"/>
              </w:rPr>
            </w:pPr>
            <w:r w:rsidRPr="00BE3C62">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F7B6" w14:textId="77777777" w:rsidR="004377C2" w:rsidRPr="00BE3C62" w:rsidRDefault="004377C2" w:rsidP="00BE3C62">
            <w:pPr>
              <w:pStyle w:val="TAL"/>
              <w:rPr>
                <w:sz w:val="16"/>
              </w:rPr>
            </w:pPr>
            <w:r w:rsidRPr="00BE3C62">
              <w:rPr>
                <w:sz w:val="16"/>
              </w:rPr>
              <w:t>3GPPMEMBER (ETSI)</w:t>
            </w:r>
          </w:p>
        </w:tc>
      </w:tr>
      <w:tr w:rsidR="00BE3C62" w:rsidRPr="00BE3C62" w14:paraId="68E7997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7D5A" w14:textId="77777777" w:rsidR="004377C2" w:rsidRPr="00BE3C62" w:rsidRDefault="004377C2" w:rsidP="00BE3C62">
            <w:pPr>
              <w:pStyle w:val="TAL"/>
              <w:rPr>
                <w:sz w:val="16"/>
              </w:rPr>
            </w:pPr>
            <w:r w:rsidRPr="00BE3C62">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AD4AB" w14:textId="77777777" w:rsidR="004377C2" w:rsidRPr="00BE3C62" w:rsidRDefault="004377C2" w:rsidP="00BE3C62">
            <w:pPr>
              <w:pStyle w:val="TAL"/>
              <w:rPr>
                <w:sz w:val="16"/>
              </w:rPr>
            </w:pPr>
            <w:r w:rsidRPr="00BE3C62">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D580C" w14:textId="77777777" w:rsidR="004377C2" w:rsidRPr="00BE3C62" w:rsidRDefault="004377C2" w:rsidP="00BE3C62">
            <w:pPr>
              <w:pStyle w:val="TAL"/>
              <w:rPr>
                <w:sz w:val="16"/>
              </w:rPr>
            </w:pPr>
            <w:r w:rsidRPr="00BE3C62">
              <w:rPr>
                <w:sz w:val="16"/>
              </w:rPr>
              <w:t>3GPPMEMBER (ETSI)</w:t>
            </w:r>
          </w:p>
        </w:tc>
      </w:tr>
      <w:tr w:rsidR="00BE3C62" w:rsidRPr="00BE3C62" w14:paraId="7C5DFB1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C459" w14:textId="77777777" w:rsidR="004377C2" w:rsidRPr="00BE3C62" w:rsidRDefault="004377C2" w:rsidP="00BE3C62">
            <w:pPr>
              <w:pStyle w:val="TAL"/>
              <w:rPr>
                <w:sz w:val="16"/>
              </w:rPr>
            </w:pPr>
            <w:r w:rsidRPr="00BE3C62">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5ACF" w14:textId="77777777" w:rsidR="004377C2" w:rsidRPr="00BE3C62" w:rsidRDefault="004377C2" w:rsidP="00BE3C62">
            <w:pPr>
              <w:pStyle w:val="TAL"/>
              <w:rPr>
                <w:sz w:val="16"/>
              </w:rPr>
            </w:pPr>
            <w:r w:rsidRPr="00BE3C62">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6DD2" w14:textId="77777777" w:rsidR="004377C2" w:rsidRPr="00BE3C62" w:rsidRDefault="004377C2" w:rsidP="00BE3C62">
            <w:pPr>
              <w:pStyle w:val="TAL"/>
              <w:rPr>
                <w:sz w:val="16"/>
              </w:rPr>
            </w:pPr>
            <w:r w:rsidRPr="00BE3C62">
              <w:rPr>
                <w:sz w:val="16"/>
              </w:rPr>
              <w:t>3GPPMEMBER (ETSI)</w:t>
            </w:r>
          </w:p>
        </w:tc>
      </w:tr>
      <w:tr w:rsidR="00BE3C62" w:rsidRPr="00BE3C62" w14:paraId="7155272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671D" w14:textId="77777777" w:rsidR="004377C2" w:rsidRPr="00BE3C62" w:rsidRDefault="004377C2" w:rsidP="00BE3C62">
            <w:pPr>
              <w:pStyle w:val="TAL"/>
              <w:rPr>
                <w:sz w:val="16"/>
              </w:rPr>
            </w:pPr>
            <w:r w:rsidRPr="00BE3C62">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A192" w14:textId="77777777" w:rsidR="004377C2" w:rsidRPr="00BE3C62" w:rsidRDefault="004377C2" w:rsidP="00BE3C62">
            <w:pPr>
              <w:pStyle w:val="TAL"/>
              <w:rPr>
                <w:sz w:val="16"/>
              </w:rPr>
            </w:pPr>
            <w:r w:rsidRPr="00BE3C62">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364E" w14:textId="77777777" w:rsidR="004377C2" w:rsidRPr="00BE3C62" w:rsidRDefault="004377C2" w:rsidP="00BE3C62">
            <w:pPr>
              <w:pStyle w:val="TAL"/>
              <w:rPr>
                <w:sz w:val="16"/>
              </w:rPr>
            </w:pPr>
            <w:r w:rsidRPr="00BE3C62">
              <w:rPr>
                <w:sz w:val="16"/>
              </w:rPr>
              <w:t>3GPPMEMBER (ETSI)</w:t>
            </w:r>
          </w:p>
        </w:tc>
      </w:tr>
      <w:tr w:rsidR="00BE3C62" w:rsidRPr="00BE3C62" w14:paraId="615B4F2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AD9D4" w14:textId="77777777" w:rsidR="004377C2" w:rsidRPr="00BE3C62" w:rsidRDefault="004377C2" w:rsidP="00BE3C62">
            <w:pPr>
              <w:pStyle w:val="TAL"/>
              <w:rPr>
                <w:sz w:val="16"/>
              </w:rPr>
            </w:pPr>
            <w:r w:rsidRPr="00BE3C62">
              <w:rPr>
                <w:sz w:val="16"/>
              </w:rPr>
              <w:t>BAEK, Youngkyo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86BE" w14:textId="77777777" w:rsidR="004377C2" w:rsidRPr="00BE3C62" w:rsidRDefault="004377C2" w:rsidP="00BE3C62">
            <w:pPr>
              <w:pStyle w:val="TAL"/>
              <w:rPr>
                <w:sz w:val="16"/>
              </w:rPr>
            </w:pPr>
            <w:r w:rsidRPr="00BE3C62">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C9B8" w14:textId="77777777" w:rsidR="004377C2" w:rsidRPr="00BE3C62" w:rsidRDefault="004377C2" w:rsidP="00BE3C62">
            <w:pPr>
              <w:pStyle w:val="TAL"/>
              <w:rPr>
                <w:sz w:val="16"/>
              </w:rPr>
            </w:pPr>
            <w:r w:rsidRPr="00BE3C62">
              <w:rPr>
                <w:sz w:val="16"/>
              </w:rPr>
              <w:t>3GPPMEMBER (ETSI)</w:t>
            </w:r>
          </w:p>
        </w:tc>
      </w:tr>
      <w:tr w:rsidR="00BE3C62" w:rsidRPr="00BE3C62" w14:paraId="60F9E0D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0ADF" w14:textId="77777777" w:rsidR="004377C2" w:rsidRPr="00BE3C62" w:rsidRDefault="004377C2" w:rsidP="00BE3C62">
            <w:pPr>
              <w:pStyle w:val="TAL"/>
              <w:rPr>
                <w:sz w:val="16"/>
              </w:rPr>
            </w:pPr>
            <w:r w:rsidRPr="00BE3C62">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CAF9"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8BAF9" w14:textId="77777777" w:rsidR="004377C2" w:rsidRPr="00BE3C62" w:rsidRDefault="004377C2" w:rsidP="00BE3C62">
            <w:pPr>
              <w:pStyle w:val="TAL"/>
              <w:rPr>
                <w:sz w:val="16"/>
              </w:rPr>
            </w:pPr>
            <w:r w:rsidRPr="00BE3C62">
              <w:rPr>
                <w:sz w:val="16"/>
              </w:rPr>
              <w:t>3GPPMEMBER (CCSA)</w:t>
            </w:r>
          </w:p>
        </w:tc>
      </w:tr>
      <w:tr w:rsidR="00BE3C62" w:rsidRPr="00BE3C62" w14:paraId="391708B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4422B" w14:textId="77777777" w:rsidR="004377C2" w:rsidRPr="00BE3C62" w:rsidRDefault="004377C2" w:rsidP="00BE3C62">
            <w:pPr>
              <w:pStyle w:val="TAL"/>
              <w:rPr>
                <w:sz w:val="16"/>
              </w:rPr>
            </w:pPr>
            <w:r w:rsidRPr="00BE3C62">
              <w:rPr>
                <w:sz w:val="16"/>
              </w:rPr>
              <w:t>BARTOLOME, Maria-Cruz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5B31" w14:textId="77777777" w:rsidR="004377C2" w:rsidRPr="00BE3C62" w:rsidRDefault="004377C2" w:rsidP="00BE3C62">
            <w:pPr>
              <w:pStyle w:val="TAL"/>
              <w:rPr>
                <w:sz w:val="16"/>
              </w:rPr>
            </w:pPr>
            <w:r w:rsidRPr="00BE3C62">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2C1C" w14:textId="77777777" w:rsidR="004377C2" w:rsidRPr="00BE3C62" w:rsidRDefault="004377C2" w:rsidP="00BE3C62">
            <w:pPr>
              <w:pStyle w:val="TAL"/>
              <w:rPr>
                <w:sz w:val="16"/>
              </w:rPr>
            </w:pPr>
            <w:r w:rsidRPr="00BE3C62">
              <w:rPr>
                <w:sz w:val="16"/>
              </w:rPr>
              <w:t>3GPPMEMBER (ETSI)</w:t>
            </w:r>
          </w:p>
        </w:tc>
      </w:tr>
      <w:tr w:rsidR="00BE3C62" w:rsidRPr="00BE3C62" w14:paraId="05E2A07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0B99" w14:textId="77777777" w:rsidR="004377C2" w:rsidRPr="00BE3C62" w:rsidRDefault="004377C2" w:rsidP="00BE3C62">
            <w:pPr>
              <w:pStyle w:val="TAL"/>
              <w:rPr>
                <w:sz w:val="16"/>
              </w:rPr>
            </w:pPr>
            <w:r w:rsidRPr="00BE3C62">
              <w:rPr>
                <w:sz w:val="16"/>
              </w:rPr>
              <w:t>BIENN, Marvin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C740" w14:textId="77777777" w:rsidR="004377C2" w:rsidRPr="00BE3C62" w:rsidRDefault="004377C2" w:rsidP="00BE3C62">
            <w:pPr>
              <w:pStyle w:val="TAL"/>
              <w:rPr>
                <w:sz w:val="16"/>
              </w:rPr>
            </w:pPr>
            <w:r w:rsidRPr="00BE3C62">
              <w:rPr>
                <w:sz w:val="16"/>
              </w:rPr>
              <w:t>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A8D7C" w14:textId="77777777" w:rsidR="004377C2" w:rsidRPr="00BE3C62" w:rsidRDefault="004377C2" w:rsidP="00BE3C62">
            <w:pPr>
              <w:pStyle w:val="TAL"/>
              <w:rPr>
                <w:sz w:val="16"/>
              </w:rPr>
            </w:pPr>
            <w:r w:rsidRPr="00BE3C62">
              <w:rPr>
                <w:sz w:val="16"/>
              </w:rPr>
              <w:t>3GPPMEMBER (ETSI)</w:t>
            </w:r>
          </w:p>
        </w:tc>
      </w:tr>
      <w:tr w:rsidR="00BE3C62" w:rsidRPr="00BE3C62" w14:paraId="45986A7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2EDF0" w14:textId="77777777" w:rsidR="004377C2" w:rsidRPr="00BE3C62" w:rsidRDefault="004377C2" w:rsidP="00BE3C62">
            <w:pPr>
              <w:pStyle w:val="TAL"/>
              <w:rPr>
                <w:sz w:val="16"/>
              </w:rPr>
            </w:pPr>
            <w:r w:rsidRPr="00BE3C62">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01ED" w14:textId="77777777" w:rsidR="004377C2" w:rsidRPr="00BE3C62" w:rsidRDefault="004377C2" w:rsidP="00BE3C62">
            <w:pPr>
              <w:pStyle w:val="TAL"/>
              <w:rPr>
                <w:sz w:val="16"/>
              </w:rPr>
            </w:pPr>
            <w:r w:rsidRPr="00BE3C62">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9D6F6" w14:textId="77777777" w:rsidR="004377C2" w:rsidRPr="00BE3C62" w:rsidRDefault="004377C2" w:rsidP="00BE3C62">
            <w:pPr>
              <w:pStyle w:val="TAL"/>
              <w:rPr>
                <w:sz w:val="16"/>
              </w:rPr>
            </w:pPr>
            <w:r w:rsidRPr="00BE3C62">
              <w:rPr>
                <w:sz w:val="16"/>
              </w:rPr>
              <w:t>3GPPMEMBER (ETSI)</w:t>
            </w:r>
          </w:p>
        </w:tc>
      </w:tr>
      <w:tr w:rsidR="00BE3C62" w:rsidRPr="00BE3C62" w14:paraId="4E3C1B3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366C" w14:textId="77777777" w:rsidR="004377C2" w:rsidRPr="00BE3C62" w:rsidRDefault="004377C2" w:rsidP="00BE3C62">
            <w:pPr>
              <w:pStyle w:val="TAL"/>
              <w:rPr>
                <w:sz w:val="16"/>
              </w:rPr>
            </w:pPr>
            <w:r w:rsidRPr="00BE3C62">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8E1F" w14:textId="77777777" w:rsidR="004377C2" w:rsidRPr="00BE3C62" w:rsidRDefault="004377C2" w:rsidP="00BE3C62">
            <w:pPr>
              <w:pStyle w:val="TAL"/>
              <w:rPr>
                <w:sz w:val="16"/>
              </w:rPr>
            </w:pPr>
            <w:r w:rsidRPr="00BE3C62">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720A5" w14:textId="77777777" w:rsidR="004377C2" w:rsidRPr="00BE3C62" w:rsidRDefault="004377C2" w:rsidP="00BE3C62">
            <w:pPr>
              <w:pStyle w:val="TAL"/>
              <w:rPr>
                <w:sz w:val="16"/>
              </w:rPr>
            </w:pPr>
            <w:r w:rsidRPr="00BE3C62">
              <w:rPr>
                <w:sz w:val="16"/>
              </w:rPr>
              <w:t>3GPPMEMBER (ETSI)</w:t>
            </w:r>
          </w:p>
        </w:tc>
      </w:tr>
      <w:tr w:rsidR="00BE3C62" w:rsidRPr="00BE3C62" w14:paraId="573EFBE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7BBF" w14:textId="77777777" w:rsidR="004377C2" w:rsidRPr="00BE3C62" w:rsidRDefault="004377C2" w:rsidP="00BE3C62">
            <w:pPr>
              <w:pStyle w:val="TAL"/>
              <w:rPr>
                <w:sz w:val="16"/>
              </w:rPr>
            </w:pPr>
            <w:r w:rsidRPr="00BE3C62">
              <w:rPr>
                <w:sz w:val="16"/>
              </w:rPr>
              <w:t>BRINKMANN, Horst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430C4" w14:textId="77777777" w:rsidR="004377C2" w:rsidRPr="00BE3C62" w:rsidRDefault="004377C2" w:rsidP="00BE3C62">
            <w:pPr>
              <w:pStyle w:val="TAL"/>
              <w:rPr>
                <w:sz w:val="16"/>
              </w:rPr>
            </w:pPr>
            <w:r w:rsidRPr="00BE3C62">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BC13" w14:textId="77777777" w:rsidR="004377C2" w:rsidRPr="00BE3C62" w:rsidRDefault="004377C2" w:rsidP="00BE3C62">
            <w:pPr>
              <w:pStyle w:val="TAL"/>
              <w:rPr>
                <w:sz w:val="16"/>
              </w:rPr>
            </w:pPr>
            <w:r w:rsidRPr="00BE3C62">
              <w:rPr>
                <w:sz w:val="16"/>
              </w:rPr>
              <w:t>3GPPMEMBER (ETSI)</w:t>
            </w:r>
          </w:p>
        </w:tc>
      </w:tr>
      <w:tr w:rsidR="00BE3C62" w:rsidRPr="00BE3C62" w14:paraId="3E20C1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2559D" w14:textId="77777777" w:rsidR="004377C2" w:rsidRPr="00BE3C62" w:rsidRDefault="004377C2" w:rsidP="00BE3C62">
            <w:pPr>
              <w:pStyle w:val="TAL"/>
              <w:rPr>
                <w:sz w:val="16"/>
              </w:rPr>
            </w:pPr>
            <w:r w:rsidRPr="00BE3C62">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1E35" w14:textId="77777777" w:rsidR="004377C2" w:rsidRPr="00BE3C62" w:rsidRDefault="004377C2" w:rsidP="00BE3C62">
            <w:pPr>
              <w:pStyle w:val="TAL"/>
              <w:rPr>
                <w:sz w:val="16"/>
              </w:rPr>
            </w:pPr>
            <w:r w:rsidRPr="00BE3C62">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2BD9C" w14:textId="77777777" w:rsidR="004377C2" w:rsidRPr="00BE3C62" w:rsidRDefault="004377C2" w:rsidP="00BE3C62">
            <w:pPr>
              <w:pStyle w:val="TAL"/>
              <w:rPr>
                <w:sz w:val="16"/>
              </w:rPr>
            </w:pPr>
            <w:r w:rsidRPr="00BE3C62">
              <w:rPr>
                <w:sz w:val="16"/>
              </w:rPr>
              <w:t>3GPPMEMBER (ETSI)</w:t>
            </w:r>
          </w:p>
        </w:tc>
      </w:tr>
      <w:tr w:rsidR="00BE3C62" w:rsidRPr="00BE3C62" w14:paraId="67DD2D9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6476" w14:textId="77777777" w:rsidR="004377C2" w:rsidRPr="00BE3C62" w:rsidRDefault="004377C2" w:rsidP="00BE3C62">
            <w:pPr>
              <w:pStyle w:val="TAL"/>
              <w:rPr>
                <w:sz w:val="16"/>
              </w:rPr>
            </w:pPr>
            <w:r w:rsidRPr="00BE3C62">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C2EE" w14:textId="77777777" w:rsidR="004377C2" w:rsidRPr="00BE3C62" w:rsidRDefault="004377C2" w:rsidP="00BE3C62">
            <w:pPr>
              <w:pStyle w:val="TAL"/>
              <w:rPr>
                <w:sz w:val="16"/>
              </w:rPr>
            </w:pPr>
            <w:r w:rsidRPr="00BE3C62">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09EB" w14:textId="77777777" w:rsidR="004377C2" w:rsidRPr="00BE3C62" w:rsidRDefault="004377C2" w:rsidP="00BE3C62">
            <w:pPr>
              <w:pStyle w:val="TAL"/>
              <w:rPr>
                <w:sz w:val="16"/>
              </w:rPr>
            </w:pPr>
            <w:r w:rsidRPr="00BE3C62">
              <w:rPr>
                <w:sz w:val="16"/>
              </w:rPr>
              <w:t>3GPPMEMBER (CCSA)</w:t>
            </w:r>
          </w:p>
        </w:tc>
      </w:tr>
      <w:tr w:rsidR="00BE3C62" w:rsidRPr="00BE3C62" w14:paraId="62EF70C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2D63" w14:textId="77777777" w:rsidR="004377C2" w:rsidRPr="00BE3C62" w:rsidRDefault="004377C2" w:rsidP="00BE3C62">
            <w:pPr>
              <w:pStyle w:val="TAL"/>
              <w:rPr>
                <w:sz w:val="16"/>
              </w:rPr>
            </w:pPr>
            <w:r w:rsidRPr="00BE3C62">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EA89" w14:textId="77777777" w:rsidR="004377C2" w:rsidRPr="00BE3C62" w:rsidRDefault="004377C2" w:rsidP="00BE3C62">
            <w:pPr>
              <w:pStyle w:val="TAL"/>
              <w:rPr>
                <w:sz w:val="16"/>
              </w:rPr>
            </w:pPr>
            <w:r w:rsidRPr="00BE3C62">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4CC1" w14:textId="77777777" w:rsidR="004377C2" w:rsidRPr="00BE3C62" w:rsidRDefault="004377C2" w:rsidP="00BE3C62">
            <w:pPr>
              <w:pStyle w:val="TAL"/>
              <w:rPr>
                <w:sz w:val="16"/>
              </w:rPr>
            </w:pPr>
            <w:r w:rsidRPr="00BE3C62">
              <w:rPr>
                <w:sz w:val="16"/>
              </w:rPr>
              <w:t>3GPPMEMBER (TSDSI)</w:t>
            </w:r>
          </w:p>
        </w:tc>
      </w:tr>
      <w:tr w:rsidR="00BE3C62" w:rsidRPr="00BE3C62" w14:paraId="6F1305F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C5B5" w14:textId="77777777" w:rsidR="004377C2" w:rsidRPr="00BE3C62" w:rsidRDefault="004377C2" w:rsidP="00BE3C62">
            <w:pPr>
              <w:pStyle w:val="TAL"/>
              <w:rPr>
                <w:sz w:val="16"/>
              </w:rPr>
            </w:pPr>
            <w:r w:rsidRPr="00BE3C62">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7FCD" w14:textId="77777777" w:rsidR="004377C2" w:rsidRPr="00BE3C62" w:rsidRDefault="004377C2" w:rsidP="00BE3C62">
            <w:pPr>
              <w:pStyle w:val="TAL"/>
              <w:rPr>
                <w:sz w:val="16"/>
              </w:rPr>
            </w:pPr>
            <w:r w:rsidRPr="00BE3C62">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CD85" w14:textId="77777777" w:rsidR="004377C2" w:rsidRPr="00BE3C62" w:rsidRDefault="004377C2" w:rsidP="00BE3C62">
            <w:pPr>
              <w:pStyle w:val="TAL"/>
              <w:rPr>
                <w:sz w:val="16"/>
              </w:rPr>
            </w:pPr>
            <w:r w:rsidRPr="00BE3C62">
              <w:rPr>
                <w:sz w:val="16"/>
              </w:rPr>
              <w:t>3GPPMEMBER (ETSI)</w:t>
            </w:r>
          </w:p>
        </w:tc>
      </w:tr>
      <w:tr w:rsidR="00BE3C62" w:rsidRPr="00BE3C62" w14:paraId="3FA2612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8935F" w14:textId="77777777" w:rsidR="004377C2" w:rsidRPr="00BE3C62" w:rsidRDefault="004377C2" w:rsidP="00BE3C62">
            <w:pPr>
              <w:pStyle w:val="TAL"/>
              <w:rPr>
                <w:sz w:val="16"/>
              </w:rPr>
            </w:pPr>
            <w:r w:rsidRPr="00BE3C62">
              <w:rPr>
                <w:sz w:val="16"/>
              </w:rPr>
              <w:t>DAWKINS, Spencer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8EBC" w14:textId="77777777" w:rsidR="004377C2" w:rsidRPr="00BE3C62" w:rsidRDefault="004377C2" w:rsidP="00BE3C62">
            <w:pPr>
              <w:pStyle w:val="TAL"/>
              <w:rPr>
                <w:sz w:val="16"/>
              </w:rPr>
            </w:pPr>
            <w:r w:rsidRPr="00BE3C62">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995C" w14:textId="77777777" w:rsidR="004377C2" w:rsidRPr="00BE3C62" w:rsidRDefault="004377C2" w:rsidP="00BE3C62">
            <w:pPr>
              <w:pStyle w:val="TAL"/>
              <w:rPr>
                <w:sz w:val="16"/>
              </w:rPr>
            </w:pPr>
            <w:r w:rsidRPr="00BE3C62">
              <w:rPr>
                <w:sz w:val="16"/>
              </w:rPr>
              <w:t>3GPPMEMBER (CCSA)</w:t>
            </w:r>
          </w:p>
        </w:tc>
      </w:tr>
      <w:tr w:rsidR="00BE3C62" w:rsidRPr="00BE3C62" w14:paraId="709EDA1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AD79" w14:textId="77777777" w:rsidR="004377C2" w:rsidRPr="00BE3C62" w:rsidRDefault="004377C2" w:rsidP="00BE3C62">
            <w:pPr>
              <w:pStyle w:val="TAL"/>
              <w:rPr>
                <w:sz w:val="16"/>
              </w:rPr>
            </w:pPr>
            <w:r w:rsidRPr="00BE3C62">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9E8A8" w14:textId="77777777" w:rsidR="004377C2" w:rsidRPr="00BE3C62" w:rsidRDefault="004377C2" w:rsidP="00BE3C62">
            <w:pPr>
              <w:pStyle w:val="TAL"/>
              <w:rPr>
                <w:sz w:val="16"/>
              </w:rPr>
            </w:pPr>
            <w:r w:rsidRPr="00BE3C62">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F2582" w14:textId="77777777" w:rsidR="004377C2" w:rsidRPr="00BE3C62" w:rsidRDefault="004377C2" w:rsidP="00BE3C62">
            <w:pPr>
              <w:pStyle w:val="TAL"/>
              <w:rPr>
                <w:sz w:val="16"/>
              </w:rPr>
            </w:pPr>
            <w:r w:rsidRPr="00BE3C62">
              <w:rPr>
                <w:sz w:val="16"/>
              </w:rPr>
              <w:t>3GPPMEMBER (CCSA)</w:t>
            </w:r>
          </w:p>
        </w:tc>
      </w:tr>
      <w:tr w:rsidR="00BE3C62" w:rsidRPr="00BE3C62" w14:paraId="2E4BE2F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C952" w14:textId="77777777" w:rsidR="004377C2" w:rsidRPr="00BE3C62" w:rsidRDefault="004377C2" w:rsidP="00BE3C62">
            <w:pPr>
              <w:pStyle w:val="TAL"/>
              <w:rPr>
                <w:sz w:val="16"/>
              </w:rPr>
            </w:pPr>
            <w:r w:rsidRPr="00BE3C62">
              <w:rPr>
                <w:sz w:val="16"/>
              </w:rPr>
              <w:t>DONG, Weiye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80E1B" w14:textId="77777777" w:rsidR="004377C2" w:rsidRPr="00BE3C62" w:rsidRDefault="004377C2" w:rsidP="00BE3C62">
            <w:pPr>
              <w:pStyle w:val="TAL"/>
              <w:rPr>
                <w:sz w:val="16"/>
              </w:rPr>
            </w:pPr>
            <w:r w:rsidRPr="00BE3C62">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E7F2" w14:textId="77777777" w:rsidR="004377C2" w:rsidRPr="00BE3C62" w:rsidRDefault="004377C2" w:rsidP="00BE3C62">
            <w:pPr>
              <w:pStyle w:val="TAL"/>
              <w:rPr>
                <w:sz w:val="16"/>
              </w:rPr>
            </w:pPr>
            <w:r w:rsidRPr="00BE3C62">
              <w:rPr>
                <w:sz w:val="16"/>
              </w:rPr>
              <w:t>3GPPMEMBER (CCSA)</w:t>
            </w:r>
          </w:p>
        </w:tc>
      </w:tr>
      <w:tr w:rsidR="00BE3C62" w:rsidRPr="00BE3C62" w14:paraId="07E5194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E6F7" w14:textId="77777777" w:rsidR="004377C2" w:rsidRPr="00BE3C62" w:rsidRDefault="004377C2" w:rsidP="00BE3C62">
            <w:pPr>
              <w:pStyle w:val="TAL"/>
              <w:rPr>
                <w:sz w:val="16"/>
              </w:rPr>
            </w:pPr>
            <w:r w:rsidRPr="00BE3C62">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7085" w14:textId="77777777" w:rsidR="004377C2" w:rsidRPr="00BE3C62" w:rsidRDefault="004377C2" w:rsidP="00BE3C62">
            <w:pPr>
              <w:pStyle w:val="TAL"/>
              <w:rPr>
                <w:sz w:val="16"/>
              </w:rPr>
            </w:pPr>
            <w:r w:rsidRPr="00BE3C62">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492C" w14:textId="77777777" w:rsidR="004377C2" w:rsidRPr="00BE3C62" w:rsidRDefault="004377C2" w:rsidP="00BE3C62">
            <w:pPr>
              <w:pStyle w:val="TAL"/>
              <w:rPr>
                <w:sz w:val="16"/>
              </w:rPr>
            </w:pPr>
            <w:r w:rsidRPr="00BE3C62">
              <w:rPr>
                <w:sz w:val="16"/>
              </w:rPr>
              <w:t>3GPPMEMBER (TTC)</w:t>
            </w:r>
          </w:p>
        </w:tc>
      </w:tr>
      <w:tr w:rsidR="00BE3C62" w:rsidRPr="00BE3C62" w14:paraId="267693A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812D5" w14:textId="77777777" w:rsidR="004377C2" w:rsidRPr="00BE3C62" w:rsidRDefault="004377C2" w:rsidP="00BE3C62">
            <w:pPr>
              <w:pStyle w:val="TAL"/>
              <w:rPr>
                <w:sz w:val="16"/>
              </w:rPr>
            </w:pPr>
            <w:r w:rsidRPr="00BE3C62">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653E" w14:textId="77777777" w:rsidR="004377C2" w:rsidRPr="00BE3C62" w:rsidRDefault="004377C2" w:rsidP="00BE3C62">
            <w:pPr>
              <w:pStyle w:val="TAL"/>
              <w:rPr>
                <w:sz w:val="16"/>
              </w:rPr>
            </w:pPr>
            <w:r w:rsidRPr="00BE3C62">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40312" w14:textId="77777777" w:rsidR="004377C2" w:rsidRPr="00BE3C62" w:rsidRDefault="004377C2" w:rsidP="00BE3C62">
            <w:pPr>
              <w:pStyle w:val="TAL"/>
              <w:rPr>
                <w:sz w:val="16"/>
              </w:rPr>
            </w:pPr>
            <w:r w:rsidRPr="00BE3C62">
              <w:rPr>
                <w:sz w:val="16"/>
              </w:rPr>
              <w:t>3GPPMEMBER (ETSI)</w:t>
            </w:r>
          </w:p>
        </w:tc>
      </w:tr>
      <w:tr w:rsidR="00BE3C62" w:rsidRPr="00BE3C62" w14:paraId="079B0C8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ED12" w14:textId="77777777" w:rsidR="004377C2" w:rsidRPr="00BE3C62" w:rsidRDefault="004377C2" w:rsidP="00BE3C62">
            <w:pPr>
              <w:pStyle w:val="TAL"/>
              <w:rPr>
                <w:sz w:val="16"/>
              </w:rPr>
            </w:pPr>
            <w:r w:rsidRPr="00BE3C62">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593FE" w14:textId="77777777" w:rsidR="004377C2" w:rsidRPr="00BE3C62" w:rsidRDefault="004377C2" w:rsidP="00BE3C62">
            <w:pPr>
              <w:pStyle w:val="TAL"/>
              <w:rPr>
                <w:sz w:val="16"/>
              </w:rPr>
            </w:pPr>
            <w:r w:rsidRPr="00BE3C62">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B69EA" w14:textId="77777777" w:rsidR="004377C2" w:rsidRPr="00BE3C62" w:rsidRDefault="004377C2" w:rsidP="00BE3C62">
            <w:pPr>
              <w:pStyle w:val="TAL"/>
              <w:rPr>
                <w:sz w:val="16"/>
              </w:rPr>
            </w:pPr>
            <w:r w:rsidRPr="00BE3C62">
              <w:rPr>
                <w:sz w:val="16"/>
              </w:rPr>
              <w:t>3GPPMEMBER (ARIB)</w:t>
            </w:r>
          </w:p>
        </w:tc>
      </w:tr>
      <w:tr w:rsidR="00BE3C62" w:rsidRPr="00BE3C62" w14:paraId="5547899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4F31" w14:textId="77777777" w:rsidR="004377C2" w:rsidRPr="00BE3C62" w:rsidRDefault="004377C2" w:rsidP="00BE3C62">
            <w:pPr>
              <w:pStyle w:val="TAL"/>
              <w:rPr>
                <w:sz w:val="16"/>
              </w:rPr>
            </w:pPr>
            <w:r w:rsidRPr="00BE3C62">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0010" w14:textId="77777777" w:rsidR="004377C2" w:rsidRPr="00BE3C62" w:rsidRDefault="004377C2" w:rsidP="00BE3C62">
            <w:pPr>
              <w:pStyle w:val="TAL"/>
              <w:rPr>
                <w:sz w:val="16"/>
              </w:rPr>
            </w:pPr>
            <w:r w:rsidRPr="00BE3C62">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49EB" w14:textId="77777777" w:rsidR="004377C2" w:rsidRPr="00BE3C62" w:rsidRDefault="004377C2" w:rsidP="00BE3C62">
            <w:pPr>
              <w:pStyle w:val="TAL"/>
              <w:rPr>
                <w:sz w:val="16"/>
              </w:rPr>
            </w:pPr>
            <w:r w:rsidRPr="00BE3C62">
              <w:rPr>
                <w:sz w:val="16"/>
              </w:rPr>
              <w:t>3GPPMEMBER (TSDSI)</w:t>
            </w:r>
          </w:p>
        </w:tc>
      </w:tr>
      <w:tr w:rsidR="00BE3C62" w:rsidRPr="00BE3C62" w14:paraId="256854C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7D04" w14:textId="77777777" w:rsidR="004377C2" w:rsidRPr="00BE3C62" w:rsidRDefault="004377C2" w:rsidP="00BE3C62">
            <w:pPr>
              <w:pStyle w:val="TAL"/>
              <w:rPr>
                <w:sz w:val="16"/>
              </w:rPr>
            </w:pPr>
            <w:r w:rsidRPr="00BE3C62">
              <w:rPr>
                <w:sz w:val="16"/>
              </w:rPr>
              <w:t>GAUTAM, Deepanshu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DDA4" w14:textId="77777777" w:rsidR="004377C2" w:rsidRPr="00BE3C62" w:rsidRDefault="004377C2" w:rsidP="00BE3C62">
            <w:pPr>
              <w:pStyle w:val="TAL"/>
              <w:rPr>
                <w:sz w:val="16"/>
              </w:rPr>
            </w:pPr>
            <w:r w:rsidRPr="00BE3C62">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B898" w14:textId="77777777" w:rsidR="004377C2" w:rsidRPr="00BE3C62" w:rsidRDefault="004377C2" w:rsidP="00BE3C62">
            <w:pPr>
              <w:pStyle w:val="TAL"/>
              <w:rPr>
                <w:sz w:val="16"/>
              </w:rPr>
            </w:pPr>
            <w:r w:rsidRPr="00BE3C62">
              <w:rPr>
                <w:sz w:val="16"/>
              </w:rPr>
              <w:t>3GPPMEMBER (ARIB)</w:t>
            </w:r>
          </w:p>
        </w:tc>
      </w:tr>
      <w:tr w:rsidR="00BE3C62" w:rsidRPr="00BE3C62" w14:paraId="3C9CFE5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C4B7" w14:textId="77777777" w:rsidR="004377C2" w:rsidRPr="00BE3C62" w:rsidRDefault="004377C2" w:rsidP="00BE3C62">
            <w:pPr>
              <w:pStyle w:val="TAL"/>
              <w:rPr>
                <w:sz w:val="16"/>
              </w:rPr>
            </w:pPr>
            <w:r w:rsidRPr="00BE3C62">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7991" w14:textId="77777777" w:rsidR="004377C2" w:rsidRPr="00BE3C62" w:rsidRDefault="004377C2" w:rsidP="00BE3C62">
            <w:pPr>
              <w:pStyle w:val="TAL"/>
              <w:rPr>
                <w:sz w:val="16"/>
              </w:rPr>
            </w:pPr>
            <w:r w:rsidRPr="00BE3C62">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0AEC0" w14:textId="77777777" w:rsidR="004377C2" w:rsidRPr="00BE3C62" w:rsidRDefault="004377C2" w:rsidP="00BE3C62">
            <w:pPr>
              <w:pStyle w:val="TAL"/>
              <w:rPr>
                <w:sz w:val="16"/>
              </w:rPr>
            </w:pPr>
            <w:r w:rsidRPr="00BE3C62">
              <w:rPr>
                <w:sz w:val="16"/>
              </w:rPr>
              <w:t>3GPPMEMBER (ETSI)</w:t>
            </w:r>
          </w:p>
        </w:tc>
      </w:tr>
      <w:tr w:rsidR="00BE3C62" w:rsidRPr="00BE3C62" w14:paraId="75CA28A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68D3F" w14:textId="77777777" w:rsidR="004377C2" w:rsidRPr="00BE3C62" w:rsidRDefault="004377C2" w:rsidP="00BE3C62">
            <w:pPr>
              <w:pStyle w:val="TAL"/>
              <w:rPr>
                <w:sz w:val="16"/>
              </w:rPr>
            </w:pPr>
            <w:r w:rsidRPr="00BE3C62">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9FD3" w14:textId="77777777" w:rsidR="004377C2" w:rsidRPr="00BE3C62" w:rsidRDefault="004377C2" w:rsidP="00BE3C62">
            <w:pPr>
              <w:pStyle w:val="TAL"/>
              <w:rPr>
                <w:sz w:val="16"/>
              </w:rPr>
            </w:pPr>
            <w:r w:rsidRPr="00BE3C62">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37E6" w14:textId="77777777" w:rsidR="004377C2" w:rsidRPr="00BE3C62" w:rsidRDefault="004377C2" w:rsidP="00BE3C62">
            <w:pPr>
              <w:pStyle w:val="TAL"/>
              <w:rPr>
                <w:sz w:val="16"/>
              </w:rPr>
            </w:pPr>
            <w:r w:rsidRPr="00BE3C62">
              <w:rPr>
                <w:sz w:val="16"/>
              </w:rPr>
              <w:t>3GPPMEMBER (ETSI)</w:t>
            </w:r>
          </w:p>
        </w:tc>
      </w:tr>
      <w:tr w:rsidR="00BE3C62" w:rsidRPr="00BE3C62" w14:paraId="7AEE6F0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66E0D" w14:textId="77777777" w:rsidR="004377C2" w:rsidRPr="00BE3C62" w:rsidRDefault="004377C2" w:rsidP="00BE3C62">
            <w:pPr>
              <w:pStyle w:val="TAL"/>
              <w:rPr>
                <w:sz w:val="16"/>
              </w:rPr>
            </w:pPr>
            <w:r w:rsidRPr="00BE3C62">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8CB68" w14:textId="77777777" w:rsidR="004377C2" w:rsidRPr="00BE3C62" w:rsidRDefault="004377C2" w:rsidP="00BE3C62">
            <w:pPr>
              <w:pStyle w:val="TAL"/>
              <w:rPr>
                <w:sz w:val="16"/>
              </w:rPr>
            </w:pPr>
            <w:r w:rsidRPr="00BE3C62">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010B9" w14:textId="77777777" w:rsidR="004377C2" w:rsidRPr="00BE3C62" w:rsidRDefault="004377C2" w:rsidP="00BE3C62">
            <w:pPr>
              <w:pStyle w:val="TAL"/>
              <w:rPr>
                <w:sz w:val="16"/>
              </w:rPr>
            </w:pPr>
            <w:r w:rsidRPr="00BE3C62">
              <w:rPr>
                <w:sz w:val="16"/>
              </w:rPr>
              <w:t>3GPPMEMBER (ETSI)</w:t>
            </w:r>
          </w:p>
        </w:tc>
      </w:tr>
      <w:tr w:rsidR="00BE3C62" w:rsidRPr="00BE3C62" w14:paraId="6F606E5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8057" w14:textId="77777777" w:rsidR="004377C2" w:rsidRPr="00BE3C62" w:rsidRDefault="004377C2" w:rsidP="00BE3C62">
            <w:pPr>
              <w:pStyle w:val="TAL"/>
              <w:rPr>
                <w:sz w:val="16"/>
              </w:rPr>
            </w:pPr>
            <w:r w:rsidRPr="00BE3C62">
              <w:rPr>
                <w:sz w:val="16"/>
              </w:rPr>
              <w:t>HAOUARI, wafa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65BF3" w14:textId="77777777" w:rsidR="004377C2" w:rsidRPr="00BE3C62" w:rsidRDefault="004377C2" w:rsidP="00BE3C62">
            <w:pPr>
              <w:pStyle w:val="TAL"/>
              <w:rPr>
                <w:sz w:val="16"/>
              </w:rPr>
            </w:pPr>
            <w:r w:rsidRPr="00BE3C62">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26B05" w14:textId="77777777" w:rsidR="004377C2" w:rsidRPr="00BE3C62" w:rsidRDefault="004377C2" w:rsidP="00BE3C62">
            <w:pPr>
              <w:pStyle w:val="TAL"/>
              <w:rPr>
                <w:sz w:val="16"/>
              </w:rPr>
            </w:pPr>
            <w:r w:rsidRPr="00BE3C62">
              <w:rPr>
                <w:sz w:val="16"/>
              </w:rPr>
              <w:t>3GPPMEMBER (ETSI)</w:t>
            </w:r>
          </w:p>
        </w:tc>
      </w:tr>
      <w:tr w:rsidR="00BE3C62" w:rsidRPr="00BE3C62" w14:paraId="74EE4EE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E88C" w14:textId="77777777" w:rsidR="004377C2" w:rsidRPr="00BE3C62" w:rsidRDefault="004377C2" w:rsidP="00BE3C62">
            <w:pPr>
              <w:pStyle w:val="TAL"/>
              <w:rPr>
                <w:sz w:val="16"/>
              </w:rPr>
            </w:pPr>
            <w:r w:rsidRPr="00BE3C62">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3BDE" w14:textId="77777777" w:rsidR="004377C2" w:rsidRPr="00BE3C62" w:rsidRDefault="004377C2" w:rsidP="00BE3C62">
            <w:pPr>
              <w:pStyle w:val="TAL"/>
              <w:rPr>
                <w:sz w:val="16"/>
              </w:rPr>
            </w:pPr>
            <w:r w:rsidRPr="00BE3C62">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9AE6" w14:textId="77777777" w:rsidR="004377C2" w:rsidRPr="00BE3C62" w:rsidRDefault="004377C2" w:rsidP="00BE3C62">
            <w:pPr>
              <w:pStyle w:val="TAL"/>
              <w:rPr>
                <w:sz w:val="16"/>
              </w:rPr>
            </w:pPr>
            <w:r w:rsidRPr="00BE3C62">
              <w:rPr>
                <w:sz w:val="16"/>
              </w:rPr>
              <w:t>3GPPMEMBER (TSDSI)</w:t>
            </w:r>
          </w:p>
        </w:tc>
      </w:tr>
      <w:tr w:rsidR="00BE3C62" w:rsidRPr="00BE3C62" w14:paraId="796E1FF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F785" w14:textId="77777777" w:rsidR="004377C2" w:rsidRPr="00BE3C62" w:rsidRDefault="004377C2" w:rsidP="00BE3C62">
            <w:pPr>
              <w:pStyle w:val="TAL"/>
              <w:rPr>
                <w:sz w:val="16"/>
              </w:rPr>
            </w:pPr>
            <w:r w:rsidRPr="00BE3C62">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9B49" w14:textId="77777777" w:rsidR="004377C2" w:rsidRPr="00BE3C62" w:rsidRDefault="004377C2" w:rsidP="00BE3C62">
            <w:pPr>
              <w:pStyle w:val="TAL"/>
              <w:rPr>
                <w:sz w:val="16"/>
              </w:rPr>
            </w:pPr>
            <w:r w:rsidRPr="00BE3C62">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BFDA2" w14:textId="77777777" w:rsidR="004377C2" w:rsidRPr="00BE3C62" w:rsidRDefault="004377C2" w:rsidP="00BE3C62">
            <w:pPr>
              <w:pStyle w:val="TAL"/>
              <w:rPr>
                <w:sz w:val="16"/>
              </w:rPr>
            </w:pPr>
            <w:r w:rsidRPr="00BE3C62">
              <w:rPr>
                <w:sz w:val="16"/>
              </w:rPr>
              <w:t>3GPPMEMBER (ETSI)</w:t>
            </w:r>
          </w:p>
        </w:tc>
      </w:tr>
      <w:tr w:rsidR="00BE3C62" w:rsidRPr="00BE3C62" w14:paraId="4E90B5A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5691" w14:textId="77777777" w:rsidR="004377C2" w:rsidRPr="00BE3C62" w:rsidRDefault="004377C2" w:rsidP="00BE3C62">
            <w:pPr>
              <w:pStyle w:val="TAL"/>
              <w:rPr>
                <w:sz w:val="16"/>
              </w:rPr>
            </w:pPr>
            <w:r w:rsidRPr="00BE3C62">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AF74" w14:textId="77777777" w:rsidR="004377C2" w:rsidRPr="00BE3C62" w:rsidRDefault="004377C2" w:rsidP="00BE3C62">
            <w:pPr>
              <w:pStyle w:val="TAL"/>
              <w:rPr>
                <w:sz w:val="16"/>
              </w:rPr>
            </w:pPr>
            <w:r w:rsidRPr="00BE3C62">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A026" w14:textId="77777777" w:rsidR="004377C2" w:rsidRPr="00BE3C62" w:rsidRDefault="004377C2" w:rsidP="00BE3C62">
            <w:pPr>
              <w:pStyle w:val="TAL"/>
              <w:rPr>
                <w:sz w:val="16"/>
              </w:rPr>
            </w:pPr>
            <w:r w:rsidRPr="00BE3C62">
              <w:rPr>
                <w:sz w:val="16"/>
              </w:rPr>
              <w:t>3GPPMEMBER (ARIB)</w:t>
            </w:r>
          </w:p>
        </w:tc>
      </w:tr>
      <w:tr w:rsidR="00BE3C62" w:rsidRPr="00BE3C62" w14:paraId="30D08ED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6D949" w14:textId="77777777" w:rsidR="004377C2" w:rsidRPr="00BE3C62" w:rsidRDefault="004377C2" w:rsidP="00BE3C62">
            <w:pPr>
              <w:pStyle w:val="TAL"/>
              <w:rPr>
                <w:sz w:val="16"/>
              </w:rPr>
            </w:pPr>
            <w:r w:rsidRPr="00BE3C62">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8FC6" w14:textId="77777777" w:rsidR="004377C2" w:rsidRPr="00BE3C62" w:rsidRDefault="004377C2" w:rsidP="00BE3C62">
            <w:pPr>
              <w:pStyle w:val="TAL"/>
              <w:rPr>
                <w:sz w:val="16"/>
              </w:rPr>
            </w:pPr>
            <w:r w:rsidRPr="00BE3C62">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78FE" w14:textId="77777777" w:rsidR="004377C2" w:rsidRPr="00BE3C62" w:rsidRDefault="004377C2" w:rsidP="00BE3C62">
            <w:pPr>
              <w:pStyle w:val="TAL"/>
              <w:rPr>
                <w:sz w:val="16"/>
              </w:rPr>
            </w:pPr>
            <w:r w:rsidRPr="00BE3C62">
              <w:rPr>
                <w:sz w:val="16"/>
              </w:rPr>
              <w:t>3GPPMEMBER (ATIS)</w:t>
            </w:r>
          </w:p>
        </w:tc>
      </w:tr>
      <w:tr w:rsidR="00BE3C62" w:rsidRPr="00BE3C62" w14:paraId="4FD7384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0E39" w14:textId="77777777" w:rsidR="004377C2" w:rsidRPr="00BE3C62" w:rsidRDefault="004377C2" w:rsidP="00BE3C62">
            <w:pPr>
              <w:pStyle w:val="TAL"/>
              <w:rPr>
                <w:sz w:val="16"/>
              </w:rPr>
            </w:pPr>
            <w:r w:rsidRPr="00BE3C62">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700E" w14:textId="77777777" w:rsidR="004377C2" w:rsidRPr="00BE3C62" w:rsidRDefault="004377C2" w:rsidP="00BE3C62">
            <w:pPr>
              <w:pStyle w:val="TAL"/>
              <w:rPr>
                <w:sz w:val="16"/>
              </w:rPr>
            </w:pPr>
            <w:r w:rsidRPr="00BE3C62">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B0A2" w14:textId="77777777" w:rsidR="004377C2" w:rsidRPr="00BE3C62" w:rsidRDefault="004377C2" w:rsidP="00BE3C62">
            <w:pPr>
              <w:pStyle w:val="TAL"/>
              <w:rPr>
                <w:sz w:val="16"/>
              </w:rPr>
            </w:pPr>
            <w:r w:rsidRPr="00BE3C62">
              <w:rPr>
                <w:sz w:val="16"/>
              </w:rPr>
              <w:t>3GPPMEMBER (CCSA)</w:t>
            </w:r>
          </w:p>
        </w:tc>
      </w:tr>
      <w:tr w:rsidR="00BE3C62" w:rsidRPr="00BE3C62" w14:paraId="0C48A93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5E3C4" w14:textId="77777777" w:rsidR="004377C2" w:rsidRPr="00BE3C62" w:rsidRDefault="004377C2" w:rsidP="00BE3C62">
            <w:pPr>
              <w:pStyle w:val="TAL"/>
              <w:rPr>
                <w:sz w:val="16"/>
              </w:rPr>
            </w:pPr>
            <w:r w:rsidRPr="00BE3C62">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9AFD" w14:textId="77777777" w:rsidR="004377C2" w:rsidRPr="00BE3C62" w:rsidRDefault="004377C2" w:rsidP="00BE3C62">
            <w:pPr>
              <w:pStyle w:val="TAL"/>
              <w:rPr>
                <w:sz w:val="16"/>
              </w:rPr>
            </w:pPr>
            <w:r w:rsidRPr="00BE3C62">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AC02" w14:textId="77777777" w:rsidR="004377C2" w:rsidRPr="00BE3C62" w:rsidRDefault="004377C2" w:rsidP="00BE3C62">
            <w:pPr>
              <w:pStyle w:val="TAL"/>
              <w:rPr>
                <w:sz w:val="16"/>
              </w:rPr>
            </w:pPr>
            <w:r w:rsidRPr="00BE3C62">
              <w:rPr>
                <w:sz w:val="16"/>
              </w:rPr>
              <w:t>3GPPMEMBER (TTC)</w:t>
            </w:r>
          </w:p>
        </w:tc>
      </w:tr>
      <w:tr w:rsidR="00BE3C62" w:rsidRPr="00BE3C62" w14:paraId="61943DE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3AD6" w14:textId="77777777" w:rsidR="004377C2" w:rsidRPr="00BE3C62" w:rsidRDefault="004377C2" w:rsidP="00BE3C62">
            <w:pPr>
              <w:pStyle w:val="TAL"/>
              <w:rPr>
                <w:sz w:val="16"/>
              </w:rPr>
            </w:pPr>
            <w:r w:rsidRPr="00BE3C62">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0DFE" w14:textId="77777777" w:rsidR="004377C2" w:rsidRPr="00BE3C62" w:rsidRDefault="004377C2" w:rsidP="00BE3C62">
            <w:pPr>
              <w:pStyle w:val="TAL"/>
              <w:rPr>
                <w:sz w:val="16"/>
              </w:rPr>
            </w:pPr>
            <w:r w:rsidRPr="00BE3C62">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927B" w14:textId="77777777" w:rsidR="004377C2" w:rsidRPr="00BE3C62" w:rsidRDefault="004377C2" w:rsidP="00BE3C62">
            <w:pPr>
              <w:pStyle w:val="TAL"/>
              <w:rPr>
                <w:sz w:val="16"/>
              </w:rPr>
            </w:pPr>
            <w:r w:rsidRPr="00BE3C62">
              <w:rPr>
                <w:sz w:val="16"/>
              </w:rPr>
              <w:t>3GPPMEMBER (TTC)</w:t>
            </w:r>
          </w:p>
        </w:tc>
      </w:tr>
      <w:tr w:rsidR="00BE3C62" w:rsidRPr="00BE3C62" w14:paraId="7C983D9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33EB" w14:textId="77777777" w:rsidR="004377C2" w:rsidRPr="00BE3C62" w:rsidRDefault="004377C2" w:rsidP="00BE3C62">
            <w:pPr>
              <w:pStyle w:val="TAL"/>
              <w:rPr>
                <w:sz w:val="16"/>
              </w:rPr>
            </w:pPr>
            <w:r w:rsidRPr="00BE3C62">
              <w:rPr>
                <w:sz w:val="16"/>
              </w:rPr>
              <w:t>JERBI, Walid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8627" w14:textId="77777777" w:rsidR="004377C2" w:rsidRPr="00BE3C62" w:rsidRDefault="004377C2" w:rsidP="00BE3C62">
            <w:pPr>
              <w:pStyle w:val="TAL"/>
              <w:rPr>
                <w:sz w:val="16"/>
              </w:rPr>
            </w:pPr>
            <w:r w:rsidRPr="00BE3C62">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6074" w14:textId="77777777" w:rsidR="004377C2" w:rsidRPr="00BE3C62" w:rsidRDefault="004377C2" w:rsidP="00BE3C62">
            <w:pPr>
              <w:pStyle w:val="TAL"/>
              <w:rPr>
                <w:sz w:val="16"/>
              </w:rPr>
            </w:pPr>
            <w:r w:rsidRPr="00BE3C62">
              <w:rPr>
                <w:sz w:val="16"/>
              </w:rPr>
              <w:t>3GPPMEMBER (ETSI)</w:t>
            </w:r>
          </w:p>
        </w:tc>
      </w:tr>
      <w:tr w:rsidR="00BE3C62" w:rsidRPr="00BE3C62" w14:paraId="1F082A0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E3C9" w14:textId="77777777" w:rsidR="004377C2" w:rsidRPr="00BE3C62" w:rsidRDefault="004377C2" w:rsidP="00BE3C62">
            <w:pPr>
              <w:pStyle w:val="TAL"/>
              <w:rPr>
                <w:sz w:val="16"/>
              </w:rPr>
            </w:pPr>
            <w:r w:rsidRPr="00BE3C62">
              <w:rPr>
                <w:sz w:val="16"/>
              </w:rPr>
              <w:t>JESSKE,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F8CEF" w14:textId="77777777" w:rsidR="004377C2" w:rsidRPr="00BE3C62" w:rsidRDefault="004377C2" w:rsidP="00BE3C62">
            <w:pPr>
              <w:pStyle w:val="TAL"/>
              <w:rPr>
                <w:sz w:val="16"/>
              </w:rPr>
            </w:pPr>
            <w:r w:rsidRPr="00BE3C62">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6A7E" w14:textId="77777777" w:rsidR="004377C2" w:rsidRPr="00BE3C62" w:rsidRDefault="004377C2" w:rsidP="00BE3C62">
            <w:pPr>
              <w:pStyle w:val="TAL"/>
              <w:rPr>
                <w:sz w:val="16"/>
              </w:rPr>
            </w:pPr>
            <w:r w:rsidRPr="00BE3C62">
              <w:rPr>
                <w:sz w:val="16"/>
              </w:rPr>
              <w:t>3GPPMEMBER (ETSI)</w:t>
            </w:r>
          </w:p>
        </w:tc>
      </w:tr>
      <w:tr w:rsidR="00BE3C62" w:rsidRPr="00BE3C62" w14:paraId="3EFD339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4377" w14:textId="77777777" w:rsidR="004377C2" w:rsidRPr="00BE3C62" w:rsidRDefault="004377C2" w:rsidP="00BE3C62">
            <w:pPr>
              <w:pStyle w:val="TAL"/>
              <w:rPr>
                <w:sz w:val="16"/>
              </w:rPr>
            </w:pPr>
            <w:r w:rsidRPr="00BE3C62">
              <w:rPr>
                <w:sz w:val="16"/>
              </w:rPr>
              <w:t>JIA, 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E0AE"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52BF" w14:textId="77777777" w:rsidR="004377C2" w:rsidRPr="00BE3C62" w:rsidRDefault="004377C2" w:rsidP="00BE3C62">
            <w:pPr>
              <w:pStyle w:val="TAL"/>
              <w:rPr>
                <w:sz w:val="16"/>
              </w:rPr>
            </w:pPr>
            <w:r w:rsidRPr="00BE3C62">
              <w:rPr>
                <w:sz w:val="16"/>
              </w:rPr>
              <w:t>3GPPMEMBER (ETSI)</w:t>
            </w:r>
          </w:p>
        </w:tc>
      </w:tr>
      <w:tr w:rsidR="00BE3C62" w:rsidRPr="00BE3C62" w14:paraId="7E14B2E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014C6" w14:textId="77777777" w:rsidR="004377C2" w:rsidRPr="00BE3C62" w:rsidRDefault="004377C2" w:rsidP="00BE3C62">
            <w:pPr>
              <w:pStyle w:val="TAL"/>
              <w:rPr>
                <w:sz w:val="16"/>
              </w:rPr>
            </w:pPr>
            <w:r w:rsidRPr="00BE3C62">
              <w:rPr>
                <w:sz w:val="16"/>
              </w:rPr>
              <w:t>JOHANSSON,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B445" w14:textId="77777777" w:rsidR="004377C2" w:rsidRPr="00BE3C62" w:rsidRDefault="004377C2" w:rsidP="00BE3C62">
            <w:pPr>
              <w:pStyle w:val="TAL"/>
              <w:rPr>
                <w:sz w:val="16"/>
              </w:rPr>
            </w:pPr>
            <w:r w:rsidRPr="00BE3C62">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5615A" w14:textId="77777777" w:rsidR="004377C2" w:rsidRPr="00BE3C62" w:rsidRDefault="004377C2" w:rsidP="00BE3C62">
            <w:pPr>
              <w:pStyle w:val="TAL"/>
              <w:rPr>
                <w:sz w:val="16"/>
              </w:rPr>
            </w:pPr>
            <w:r w:rsidRPr="00BE3C62">
              <w:rPr>
                <w:sz w:val="16"/>
              </w:rPr>
              <w:t>3GPPMEMBER (ETSI)</w:t>
            </w:r>
          </w:p>
        </w:tc>
      </w:tr>
      <w:tr w:rsidR="00BE3C62" w:rsidRPr="00BE3C62" w14:paraId="2BA6A9E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2A40" w14:textId="77777777" w:rsidR="004377C2" w:rsidRPr="00BE3C62" w:rsidRDefault="004377C2" w:rsidP="00BE3C62">
            <w:pPr>
              <w:pStyle w:val="TAL"/>
              <w:rPr>
                <w:sz w:val="16"/>
              </w:rPr>
            </w:pPr>
            <w:r w:rsidRPr="00BE3C62">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D8B4" w14:textId="77777777" w:rsidR="004377C2" w:rsidRPr="00BE3C62" w:rsidRDefault="004377C2" w:rsidP="00BE3C62">
            <w:pPr>
              <w:pStyle w:val="TAL"/>
              <w:rPr>
                <w:sz w:val="16"/>
              </w:rPr>
            </w:pPr>
            <w:r w:rsidRPr="00BE3C62">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4A2E" w14:textId="77777777" w:rsidR="004377C2" w:rsidRPr="00BE3C62" w:rsidRDefault="004377C2" w:rsidP="00BE3C62">
            <w:pPr>
              <w:pStyle w:val="TAL"/>
              <w:rPr>
                <w:sz w:val="16"/>
              </w:rPr>
            </w:pPr>
            <w:r w:rsidRPr="00BE3C62">
              <w:rPr>
                <w:sz w:val="16"/>
              </w:rPr>
              <w:t>3GPPMEMBER (CCSA)</w:t>
            </w:r>
          </w:p>
        </w:tc>
      </w:tr>
      <w:tr w:rsidR="00BE3C62" w:rsidRPr="00BE3C62" w14:paraId="1A9F45F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62BB" w14:textId="77777777" w:rsidR="004377C2" w:rsidRPr="00BE3C62" w:rsidRDefault="004377C2" w:rsidP="00BE3C62">
            <w:pPr>
              <w:pStyle w:val="TAL"/>
              <w:rPr>
                <w:sz w:val="16"/>
              </w:rPr>
            </w:pPr>
            <w:r w:rsidRPr="00BE3C62">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568EB" w14:textId="77777777" w:rsidR="004377C2" w:rsidRPr="00BE3C62" w:rsidRDefault="004377C2" w:rsidP="00BE3C62">
            <w:pPr>
              <w:pStyle w:val="TAL"/>
              <w:rPr>
                <w:sz w:val="16"/>
              </w:rPr>
            </w:pPr>
            <w:r w:rsidRPr="00BE3C62">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6AFB3" w14:textId="77777777" w:rsidR="004377C2" w:rsidRPr="00BE3C62" w:rsidRDefault="004377C2" w:rsidP="00BE3C62">
            <w:pPr>
              <w:pStyle w:val="TAL"/>
              <w:rPr>
                <w:sz w:val="16"/>
              </w:rPr>
            </w:pPr>
            <w:r w:rsidRPr="00BE3C62">
              <w:rPr>
                <w:sz w:val="16"/>
              </w:rPr>
              <w:t>3GPPMEMBER (ATIS)</w:t>
            </w:r>
          </w:p>
        </w:tc>
      </w:tr>
      <w:tr w:rsidR="00BE3C62" w:rsidRPr="00BE3C62" w14:paraId="3734F7F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E5D8" w14:textId="77777777" w:rsidR="004377C2" w:rsidRPr="00BE3C62" w:rsidRDefault="004377C2" w:rsidP="00BE3C62">
            <w:pPr>
              <w:pStyle w:val="TAL"/>
              <w:rPr>
                <w:sz w:val="16"/>
              </w:rPr>
            </w:pPr>
            <w:r w:rsidRPr="00BE3C62">
              <w:rPr>
                <w:sz w:val="16"/>
              </w:rPr>
              <w:t>KHARE, saurabh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919F" w14:textId="77777777" w:rsidR="004377C2" w:rsidRPr="00BE3C62" w:rsidRDefault="004377C2" w:rsidP="00BE3C62">
            <w:pPr>
              <w:pStyle w:val="TAL"/>
              <w:rPr>
                <w:sz w:val="16"/>
              </w:rPr>
            </w:pPr>
            <w:r w:rsidRPr="00BE3C62">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F47DF" w14:textId="77777777" w:rsidR="004377C2" w:rsidRPr="00BE3C62" w:rsidRDefault="004377C2" w:rsidP="00BE3C62">
            <w:pPr>
              <w:pStyle w:val="TAL"/>
              <w:rPr>
                <w:sz w:val="16"/>
              </w:rPr>
            </w:pPr>
            <w:r w:rsidRPr="00BE3C62">
              <w:rPr>
                <w:sz w:val="16"/>
              </w:rPr>
              <w:t>3GPPMEMBER (TSDSI)</w:t>
            </w:r>
          </w:p>
        </w:tc>
      </w:tr>
      <w:tr w:rsidR="00BE3C62" w:rsidRPr="00BE3C62" w14:paraId="21DA96F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F920" w14:textId="77777777" w:rsidR="004377C2" w:rsidRPr="00BE3C62" w:rsidRDefault="004377C2" w:rsidP="00BE3C62">
            <w:pPr>
              <w:pStyle w:val="TAL"/>
              <w:rPr>
                <w:sz w:val="16"/>
              </w:rPr>
            </w:pPr>
            <w:r w:rsidRPr="00BE3C62">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FDEC" w14:textId="77777777" w:rsidR="004377C2" w:rsidRPr="00BE3C62" w:rsidRDefault="004377C2" w:rsidP="00BE3C62">
            <w:pPr>
              <w:pStyle w:val="TAL"/>
              <w:rPr>
                <w:sz w:val="16"/>
              </w:rPr>
            </w:pPr>
            <w:r w:rsidRPr="00BE3C62">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EEA2E" w14:textId="77777777" w:rsidR="004377C2" w:rsidRPr="00BE3C62" w:rsidRDefault="004377C2" w:rsidP="00BE3C62">
            <w:pPr>
              <w:pStyle w:val="TAL"/>
              <w:rPr>
                <w:sz w:val="16"/>
              </w:rPr>
            </w:pPr>
            <w:r w:rsidRPr="00BE3C62">
              <w:rPr>
                <w:sz w:val="16"/>
              </w:rPr>
              <w:t>3GPPMEMBER (ETSI)</w:t>
            </w:r>
          </w:p>
        </w:tc>
      </w:tr>
      <w:tr w:rsidR="00BE3C62" w:rsidRPr="00BE3C62" w14:paraId="78D1530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E5AAB" w14:textId="77777777" w:rsidR="004377C2" w:rsidRPr="00BE3C62" w:rsidRDefault="004377C2" w:rsidP="00BE3C62">
            <w:pPr>
              <w:pStyle w:val="TAL"/>
              <w:rPr>
                <w:sz w:val="16"/>
              </w:rPr>
            </w:pPr>
            <w:r w:rsidRPr="00BE3C62">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4343" w14:textId="77777777" w:rsidR="004377C2" w:rsidRPr="00BE3C62" w:rsidRDefault="004377C2" w:rsidP="00BE3C62">
            <w:pPr>
              <w:pStyle w:val="TAL"/>
              <w:rPr>
                <w:sz w:val="16"/>
              </w:rPr>
            </w:pPr>
            <w:r w:rsidRPr="00BE3C62">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45D2" w14:textId="77777777" w:rsidR="004377C2" w:rsidRPr="00BE3C62" w:rsidRDefault="004377C2" w:rsidP="00BE3C62">
            <w:pPr>
              <w:pStyle w:val="TAL"/>
              <w:rPr>
                <w:sz w:val="16"/>
              </w:rPr>
            </w:pPr>
            <w:r w:rsidRPr="00BE3C62">
              <w:rPr>
                <w:sz w:val="16"/>
              </w:rPr>
              <w:t>3GPPMEMBER (ETSI)</w:t>
            </w:r>
          </w:p>
        </w:tc>
      </w:tr>
      <w:tr w:rsidR="00BE3C62" w:rsidRPr="00BE3C62" w14:paraId="6BFA0D3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B678" w14:textId="77777777" w:rsidR="004377C2" w:rsidRPr="00BE3C62" w:rsidRDefault="004377C2" w:rsidP="00BE3C62">
            <w:pPr>
              <w:pStyle w:val="TAL"/>
              <w:rPr>
                <w:sz w:val="16"/>
              </w:rPr>
            </w:pPr>
            <w:r w:rsidRPr="00BE3C62">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6D05E" w14:textId="77777777" w:rsidR="004377C2" w:rsidRPr="00BE3C62" w:rsidRDefault="004377C2" w:rsidP="00BE3C62">
            <w:pPr>
              <w:pStyle w:val="TAL"/>
              <w:rPr>
                <w:sz w:val="16"/>
              </w:rPr>
            </w:pPr>
            <w:r w:rsidRPr="00BE3C62">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47785" w14:textId="77777777" w:rsidR="004377C2" w:rsidRPr="00BE3C62" w:rsidRDefault="004377C2" w:rsidP="00BE3C62">
            <w:pPr>
              <w:pStyle w:val="TAL"/>
              <w:rPr>
                <w:sz w:val="16"/>
              </w:rPr>
            </w:pPr>
            <w:r w:rsidRPr="00BE3C62">
              <w:rPr>
                <w:sz w:val="16"/>
              </w:rPr>
              <w:t>3GPPMEMBER (ETSI)</w:t>
            </w:r>
          </w:p>
        </w:tc>
      </w:tr>
      <w:tr w:rsidR="00BE3C62" w:rsidRPr="00BE3C62" w14:paraId="0FE995A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15DF" w14:textId="77777777" w:rsidR="004377C2" w:rsidRPr="00BE3C62" w:rsidRDefault="004377C2" w:rsidP="00BE3C62">
            <w:pPr>
              <w:pStyle w:val="TAL"/>
              <w:rPr>
                <w:sz w:val="16"/>
              </w:rPr>
            </w:pPr>
            <w:r w:rsidRPr="00BE3C62">
              <w:rPr>
                <w:sz w:val="16"/>
              </w:rPr>
              <w:t>KWEON, Kisuk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FCA2" w14:textId="77777777" w:rsidR="004377C2" w:rsidRPr="00BE3C62" w:rsidRDefault="004377C2" w:rsidP="00BE3C62">
            <w:pPr>
              <w:pStyle w:val="TAL"/>
              <w:rPr>
                <w:sz w:val="16"/>
              </w:rPr>
            </w:pPr>
            <w:r w:rsidRPr="00BE3C62">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086A0" w14:textId="77777777" w:rsidR="004377C2" w:rsidRPr="00BE3C62" w:rsidRDefault="004377C2" w:rsidP="00BE3C62">
            <w:pPr>
              <w:pStyle w:val="TAL"/>
              <w:rPr>
                <w:sz w:val="16"/>
              </w:rPr>
            </w:pPr>
            <w:r w:rsidRPr="00BE3C62">
              <w:rPr>
                <w:sz w:val="16"/>
              </w:rPr>
              <w:t>3GPPMEMBER (ATIS)</w:t>
            </w:r>
          </w:p>
        </w:tc>
      </w:tr>
      <w:tr w:rsidR="00BE3C62" w:rsidRPr="00BE3C62" w14:paraId="4977ACC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B08B" w14:textId="77777777" w:rsidR="004377C2" w:rsidRPr="00BE3C62" w:rsidRDefault="004377C2" w:rsidP="00BE3C62">
            <w:pPr>
              <w:pStyle w:val="TAL"/>
              <w:rPr>
                <w:sz w:val="16"/>
              </w:rPr>
            </w:pPr>
            <w:r w:rsidRPr="00BE3C62">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7BCB" w14:textId="77777777" w:rsidR="004377C2" w:rsidRPr="00BE3C62" w:rsidRDefault="004377C2" w:rsidP="00BE3C62">
            <w:pPr>
              <w:pStyle w:val="TAL"/>
              <w:rPr>
                <w:sz w:val="16"/>
              </w:rPr>
            </w:pPr>
            <w:r w:rsidRPr="00BE3C62">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F68A" w14:textId="77777777" w:rsidR="004377C2" w:rsidRPr="00BE3C62" w:rsidRDefault="004377C2" w:rsidP="00BE3C62">
            <w:pPr>
              <w:pStyle w:val="TAL"/>
              <w:rPr>
                <w:sz w:val="16"/>
              </w:rPr>
            </w:pPr>
            <w:r w:rsidRPr="00BE3C62">
              <w:rPr>
                <w:sz w:val="16"/>
              </w:rPr>
              <w:t>3GPPORG_REP (ETSI)</w:t>
            </w:r>
          </w:p>
        </w:tc>
      </w:tr>
      <w:tr w:rsidR="00BE3C62" w:rsidRPr="00BE3C62" w14:paraId="2AFC577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15CF" w14:textId="77777777" w:rsidR="004377C2" w:rsidRPr="00BE3C62" w:rsidRDefault="004377C2" w:rsidP="00BE3C62">
            <w:pPr>
              <w:pStyle w:val="TAL"/>
              <w:rPr>
                <w:sz w:val="16"/>
              </w:rPr>
            </w:pPr>
            <w:r w:rsidRPr="00BE3C62">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57CD" w14:textId="77777777" w:rsidR="004377C2" w:rsidRPr="00BE3C62" w:rsidRDefault="004377C2" w:rsidP="00BE3C62">
            <w:pPr>
              <w:pStyle w:val="TAL"/>
              <w:rPr>
                <w:sz w:val="16"/>
              </w:rPr>
            </w:pPr>
            <w:r w:rsidRPr="00BE3C62">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36C0" w14:textId="77777777" w:rsidR="004377C2" w:rsidRPr="00BE3C62" w:rsidRDefault="004377C2" w:rsidP="00BE3C62">
            <w:pPr>
              <w:pStyle w:val="TAL"/>
              <w:rPr>
                <w:sz w:val="16"/>
              </w:rPr>
            </w:pPr>
            <w:r w:rsidRPr="00BE3C62">
              <w:rPr>
                <w:sz w:val="16"/>
              </w:rPr>
              <w:t>3GPPMEMBER (ETSI)</w:t>
            </w:r>
          </w:p>
        </w:tc>
      </w:tr>
      <w:tr w:rsidR="00BE3C62" w:rsidRPr="00BE3C62" w14:paraId="4A2C964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4EE9" w14:textId="77777777" w:rsidR="004377C2" w:rsidRPr="00BE3C62" w:rsidRDefault="004377C2" w:rsidP="00BE3C62">
            <w:pPr>
              <w:pStyle w:val="TAL"/>
              <w:rPr>
                <w:sz w:val="16"/>
              </w:rPr>
            </w:pPr>
            <w:r w:rsidRPr="00BE3C62">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17B6" w14:textId="77777777" w:rsidR="004377C2" w:rsidRPr="00BE3C62" w:rsidRDefault="004377C2" w:rsidP="00BE3C62">
            <w:pPr>
              <w:pStyle w:val="TAL"/>
              <w:rPr>
                <w:sz w:val="16"/>
              </w:rPr>
            </w:pPr>
            <w:r w:rsidRPr="00BE3C62">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7D82" w14:textId="77777777" w:rsidR="004377C2" w:rsidRPr="00BE3C62" w:rsidRDefault="004377C2" w:rsidP="00BE3C62">
            <w:pPr>
              <w:pStyle w:val="TAL"/>
              <w:rPr>
                <w:sz w:val="16"/>
              </w:rPr>
            </w:pPr>
            <w:r w:rsidRPr="00BE3C62">
              <w:rPr>
                <w:sz w:val="16"/>
              </w:rPr>
              <w:t>3GPPMEMBER (ETSI)</w:t>
            </w:r>
          </w:p>
        </w:tc>
      </w:tr>
      <w:tr w:rsidR="00BE3C62" w:rsidRPr="00BE3C62" w14:paraId="525598A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E0885" w14:textId="77777777" w:rsidR="004377C2" w:rsidRPr="00BE3C62" w:rsidRDefault="004377C2" w:rsidP="00BE3C62">
            <w:pPr>
              <w:pStyle w:val="TAL"/>
              <w:rPr>
                <w:sz w:val="16"/>
              </w:rPr>
            </w:pPr>
            <w:r w:rsidRPr="00BE3C62">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B149" w14:textId="77777777" w:rsidR="004377C2" w:rsidRPr="00BE3C62" w:rsidRDefault="004377C2" w:rsidP="00BE3C62">
            <w:pPr>
              <w:pStyle w:val="TAL"/>
              <w:rPr>
                <w:sz w:val="16"/>
              </w:rPr>
            </w:pPr>
            <w:r w:rsidRPr="00BE3C62">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DE43" w14:textId="77777777" w:rsidR="004377C2" w:rsidRPr="00BE3C62" w:rsidRDefault="004377C2" w:rsidP="00BE3C62">
            <w:pPr>
              <w:pStyle w:val="TAL"/>
              <w:rPr>
                <w:sz w:val="16"/>
              </w:rPr>
            </w:pPr>
            <w:r w:rsidRPr="00BE3C62">
              <w:rPr>
                <w:sz w:val="16"/>
              </w:rPr>
              <w:t>3GPPMEMBER (ETSI)</w:t>
            </w:r>
          </w:p>
        </w:tc>
      </w:tr>
      <w:tr w:rsidR="00BE3C62" w:rsidRPr="00BE3C62" w14:paraId="63492CB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B66D" w14:textId="77777777" w:rsidR="004377C2" w:rsidRPr="00BE3C62" w:rsidRDefault="004377C2" w:rsidP="00BE3C62">
            <w:pPr>
              <w:pStyle w:val="TAL"/>
              <w:rPr>
                <w:sz w:val="16"/>
              </w:rPr>
            </w:pPr>
            <w:r w:rsidRPr="00BE3C62">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C4E30" w14:textId="77777777" w:rsidR="004377C2" w:rsidRPr="00BE3C62" w:rsidRDefault="004377C2" w:rsidP="00BE3C62">
            <w:pPr>
              <w:pStyle w:val="TAL"/>
              <w:rPr>
                <w:sz w:val="16"/>
              </w:rPr>
            </w:pPr>
            <w:r w:rsidRPr="00BE3C62">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5212" w14:textId="77777777" w:rsidR="004377C2" w:rsidRPr="00BE3C62" w:rsidRDefault="004377C2" w:rsidP="00BE3C62">
            <w:pPr>
              <w:pStyle w:val="TAL"/>
              <w:rPr>
                <w:sz w:val="16"/>
              </w:rPr>
            </w:pPr>
            <w:r w:rsidRPr="00BE3C62">
              <w:rPr>
                <w:sz w:val="16"/>
              </w:rPr>
              <w:t>3GPPMEMBER (ETSI)</w:t>
            </w:r>
          </w:p>
        </w:tc>
      </w:tr>
      <w:tr w:rsidR="00BE3C62" w:rsidRPr="00BE3C62" w14:paraId="604119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60D2" w14:textId="77777777" w:rsidR="004377C2" w:rsidRPr="00BE3C62" w:rsidRDefault="004377C2" w:rsidP="00BE3C62">
            <w:pPr>
              <w:pStyle w:val="TAL"/>
              <w:rPr>
                <w:sz w:val="16"/>
              </w:rPr>
            </w:pPr>
            <w:r w:rsidRPr="00BE3C62">
              <w:rPr>
                <w:sz w:val="16"/>
              </w:rPr>
              <w:t>LI, leimin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00D3" w14:textId="77777777" w:rsidR="004377C2" w:rsidRPr="00BE3C62" w:rsidRDefault="004377C2" w:rsidP="00BE3C62">
            <w:pPr>
              <w:pStyle w:val="TAL"/>
              <w:rPr>
                <w:sz w:val="16"/>
              </w:rPr>
            </w:pPr>
            <w:r w:rsidRPr="00BE3C62">
              <w:rPr>
                <w:sz w:val="16"/>
              </w:rPr>
              <w:t>Commsat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82C2" w14:textId="77777777" w:rsidR="004377C2" w:rsidRPr="00BE3C62" w:rsidRDefault="004377C2" w:rsidP="00BE3C62">
            <w:pPr>
              <w:pStyle w:val="TAL"/>
              <w:rPr>
                <w:sz w:val="16"/>
              </w:rPr>
            </w:pPr>
            <w:r w:rsidRPr="00BE3C62">
              <w:rPr>
                <w:sz w:val="16"/>
              </w:rPr>
              <w:t>3GPPMEMBER (CCSA)</w:t>
            </w:r>
          </w:p>
        </w:tc>
      </w:tr>
      <w:tr w:rsidR="00BE3C62" w:rsidRPr="00BE3C62" w14:paraId="1D01D7D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D8D3" w14:textId="77777777" w:rsidR="004377C2" w:rsidRPr="00BE3C62" w:rsidRDefault="004377C2" w:rsidP="00BE3C62">
            <w:pPr>
              <w:pStyle w:val="TAL"/>
              <w:rPr>
                <w:sz w:val="16"/>
              </w:rPr>
            </w:pPr>
            <w:r w:rsidRPr="00BE3C62">
              <w:rPr>
                <w:sz w:val="16"/>
              </w:rPr>
              <w:t>LI, Pengyu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F1D7"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A11E" w14:textId="77777777" w:rsidR="004377C2" w:rsidRPr="00BE3C62" w:rsidRDefault="004377C2" w:rsidP="00BE3C62">
            <w:pPr>
              <w:pStyle w:val="TAL"/>
              <w:rPr>
                <w:sz w:val="16"/>
              </w:rPr>
            </w:pPr>
            <w:r w:rsidRPr="00BE3C62">
              <w:rPr>
                <w:sz w:val="16"/>
              </w:rPr>
              <w:t>3GPPMEMBER (ETSI)</w:t>
            </w:r>
          </w:p>
        </w:tc>
      </w:tr>
      <w:tr w:rsidR="00BE3C62" w:rsidRPr="00BE3C62" w14:paraId="138A675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01B5" w14:textId="77777777" w:rsidR="004377C2" w:rsidRPr="00BE3C62" w:rsidRDefault="004377C2" w:rsidP="00BE3C62">
            <w:pPr>
              <w:pStyle w:val="TAL"/>
              <w:rPr>
                <w:sz w:val="16"/>
              </w:rPr>
            </w:pPr>
            <w:r w:rsidRPr="00BE3C62">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7C35" w14:textId="77777777" w:rsidR="004377C2" w:rsidRPr="00BE3C62" w:rsidRDefault="004377C2" w:rsidP="00BE3C62">
            <w:pPr>
              <w:pStyle w:val="TAL"/>
              <w:rPr>
                <w:sz w:val="16"/>
              </w:rPr>
            </w:pPr>
            <w:r w:rsidRPr="00BE3C62">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D5F8" w14:textId="77777777" w:rsidR="004377C2" w:rsidRPr="00BE3C62" w:rsidRDefault="004377C2" w:rsidP="00BE3C62">
            <w:pPr>
              <w:pStyle w:val="TAL"/>
              <w:rPr>
                <w:sz w:val="16"/>
              </w:rPr>
            </w:pPr>
            <w:r w:rsidRPr="00BE3C62">
              <w:rPr>
                <w:sz w:val="16"/>
              </w:rPr>
              <w:t>3GPPMEMBER (CCSA)</w:t>
            </w:r>
          </w:p>
        </w:tc>
      </w:tr>
      <w:tr w:rsidR="00BE3C62" w:rsidRPr="00BE3C62" w14:paraId="1467CAA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F25C" w14:textId="77777777" w:rsidR="004377C2" w:rsidRPr="00BE3C62" w:rsidRDefault="004377C2" w:rsidP="00BE3C62">
            <w:pPr>
              <w:pStyle w:val="TAL"/>
              <w:rPr>
                <w:sz w:val="16"/>
              </w:rPr>
            </w:pPr>
            <w:r w:rsidRPr="00BE3C62">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07C08" w14:textId="77777777" w:rsidR="004377C2" w:rsidRPr="00BE3C62" w:rsidRDefault="004377C2" w:rsidP="00BE3C62">
            <w:pPr>
              <w:pStyle w:val="TAL"/>
              <w:rPr>
                <w:sz w:val="16"/>
              </w:rPr>
            </w:pPr>
            <w:r w:rsidRPr="00BE3C62">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2F2C2" w14:textId="77777777" w:rsidR="004377C2" w:rsidRPr="00BE3C62" w:rsidRDefault="004377C2" w:rsidP="00BE3C62">
            <w:pPr>
              <w:pStyle w:val="TAL"/>
              <w:rPr>
                <w:sz w:val="16"/>
              </w:rPr>
            </w:pPr>
            <w:r w:rsidRPr="00BE3C62">
              <w:rPr>
                <w:sz w:val="16"/>
              </w:rPr>
              <w:t>3GPPMEMBER (TTA)</w:t>
            </w:r>
          </w:p>
        </w:tc>
      </w:tr>
      <w:tr w:rsidR="00BE3C62" w:rsidRPr="00BE3C62" w14:paraId="10F4802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4745" w14:textId="77777777" w:rsidR="004377C2" w:rsidRPr="00BE3C62" w:rsidRDefault="004377C2" w:rsidP="00BE3C62">
            <w:pPr>
              <w:pStyle w:val="TAL"/>
              <w:rPr>
                <w:sz w:val="16"/>
              </w:rPr>
            </w:pPr>
            <w:r w:rsidRPr="00BE3C62">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1887" w14:textId="77777777" w:rsidR="004377C2" w:rsidRPr="00BE3C62" w:rsidRDefault="004377C2" w:rsidP="00BE3C62">
            <w:pPr>
              <w:pStyle w:val="TAL"/>
              <w:rPr>
                <w:sz w:val="16"/>
              </w:rPr>
            </w:pPr>
            <w:r w:rsidRPr="00BE3C62">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D3A0" w14:textId="77777777" w:rsidR="004377C2" w:rsidRPr="00BE3C62" w:rsidRDefault="004377C2" w:rsidP="00BE3C62">
            <w:pPr>
              <w:pStyle w:val="TAL"/>
              <w:rPr>
                <w:sz w:val="16"/>
              </w:rPr>
            </w:pPr>
            <w:r w:rsidRPr="00BE3C62">
              <w:rPr>
                <w:sz w:val="16"/>
              </w:rPr>
              <w:t>3GPPMEMBER (CCSA)</w:t>
            </w:r>
          </w:p>
        </w:tc>
      </w:tr>
      <w:tr w:rsidR="00BE3C62" w:rsidRPr="00BE3C62" w14:paraId="21201FE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7E7B" w14:textId="77777777" w:rsidR="004377C2" w:rsidRPr="00BE3C62" w:rsidRDefault="004377C2" w:rsidP="00BE3C62">
            <w:pPr>
              <w:pStyle w:val="TAL"/>
              <w:rPr>
                <w:sz w:val="16"/>
              </w:rPr>
            </w:pPr>
            <w:r w:rsidRPr="00BE3C62">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FE43" w14:textId="77777777" w:rsidR="004377C2" w:rsidRPr="00BE3C62" w:rsidRDefault="004377C2" w:rsidP="00BE3C62">
            <w:pPr>
              <w:pStyle w:val="TAL"/>
              <w:rPr>
                <w:sz w:val="16"/>
              </w:rPr>
            </w:pPr>
            <w:r w:rsidRPr="00BE3C62">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3869" w14:textId="77777777" w:rsidR="004377C2" w:rsidRPr="00BE3C62" w:rsidRDefault="004377C2" w:rsidP="00BE3C62">
            <w:pPr>
              <w:pStyle w:val="TAL"/>
              <w:rPr>
                <w:sz w:val="16"/>
              </w:rPr>
            </w:pPr>
            <w:r w:rsidRPr="00BE3C62">
              <w:rPr>
                <w:sz w:val="16"/>
              </w:rPr>
              <w:t>3GPPMEMBER (CCSA)</w:t>
            </w:r>
          </w:p>
        </w:tc>
      </w:tr>
      <w:tr w:rsidR="00BE3C62" w:rsidRPr="00BE3C62" w14:paraId="2362996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1829" w14:textId="77777777" w:rsidR="004377C2" w:rsidRPr="00BE3C62" w:rsidRDefault="004377C2" w:rsidP="00BE3C62">
            <w:pPr>
              <w:pStyle w:val="TAL"/>
              <w:rPr>
                <w:sz w:val="16"/>
              </w:rPr>
            </w:pPr>
            <w:r w:rsidRPr="00BE3C62">
              <w:rPr>
                <w:sz w:val="16"/>
              </w:rPr>
              <w:t>LIU, Qingfen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CEC9" w14:textId="77777777" w:rsidR="004377C2" w:rsidRPr="00BE3C62" w:rsidRDefault="004377C2" w:rsidP="00BE3C62">
            <w:pPr>
              <w:pStyle w:val="TAL"/>
              <w:rPr>
                <w:sz w:val="16"/>
              </w:rPr>
            </w:pPr>
            <w:r w:rsidRPr="00BE3C62">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CD274" w14:textId="77777777" w:rsidR="004377C2" w:rsidRPr="00BE3C62" w:rsidRDefault="004377C2" w:rsidP="00BE3C62">
            <w:pPr>
              <w:pStyle w:val="TAL"/>
              <w:rPr>
                <w:sz w:val="16"/>
              </w:rPr>
            </w:pPr>
            <w:r w:rsidRPr="00BE3C62">
              <w:rPr>
                <w:sz w:val="16"/>
              </w:rPr>
              <w:t>3GPPMEMBER (ARIB)</w:t>
            </w:r>
          </w:p>
        </w:tc>
      </w:tr>
      <w:tr w:rsidR="00BE3C62" w:rsidRPr="00BE3C62" w14:paraId="2145923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33E5D" w14:textId="77777777" w:rsidR="004377C2" w:rsidRPr="00BE3C62" w:rsidRDefault="004377C2" w:rsidP="00BE3C62">
            <w:pPr>
              <w:pStyle w:val="TAL"/>
              <w:rPr>
                <w:sz w:val="16"/>
              </w:rPr>
            </w:pPr>
            <w:r w:rsidRPr="00BE3C62">
              <w:rPr>
                <w:sz w:val="16"/>
              </w:rPr>
              <w:t>LIU, Yubing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C2FA1"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1606" w14:textId="77777777" w:rsidR="004377C2" w:rsidRPr="00BE3C62" w:rsidRDefault="004377C2" w:rsidP="00BE3C62">
            <w:pPr>
              <w:pStyle w:val="TAL"/>
              <w:rPr>
                <w:sz w:val="16"/>
              </w:rPr>
            </w:pPr>
            <w:r w:rsidRPr="00BE3C62">
              <w:rPr>
                <w:sz w:val="16"/>
              </w:rPr>
              <w:t>3GPPMEMBER (ETSI)</w:t>
            </w:r>
          </w:p>
        </w:tc>
      </w:tr>
      <w:tr w:rsidR="00BE3C62" w:rsidRPr="00BE3C62" w14:paraId="6F4C4CE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0326" w14:textId="77777777" w:rsidR="004377C2" w:rsidRPr="00BE3C62" w:rsidRDefault="004377C2" w:rsidP="00BE3C62">
            <w:pPr>
              <w:pStyle w:val="TAL"/>
              <w:rPr>
                <w:sz w:val="16"/>
              </w:rPr>
            </w:pPr>
            <w:r w:rsidRPr="00BE3C62">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75C3" w14:textId="77777777" w:rsidR="004377C2" w:rsidRPr="00BE3C62" w:rsidRDefault="004377C2" w:rsidP="00BE3C62">
            <w:pPr>
              <w:pStyle w:val="TAL"/>
              <w:rPr>
                <w:sz w:val="16"/>
              </w:rPr>
            </w:pPr>
            <w:r w:rsidRPr="00BE3C62">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99314" w14:textId="77777777" w:rsidR="004377C2" w:rsidRPr="00BE3C62" w:rsidRDefault="004377C2" w:rsidP="00BE3C62">
            <w:pPr>
              <w:pStyle w:val="TAL"/>
              <w:rPr>
                <w:sz w:val="16"/>
              </w:rPr>
            </w:pPr>
            <w:r w:rsidRPr="00BE3C62">
              <w:rPr>
                <w:sz w:val="16"/>
              </w:rPr>
              <w:t>3GPPMEMBER (CCSA)</w:t>
            </w:r>
          </w:p>
        </w:tc>
      </w:tr>
      <w:tr w:rsidR="00BE3C62" w:rsidRPr="00BE3C62" w14:paraId="1FF5C7B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FA75D" w14:textId="77777777" w:rsidR="004377C2" w:rsidRPr="00BE3C62" w:rsidRDefault="004377C2" w:rsidP="00BE3C62">
            <w:pPr>
              <w:pStyle w:val="TAL"/>
              <w:rPr>
                <w:sz w:val="16"/>
              </w:rPr>
            </w:pPr>
            <w:r w:rsidRPr="00BE3C62">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48C75" w14:textId="77777777" w:rsidR="004377C2" w:rsidRPr="00BE3C62" w:rsidRDefault="004377C2" w:rsidP="00BE3C62">
            <w:pPr>
              <w:pStyle w:val="TAL"/>
              <w:rPr>
                <w:sz w:val="16"/>
              </w:rPr>
            </w:pPr>
            <w:r w:rsidRPr="00BE3C62">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D06AB" w14:textId="77777777" w:rsidR="004377C2" w:rsidRPr="00BE3C62" w:rsidRDefault="004377C2" w:rsidP="00BE3C62">
            <w:pPr>
              <w:pStyle w:val="TAL"/>
              <w:rPr>
                <w:sz w:val="16"/>
              </w:rPr>
            </w:pPr>
            <w:r w:rsidRPr="00BE3C62">
              <w:rPr>
                <w:sz w:val="16"/>
              </w:rPr>
              <w:t>3GPPMEMBER (CCSA)</w:t>
            </w:r>
          </w:p>
        </w:tc>
      </w:tr>
      <w:tr w:rsidR="00BE3C62" w:rsidRPr="00BE3C62" w14:paraId="129B1CF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2335" w14:textId="77777777" w:rsidR="004377C2" w:rsidRPr="00BE3C62" w:rsidRDefault="004377C2" w:rsidP="00BE3C62">
            <w:pPr>
              <w:pStyle w:val="TAL"/>
              <w:rPr>
                <w:sz w:val="16"/>
              </w:rPr>
            </w:pPr>
            <w:r w:rsidRPr="00BE3C62">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6CAB" w14:textId="77777777" w:rsidR="004377C2" w:rsidRPr="00BE3C62" w:rsidRDefault="004377C2" w:rsidP="00BE3C62">
            <w:pPr>
              <w:pStyle w:val="TAL"/>
              <w:rPr>
                <w:sz w:val="16"/>
              </w:rPr>
            </w:pPr>
            <w:r w:rsidRPr="00BE3C62">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88961" w14:textId="77777777" w:rsidR="004377C2" w:rsidRPr="00BE3C62" w:rsidRDefault="004377C2" w:rsidP="00BE3C62">
            <w:pPr>
              <w:pStyle w:val="TAL"/>
              <w:rPr>
                <w:sz w:val="16"/>
              </w:rPr>
            </w:pPr>
            <w:r w:rsidRPr="00BE3C62">
              <w:rPr>
                <w:sz w:val="16"/>
              </w:rPr>
              <w:t>3GPPMEMBER (ETSI)</w:t>
            </w:r>
          </w:p>
        </w:tc>
      </w:tr>
      <w:tr w:rsidR="00BE3C62" w:rsidRPr="00BE3C62" w14:paraId="55A3906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EC13" w14:textId="77777777" w:rsidR="004377C2" w:rsidRPr="00BE3C62" w:rsidRDefault="004377C2" w:rsidP="00BE3C62">
            <w:pPr>
              <w:pStyle w:val="TAL"/>
              <w:rPr>
                <w:sz w:val="16"/>
              </w:rPr>
            </w:pPr>
            <w:r w:rsidRPr="00BE3C62">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90C3" w14:textId="77777777" w:rsidR="004377C2" w:rsidRPr="00BE3C62" w:rsidRDefault="004377C2" w:rsidP="00BE3C62">
            <w:pPr>
              <w:pStyle w:val="TAL"/>
              <w:rPr>
                <w:sz w:val="16"/>
              </w:rPr>
            </w:pPr>
            <w:r w:rsidRPr="00BE3C62">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245FA" w14:textId="77777777" w:rsidR="004377C2" w:rsidRPr="00BE3C62" w:rsidRDefault="004377C2" w:rsidP="00BE3C62">
            <w:pPr>
              <w:pStyle w:val="TAL"/>
              <w:rPr>
                <w:sz w:val="16"/>
              </w:rPr>
            </w:pPr>
            <w:r w:rsidRPr="00BE3C62">
              <w:rPr>
                <w:sz w:val="16"/>
              </w:rPr>
              <w:t>3GPPMEMBER (ETSI)</w:t>
            </w:r>
          </w:p>
        </w:tc>
      </w:tr>
      <w:tr w:rsidR="00BE3C62" w:rsidRPr="00BE3C62" w14:paraId="54010ED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1170" w14:textId="77777777" w:rsidR="004377C2" w:rsidRPr="00BE3C62" w:rsidRDefault="004377C2" w:rsidP="00BE3C62">
            <w:pPr>
              <w:pStyle w:val="TAL"/>
              <w:rPr>
                <w:sz w:val="16"/>
              </w:rPr>
            </w:pPr>
            <w:r w:rsidRPr="00BE3C62">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FB36" w14:textId="77777777" w:rsidR="004377C2" w:rsidRPr="00BE3C62" w:rsidRDefault="004377C2" w:rsidP="00BE3C62">
            <w:pPr>
              <w:pStyle w:val="TAL"/>
              <w:rPr>
                <w:sz w:val="16"/>
              </w:rPr>
            </w:pPr>
            <w:r w:rsidRPr="00BE3C62">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1479" w14:textId="77777777" w:rsidR="004377C2" w:rsidRPr="00BE3C62" w:rsidRDefault="004377C2" w:rsidP="00BE3C62">
            <w:pPr>
              <w:pStyle w:val="TAL"/>
              <w:rPr>
                <w:sz w:val="16"/>
              </w:rPr>
            </w:pPr>
            <w:r w:rsidRPr="00BE3C62">
              <w:rPr>
                <w:sz w:val="16"/>
              </w:rPr>
              <w:t>3GPPMEMBER (ATIS)</w:t>
            </w:r>
          </w:p>
        </w:tc>
      </w:tr>
      <w:tr w:rsidR="00BE3C62" w:rsidRPr="00BE3C62" w14:paraId="4D3F1C4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3B3B" w14:textId="77777777" w:rsidR="004377C2" w:rsidRPr="00BE3C62" w:rsidRDefault="004377C2" w:rsidP="00BE3C62">
            <w:pPr>
              <w:pStyle w:val="TAL"/>
              <w:rPr>
                <w:sz w:val="16"/>
              </w:rPr>
            </w:pPr>
            <w:r w:rsidRPr="00BE3C62">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2572" w14:textId="77777777" w:rsidR="004377C2" w:rsidRPr="00BE3C62" w:rsidRDefault="004377C2" w:rsidP="00BE3C62">
            <w:pPr>
              <w:pStyle w:val="TAL"/>
              <w:rPr>
                <w:sz w:val="16"/>
              </w:rPr>
            </w:pPr>
            <w:r w:rsidRPr="00BE3C62">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462E" w14:textId="77777777" w:rsidR="004377C2" w:rsidRPr="00BE3C62" w:rsidRDefault="004377C2" w:rsidP="00BE3C62">
            <w:pPr>
              <w:pStyle w:val="TAL"/>
              <w:rPr>
                <w:sz w:val="16"/>
              </w:rPr>
            </w:pPr>
            <w:r w:rsidRPr="00BE3C62">
              <w:rPr>
                <w:sz w:val="16"/>
              </w:rPr>
              <w:t>3GPPMEMBER (CCSA)</w:t>
            </w:r>
          </w:p>
        </w:tc>
      </w:tr>
      <w:tr w:rsidR="00BE3C62" w:rsidRPr="00BE3C62" w14:paraId="022207F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41F7" w14:textId="77777777" w:rsidR="004377C2" w:rsidRPr="00BE3C62" w:rsidRDefault="004377C2" w:rsidP="00BE3C62">
            <w:pPr>
              <w:pStyle w:val="TAL"/>
              <w:rPr>
                <w:sz w:val="16"/>
              </w:rPr>
            </w:pPr>
            <w:r w:rsidRPr="00BE3C62">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569B" w14:textId="77777777" w:rsidR="004377C2" w:rsidRPr="00BE3C62" w:rsidRDefault="004377C2" w:rsidP="00BE3C62">
            <w:pPr>
              <w:pStyle w:val="TAL"/>
              <w:rPr>
                <w:sz w:val="16"/>
              </w:rPr>
            </w:pPr>
            <w:r w:rsidRPr="00BE3C62">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F42C9" w14:textId="77777777" w:rsidR="004377C2" w:rsidRPr="00BE3C62" w:rsidRDefault="004377C2" w:rsidP="00BE3C62">
            <w:pPr>
              <w:pStyle w:val="TAL"/>
              <w:rPr>
                <w:sz w:val="16"/>
              </w:rPr>
            </w:pPr>
            <w:r w:rsidRPr="00BE3C62">
              <w:rPr>
                <w:sz w:val="16"/>
              </w:rPr>
              <w:t>3GPPMEMBER (ETSI)</w:t>
            </w:r>
          </w:p>
        </w:tc>
      </w:tr>
      <w:tr w:rsidR="00BE3C62" w:rsidRPr="00BE3C62" w14:paraId="4430FEB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4F32" w14:textId="77777777" w:rsidR="004377C2" w:rsidRPr="00BE3C62" w:rsidRDefault="004377C2" w:rsidP="00BE3C62">
            <w:pPr>
              <w:pStyle w:val="TAL"/>
              <w:rPr>
                <w:sz w:val="16"/>
              </w:rPr>
            </w:pPr>
            <w:r w:rsidRPr="00BE3C62">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2CA7" w14:textId="77777777" w:rsidR="004377C2" w:rsidRPr="00BE3C62" w:rsidRDefault="004377C2" w:rsidP="00BE3C62">
            <w:pPr>
              <w:pStyle w:val="TAL"/>
              <w:rPr>
                <w:sz w:val="16"/>
              </w:rPr>
            </w:pPr>
            <w:r w:rsidRPr="00BE3C62">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DB40B" w14:textId="77777777" w:rsidR="004377C2" w:rsidRPr="00BE3C62" w:rsidRDefault="004377C2" w:rsidP="00BE3C62">
            <w:pPr>
              <w:pStyle w:val="TAL"/>
              <w:rPr>
                <w:sz w:val="16"/>
              </w:rPr>
            </w:pPr>
            <w:r w:rsidRPr="00BE3C62">
              <w:rPr>
                <w:sz w:val="16"/>
              </w:rPr>
              <w:t>3GPPMEMBER (ETSI)</w:t>
            </w:r>
          </w:p>
        </w:tc>
      </w:tr>
      <w:tr w:rsidR="00BE3C62" w:rsidRPr="00BE3C62" w14:paraId="3FD0104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94C23" w14:textId="77777777" w:rsidR="004377C2" w:rsidRPr="00BE3C62" w:rsidRDefault="004377C2" w:rsidP="00BE3C62">
            <w:pPr>
              <w:pStyle w:val="TAL"/>
              <w:rPr>
                <w:sz w:val="16"/>
              </w:rPr>
            </w:pPr>
            <w:r w:rsidRPr="00BE3C62">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AC63" w14:textId="77777777" w:rsidR="004377C2" w:rsidRPr="00BE3C62" w:rsidRDefault="004377C2" w:rsidP="00BE3C62">
            <w:pPr>
              <w:pStyle w:val="TAL"/>
              <w:rPr>
                <w:sz w:val="16"/>
              </w:rPr>
            </w:pPr>
            <w:r w:rsidRPr="00BE3C62">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2B5B" w14:textId="77777777" w:rsidR="004377C2" w:rsidRPr="00BE3C62" w:rsidRDefault="004377C2" w:rsidP="00BE3C62">
            <w:pPr>
              <w:pStyle w:val="TAL"/>
              <w:rPr>
                <w:sz w:val="16"/>
              </w:rPr>
            </w:pPr>
            <w:r w:rsidRPr="00BE3C62">
              <w:rPr>
                <w:sz w:val="16"/>
              </w:rPr>
              <w:t>3GPPMEMBER (ATIS)</w:t>
            </w:r>
          </w:p>
        </w:tc>
      </w:tr>
      <w:tr w:rsidR="00BE3C62" w:rsidRPr="00BE3C62" w14:paraId="70D2394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D8C46" w14:textId="77777777" w:rsidR="004377C2" w:rsidRPr="00BE3C62" w:rsidRDefault="004377C2" w:rsidP="00BE3C62">
            <w:pPr>
              <w:pStyle w:val="TAL"/>
              <w:rPr>
                <w:sz w:val="16"/>
              </w:rPr>
            </w:pPr>
            <w:r w:rsidRPr="00BE3C62">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2569" w14:textId="77777777" w:rsidR="004377C2" w:rsidRPr="00BE3C62" w:rsidRDefault="004377C2" w:rsidP="00BE3C62">
            <w:pPr>
              <w:pStyle w:val="TAL"/>
              <w:rPr>
                <w:sz w:val="16"/>
              </w:rPr>
            </w:pPr>
            <w:r w:rsidRPr="00BE3C62">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E7A9" w14:textId="77777777" w:rsidR="004377C2" w:rsidRPr="00BE3C62" w:rsidRDefault="004377C2" w:rsidP="00BE3C62">
            <w:pPr>
              <w:pStyle w:val="TAL"/>
              <w:rPr>
                <w:sz w:val="16"/>
              </w:rPr>
            </w:pPr>
            <w:r w:rsidRPr="00BE3C62">
              <w:rPr>
                <w:sz w:val="16"/>
              </w:rPr>
              <w:t>3GPPMEMBER (ETSI)</w:t>
            </w:r>
          </w:p>
        </w:tc>
      </w:tr>
      <w:tr w:rsidR="00BE3C62" w:rsidRPr="00BE3C62" w14:paraId="6273A74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2E70" w14:textId="77777777" w:rsidR="004377C2" w:rsidRPr="00BE3C62" w:rsidRDefault="004377C2" w:rsidP="00BE3C62">
            <w:pPr>
              <w:pStyle w:val="TAL"/>
              <w:rPr>
                <w:sz w:val="16"/>
              </w:rPr>
            </w:pPr>
            <w:r w:rsidRPr="00BE3C62">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49D7" w14:textId="77777777" w:rsidR="004377C2" w:rsidRPr="00BE3C62" w:rsidRDefault="004377C2" w:rsidP="00BE3C62">
            <w:pPr>
              <w:pStyle w:val="TAL"/>
              <w:rPr>
                <w:sz w:val="16"/>
              </w:rPr>
            </w:pPr>
            <w:r w:rsidRPr="00BE3C62">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39E11" w14:textId="77777777" w:rsidR="004377C2" w:rsidRPr="00BE3C62" w:rsidRDefault="004377C2" w:rsidP="00BE3C62">
            <w:pPr>
              <w:pStyle w:val="TAL"/>
              <w:rPr>
                <w:sz w:val="16"/>
              </w:rPr>
            </w:pPr>
            <w:r w:rsidRPr="00BE3C62">
              <w:rPr>
                <w:sz w:val="16"/>
              </w:rPr>
              <w:t>3GPPMEMBER (ETSI)</w:t>
            </w:r>
          </w:p>
        </w:tc>
      </w:tr>
      <w:tr w:rsidR="00BE3C62" w:rsidRPr="00BE3C62" w14:paraId="4A973F28"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60680" w14:textId="77777777" w:rsidR="004377C2" w:rsidRPr="00BE3C62" w:rsidRDefault="004377C2" w:rsidP="00BE3C62">
            <w:pPr>
              <w:pStyle w:val="TAL"/>
              <w:rPr>
                <w:sz w:val="16"/>
              </w:rPr>
            </w:pPr>
            <w:r w:rsidRPr="00BE3C62">
              <w:rPr>
                <w:sz w:val="16"/>
              </w:rPr>
              <w:t>MUHANNA, Ahmad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0197" w14:textId="77777777" w:rsidR="004377C2" w:rsidRPr="00BE3C62" w:rsidRDefault="004377C2" w:rsidP="00BE3C62">
            <w:pPr>
              <w:pStyle w:val="TAL"/>
              <w:rPr>
                <w:sz w:val="16"/>
              </w:rPr>
            </w:pPr>
            <w:r w:rsidRPr="00BE3C62">
              <w:rPr>
                <w:sz w:val="16"/>
              </w:rPr>
              <w:t>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DD453" w14:textId="77777777" w:rsidR="004377C2" w:rsidRPr="00BE3C62" w:rsidRDefault="004377C2" w:rsidP="00BE3C62">
            <w:pPr>
              <w:pStyle w:val="TAL"/>
              <w:rPr>
                <w:sz w:val="16"/>
              </w:rPr>
            </w:pPr>
            <w:r w:rsidRPr="00BE3C62">
              <w:rPr>
                <w:sz w:val="16"/>
              </w:rPr>
              <w:t>3GPPMEMBER (ETSI)</w:t>
            </w:r>
          </w:p>
        </w:tc>
      </w:tr>
      <w:tr w:rsidR="00BE3C62" w:rsidRPr="00BE3C62" w14:paraId="54959A2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B48E" w14:textId="77777777" w:rsidR="004377C2" w:rsidRPr="00BE3C62" w:rsidRDefault="004377C2" w:rsidP="00BE3C62">
            <w:pPr>
              <w:pStyle w:val="TAL"/>
              <w:rPr>
                <w:sz w:val="16"/>
              </w:rPr>
            </w:pPr>
            <w:r w:rsidRPr="00BE3C62">
              <w:rPr>
                <w:sz w:val="16"/>
              </w:rPr>
              <w:t>NAYAK, Ashok Kumar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68F3" w14:textId="77777777" w:rsidR="004377C2" w:rsidRPr="00BE3C62" w:rsidRDefault="004377C2" w:rsidP="00BE3C62">
            <w:pPr>
              <w:pStyle w:val="TAL"/>
              <w:rPr>
                <w:sz w:val="16"/>
              </w:rPr>
            </w:pPr>
            <w:r w:rsidRPr="00BE3C62">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296A" w14:textId="77777777" w:rsidR="004377C2" w:rsidRPr="00BE3C62" w:rsidRDefault="004377C2" w:rsidP="00BE3C62">
            <w:pPr>
              <w:pStyle w:val="TAL"/>
              <w:rPr>
                <w:sz w:val="16"/>
              </w:rPr>
            </w:pPr>
            <w:r w:rsidRPr="00BE3C62">
              <w:rPr>
                <w:sz w:val="16"/>
              </w:rPr>
              <w:t>3GPPMEMBER (TSDSI)</w:t>
            </w:r>
          </w:p>
        </w:tc>
      </w:tr>
      <w:tr w:rsidR="00BE3C62" w:rsidRPr="00BE3C62" w14:paraId="15B713F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B16C" w14:textId="77777777" w:rsidR="004377C2" w:rsidRPr="00BE3C62" w:rsidRDefault="004377C2" w:rsidP="00BE3C62">
            <w:pPr>
              <w:pStyle w:val="TAL"/>
              <w:rPr>
                <w:sz w:val="16"/>
              </w:rPr>
            </w:pPr>
            <w:r w:rsidRPr="00BE3C62">
              <w:rPr>
                <w:sz w:val="16"/>
              </w:rPr>
              <w:t>NIANG, Mamadou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3B3F" w14:textId="77777777" w:rsidR="004377C2" w:rsidRPr="00BE3C62" w:rsidRDefault="004377C2" w:rsidP="00BE3C62">
            <w:pPr>
              <w:pStyle w:val="TAL"/>
              <w:rPr>
                <w:sz w:val="16"/>
              </w:rPr>
            </w:pPr>
            <w:r w:rsidRPr="00BE3C62">
              <w:rPr>
                <w:sz w:val="16"/>
              </w:rPr>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D6DF" w14:textId="77777777" w:rsidR="004377C2" w:rsidRPr="00BE3C62" w:rsidRDefault="004377C2" w:rsidP="00BE3C62">
            <w:pPr>
              <w:pStyle w:val="TAL"/>
              <w:rPr>
                <w:sz w:val="16"/>
              </w:rPr>
            </w:pPr>
            <w:r w:rsidRPr="00BE3C62">
              <w:rPr>
                <w:sz w:val="16"/>
              </w:rPr>
              <w:t>3GPPMEMBER (ETSI)</w:t>
            </w:r>
          </w:p>
        </w:tc>
      </w:tr>
      <w:tr w:rsidR="00BE3C62" w:rsidRPr="00BE3C62" w14:paraId="1C6328C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9962" w14:textId="77777777" w:rsidR="004377C2" w:rsidRPr="00BE3C62" w:rsidRDefault="004377C2" w:rsidP="00BE3C62">
            <w:pPr>
              <w:pStyle w:val="TAL"/>
              <w:rPr>
                <w:sz w:val="16"/>
              </w:rPr>
            </w:pPr>
            <w:r w:rsidRPr="00BE3C62">
              <w:rPr>
                <w:sz w:val="16"/>
              </w:rPr>
              <w:t>PAN, Jen-Yi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D0B1D" w14:textId="77777777" w:rsidR="004377C2" w:rsidRPr="00BE3C62" w:rsidRDefault="004377C2" w:rsidP="00BE3C62">
            <w:pPr>
              <w:pStyle w:val="TAL"/>
              <w:rPr>
                <w:sz w:val="16"/>
              </w:rPr>
            </w:pPr>
            <w:r w:rsidRPr="00BE3C62">
              <w:rPr>
                <w:sz w:val="16"/>
              </w:rPr>
              <w:t>ITRI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00817" w14:textId="77777777" w:rsidR="004377C2" w:rsidRPr="00BE3C62" w:rsidRDefault="004377C2" w:rsidP="00BE3C62">
            <w:pPr>
              <w:pStyle w:val="TAL"/>
              <w:rPr>
                <w:sz w:val="16"/>
              </w:rPr>
            </w:pPr>
            <w:r w:rsidRPr="00BE3C62">
              <w:rPr>
                <w:sz w:val="16"/>
              </w:rPr>
              <w:t>3GPPMEMBER (ETSI)</w:t>
            </w:r>
          </w:p>
        </w:tc>
      </w:tr>
      <w:tr w:rsidR="00BE3C62" w:rsidRPr="00BE3C62" w14:paraId="1712296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477F" w14:textId="77777777" w:rsidR="004377C2" w:rsidRPr="00BE3C62" w:rsidRDefault="004377C2" w:rsidP="00BE3C62">
            <w:pPr>
              <w:pStyle w:val="TAL"/>
              <w:rPr>
                <w:sz w:val="16"/>
              </w:rPr>
            </w:pPr>
            <w:r w:rsidRPr="00BE3C62">
              <w:rPr>
                <w:sz w:val="16"/>
              </w:rPr>
              <w:t>PARAMBATH SASI, NIvedya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92C0" w14:textId="77777777" w:rsidR="004377C2" w:rsidRPr="00BE3C62" w:rsidRDefault="004377C2" w:rsidP="00BE3C62">
            <w:pPr>
              <w:pStyle w:val="TAL"/>
              <w:rPr>
                <w:sz w:val="16"/>
              </w:rPr>
            </w:pPr>
            <w:r w:rsidRPr="00BE3C62">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AB1C1" w14:textId="77777777" w:rsidR="004377C2" w:rsidRPr="00BE3C62" w:rsidRDefault="004377C2" w:rsidP="00BE3C62">
            <w:pPr>
              <w:pStyle w:val="TAL"/>
              <w:rPr>
                <w:sz w:val="16"/>
              </w:rPr>
            </w:pPr>
            <w:r w:rsidRPr="00BE3C62">
              <w:rPr>
                <w:sz w:val="16"/>
              </w:rPr>
              <w:t>3GPPMEMBER (ETSI)</w:t>
            </w:r>
          </w:p>
        </w:tc>
      </w:tr>
      <w:tr w:rsidR="00BE3C62" w:rsidRPr="00BE3C62" w14:paraId="38B2569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4584" w14:textId="77777777" w:rsidR="004377C2" w:rsidRPr="00BE3C62" w:rsidRDefault="004377C2" w:rsidP="00BE3C62">
            <w:pPr>
              <w:pStyle w:val="TAL"/>
              <w:rPr>
                <w:sz w:val="16"/>
              </w:rPr>
            </w:pPr>
            <w:r w:rsidRPr="00BE3C62">
              <w:rPr>
                <w:sz w:val="16"/>
              </w:rPr>
              <w:t>PARK, Jungshin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A9A6" w14:textId="77777777" w:rsidR="004377C2" w:rsidRPr="00BE3C62" w:rsidRDefault="004377C2" w:rsidP="00BE3C62">
            <w:pPr>
              <w:pStyle w:val="TAL"/>
              <w:rPr>
                <w:sz w:val="16"/>
              </w:rPr>
            </w:pPr>
            <w:r w:rsidRPr="00BE3C62">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03732" w14:textId="77777777" w:rsidR="004377C2" w:rsidRPr="00BE3C62" w:rsidRDefault="004377C2" w:rsidP="00BE3C62">
            <w:pPr>
              <w:pStyle w:val="TAL"/>
              <w:rPr>
                <w:sz w:val="16"/>
              </w:rPr>
            </w:pPr>
            <w:r w:rsidRPr="00BE3C62">
              <w:rPr>
                <w:sz w:val="16"/>
              </w:rPr>
              <w:t>3GPPMEMBER (ETSI)</w:t>
            </w:r>
          </w:p>
        </w:tc>
      </w:tr>
      <w:tr w:rsidR="00BE3C62" w:rsidRPr="00BE3C62" w14:paraId="6017DB3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18D4" w14:textId="77777777" w:rsidR="004377C2" w:rsidRPr="00BE3C62" w:rsidRDefault="004377C2" w:rsidP="00BE3C62">
            <w:pPr>
              <w:pStyle w:val="TAL"/>
              <w:rPr>
                <w:sz w:val="16"/>
              </w:rPr>
            </w:pPr>
            <w:r w:rsidRPr="00BE3C62">
              <w:rPr>
                <w:sz w:val="16"/>
              </w:rPr>
              <w:t>PARK, Sang 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2506A" w14:textId="77777777" w:rsidR="004377C2" w:rsidRPr="00BE3C62" w:rsidRDefault="004377C2" w:rsidP="00BE3C62">
            <w:pPr>
              <w:pStyle w:val="TAL"/>
              <w:rPr>
                <w:sz w:val="16"/>
              </w:rPr>
            </w:pPr>
            <w:r w:rsidRPr="00BE3C62">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AC5A" w14:textId="77777777" w:rsidR="004377C2" w:rsidRPr="00BE3C62" w:rsidRDefault="004377C2" w:rsidP="00BE3C62">
            <w:pPr>
              <w:pStyle w:val="TAL"/>
              <w:rPr>
                <w:sz w:val="16"/>
              </w:rPr>
            </w:pPr>
            <w:r w:rsidRPr="00BE3C62">
              <w:rPr>
                <w:sz w:val="16"/>
              </w:rPr>
              <w:t>3GPPMEMBER (TTA)</w:t>
            </w:r>
          </w:p>
        </w:tc>
      </w:tr>
      <w:tr w:rsidR="00BE3C62" w:rsidRPr="00BE3C62" w14:paraId="17FDE65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21471" w14:textId="77777777" w:rsidR="004377C2" w:rsidRPr="00BE3C62" w:rsidRDefault="004377C2" w:rsidP="00BE3C62">
            <w:pPr>
              <w:pStyle w:val="TAL"/>
              <w:rPr>
                <w:sz w:val="16"/>
              </w:rPr>
            </w:pPr>
            <w:r w:rsidRPr="00BE3C62">
              <w:rPr>
                <w:sz w:val="16"/>
              </w:rPr>
              <w:t>PATTAN, Basavaraj (Basu)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FAC3" w14:textId="77777777" w:rsidR="004377C2" w:rsidRPr="00BE3C62" w:rsidRDefault="004377C2" w:rsidP="00BE3C62">
            <w:pPr>
              <w:pStyle w:val="TAL"/>
              <w:rPr>
                <w:sz w:val="16"/>
              </w:rPr>
            </w:pPr>
            <w:r w:rsidRPr="00BE3C62">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B7CC" w14:textId="77777777" w:rsidR="004377C2" w:rsidRPr="00BE3C62" w:rsidRDefault="004377C2" w:rsidP="00BE3C62">
            <w:pPr>
              <w:pStyle w:val="TAL"/>
              <w:rPr>
                <w:sz w:val="16"/>
              </w:rPr>
            </w:pPr>
            <w:r w:rsidRPr="00BE3C62">
              <w:rPr>
                <w:sz w:val="16"/>
              </w:rPr>
              <w:t>3GPPMEMBER (ETSI)</w:t>
            </w:r>
          </w:p>
        </w:tc>
      </w:tr>
      <w:tr w:rsidR="00BE3C62" w:rsidRPr="00BE3C62" w14:paraId="4962FC2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CAFD" w14:textId="77777777" w:rsidR="004377C2" w:rsidRPr="00BE3C62" w:rsidRDefault="004377C2" w:rsidP="00BE3C62">
            <w:pPr>
              <w:pStyle w:val="TAL"/>
              <w:rPr>
                <w:sz w:val="16"/>
              </w:rPr>
            </w:pPr>
            <w:r w:rsidRPr="00BE3C62">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F98B" w14:textId="77777777" w:rsidR="004377C2" w:rsidRPr="00BE3C62" w:rsidRDefault="004377C2" w:rsidP="00BE3C62">
            <w:pPr>
              <w:pStyle w:val="TAL"/>
              <w:rPr>
                <w:sz w:val="16"/>
              </w:rPr>
            </w:pPr>
            <w:r w:rsidRPr="00BE3C62">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714BA" w14:textId="77777777" w:rsidR="004377C2" w:rsidRPr="00BE3C62" w:rsidRDefault="004377C2" w:rsidP="00BE3C62">
            <w:pPr>
              <w:pStyle w:val="TAL"/>
              <w:rPr>
                <w:sz w:val="16"/>
              </w:rPr>
            </w:pPr>
            <w:r w:rsidRPr="00BE3C62">
              <w:rPr>
                <w:sz w:val="16"/>
              </w:rPr>
              <w:t>3GPPMEMBER (ETSI)</w:t>
            </w:r>
          </w:p>
        </w:tc>
      </w:tr>
      <w:tr w:rsidR="00BE3C62" w:rsidRPr="00BE3C62" w14:paraId="270C232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9903" w14:textId="77777777" w:rsidR="004377C2" w:rsidRPr="00BE3C62" w:rsidRDefault="004377C2" w:rsidP="00BE3C62">
            <w:pPr>
              <w:pStyle w:val="TAL"/>
              <w:rPr>
                <w:sz w:val="16"/>
              </w:rPr>
            </w:pPr>
            <w:r w:rsidRPr="00BE3C62">
              <w:rPr>
                <w:sz w:val="16"/>
              </w:rPr>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012C" w14:textId="77777777" w:rsidR="004377C2" w:rsidRPr="00BE3C62" w:rsidRDefault="004377C2" w:rsidP="00BE3C62">
            <w:pPr>
              <w:pStyle w:val="TAL"/>
              <w:rPr>
                <w:sz w:val="16"/>
              </w:rPr>
            </w:pPr>
            <w:r w:rsidRPr="00BE3C62">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E335" w14:textId="77777777" w:rsidR="004377C2" w:rsidRPr="00BE3C62" w:rsidRDefault="004377C2" w:rsidP="00BE3C62">
            <w:pPr>
              <w:pStyle w:val="TAL"/>
              <w:rPr>
                <w:sz w:val="16"/>
              </w:rPr>
            </w:pPr>
            <w:r w:rsidRPr="00BE3C62">
              <w:rPr>
                <w:sz w:val="16"/>
              </w:rPr>
              <w:t>3GPPMEMBER (ETSI)</w:t>
            </w:r>
          </w:p>
        </w:tc>
      </w:tr>
      <w:tr w:rsidR="00BE3C62" w:rsidRPr="00BE3C62" w14:paraId="4D7278F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39CE" w14:textId="77777777" w:rsidR="004377C2" w:rsidRPr="00BE3C62" w:rsidRDefault="004377C2" w:rsidP="00BE3C62">
            <w:pPr>
              <w:pStyle w:val="TAL"/>
              <w:rPr>
                <w:sz w:val="16"/>
              </w:rPr>
            </w:pPr>
            <w:r w:rsidRPr="00BE3C62">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F54DF" w14:textId="77777777" w:rsidR="004377C2" w:rsidRPr="00BE3C62" w:rsidRDefault="004377C2" w:rsidP="00BE3C62">
            <w:pPr>
              <w:pStyle w:val="TAL"/>
              <w:rPr>
                <w:sz w:val="16"/>
              </w:rPr>
            </w:pPr>
            <w:r w:rsidRPr="00BE3C62">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7E253" w14:textId="77777777" w:rsidR="004377C2" w:rsidRPr="00BE3C62" w:rsidRDefault="004377C2" w:rsidP="00BE3C62">
            <w:pPr>
              <w:pStyle w:val="TAL"/>
              <w:rPr>
                <w:sz w:val="16"/>
              </w:rPr>
            </w:pPr>
            <w:r w:rsidRPr="00BE3C62">
              <w:rPr>
                <w:sz w:val="16"/>
              </w:rPr>
              <w:t>3GPPMEMBER (ETSI)</w:t>
            </w:r>
          </w:p>
        </w:tc>
      </w:tr>
      <w:tr w:rsidR="00BE3C62" w:rsidRPr="00BE3C62" w14:paraId="72EB029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B4CF" w14:textId="77777777" w:rsidR="004377C2" w:rsidRPr="00BE3C62" w:rsidRDefault="004377C2" w:rsidP="00BE3C62">
            <w:pPr>
              <w:pStyle w:val="TAL"/>
              <w:rPr>
                <w:sz w:val="16"/>
              </w:rPr>
            </w:pPr>
            <w:r w:rsidRPr="00BE3C62">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468F" w14:textId="77777777" w:rsidR="004377C2" w:rsidRPr="00BE3C62" w:rsidRDefault="004377C2" w:rsidP="00BE3C62">
            <w:pPr>
              <w:pStyle w:val="TAL"/>
              <w:rPr>
                <w:sz w:val="16"/>
              </w:rPr>
            </w:pPr>
            <w:r w:rsidRPr="00BE3C62">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C23B" w14:textId="77777777" w:rsidR="004377C2" w:rsidRPr="00BE3C62" w:rsidRDefault="004377C2" w:rsidP="00BE3C62">
            <w:pPr>
              <w:pStyle w:val="TAL"/>
              <w:rPr>
                <w:sz w:val="16"/>
              </w:rPr>
            </w:pPr>
            <w:r w:rsidRPr="00BE3C62">
              <w:rPr>
                <w:sz w:val="16"/>
              </w:rPr>
              <w:t>3GPPMEMBER (ATIS)</w:t>
            </w:r>
          </w:p>
        </w:tc>
      </w:tr>
      <w:tr w:rsidR="00BE3C62" w:rsidRPr="00BE3C62" w14:paraId="0B99658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1453" w14:textId="77777777" w:rsidR="004377C2" w:rsidRPr="00BE3C62" w:rsidRDefault="004377C2" w:rsidP="00BE3C62">
            <w:pPr>
              <w:pStyle w:val="TAL"/>
              <w:rPr>
                <w:sz w:val="16"/>
              </w:rPr>
            </w:pPr>
            <w:r w:rsidRPr="00BE3C62">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9A47" w14:textId="77777777" w:rsidR="004377C2" w:rsidRPr="00BE3C62" w:rsidRDefault="004377C2" w:rsidP="00BE3C62">
            <w:pPr>
              <w:pStyle w:val="TAL"/>
              <w:rPr>
                <w:sz w:val="16"/>
              </w:rPr>
            </w:pPr>
            <w:r w:rsidRPr="00BE3C62">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A85BC" w14:textId="77777777" w:rsidR="004377C2" w:rsidRPr="00BE3C62" w:rsidRDefault="004377C2" w:rsidP="00BE3C62">
            <w:pPr>
              <w:pStyle w:val="TAL"/>
              <w:rPr>
                <w:sz w:val="16"/>
              </w:rPr>
            </w:pPr>
            <w:r w:rsidRPr="00BE3C62">
              <w:rPr>
                <w:sz w:val="16"/>
              </w:rPr>
              <w:t>3GPPMEMBER (ETSI)</w:t>
            </w:r>
          </w:p>
        </w:tc>
      </w:tr>
      <w:tr w:rsidR="00BE3C62" w:rsidRPr="00BE3C62" w14:paraId="01150E2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928F" w14:textId="77777777" w:rsidR="004377C2" w:rsidRPr="00BE3C62" w:rsidRDefault="004377C2" w:rsidP="00BE3C62">
            <w:pPr>
              <w:pStyle w:val="TAL"/>
              <w:rPr>
                <w:sz w:val="16"/>
              </w:rPr>
            </w:pPr>
            <w:r w:rsidRPr="00BE3C62">
              <w:rPr>
                <w:sz w:val="16"/>
              </w:rPr>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395D" w14:textId="77777777" w:rsidR="004377C2" w:rsidRPr="00BE3C62" w:rsidRDefault="004377C2" w:rsidP="00BE3C62">
            <w:pPr>
              <w:pStyle w:val="TAL"/>
              <w:rPr>
                <w:sz w:val="16"/>
              </w:rPr>
            </w:pPr>
            <w:r w:rsidRPr="00BE3C62">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6E37" w14:textId="77777777" w:rsidR="004377C2" w:rsidRPr="00BE3C62" w:rsidRDefault="004377C2" w:rsidP="00BE3C62">
            <w:pPr>
              <w:pStyle w:val="TAL"/>
              <w:rPr>
                <w:sz w:val="16"/>
              </w:rPr>
            </w:pPr>
            <w:r w:rsidRPr="00BE3C62">
              <w:rPr>
                <w:sz w:val="16"/>
              </w:rPr>
              <w:t>3GPPMEMBER (CCSA)</w:t>
            </w:r>
          </w:p>
        </w:tc>
      </w:tr>
      <w:tr w:rsidR="00BE3C62" w:rsidRPr="00BE3C62" w14:paraId="6A90AEB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8272" w14:textId="77777777" w:rsidR="004377C2" w:rsidRPr="00BE3C62" w:rsidRDefault="004377C2" w:rsidP="00BE3C62">
            <w:pPr>
              <w:pStyle w:val="TAL"/>
              <w:rPr>
                <w:sz w:val="16"/>
              </w:rPr>
            </w:pPr>
            <w:r w:rsidRPr="00BE3C62">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1852" w14:textId="77777777" w:rsidR="004377C2" w:rsidRPr="00BE3C62" w:rsidRDefault="004377C2" w:rsidP="00BE3C62">
            <w:pPr>
              <w:pStyle w:val="TAL"/>
              <w:rPr>
                <w:sz w:val="16"/>
              </w:rPr>
            </w:pPr>
            <w:r w:rsidRPr="00BE3C62">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9DD04" w14:textId="77777777" w:rsidR="004377C2" w:rsidRPr="00BE3C62" w:rsidRDefault="004377C2" w:rsidP="00BE3C62">
            <w:pPr>
              <w:pStyle w:val="TAL"/>
              <w:rPr>
                <w:sz w:val="16"/>
              </w:rPr>
            </w:pPr>
            <w:r w:rsidRPr="00BE3C62">
              <w:rPr>
                <w:sz w:val="16"/>
              </w:rPr>
              <w:t>3GPPMEMBER (ETSI)</w:t>
            </w:r>
          </w:p>
        </w:tc>
      </w:tr>
      <w:tr w:rsidR="00BE3C62" w:rsidRPr="00BE3C62" w14:paraId="6367EF2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1253" w14:textId="77777777" w:rsidR="004377C2" w:rsidRPr="00BE3C62" w:rsidRDefault="004377C2" w:rsidP="00BE3C62">
            <w:pPr>
              <w:pStyle w:val="TAL"/>
              <w:rPr>
                <w:sz w:val="16"/>
              </w:rPr>
            </w:pPr>
            <w:r w:rsidRPr="00BE3C62">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E48D" w14:textId="77777777" w:rsidR="004377C2" w:rsidRPr="00BE3C62" w:rsidRDefault="004377C2" w:rsidP="00BE3C62">
            <w:pPr>
              <w:pStyle w:val="TAL"/>
              <w:rPr>
                <w:sz w:val="16"/>
              </w:rPr>
            </w:pPr>
            <w:r w:rsidRPr="00BE3C62">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CC5D" w14:textId="77777777" w:rsidR="004377C2" w:rsidRPr="00BE3C62" w:rsidRDefault="004377C2" w:rsidP="00BE3C62">
            <w:pPr>
              <w:pStyle w:val="TAL"/>
              <w:rPr>
                <w:sz w:val="16"/>
              </w:rPr>
            </w:pPr>
            <w:r w:rsidRPr="00BE3C62">
              <w:rPr>
                <w:sz w:val="16"/>
              </w:rPr>
              <w:t>3GPPMEMBER (ETSI)</w:t>
            </w:r>
          </w:p>
        </w:tc>
      </w:tr>
      <w:tr w:rsidR="00BE3C62" w:rsidRPr="00BE3C62" w14:paraId="6354FE2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0C60" w14:textId="77777777" w:rsidR="004377C2" w:rsidRPr="00BE3C62" w:rsidRDefault="004377C2" w:rsidP="00BE3C62">
            <w:pPr>
              <w:pStyle w:val="TAL"/>
              <w:rPr>
                <w:sz w:val="16"/>
              </w:rPr>
            </w:pPr>
            <w:r w:rsidRPr="00BE3C62">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7F9D" w14:textId="77777777" w:rsidR="004377C2" w:rsidRPr="00BE3C62" w:rsidRDefault="004377C2" w:rsidP="00BE3C62">
            <w:pPr>
              <w:pStyle w:val="TAL"/>
              <w:rPr>
                <w:sz w:val="16"/>
              </w:rPr>
            </w:pPr>
            <w:r w:rsidRPr="00BE3C62">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5817A" w14:textId="77777777" w:rsidR="004377C2" w:rsidRPr="00BE3C62" w:rsidRDefault="004377C2" w:rsidP="00BE3C62">
            <w:pPr>
              <w:pStyle w:val="TAL"/>
              <w:rPr>
                <w:sz w:val="16"/>
              </w:rPr>
            </w:pPr>
            <w:r w:rsidRPr="00BE3C62">
              <w:rPr>
                <w:sz w:val="16"/>
              </w:rPr>
              <w:t>3GPPMEMBER (ATIS)</w:t>
            </w:r>
          </w:p>
        </w:tc>
      </w:tr>
      <w:tr w:rsidR="00BE3C62" w:rsidRPr="00BE3C62" w14:paraId="66D72E5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3B3F" w14:textId="77777777" w:rsidR="004377C2" w:rsidRPr="00BE3C62" w:rsidRDefault="004377C2" w:rsidP="00BE3C62">
            <w:pPr>
              <w:pStyle w:val="TAL"/>
              <w:rPr>
                <w:sz w:val="16"/>
              </w:rPr>
            </w:pPr>
            <w:r w:rsidRPr="00BE3C62">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C87D" w14:textId="77777777" w:rsidR="004377C2" w:rsidRPr="00BE3C62" w:rsidRDefault="004377C2" w:rsidP="00BE3C62">
            <w:pPr>
              <w:pStyle w:val="TAL"/>
              <w:rPr>
                <w:sz w:val="16"/>
              </w:rPr>
            </w:pPr>
            <w:r w:rsidRPr="00BE3C62">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2CC4" w14:textId="77777777" w:rsidR="004377C2" w:rsidRPr="00BE3C62" w:rsidRDefault="004377C2" w:rsidP="00BE3C62">
            <w:pPr>
              <w:pStyle w:val="TAL"/>
              <w:rPr>
                <w:sz w:val="16"/>
              </w:rPr>
            </w:pPr>
            <w:r w:rsidRPr="00BE3C62">
              <w:rPr>
                <w:sz w:val="16"/>
              </w:rPr>
              <w:t>3GPPMEMBER (CCSA)</w:t>
            </w:r>
          </w:p>
        </w:tc>
      </w:tr>
      <w:tr w:rsidR="00BE3C62" w:rsidRPr="00BE3C62" w14:paraId="0D5329D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AE42D" w14:textId="77777777" w:rsidR="004377C2" w:rsidRPr="00BE3C62" w:rsidRDefault="004377C2" w:rsidP="00BE3C62">
            <w:pPr>
              <w:pStyle w:val="TAL"/>
              <w:rPr>
                <w:sz w:val="16"/>
              </w:rPr>
            </w:pPr>
            <w:r w:rsidRPr="00BE3C62">
              <w:rPr>
                <w:sz w:val="16"/>
              </w:rPr>
              <w:t>SINGH, VIRENDRA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813D" w14:textId="77777777" w:rsidR="004377C2" w:rsidRPr="00BE3C62" w:rsidRDefault="004377C2" w:rsidP="00BE3C62">
            <w:pPr>
              <w:pStyle w:val="TAL"/>
              <w:rPr>
                <w:sz w:val="16"/>
              </w:rPr>
            </w:pPr>
            <w:r w:rsidRPr="00BE3C62">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AFAC6" w14:textId="77777777" w:rsidR="004377C2" w:rsidRPr="00BE3C62" w:rsidRDefault="004377C2" w:rsidP="00BE3C62">
            <w:pPr>
              <w:pStyle w:val="TAL"/>
              <w:rPr>
                <w:sz w:val="16"/>
              </w:rPr>
            </w:pPr>
            <w:r w:rsidRPr="00BE3C62">
              <w:rPr>
                <w:sz w:val="16"/>
              </w:rPr>
              <w:t>3GPPMEMBER (ETSI)</w:t>
            </w:r>
          </w:p>
        </w:tc>
      </w:tr>
      <w:tr w:rsidR="00BE3C62" w:rsidRPr="00BE3C62" w14:paraId="7DAB845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8E184" w14:textId="77777777" w:rsidR="004377C2" w:rsidRPr="00BE3C62" w:rsidRDefault="004377C2" w:rsidP="00BE3C62">
            <w:pPr>
              <w:pStyle w:val="TAL"/>
              <w:rPr>
                <w:sz w:val="16"/>
              </w:rPr>
            </w:pPr>
            <w:r w:rsidRPr="00BE3C62">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05893" w14:textId="77777777" w:rsidR="004377C2" w:rsidRPr="00BE3C62" w:rsidRDefault="004377C2" w:rsidP="00BE3C62">
            <w:pPr>
              <w:pStyle w:val="TAL"/>
              <w:rPr>
                <w:sz w:val="16"/>
              </w:rPr>
            </w:pPr>
            <w:r w:rsidRPr="00BE3C62">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2CE26" w14:textId="77777777" w:rsidR="004377C2" w:rsidRPr="00BE3C62" w:rsidRDefault="004377C2" w:rsidP="00BE3C62">
            <w:pPr>
              <w:pStyle w:val="TAL"/>
              <w:rPr>
                <w:sz w:val="16"/>
              </w:rPr>
            </w:pPr>
            <w:r w:rsidRPr="00BE3C62">
              <w:rPr>
                <w:sz w:val="16"/>
              </w:rPr>
              <w:t>3GPPMEMBER (ETSI)</w:t>
            </w:r>
          </w:p>
        </w:tc>
      </w:tr>
      <w:tr w:rsidR="00BE3C62" w:rsidRPr="00BE3C62" w14:paraId="17D45725"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0ACBC" w14:textId="77777777" w:rsidR="004377C2" w:rsidRPr="00BE3C62" w:rsidRDefault="004377C2" w:rsidP="00BE3C62">
            <w:pPr>
              <w:pStyle w:val="TAL"/>
              <w:rPr>
                <w:sz w:val="16"/>
              </w:rPr>
            </w:pPr>
            <w:r w:rsidRPr="00BE3C62">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8BE1" w14:textId="77777777" w:rsidR="004377C2" w:rsidRPr="00BE3C62" w:rsidRDefault="004377C2" w:rsidP="00BE3C62">
            <w:pPr>
              <w:pStyle w:val="TAL"/>
              <w:rPr>
                <w:sz w:val="16"/>
              </w:rPr>
            </w:pPr>
            <w:r w:rsidRPr="00BE3C62">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F993" w14:textId="77777777" w:rsidR="004377C2" w:rsidRPr="00BE3C62" w:rsidRDefault="004377C2" w:rsidP="00BE3C62">
            <w:pPr>
              <w:pStyle w:val="TAL"/>
              <w:rPr>
                <w:sz w:val="16"/>
              </w:rPr>
            </w:pPr>
            <w:r w:rsidRPr="00BE3C62">
              <w:rPr>
                <w:sz w:val="16"/>
              </w:rPr>
              <w:t>3GPPMEMBER (CCSA)</w:t>
            </w:r>
          </w:p>
        </w:tc>
      </w:tr>
      <w:tr w:rsidR="00BE3C62" w:rsidRPr="00BE3C62" w14:paraId="09ABC1B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D8A5" w14:textId="77777777" w:rsidR="004377C2" w:rsidRPr="00BE3C62" w:rsidRDefault="004377C2" w:rsidP="00BE3C62">
            <w:pPr>
              <w:pStyle w:val="TAL"/>
              <w:rPr>
                <w:sz w:val="16"/>
              </w:rPr>
            </w:pPr>
            <w:r w:rsidRPr="00BE3C62">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003F" w14:textId="77777777" w:rsidR="004377C2" w:rsidRPr="00BE3C62" w:rsidRDefault="004377C2" w:rsidP="00BE3C62">
            <w:pPr>
              <w:pStyle w:val="TAL"/>
              <w:rPr>
                <w:sz w:val="16"/>
              </w:rPr>
            </w:pPr>
            <w:r w:rsidRPr="00BE3C62">
              <w:rPr>
                <w:sz w:val="16"/>
              </w:rPr>
              <w:t>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1D3E" w14:textId="77777777" w:rsidR="004377C2" w:rsidRPr="00BE3C62" w:rsidRDefault="004377C2" w:rsidP="00BE3C62">
            <w:pPr>
              <w:pStyle w:val="TAL"/>
              <w:rPr>
                <w:sz w:val="16"/>
              </w:rPr>
            </w:pPr>
            <w:r w:rsidRPr="00BE3C62">
              <w:rPr>
                <w:sz w:val="16"/>
              </w:rPr>
              <w:t>3GPPMEMBER (ETSI)</w:t>
            </w:r>
          </w:p>
        </w:tc>
      </w:tr>
      <w:tr w:rsidR="00BE3C62" w:rsidRPr="00BE3C62" w14:paraId="354216F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7748" w14:textId="77777777" w:rsidR="004377C2" w:rsidRPr="00BE3C62" w:rsidRDefault="004377C2" w:rsidP="00BE3C62">
            <w:pPr>
              <w:pStyle w:val="TAL"/>
              <w:rPr>
                <w:sz w:val="16"/>
              </w:rPr>
            </w:pPr>
            <w:r w:rsidRPr="00BE3C62">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D628" w14:textId="77777777" w:rsidR="004377C2" w:rsidRPr="00BE3C62" w:rsidRDefault="004377C2" w:rsidP="00BE3C62">
            <w:pPr>
              <w:pStyle w:val="TAL"/>
              <w:rPr>
                <w:sz w:val="16"/>
              </w:rPr>
            </w:pPr>
            <w:r w:rsidRPr="00BE3C62">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7D91" w14:textId="77777777" w:rsidR="004377C2" w:rsidRPr="00BE3C62" w:rsidRDefault="004377C2" w:rsidP="00BE3C62">
            <w:pPr>
              <w:pStyle w:val="TAL"/>
              <w:rPr>
                <w:sz w:val="16"/>
              </w:rPr>
            </w:pPr>
            <w:r w:rsidRPr="00BE3C62">
              <w:rPr>
                <w:sz w:val="16"/>
              </w:rPr>
              <w:t>3GPPMEMBER (ETSI)</w:t>
            </w:r>
          </w:p>
        </w:tc>
      </w:tr>
      <w:tr w:rsidR="00BE3C62" w:rsidRPr="00BE3C62" w14:paraId="40EE5BF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8E21E" w14:textId="77777777" w:rsidR="004377C2" w:rsidRPr="00BE3C62" w:rsidRDefault="004377C2" w:rsidP="00BE3C62">
            <w:pPr>
              <w:pStyle w:val="TAL"/>
              <w:rPr>
                <w:sz w:val="16"/>
              </w:rPr>
            </w:pPr>
            <w:r w:rsidRPr="00BE3C62">
              <w:rPr>
                <w:sz w:val="16"/>
              </w:rPr>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7C8E" w14:textId="77777777" w:rsidR="004377C2" w:rsidRPr="00BE3C62" w:rsidRDefault="004377C2" w:rsidP="00BE3C62">
            <w:pPr>
              <w:pStyle w:val="TAL"/>
              <w:rPr>
                <w:sz w:val="16"/>
              </w:rPr>
            </w:pPr>
            <w:r w:rsidRPr="00BE3C62">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1D64" w14:textId="77777777" w:rsidR="004377C2" w:rsidRPr="00BE3C62" w:rsidRDefault="004377C2" w:rsidP="00BE3C62">
            <w:pPr>
              <w:pStyle w:val="TAL"/>
              <w:rPr>
                <w:sz w:val="16"/>
              </w:rPr>
            </w:pPr>
            <w:r w:rsidRPr="00BE3C62">
              <w:rPr>
                <w:sz w:val="16"/>
              </w:rPr>
              <w:t>3GPPMEMBER (ETSI)</w:t>
            </w:r>
          </w:p>
        </w:tc>
      </w:tr>
      <w:tr w:rsidR="00BE3C62" w:rsidRPr="00BE3C62" w14:paraId="711620E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2BDB" w14:textId="77777777" w:rsidR="004377C2" w:rsidRPr="00BE3C62" w:rsidRDefault="004377C2" w:rsidP="00BE3C62">
            <w:pPr>
              <w:pStyle w:val="TAL"/>
              <w:rPr>
                <w:sz w:val="16"/>
              </w:rPr>
            </w:pPr>
            <w:r w:rsidRPr="00BE3C62">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3B57" w14:textId="77777777" w:rsidR="004377C2" w:rsidRPr="00BE3C62" w:rsidRDefault="004377C2" w:rsidP="00BE3C62">
            <w:pPr>
              <w:pStyle w:val="TAL"/>
              <w:rPr>
                <w:sz w:val="16"/>
              </w:rPr>
            </w:pPr>
            <w:r w:rsidRPr="00BE3C62">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36B9" w14:textId="77777777" w:rsidR="004377C2" w:rsidRPr="00BE3C62" w:rsidRDefault="004377C2" w:rsidP="00BE3C62">
            <w:pPr>
              <w:pStyle w:val="TAL"/>
              <w:rPr>
                <w:sz w:val="16"/>
              </w:rPr>
            </w:pPr>
            <w:r w:rsidRPr="00BE3C62">
              <w:rPr>
                <w:sz w:val="16"/>
              </w:rPr>
              <w:t>3GPPMEMBER (ARIB)</w:t>
            </w:r>
          </w:p>
        </w:tc>
      </w:tr>
      <w:tr w:rsidR="00BE3C62" w:rsidRPr="00BE3C62" w14:paraId="05E296E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66D5" w14:textId="77777777" w:rsidR="004377C2" w:rsidRPr="00BE3C62" w:rsidRDefault="004377C2" w:rsidP="00BE3C62">
            <w:pPr>
              <w:pStyle w:val="TAL"/>
              <w:rPr>
                <w:sz w:val="16"/>
              </w:rPr>
            </w:pPr>
            <w:r w:rsidRPr="00BE3C62">
              <w:rPr>
                <w:sz w:val="16"/>
              </w:rPr>
              <w:t>TAMURA, Toshiyuki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FCE1" w14:textId="77777777" w:rsidR="004377C2" w:rsidRPr="00BE3C62" w:rsidRDefault="004377C2" w:rsidP="00BE3C62">
            <w:pPr>
              <w:pStyle w:val="TAL"/>
              <w:rPr>
                <w:sz w:val="16"/>
              </w:rPr>
            </w:pPr>
            <w:r w:rsidRPr="00BE3C62">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D1530" w14:textId="77777777" w:rsidR="004377C2" w:rsidRPr="00BE3C62" w:rsidRDefault="004377C2" w:rsidP="00BE3C62">
            <w:pPr>
              <w:pStyle w:val="TAL"/>
              <w:rPr>
                <w:sz w:val="16"/>
              </w:rPr>
            </w:pPr>
            <w:r w:rsidRPr="00BE3C62">
              <w:rPr>
                <w:sz w:val="16"/>
              </w:rPr>
              <w:t>3GPPMEMBER (TTC)</w:t>
            </w:r>
          </w:p>
        </w:tc>
      </w:tr>
      <w:tr w:rsidR="00BE3C62" w:rsidRPr="00BE3C62" w14:paraId="1503C194"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B652" w14:textId="77777777" w:rsidR="004377C2" w:rsidRPr="00BE3C62" w:rsidRDefault="004377C2" w:rsidP="00BE3C62">
            <w:pPr>
              <w:pStyle w:val="TAL"/>
              <w:rPr>
                <w:sz w:val="16"/>
              </w:rPr>
            </w:pPr>
            <w:r w:rsidRPr="00BE3C62">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58C7" w14:textId="77777777" w:rsidR="004377C2" w:rsidRPr="00BE3C62" w:rsidRDefault="004377C2" w:rsidP="00BE3C62">
            <w:pPr>
              <w:pStyle w:val="TAL"/>
              <w:rPr>
                <w:sz w:val="16"/>
              </w:rPr>
            </w:pPr>
            <w:r w:rsidRPr="00BE3C62">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1C733" w14:textId="77777777" w:rsidR="004377C2" w:rsidRPr="00BE3C62" w:rsidRDefault="004377C2" w:rsidP="00BE3C62">
            <w:pPr>
              <w:pStyle w:val="TAL"/>
              <w:rPr>
                <w:sz w:val="16"/>
              </w:rPr>
            </w:pPr>
            <w:r w:rsidRPr="00BE3C62">
              <w:rPr>
                <w:sz w:val="16"/>
              </w:rPr>
              <w:t>3GPPMEMBER (TTA)</w:t>
            </w:r>
          </w:p>
        </w:tc>
      </w:tr>
      <w:tr w:rsidR="00BE3C62" w:rsidRPr="00BE3C62" w14:paraId="47D9081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FA45" w14:textId="77777777" w:rsidR="004377C2" w:rsidRPr="00BE3C62" w:rsidRDefault="004377C2" w:rsidP="00BE3C62">
            <w:pPr>
              <w:pStyle w:val="TAL"/>
              <w:rPr>
                <w:sz w:val="16"/>
              </w:rPr>
            </w:pPr>
            <w:r w:rsidRPr="00BE3C62">
              <w:rPr>
                <w:sz w:val="16"/>
              </w:rPr>
              <w:t>TSANG, Yolanda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090C" w14:textId="77777777" w:rsidR="004377C2" w:rsidRPr="00BE3C62" w:rsidRDefault="004377C2" w:rsidP="00BE3C62">
            <w:pPr>
              <w:pStyle w:val="TAL"/>
              <w:rPr>
                <w:sz w:val="16"/>
              </w:rPr>
            </w:pPr>
            <w:r w:rsidRPr="00BE3C62">
              <w:rPr>
                <w:sz w:val="16"/>
              </w:rPr>
              <w:t>ASTRI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0559" w14:textId="77777777" w:rsidR="004377C2" w:rsidRPr="00BE3C62" w:rsidRDefault="004377C2" w:rsidP="00BE3C62">
            <w:pPr>
              <w:pStyle w:val="TAL"/>
              <w:rPr>
                <w:sz w:val="16"/>
              </w:rPr>
            </w:pPr>
            <w:r w:rsidRPr="00BE3C62">
              <w:rPr>
                <w:sz w:val="16"/>
              </w:rPr>
              <w:t>3GPPMEMBER (ETSI)</w:t>
            </w:r>
          </w:p>
        </w:tc>
      </w:tr>
      <w:tr w:rsidR="00BE3C62" w:rsidRPr="00BE3C62" w14:paraId="55473D7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3AC2" w14:textId="77777777" w:rsidR="004377C2" w:rsidRPr="00BE3C62" w:rsidRDefault="004377C2" w:rsidP="00BE3C62">
            <w:pPr>
              <w:pStyle w:val="TAL"/>
              <w:rPr>
                <w:sz w:val="16"/>
              </w:rPr>
            </w:pPr>
            <w:r w:rsidRPr="00BE3C62">
              <w:rPr>
                <w:sz w:val="16"/>
              </w:rPr>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025C" w14:textId="77777777" w:rsidR="004377C2" w:rsidRPr="00BE3C62" w:rsidRDefault="004377C2" w:rsidP="00BE3C62">
            <w:pPr>
              <w:pStyle w:val="TAL"/>
              <w:rPr>
                <w:sz w:val="16"/>
              </w:rPr>
            </w:pPr>
            <w:r w:rsidRPr="00BE3C62">
              <w:rPr>
                <w:sz w:val="16"/>
              </w:rPr>
              <w:t>IPLOOK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57430" w14:textId="77777777" w:rsidR="004377C2" w:rsidRPr="00BE3C62" w:rsidRDefault="004377C2" w:rsidP="00BE3C62">
            <w:pPr>
              <w:pStyle w:val="TAL"/>
              <w:rPr>
                <w:sz w:val="16"/>
              </w:rPr>
            </w:pPr>
            <w:r w:rsidRPr="00BE3C62">
              <w:rPr>
                <w:sz w:val="16"/>
              </w:rPr>
              <w:t>3GPPMEMBER (CCSA)</w:t>
            </w:r>
          </w:p>
        </w:tc>
      </w:tr>
      <w:tr w:rsidR="00BE3C62" w:rsidRPr="00BE3C62" w14:paraId="7C967979"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CD006" w14:textId="77777777" w:rsidR="004377C2" w:rsidRPr="00BE3C62" w:rsidRDefault="004377C2" w:rsidP="00BE3C62">
            <w:pPr>
              <w:pStyle w:val="TAL"/>
              <w:rPr>
                <w:sz w:val="16"/>
              </w:rPr>
            </w:pPr>
            <w:r w:rsidRPr="00BE3C62">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543F4" w14:textId="77777777" w:rsidR="004377C2" w:rsidRPr="00BE3C62" w:rsidRDefault="004377C2" w:rsidP="00BE3C62">
            <w:pPr>
              <w:pStyle w:val="TAL"/>
              <w:rPr>
                <w:sz w:val="16"/>
              </w:rPr>
            </w:pPr>
            <w:r w:rsidRPr="00BE3C62">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D64F" w14:textId="77777777" w:rsidR="004377C2" w:rsidRPr="00BE3C62" w:rsidRDefault="004377C2" w:rsidP="00BE3C62">
            <w:pPr>
              <w:pStyle w:val="TAL"/>
              <w:rPr>
                <w:sz w:val="16"/>
              </w:rPr>
            </w:pPr>
            <w:r w:rsidRPr="00BE3C62">
              <w:rPr>
                <w:sz w:val="16"/>
              </w:rPr>
              <w:t>3GPPMEMBER (CCSA)</w:t>
            </w:r>
          </w:p>
        </w:tc>
      </w:tr>
      <w:tr w:rsidR="00BE3C62" w:rsidRPr="00BE3C62" w14:paraId="2B98E73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22ED" w14:textId="77777777" w:rsidR="004377C2" w:rsidRPr="00BE3C62" w:rsidRDefault="004377C2" w:rsidP="00BE3C62">
            <w:pPr>
              <w:pStyle w:val="TAL"/>
              <w:rPr>
                <w:sz w:val="16"/>
              </w:rPr>
            </w:pPr>
            <w:r w:rsidRPr="00BE3C62">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9D43" w14:textId="77777777" w:rsidR="004377C2" w:rsidRPr="00BE3C62" w:rsidRDefault="004377C2" w:rsidP="00BE3C62">
            <w:pPr>
              <w:pStyle w:val="TAL"/>
              <w:rPr>
                <w:sz w:val="16"/>
              </w:rPr>
            </w:pPr>
            <w:r w:rsidRPr="00BE3C62">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CF1E6" w14:textId="77777777" w:rsidR="004377C2" w:rsidRPr="00BE3C62" w:rsidRDefault="004377C2" w:rsidP="00BE3C62">
            <w:pPr>
              <w:pStyle w:val="TAL"/>
              <w:rPr>
                <w:sz w:val="16"/>
              </w:rPr>
            </w:pPr>
            <w:r w:rsidRPr="00BE3C62">
              <w:rPr>
                <w:sz w:val="16"/>
              </w:rPr>
              <w:t>3GPPMEMBER (CCSA)</w:t>
            </w:r>
          </w:p>
        </w:tc>
      </w:tr>
      <w:tr w:rsidR="00BE3C62" w:rsidRPr="00BE3C62" w14:paraId="3EDFC7B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CB1B" w14:textId="77777777" w:rsidR="004377C2" w:rsidRPr="00BE3C62" w:rsidRDefault="004377C2" w:rsidP="00BE3C62">
            <w:pPr>
              <w:pStyle w:val="TAL"/>
              <w:rPr>
                <w:sz w:val="16"/>
              </w:rPr>
            </w:pPr>
            <w:r w:rsidRPr="00BE3C62">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8A46" w14:textId="77777777" w:rsidR="004377C2" w:rsidRPr="00BE3C62" w:rsidRDefault="004377C2" w:rsidP="00BE3C62">
            <w:pPr>
              <w:pStyle w:val="TAL"/>
              <w:rPr>
                <w:sz w:val="16"/>
              </w:rPr>
            </w:pPr>
            <w:r w:rsidRPr="00BE3C62">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47380" w14:textId="77777777" w:rsidR="004377C2" w:rsidRPr="00BE3C62" w:rsidRDefault="004377C2" w:rsidP="00BE3C62">
            <w:pPr>
              <w:pStyle w:val="TAL"/>
              <w:rPr>
                <w:sz w:val="16"/>
              </w:rPr>
            </w:pPr>
            <w:r w:rsidRPr="00BE3C62">
              <w:rPr>
                <w:sz w:val="16"/>
              </w:rPr>
              <w:t>3GPPMEMBER (CCSA)</w:t>
            </w:r>
          </w:p>
        </w:tc>
      </w:tr>
      <w:tr w:rsidR="00BE3C62" w:rsidRPr="00BE3C62" w14:paraId="1BC2C617"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DB78" w14:textId="77777777" w:rsidR="004377C2" w:rsidRPr="00BE3C62" w:rsidRDefault="004377C2" w:rsidP="00BE3C62">
            <w:pPr>
              <w:pStyle w:val="TAL"/>
              <w:rPr>
                <w:sz w:val="16"/>
              </w:rPr>
            </w:pPr>
            <w:r w:rsidRPr="00BE3C62">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6255" w14:textId="77777777" w:rsidR="004377C2" w:rsidRPr="00BE3C62" w:rsidRDefault="004377C2" w:rsidP="00BE3C62">
            <w:pPr>
              <w:pStyle w:val="TAL"/>
              <w:rPr>
                <w:sz w:val="16"/>
              </w:rPr>
            </w:pPr>
            <w:r w:rsidRPr="00BE3C62">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4B9F" w14:textId="77777777" w:rsidR="004377C2" w:rsidRPr="00BE3C62" w:rsidRDefault="004377C2" w:rsidP="00BE3C62">
            <w:pPr>
              <w:pStyle w:val="TAL"/>
              <w:rPr>
                <w:sz w:val="16"/>
              </w:rPr>
            </w:pPr>
            <w:r w:rsidRPr="00BE3C62">
              <w:rPr>
                <w:sz w:val="16"/>
              </w:rPr>
              <w:t>3GPPMEMBER (CCSA)</w:t>
            </w:r>
          </w:p>
        </w:tc>
      </w:tr>
      <w:tr w:rsidR="00BE3C62" w:rsidRPr="00BE3C62" w14:paraId="38F902C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2418" w14:textId="77777777" w:rsidR="004377C2" w:rsidRPr="00BE3C62" w:rsidRDefault="004377C2" w:rsidP="00BE3C62">
            <w:pPr>
              <w:pStyle w:val="TAL"/>
              <w:rPr>
                <w:sz w:val="16"/>
              </w:rPr>
            </w:pPr>
            <w:r w:rsidRPr="00BE3C62">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367FD" w14:textId="77777777" w:rsidR="004377C2" w:rsidRPr="00BE3C62" w:rsidRDefault="004377C2" w:rsidP="00BE3C62">
            <w:pPr>
              <w:pStyle w:val="TAL"/>
              <w:rPr>
                <w:sz w:val="16"/>
              </w:rPr>
            </w:pPr>
            <w:r w:rsidRPr="00BE3C62">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92263" w14:textId="77777777" w:rsidR="004377C2" w:rsidRPr="00BE3C62" w:rsidRDefault="004377C2" w:rsidP="00BE3C62">
            <w:pPr>
              <w:pStyle w:val="TAL"/>
              <w:rPr>
                <w:sz w:val="16"/>
              </w:rPr>
            </w:pPr>
            <w:r w:rsidRPr="00BE3C62">
              <w:rPr>
                <w:sz w:val="16"/>
              </w:rPr>
              <w:t>3GPPMEMBER (ETSI)</w:t>
            </w:r>
          </w:p>
        </w:tc>
      </w:tr>
      <w:tr w:rsidR="00BE3C62" w:rsidRPr="00BE3C62" w14:paraId="58481D31"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BC1AA" w14:textId="77777777" w:rsidR="004377C2" w:rsidRPr="00BE3C62" w:rsidRDefault="004377C2" w:rsidP="00BE3C62">
            <w:pPr>
              <w:pStyle w:val="TAL"/>
              <w:rPr>
                <w:sz w:val="16"/>
              </w:rPr>
            </w:pPr>
            <w:r w:rsidRPr="00BE3C62">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73E5" w14:textId="77777777" w:rsidR="004377C2" w:rsidRPr="00BE3C62" w:rsidRDefault="004377C2" w:rsidP="00BE3C62">
            <w:pPr>
              <w:pStyle w:val="TAL"/>
              <w:rPr>
                <w:sz w:val="16"/>
              </w:rPr>
            </w:pPr>
            <w:r w:rsidRPr="00BE3C62">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7E991" w14:textId="77777777" w:rsidR="004377C2" w:rsidRPr="00BE3C62" w:rsidRDefault="004377C2" w:rsidP="00BE3C62">
            <w:pPr>
              <w:pStyle w:val="TAL"/>
              <w:rPr>
                <w:sz w:val="16"/>
              </w:rPr>
            </w:pPr>
            <w:r w:rsidRPr="00BE3C62">
              <w:rPr>
                <w:sz w:val="16"/>
              </w:rPr>
              <w:t>3GPPMEMBER (CCSA)</w:t>
            </w:r>
          </w:p>
        </w:tc>
      </w:tr>
      <w:tr w:rsidR="00BE3C62" w:rsidRPr="00BE3C62" w14:paraId="4B715DF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BF82" w14:textId="77777777" w:rsidR="004377C2" w:rsidRPr="00BE3C62" w:rsidRDefault="004377C2" w:rsidP="00BE3C62">
            <w:pPr>
              <w:pStyle w:val="TAL"/>
              <w:rPr>
                <w:sz w:val="16"/>
              </w:rPr>
            </w:pPr>
            <w:r w:rsidRPr="00BE3C62">
              <w:rPr>
                <w:sz w:val="16"/>
              </w:rPr>
              <w:t>WEAVER, Farni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CED9" w14:textId="77777777" w:rsidR="004377C2" w:rsidRPr="00BE3C62" w:rsidRDefault="004377C2" w:rsidP="00BE3C62">
            <w:pPr>
              <w:pStyle w:val="TAL"/>
              <w:rPr>
                <w:sz w:val="16"/>
              </w:rPr>
            </w:pPr>
            <w:r w:rsidRPr="00BE3C62">
              <w:rPr>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0E89" w14:textId="77777777" w:rsidR="004377C2" w:rsidRPr="00BE3C62" w:rsidRDefault="004377C2" w:rsidP="00BE3C62">
            <w:pPr>
              <w:pStyle w:val="TAL"/>
              <w:rPr>
                <w:sz w:val="16"/>
              </w:rPr>
            </w:pPr>
            <w:r w:rsidRPr="00BE3C62">
              <w:rPr>
                <w:sz w:val="16"/>
              </w:rPr>
              <w:t>3GPPMEMBER (ETSI)</w:t>
            </w:r>
          </w:p>
        </w:tc>
      </w:tr>
      <w:tr w:rsidR="00BE3C62" w:rsidRPr="00BE3C62" w14:paraId="65B700D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5992" w14:textId="77777777" w:rsidR="004377C2" w:rsidRPr="00BE3C62" w:rsidRDefault="004377C2" w:rsidP="00BE3C62">
            <w:pPr>
              <w:pStyle w:val="TAL"/>
              <w:rPr>
                <w:sz w:val="16"/>
              </w:rPr>
            </w:pPr>
            <w:r w:rsidRPr="00BE3C62">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2BC0" w14:textId="77777777" w:rsidR="004377C2" w:rsidRPr="00BE3C62" w:rsidRDefault="004377C2" w:rsidP="00BE3C62">
            <w:pPr>
              <w:pStyle w:val="TAL"/>
              <w:rPr>
                <w:sz w:val="16"/>
              </w:rPr>
            </w:pPr>
            <w:r w:rsidRPr="00BE3C62">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4C4C" w14:textId="77777777" w:rsidR="004377C2" w:rsidRPr="00BE3C62" w:rsidRDefault="004377C2" w:rsidP="00BE3C62">
            <w:pPr>
              <w:pStyle w:val="TAL"/>
              <w:rPr>
                <w:sz w:val="16"/>
              </w:rPr>
            </w:pPr>
            <w:r w:rsidRPr="00BE3C62">
              <w:rPr>
                <w:sz w:val="16"/>
              </w:rPr>
              <w:t>3GPPMEMBER (TTC)</w:t>
            </w:r>
          </w:p>
        </w:tc>
      </w:tr>
      <w:tr w:rsidR="00BE3C62" w:rsidRPr="00BE3C62" w14:paraId="0DBFEEE2"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8DE80" w14:textId="77777777" w:rsidR="004377C2" w:rsidRPr="00BE3C62" w:rsidRDefault="004377C2" w:rsidP="00BE3C62">
            <w:pPr>
              <w:pStyle w:val="TAL"/>
              <w:rPr>
                <w:sz w:val="16"/>
              </w:rPr>
            </w:pPr>
            <w:r w:rsidRPr="00BE3C62">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CA187" w14:textId="77777777" w:rsidR="004377C2" w:rsidRPr="00BE3C62" w:rsidRDefault="004377C2" w:rsidP="00BE3C62">
            <w:pPr>
              <w:pStyle w:val="TAL"/>
              <w:rPr>
                <w:sz w:val="16"/>
              </w:rPr>
            </w:pPr>
            <w:r w:rsidRPr="00BE3C62">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8763" w14:textId="77777777" w:rsidR="004377C2" w:rsidRPr="00BE3C62" w:rsidRDefault="004377C2" w:rsidP="00BE3C62">
            <w:pPr>
              <w:pStyle w:val="TAL"/>
              <w:rPr>
                <w:sz w:val="16"/>
              </w:rPr>
            </w:pPr>
            <w:r w:rsidRPr="00BE3C62">
              <w:rPr>
                <w:sz w:val="16"/>
              </w:rPr>
              <w:t>3GPPMEMBER (TTA)</w:t>
            </w:r>
          </w:p>
        </w:tc>
      </w:tr>
      <w:tr w:rsidR="00BE3C62" w:rsidRPr="00BE3C62" w14:paraId="140604D0"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08C7" w14:textId="77777777" w:rsidR="004377C2" w:rsidRPr="00BE3C62" w:rsidRDefault="004377C2" w:rsidP="00BE3C62">
            <w:pPr>
              <w:pStyle w:val="TAL"/>
              <w:rPr>
                <w:sz w:val="16"/>
              </w:rPr>
            </w:pPr>
            <w:r w:rsidRPr="00BE3C62">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885E" w14:textId="77777777" w:rsidR="004377C2" w:rsidRPr="00BE3C62" w:rsidRDefault="004377C2" w:rsidP="00BE3C62">
            <w:pPr>
              <w:pStyle w:val="TAL"/>
              <w:rPr>
                <w:sz w:val="16"/>
              </w:rPr>
            </w:pPr>
            <w:r w:rsidRPr="00BE3C62">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6254" w14:textId="77777777" w:rsidR="004377C2" w:rsidRPr="00BE3C62" w:rsidRDefault="004377C2" w:rsidP="00BE3C62">
            <w:pPr>
              <w:pStyle w:val="TAL"/>
              <w:rPr>
                <w:sz w:val="16"/>
              </w:rPr>
            </w:pPr>
            <w:r w:rsidRPr="00BE3C62">
              <w:rPr>
                <w:sz w:val="16"/>
              </w:rPr>
              <w:t>3GPPMEMBER (ETSI)</w:t>
            </w:r>
          </w:p>
        </w:tc>
      </w:tr>
      <w:tr w:rsidR="00BE3C62" w:rsidRPr="00BE3C62" w14:paraId="7DCF1EAF"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3604D" w14:textId="77777777" w:rsidR="004377C2" w:rsidRPr="00BE3C62" w:rsidRDefault="004377C2" w:rsidP="00BE3C62">
            <w:pPr>
              <w:pStyle w:val="TAL"/>
              <w:rPr>
                <w:sz w:val="16"/>
              </w:rPr>
            </w:pPr>
            <w:r w:rsidRPr="00BE3C62">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2416A" w14:textId="77777777" w:rsidR="004377C2" w:rsidRPr="00BE3C62" w:rsidRDefault="004377C2" w:rsidP="00BE3C62">
            <w:pPr>
              <w:pStyle w:val="TAL"/>
              <w:rPr>
                <w:sz w:val="16"/>
              </w:rPr>
            </w:pPr>
            <w:r w:rsidRPr="00BE3C62">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585F" w14:textId="77777777" w:rsidR="004377C2" w:rsidRPr="00BE3C62" w:rsidRDefault="004377C2" w:rsidP="00BE3C62">
            <w:pPr>
              <w:pStyle w:val="TAL"/>
              <w:rPr>
                <w:sz w:val="16"/>
              </w:rPr>
            </w:pPr>
            <w:r w:rsidRPr="00BE3C62">
              <w:rPr>
                <w:sz w:val="16"/>
              </w:rPr>
              <w:t>3GPPMEMBER (CCSA)</w:t>
            </w:r>
          </w:p>
        </w:tc>
      </w:tr>
      <w:tr w:rsidR="00BE3C62" w:rsidRPr="00BE3C62" w14:paraId="325CA29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082D" w14:textId="77777777" w:rsidR="004377C2" w:rsidRPr="00BE3C62" w:rsidRDefault="004377C2" w:rsidP="00BE3C62">
            <w:pPr>
              <w:pStyle w:val="TAL"/>
              <w:rPr>
                <w:sz w:val="16"/>
              </w:rPr>
            </w:pPr>
            <w:r w:rsidRPr="00BE3C62">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B6FB4" w14:textId="77777777" w:rsidR="004377C2" w:rsidRPr="00BE3C62" w:rsidRDefault="004377C2" w:rsidP="00BE3C62">
            <w:pPr>
              <w:pStyle w:val="TAL"/>
              <w:rPr>
                <w:sz w:val="16"/>
              </w:rPr>
            </w:pPr>
            <w:r w:rsidRPr="00BE3C62">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91F8F" w14:textId="77777777" w:rsidR="004377C2" w:rsidRPr="00BE3C62" w:rsidRDefault="004377C2" w:rsidP="00BE3C62">
            <w:pPr>
              <w:pStyle w:val="TAL"/>
              <w:rPr>
                <w:sz w:val="16"/>
              </w:rPr>
            </w:pPr>
            <w:r w:rsidRPr="00BE3C62">
              <w:rPr>
                <w:sz w:val="16"/>
              </w:rPr>
              <w:t>3GPPMEMBER (ETSI)</w:t>
            </w:r>
          </w:p>
        </w:tc>
      </w:tr>
      <w:tr w:rsidR="00BE3C62" w:rsidRPr="00BE3C62" w14:paraId="63C46AF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4FEE" w14:textId="77777777" w:rsidR="004377C2" w:rsidRPr="00BE3C62" w:rsidRDefault="004377C2" w:rsidP="00BE3C62">
            <w:pPr>
              <w:pStyle w:val="TAL"/>
              <w:rPr>
                <w:sz w:val="16"/>
              </w:rPr>
            </w:pPr>
            <w:r w:rsidRPr="00BE3C62">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230B5" w14:textId="77777777" w:rsidR="004377C2" w:rsidRPr="00BE3C62" w:rsidRDefault="004377C2" w:rsidP="00BE3C62">
            <w:pPr>
              <w:pStyle w:val="TAL"/>
              <w:rPr>
                <w:sz w:val="16"/>
              </w:rPr>
            </w:pPr>
            <w:r w:rsidRPr="00BE3C62">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6207" w14:textId="77777777" w:rsidR="004377C2" w:rsidRPr="00BE3C62" w:rsidRDefault="004377C2" w:rsidP="00BE3C62">
            <w:pPr>
              <w:pStyle w:val="TAL"/>
              <w:rPr>
                <w:sz w:val="16"/>
              </w:rPr>
            </w:pPr>
            <w:r w:rsidRPr="00BE3C62">
              <w:rPr>
                <w:sz w:val="16"/>
              </w:rPr>
              <w:t>3GPPMEMBER (CCSA)</w:t>
            </w:r>
          </w:p>
        </w:tc>
      </w:tr>
      <w:tr w:rsidR="00BE3C62" w:rsidRPr="00BE3C62" w14:paraId="28F7FCA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7E644" w14:textId="77777777" w:rsidR="004377C2" w:rsidRPr="00BE3C62" w:rsidRDefault="004377C2" w:rsidP="00BE3C62">
            <w:pPr>
              <w:pStyle w:val="TAL"/>
              <w:rPr>
                <w:sz w:val="16"/>
              </w:rPr>
            </w:pPr>
            <w:r w:rsidRPr="00BE3C62">
              <w:rPr>
                <w:sz w:val="16"/>
              </w:rPr>
              <w:t>YAN,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6717" w14:textId="77777777" w:rsidR="004377C2" w:rsidRPr="00BE3C62" w:rsidRDefault="004377C2" w:rsidP="00BE3C62">
            <w:pPr>
              <w:pStyle w:val="TAL"/>
              <w:rPr>
                <w:sz w:val="16"/>
              </w:rPr>
            </w:pPr>
            <w:r w:rsidRPr="00BE3C62">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4B387" w14:textId="77777777" w:rsidR="004377C2" w:rsidRPr="00BE3C62" w:rsidRDefault="004377C2" w:rsidP="00BE3C62">
            <w:pPr>
              <w:pStyle w:val="TAL"/>
              <w:rPr>
                <w:sz w:val="16"/>
              </w:rPr>
            </w:pPr>
            <w:r w:rsidRPr="00BE3C62">
              <w:rPr>
                <w:sz w:val="16"/>
              </w:rPr>
              <w:t>3GPPMEMBER (ETSI)</w:t>
            </w:r>
          </w:p>
        </w:tc>
      </w:tr>
      <w:tr w:rsidR="00BE3C62" w:rsidRPr="00BE3C62" w14:paraId="375C2F5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D4B4" w14:textId="77777777" w:rsidR="004377C2" w:rsidRPr="00BE3C62" w:rsidRDefault="004377C2" w:rsidP="00BE3C62">
            <w:pPr>
              <w:pStyle w:val="TAL"/>
              <w:rPr>
                <w:sz w:val="16"/>
              </w:rPr>
            </w:pPr>
            <w:r w:rsidRPr="00BE3C62">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CEEA" w14:textId="77777777" w:rsidR="004377C2" w:rsidRPr="00BE3C62" w:rsidRDefault="004377C2" w:rsidP="00BE3C62">
            <w:pPr>
              <w:pStyle w:val="TAL"/>
              <w:rPr>
                <w:sz w:val="16"/>
              </w:rPr>
            </w:pPr>
            <w:r w:rsidRPr="00BE3C62">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B276" w14:textId="77777777" w:rsidR="004377C2" w:rsidRPr="00BE3C62" w:rsidRDefault="004377C2" w:rsidP="00BE3C62">
            <w:pPr>
              <w:pStyle w:val="TAL"/>
              <w:rPr>
                <w:sz w:val="16"/>
              </w:rPr>
            </w:pPr>
            <w:r w:rsidRPr="00BE3C62">
              <w:rPr>
                <w:sz w:val="16"/>
              </w:rPr>
              <w:t>3GPPMEMBER (ETSI)</w:t>
            </w:r>
          </w:p>
        </w:tc>
      </w:tr>
      <w:tr w:rsidR="00BE3C62" w:rsidRPr="00BE3C62" w14:paraId="69DAABDC"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C13E" w14:textId="77777777" w:rsidR="004377C2" w:rsidRPr="00BE3C62" w:rsidRDefault="004377C2" w:rsidP="00BE3C62">
            <w:pPr>
              <w:pStyle w:val="TAL"/>
              <w:rPr>
                <w:sz w:val="16"/>
              </w:rPr>
            </w:pPr>
            <w:r w:rsidRPr="00BE3C62">
              <w:rPr>
                <w:sz w:val="16"/>
              </w:rPr>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260E8" w14:textId="77777777" w:rsidR="004377C2" w:rsidRPr="00BE3C62" w:rsidRDefault="004377C2" w:rsidP="00BE3C62">
            <w:pPr>
              <w:pStyle w:val="TAL"/>
              <w:rPr>
                <w:sz w:val="16"/>
              </w:rPr>
            </w:pPr>
            <w:r w:rsidRPr="00BE3C62">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8803" w14:textId="77777777" w:rsidR="004377C2" w:rsidRPr="00BE3C62" w:rsidRDefault="004377C2" w:rsidP="00BE3C62">
            <w:pPr>
              <w:pStyle w:val="TAL"/>
              <w:rPr>
                <w:sz w:val="16"/>
              </w:rPr>
            </w:pPr>
            <w:r w:rsidRPr="00BE3C62">
              <w:rPr>
                <w:sz w:val="16"/>
              </w:rPr>
              <w:t>3GPPMEMBER (ETSI)</w:t>
            </w:r>
          </w:p>
        </w:tc>
      </w:tr>
      <w:tr w:rsidR="00BE3C62" w:rsidRPr="00BE3C62" w14:paraId="4D67FB6E"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00FC9" w14:textId="77777777" w:rsidR="004377C2" w:rsidRPr="00BE3C62" w:rsidRDefault="004377C2" w:rsidP="00BE3C62">
            <w:pPr>
              <w:pStyle w:val="TAL"/>
              <w:rPr>
                <w:sz w:val="16"/>
              </w:rPr>
            </w:pPr>
            <w:r w:rsidRPr="00BE3C62">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44F8" w14:textId="77777777" w:rsidR="004377C2" w:rsidRPr="00BE3C62" w:rsidRDefault="004377C2" w:rsidP="00BE3C62">
            <w:pPr>
              <w:pStyle w:val="TAL"/>
              <w:rPr>
                <w:sz w:val="16"/>
              </w:rPr>
            </w:pPr>
            <w:r w:rsidRPr="00BE3C62">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4CBB6" w14:textId="77777777" w:rsidR="004377C2" w:rsidRPr="00BE3C62" w:rsidRDefault="004377C2" w:rsidP="00BE3C62">
            <w:pPr>
              <w:pStyle w:val="TAL"/>
              <w:rPr>
                <w:sz w:val="16"/>
              </w:rPr>
            </w:pPr>
            <w:r w:rsidRPr="00BE3C62">
              <w:rPr>
                <w:sz w:val="16"/>
              </w:rPr>
              <w:t>3GPPMEMBER (TTC)</w:t>
            </w:r>
          </w:p>
        </w:tc>
      </w:tr>
      <w:tr w:rsidR="00BE3C62" w:rsidRPr="00BE3C62" w14:paraId="4801E823"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7D9C" w14:textId="77777777" w:rsidR="004377C2" w:rsidRPr="00BE3C62" w:rsidRDefault="004377C2" w:rsidP="00BE3C62">
            <w:pPr>
              <w:pStyle w:val="TAL"/>
              <w:rPr>
                <w:sz w:val="16"/>
              </w:rPr>
            </w:pPr>
            <w:r w:rsidRPr="00BE3C62">
              <w:rPr>
                <w:sz w:val="16"/>
              </w:rPr>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8A90" w14:textId="77777777" w:rsidR="004377C2" w:rsidRPr="00BE3C62" w:rsidRDefault="004377C2" w:rsidP="00BE3C62">
            <w:pPr>
              <w:pStyle w:val="TAL"/>
              <w:rPr>
                <w:sz w:val="16"/>
              </w:rPr>
            </w:pPr>
            <w:r w:rsidRPr="00BE3C62">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7555" w14:textId="77777777" w:rsidR="004377C2" w:rsidRPr="00BE3C62" w:rsidRDefault="004377C2" w:rsidP="00BE3C62">
            <w:pPr>
              <w:pStyle w:val="TAL"/>
              <w:rPr>
                <w:sz w:val="16"/>
              </w:rPr>
            </w:pPr>
            <w:r w:rsidRPr="00BE3C62">
              <w:rPr>
                <w:sz w:val="16"/>
              </w:rPr>
              <w:t>3GPPMEMBER (ETSI)</w:t>
            </w:r>
          </w:p>
        </w:tc>
      </w:tr>
      <w:tr w:rsidR="00BE3C62" w:rsidRPr="00BE3C62" w14:paraId="639E7C9A"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371A4" w14:textId="77777777" w:rsidR="004377C2" w:rsidRPr="00BE3C62" w:rsidRDefault="004377C2" w:rsidP="00BE3C62">
            <w:pPr>
              <w:pStyle w:val="TAL"/>
              <w:rPr>
                <w:sz w:val="16"/>
              </w:rPr>
            </w:pPr>
            <w:r w:rsidRPr="00BE3C62">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B5BC6" w14:textId="77777777" w:rsidR="004377C2" w:rsidRPr="00BE3C62" w:rsidRDefault="004377C2" w:rsidP="00BE3C62">
            <w:pPr>
              <w:pStyle w:val="TAL"/>
              <w:rPr>
                <w:sz w:val="16"/>
              </w:rPr>
            </w:pPr>
            <w:r w:rsidRPr="00BE3C62">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C8170" w14:textId="77777777" w:rsidR="004377C2" w:rsidRPr="00BE3C62" w:rsidRDefault="004377C2" w:rsidP="00BE3C62">
            <w:pPr>
              <w:pStyle w:val="TAL"/>
              <w:rPr>
                <w:sz w:val="16"/>
              </w:rPr>
            </w:pPr>
            <w:r w:rsidRPr="00BE3C62">
              <w:rPr>
                <w:sz w:val="16"/>
              </w:rPr>
              <w:t>3GPPMEMBER (TTA)</w:t>
            </w:r>
          </w:p>
        </w:tc>
      </w:tr>
      <w:tr w:rsidR="00BE3C62" w:rsidRPr="00BE3C62" w14:paraId="13E8ED8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F14C2" w14:textId="77777777" w:rsidR="004377C2" w:rsidRPr="00BE3C62" w:rsidRDefault="004377C2" w:rsidP="00BE3C62">
            <w:pPr>
              <w:pStyle w:val="TAL"/>
              <w:rPr>
                <w:sz w:val="16"/>
              </w:rPr>
            </w:pPr>
            <w:r w:rsidRPr="00BE3C62">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3723" w14:textId="77777777" w:rsidR="004377C2" w:rsidRPr="00BE3C62" w:rsidRDefault="004377C2" w:rsidP="00BE3C62">
            <w:pPr>
              <w:pStyle w:val="TAL"/>
              <w:rPr>
                <w:sz w:val="16"/>
              </w:rPr>
            </w:pPr>
            <w:r w:rsidRPr="00BE3C62">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F955" w14:textId="77777777" w:rsidR="004377C2" w:rsidRPr="00BE3C62" w:rsidRDefault="004377C2" w:rsidP="00BE3C62">
            <w:pPr>
              <w:pStyle w:val="TAL"/>
              <w:rPr>
                <w:sz w:val="16"/>
              </w:rPr>
            </w:pPr>
            <w:r w:rsidRPr="00BE3C62">
              <w:rPr>
                <w:sz w:val="16"/>
              </w:rPr>
              <w:t>3GPPMEMBER (CCSA)</w:t>
            </w:r>
          </w:p>
        </w:tc>
      </w:tr>
      <w:tr w:rsidR="00BE3C62" w:rsidRPr="00BE3C62" w14:paraId="491ADE3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CF7A2" w14:textId="77777777" w:rsidR="004377C2" w:rsidRPr="00BE3C62" w:rsidRDefault="004377C2" w:rsidP="00BE3C62">
            <w:pPr>
              <w:pStyle w:val="TAL"/>
              <w:rPr>
                <w:sz w:val="16"/>
              </w:rPr>
            </w:pPr>
            <w:r w:rsidRPr="00BE3C62">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4E668" w14:textId="77777777" w:rsidR="004377C2" w:rsidRPr="00BE3C62" w:rsidRDefault="004377C2" w:rsidP="00BE3C62">
            <w:pPr>
              <w:pStyle w:val="TAL"/>
              <w:rPr>
                <w:sz w:val="16"/>
              </w:rPr>
            </w:pPr>
            <w:r w:rsidRPr="00BE3C62">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F47A" w14:textId="77777777" w:rsidR="004377C2" w:rsidRPr="00BE3C62" w:rsidRDefault="004377C2" w:rsidP="00BE3C62">
            <w:pPr>
              <w:pStyle w:val="TAL"/>
              <w:rPr>
                <w:sz w:val="16"/>
              </w:rPr>
            </w:pPr>
            <w:r w:rsidRPr="00BE3C62">
              <w:rPr>
                <w:sz w:val="16"/>
              </w:rPr>
              <w:t>3GPPMEMBER (ETSI)</w:t>
            </w:r>
          </w:p>
        </w:tc>
      </w:tr>
    </w:tbl>
    <w:p w14:paraId="26CB9B0E" w14:textId="77777777" w:rsidR="004377C2" w:rsidRDefault="004377C2" w:rsidP="004377C2"/>
    <w:p w14:paraId="6C082EF7" w14:textId="77777777" w:rsidR="004377C2" w:rsidRDefault="004377C2" w:rsidP="004377C2">
      <w:pPr>
        <w:pStyle w:val="Heading2"/>
      </w:pPr>
      <w:r>
        <w:br w:type="page"/>
      </w:r>
      <w:bookmarkStart w:id="157" w:name="_Toc81397729"/>
      <w:r>
        <w:lastRenderedPageBreak/>
        <w:t>Annex I: List of future meetings</w:t>
      </w:r>
      <w:bookmarkEnd w:id="157"/>
    </w:p>
    <w:p w14:paraId="10FEB37E" w14:textId="77777777" w:rsidR="004377C2" w:rsidRDefault="004377C2" w:rsidP="004377C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047"/>
        <w:gridCol w:w="1407"/>
        <w:gridCol w:w="928"/>
        <w:gridCol w:w="906"/>
        <w:gridCol w:w="1087"/>
      </w:tblGrid>
      <w:tr w:rsidR="00BE3C62" w:rsidRPr="00BE3C62" w14:paraId="3913ABB6"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A2B2" w14:textId="77777777" w:rsidR="004377C2" w:rsidRDefault="004377C2" w:rsidP="00BE3C62">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649CD" w14:textId="77777777" w:rsidR="004377C2" w:rsidRDefault="004377C2" w:rsidP="00BE3C62">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0DB8" w14:textId="77777777" w:rsidR="004377C2" w:rsidRDefault="004377C2" w:rsidP="00BE3C62">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3A49" w14:textId="77777777" w:rsidR="004377C2" w:rsidRDefault="004377C2" w:rsidP="00BE3C62">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F8D4" w14:textId="77777777" w:rsidR="004377C2" w:rsidRDefault="004377C2" w:rsidP="00BE3C62">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D5F3" w14:textId="77777777" w:rsidR="004377C2" w:rsidRDefault="004377C2" w:rsidP="00BE3C62">
            <w:pPr>
              <w:pStyle w:val="TAH"/>
            </w:pPr>
            <w:r>
              <w:t>Reference</w:t>
            </w:r>
          </w:p>
        </w:tc>
      </w:tr>
      <w:tr w:rsidR="00BE3C62" w:rsidRPr="00BE3C62" w14:paraId="312DB5DD"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F3631" w14:textId="77777777" w:rsidR="004377C2" w:rsidRPr="00BE3C62" w:rsidRDefault="004377C2" w:rsidP="00BE3C62">
            <w:pPr>
              <w:pStyle w:val="TAL"/>
              <w:rPr>
                <w:sz w:val="16"/>
              </w:rPr>
            </w:pPr>
            <w:r w:rsidRPr="00BE3C62">
              <w:rPr>
                <w:sz w:val="16"/>
              </w:rPr>
              <w:t>CT4#106e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EBDCE" w14:textId="77777777" w:rsidR="004377C2" w:rsidRPr="00BE3C62" w:rsidRDefault="004377C2" w:rsidP="00BE3C62">
            <w:pPr>
              <w:pStyle w:val="TAL"/>
              <w:rPr>
                <w:sz w:val="16"/>
              </w:rPr>
            </w:pPr>
            <w:r w:rsidRPr="00BE3C62">
              <w:rPr>
                <w:sz w:val="16"/>
              </w:rPr>
              <w:t>2021-10-11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7707" w14:textId="77777777" w:rsidR="004377C2" w:rsidRPr="00BE3C62" w:rsidRDefault="004377C2" w:rsidP="00BE3C62">
            <w:pPr>
              <w:pStyle w:val="TAL"/>
              <w:rPr>
                <w:sz w:val="16"/>
              </w:rPr>
            </w:pPr>
            <w:r w:rsidRPr="00BE3C62">
              <w:rPr>
                <w:sz w:val="16"/>
              </w:rPr>
              <w:t>2021-10-15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736A9" w14:textId="77777777" w:rsidR="004377C2" w:rsidRPr="00BE3C62" w:rsidRDefault="004377C2" w:rsidP="00BE3C62">
            <w:pPr>
              <w:pStyle w:val="TAL"/>
              <w:rPr>
                <w:sz w:val="16"/>
              </w:rPr>
            </w:pPr>
            <w:r w:rsidRPr="00BE3C62">
              <w:rPr>
                <w:sz w:val="16"/>
              </w:rPr>
              <w:t>e-meeting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D99E"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175B7" w14:textId="77777777" w:rsidR="004377C2" w:rsidRPr="00BE3C62" w:rsidRDefault="004377C2" w:rsidP="00BE3C62">
            <w:pPr>
              <w:pStyle w:val="TAL"/>
              <w:rPr>
                <w:sz w:val="16"/>
              </w:rPr>
            </w:pPr>
            <w:r w:rsidRPr="00BE3C62">
              <w:rPr>
                <w:sz w:val="16"/>
              </w:rPr>
              <w:t>C4-106e</w:t>
            </w:r>
          </w:p>
        </w:tc>
      </w:tr>
      <w:tr w:rsidR="00BE3C62" w:rsidRPr="00BE3C62" w14:paraId="7CF251EB" w14:textId="77777777" w:rsidTr="00BE3C6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A498" w14:textId="77777777" w:rsidR="004377C2" w:rsidRPr="00BE3C62" w:rsidRDefault="004377C2" w:rsidP="00BE3C62">
            <w:pPr>
              <w:pStyle w:val="TAL"/>
              <w:rPr>
                <w:sz w:val="16"/>
              </w:rPr>
            </w:pPr>
            <w:r w:rsidRPr="00BE3C62">
              <w:rPr>
                <w:sz w:val="16"/>
              </w:rPr>
              <w:t>CT4#107e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535BC" w14:textId="77777777" w:rsidR="004377C2" w:rsidRPr="00BE3C62" w:rsidRDefault="004377C2" w:rsidP="00BE3C62">
            <w:pPr>
              <w:pStyle w:val="TAL"/>
              <w:rPr>
                <w:sz w:val="16"/>
              </w:rPr>
            </w:pPr>
            <w:r w:rsidRPr="00BE3C62">
              <w:rPr>
                <w:sz w:val="16"/>
              </w:rPr>
              <w:t>2021-11-15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B30F5" w14:textId="77777777" w:rsidR="004377C2" w:rsidRPr="00BE3C62" w:rsidRDefault="004377C2" w:rsidP="00BE3C62">
            <w:pPr>
              <w:pStyle w:val="TAL"/>
              <w:rPr>
                <w:sz w:val="16"/>
              </w:rPr>
            </w:pPr>
            <w:r w:rsidRPr="00BE3C62">
              <w:rPr>
                <w:sz w:val="16"/>
              </w:rPr>
              <w:t>2021-11-23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01AA" w14:textId="77777777" w:rsidR="004377C2" w:rsidRPr="00BE3C62" w:rsidRDefault="004377C2" w:rsidP="00BE3C62">
            <w:pPr>
              <w:pStyle w:val="TAL"/>
              <w:rPr>
                <w:sz w:val="16"/>
              </w:rPr>
            </w:pPr>
            <w:r w:rsidRPr="00BE3C62">
              <w:rPr>
                <w:sz w:val="16"/>
              </w:rPr>
              <w:t>e-meeting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CEB7" w14:textId="77777777" w:rsidR="004377C2" w:rsidRPr="00BE3C62" w:rsidRDefault="004377C2" w:rsidP="00BE3C6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53B58" w14:textId="77777777" w:rsidR="004377C2" w:rsidRPr="00BE3C62" w:rsidRDefault="004377C2" w:rsidP="00BE3C62">
            <w:pPr>
              <w:pStyle w:val="TAL"/>
              <w:rPr>
                <w:sz w:val="16"/>
              </w:rPr>
            </w:pPr>
            <w:r w:rsidRPr="00BE3C62">
              <w:rPr>
                <w:sz w:val="16"/>
              </w:rPr>
              <w:t>C4-107</w:t>
            </w:r>
          </w:p>
        </w:tc>
      </w:tr>
    </w:tbl>
    <w:p w14:paraId="773D91FD" w14:textId="77777777" w:rsidR="004377C2" w:rsidRDefault="004377C2" w:rsidP="004377C2">
      <w:pPr>
        <w:pStyle w:val="FP"/>
      </w:pPr>
    </w:p>
    <w:p w14:paraId="438F6CD4" w14:textId="10168D3A" w:rsidR="00DE33D2" w:rsidRDefault="00DE33D2" w:rsidP="00DE33D2"/>
    <w:sectPr w:rsidR="00DE33D2" w:rsidSect="00C831F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F2FF0" w14:textId="77777777" w:rsidR="00BE3C62" w:rsidRDefault="00BE3C62">
      <w:pPr>
        <w:spacing w:after="0"/>
      </w:pPr>
      <w:r>
        <w:separator/>
      </w:r>
    </w:p>
  </w:endnote>
  <w:endnote w:type="continuationSeparator" w:id="0">
    <w:p w14:paraId="63C368A5" w14:textId="77777777" w:rsidR="00BE3C62" w:rsidRDefault="00BE3C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121B" w14:textId="77777777" w:rsidR="00C831F5" w:rsidRDefault="00C831F5" w:rsidP="00F169F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B5EA733" w14:textId="77777777" w:rsidR="00C831F5" w:rsidRDefault="00C831F5" w:rsidP="00C831F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D7245" w14:textId="271B10F1" w:rsidR="00C831F5" w:rsidRDefault="00C831F5" w:rsidP="00F169F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E0BCFCF" w14:textId="77777777" w:rsidR="00C831F5" w:rsidRDefault="00C831F5" w:rsidP="00C831F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F5163" w14:textId="77777777" w:rsidR="00C831F5" w:rsidRDefault="00C83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3973F" w14:textId="77777777" w:rsidR="00BE3C62" w:rsidRDefault="00BE3C62">
      <w:pPr>
        <w:spacing w:after="0"/>
      </w:pPr>
      <w:r>
        <w:separator/>
      </w:r>
    </w:p>
  </w:footnote>
  <w:footnote w:type="continuationSeparator" w:id="0">
    <w:p w14:paraId="32375D54" w14:textId="77777777" w:rsidR="00BE3C62" w:rsidRDefault="00BE3C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6ED55" w14:textId="77777777" w:rsidR="00C831F5" w:rsidRDefault="00C831F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545E7" w14:textId="77777777" w:rsidR="00C831F5" w:rsidRDefault="00C83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4317B" w14:textId="77777777" w:rsidR="00C831F5" w:rsidRDefault="00C83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750C82E"/>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FD20452A"/>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C70864E"/>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B20E04"/>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16B992"/>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FCC85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3FC902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31F5"/>
    <w:rsid w:val="004377C2"/>
    <w:rsid w:val="00BE3C62"/>
    <w:rsid w:val="00C831F5"/>
    <w:rsid w:val="00DE33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76631"/>
  <w15:chartTrackingRefBased/>
  <w15:docId w15:val="{8ABEAC49-656A-4BAD-9D5C-1F190C26E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C831F5"/>
  </w:style>
  <w:style w:type="character" w:customStyle="1" w:styleId="Heading2Char">
    <w:name w:val="Heading 2 Char"/>
    <w:link w:val="Heading2"/>
    <w:rsid w:val="00DE33D2"/>
    <w:rPr>
      <w:rFonts w:ascii="Arial" w:hAnsi="Arial"/>
      <w:sz w:val="32"/>
    </w:rPr>
  </w:style>
  <w:style w:type="character" w:customStyle="1" w:styleId="Heading3Char">
    <w:name w:val="Heading 3 Char"/>
    <w:link w:val="Heading3"/>
    <w:rsid w:val="00DE33D2"/>
    <w:rPr>
      <w:rFonts w:ascii="Arial" w:hAnsi="Arial"/>
      <w:sz w:val="28"/>
    </w:rPr>
  </w:style>
  <w:style w:type="character" w:customStyle="1" w:styleId="Heading1Char">
    <w:name w:val="Heading 1 Char"/>
    <w:link w:val="Heading1"/>
    <w:rsid w:val="004377C2"/>
    <w:rPr>
      <w:rFonts w:ascii="Arial" w:hAnsi="Arial"/>
      <w:sz w:val="36"/>
    </w:rPr>
  </w:style>
  <w:style w:type="character" w:customStyle="1" w:styleId="Heading4Char">
    <w:name w:val="Heading 4 Char"/>
    <w:link w:val="Heading4"/>
    <w:rsid w:val="004377C2"/>
    <w:rPr>
      <w:rFonts w:ascii="Arial" w:hAnsi="Arial"/>
      <w:sz w:val="24"/>
    </w:rPr>
  </w:style>
  <w:style w:type="character" w:customStyle="1" w:styleId="Heading5Char">
    <w:name w:val="Heading 5 Char"/>
    <w:link w:val="Heading5"/>
    <w:rsid w:val="004377C2"/>
    <w:rPr>
      <w:rFonts w:ascii="Arial" w:hAnsi="Arial"/>
      <w:sz w:val="22"/>
    </w:rPr>
  </w:style>
  <w:style w:type="character" w:customStyle="1" w:styleId="Heading6Char">
    <w:name w:val="Heading 6 Char"/>
    <w:link w:val="Heading6"/>
    <w:rsid w:val="004377C2"/>
    <w:rPr>
      <w:rFonts w:ascii="Arial" w:hAnsi="Arial"/>
    </w:rPr>
  </w:style>
  <w:style w:type="character" w:customStyle="1" w:styleId="Heading7Char">
    <w:name w:val="Heading 7 Char"/>
    <w:link w:val="Heading7"/>
    <w:rsid w:val="004377C2"/>
    <w:rPr>
      <w:rFonts w:ascii="Arial" w:hAnsi="Arial"/>
    </w:rPr>
  </w:style>
  <w:style w:type="character" w:customStyle="1" w:styleId="Heading8Char">
    <w:name w:val="Heading 8 Char"/>
    <w:link w:val="Heading8"/>
    <w:rsid w:val="004377C2"/>
    <w:rPr>
      <w:rFonts w:ascii="Arial" w:hAnsi="Arial"/>
      <w:sz w:val="36"/>
    </w:rPr>
  </w:style>
  <w:style w:type="character" w:customStyle="1" w:styleId="Heading9Char">
    <w:name w:val="Heading 9 Char"/>
    <w:link w:val="Heading9"/>
    <w:rsid w:val="004377C2"/>
    <w:rPr>
      <w:rFonts w:ascii="Arial" w:hAnsi="Arial"/>
      <w:sz w:val="36"/>
    </w:rPr>
  </w:style>
  <w:style w:type="paragraph" w:customStyle="1" w:styleId="msonormal0">
    <w:name w:val="msonormal"/>
    <w:basedOn w:val="Normal"/>
    <w:rsid w:val="004377C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4377C2"/>
    <w:rPr>
      <w:rFonts w:ascii="Times New Roman" w:hAnsi="Times New Roman"/>
      <w:sz w:val="16"/>
    </w:rPr>
  </w:style>
  <w:style w:type="character" w:customStyle="1" w:styleId="HeaderChar">
    <w:name w:val="Header Char"/>
    <w:link w:val="Header"/>
    <w:semiHidden/>
    <w:rsid w:val="004377C2"/>
    <w:rPr>
      <w:rFonts w:ascii="Arial" w:hAnsi="Arial"/>
      <w:b/>
      <w:noProof/>
      <w:sz w:val="18"/>
    </w:rPr>
  </w:style>
  <w:style w:type="character" w:customStyle="1" w:styleId="FooterChar">
    <w:name w:val="Footer Char"/>
    <w:link w:val="Footer"/>
    <w:semiHidden/>
    <w:rsid w:val="004377C2"/>
    <w:rPr>
      <w:rFonts w:ascii="Arial" w:hAnsi="Arial"/>
      <w:b/>
      <w:i/>
      <w:noProof/>
      <w:sz w:val="18"/>
    </w:rPr>
  </w:style>
  <w:style w:type="table" w:styleId="TableGrid">
    <w:name w:val="Table Grid"/>
    <w:basedOn w:val="TableNormal"/>
    <w:uiPriority w:val="39"/>
    <w:rsid w:val="004377C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7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TotalTime>
  <Pages>1</Pages>
  <Words>49412</Words>
  <Characters>281654</Characters>
  <Application>Microsoft Office Word</Application>
  <DocSecurity>0</DocSecurity>
  <Lines>2347</Lines>
  <Paragraphs>660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24.486_CR0099R1_(Rel-17)_eV2XAPP</dc:creator>
  <cp:keywords>ESA, style sheet, Winword</cp:keywords>
  <dc:description/>
  <cp:lastModifiedBy>24.486_CR0099R1_(Rel-17)_eV2XAPP</cp:lastModifiedBy>
  <cp:revision>4</cp:revision>
  <cp:lastPrinted>1601-01-01T00:00:00Z</cp:lastPrinted>
  <dcterms:created xsi:type="dcterms:W3CDTF">2021-09-01T09:57:00Z</dcterms:created>
  <dcterms:modified xsi:type="dcterms:W3CDTF">2021-09-01T12:06:00Z</dcterms:modified>
</cp:coreProperties>
</file>