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48C53" w14:textId="2A27DB8C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74717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74717C">
        <w:rPr>
          <w:b/>
          <w:noProof/>
          <w:sz w:val="24"/>
        </w:rPr>
        <w:t>5</w:t>
      </w:r>
      <w:r>
        <w:rPr>
          <w:b/>
          <w:noProof/>
          <w:sz w:val="24"/>
        </w:rPr>
        <w:t>abc</w:t>
      </w:r>
    </w:p>
    <w:p w14:paraId="6897FCA1" w14:textId="51F8B4C6" w:rsidR="00724330" w:rsidRDefault="0074717C" w:rsidP="0072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U.S.</w:t>
      </w:r>
      <w:r w:rsidR="00724330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724330"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7243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Novemebr</w:t>
      </w:r>
      <w:r w:rsidR="00724330">
        <w:rPr>
          <w:b/>
          <w:noProof/>
          <w:sz w:val="24"/>
        </w:rPr>
        <w:t xml:space="preserve"> 2024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A66E8A" w14:textId="77777777" w:rsidR="00064509" w:rsidRDefault="00064509">
      <w:r>
        <w:separator/>
      </w:r>
    </w:p>
  </w:endnote>
  <w:endnote w:type="continuationSeparator" w:id="0">
    <w:p w14:paraId="3B3ED9D1" w14:textId="77777777" w:rsidR="00064509" w:rsidRDefault="00064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08DA5C" w14:textId="77777777" w:rsidR="00064509" w:rsidRDefault="00064509">
      <w:r>
        <w:separator/>
      </w:r>
    </w:p>
  </w:footnote>
  <w:footnote w:type="continuationSeparator" w:id="0">
    <w:p w14:paraId="723A9B45" w14:textId="77777777" w:rsidR="00064509" w:rsidRDefault="00064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4509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6BCB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2D44"/>
    <w:rsid w:val="00413493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37A08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6738"/>
    <w:rsid w:val="00643317"/>
    <w:rsid w:val="00661116"/>
    <w:rsid w:val="0068156C"/>
    <w:rsid w:val="00681AF6"/>
    <w:rsid w:val="006A28EF"/>
    <w:rsid w:val="006B5418"/>
    <w:rsid w:val="006E21FB"/>
    <w:rsid w:val="006E292A"/>
    <w:rsid w:val="00710497"/>
    <w:rsid w:val="00712563"/>
    <w:rsid w:val="00714B2E"/>
    <w:rsid w:val="00724330"/>
    <w:rsid w:val="00727AC1"/>
    <w:rsid w:val="0074184E"/>
    <w:rsid w:val="007439B9"/>
    <w:rsid w:val="0074717C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547</TotalTime>
  <Pages>1</Pages>
  <Words>438</Words>
  <Characters>2120</Characters>
  <Application>Microsoft Office Word</Application>
  <DocSecurity>0</DocSecurity>
  <Lines>96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81</cp:revision>
  <cp:lastPrinted>1899-12-31T23:00:00Z</cp:lastPrinted>
  <dcterms:created xsi:type="dcterms:W3CDTF">2019-01-14T04:28:00Z</dcterms:created>
  <dcterms:modified xsi:type="dcterms:W3CDTF">2024-09-05T13:53:00Z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