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A6" w:rsidRPr="00B1235E" w:rsidRDefault="00BD78A6" w:rsidP="00837C9A">
      <w:pPr>
        <w:pStyle w:val="Tdocinfofirst"/>
        <w:spacing w:line="360" w:lineRule="auto"/>
      </w:pPr>
      <w:bookmarkStart w:id="0" w:name="OLE_LINK1"/>
      <w:r w:rsidRPr="00B1235E">
        <w:t>Title:</w:t>
      </w:r>
      <w:r w:rsidRPr="00B1235E">
        <w:tab/>
      </w:r>
      <w:r w:rsidR="00B33292">
        <w:t>Discussion on LS IN C</w:t>
      </w:r>
      <w:r w:rsidR="005D043E">
        <w:t>3</w:t>
      </w:r>
      <w:r w:rsidR="00B33292">
        <w:t>-17</w:t>
      </w:r>
      <w:r w:rsidR="005D043E">
        <w:t>3057</w:t>
      </w:r>
      <w:r w:rsidR="00B33292">
        <w:t xml:space="preserve"> on </w:t>
      </w:r>
      <w:r w:rsidR="00EF0720">
        <w:t>FEC for Mission Critical Applications</w:t>
      </w:r>
    </w:p>
    <w:p w:rsidR="00BD78A6" w:rsidRDefault="00BD78A6" w:rsidP="00837C9A">
      <w:pPr>
        <w:pStyle w:val="Tdocinfo"/>
        <w:spacing w:line="360" w:lineRule="auto"/>
      </w:pPr>
      <w:r w:rsidRPr="00CD4476">
        <w:t>Source:</w:t>
      </w:r>
      <w:r w:rsidRPr="00CD4476">
        <w:tab/>
      </w:r>
      <w:r w:rsidR="00EF0720">
        <w:t>Motorola Solutions</w:t>
      </w:r>
    </w:p>
    <w:p w:rsidR="00D92CBD" w:rsidRPr="00CD4476" w:rsidRDefault="00D92CBD" w:rsidP="00837C9A">
      <w:pPr>
        <w:pStyle w:val="Tdocinfolast"/>
        <w:spacing w:line="360" w:lineRule="auto"/>
      </w:pPr>
      <w:r>
        <w:t>Agenda Item:</w:t>
      </w:r>
      <w:r>
        <w:tab/>
      </w:r>
      <w:r w:rsidR="008F5021">
        <w:t>6</w:t>
      </w:r>
    </w:p>
    <w:bookmarkEnd w:id="0"/>
    <w:p w:rsidR="00837C9A" w:rsidRDefault="00837C9A" w:rsidP="00837C9A">
      <w:pPr>
        <w:pStyle w:val="Tdocinfolast"/>
        <w:spacing w:line="360" w:lineRule="auto"/>
      </w:pPr>
      <w:r w:rsidRPr="00CD4476">
        <w:t>Document for:</w:t>
      </w:r>
      <w:r w:rsidRPr="00CD4476">
        <w:tab/>
      </w:r>
      <w:r w:rsidRPr="003C0352">
        <w:t>Discussion</w:t>
      </w:r>
      <w:r w:rsidR="003C0352">
        <w:t xml:space="preserve"> and Decision</w:t>
      </w:r>
    </w:p>
    <w:p w:rsidR="00EF24D5" w:rsidRPr="0041546B" w:rsidRDefault="00EF24D5" w:rsidP="00EF24D5">
      <w:pPr>
        <w:pStyle w:val="Tdocinfolast"/>
        <w:spacing w:before="0" w:after="0" w:line="360" w:lineRule="auto"/>
        <w:rPr>
          <w:b w:val="0"/>
          <w:sz w:val="20"/>
        </w:rPr>
      </w:pPr>
      <w:r>
        <w:t>Abstract:</w:t>
      </w:r>
      <w:r>
        <w:tab/>
      </w:r>
      <w:r w:rsidRPr="00EF24D5">
        <w:rPr>
          <w:b w:val="0"/>
          <w:i/>
          <w:sz w:val="20"/>
        </w:rPr>
        <w:t>CT</w:t>
      </w:r>
      <w:r>
        <w:rPr>
          <w:b w:val="0"/>
          <w:i/>
          <w:sz w:val="20"/>
        </w:rPr>
        <w:t>3</w:t>
      </w:r>
      <w:r w:rsidRPr="00EF24D5">
        <w:rPr>
          <w:b w:val="0"/>
          <w:i/>
          <w:sz w:val="20"/>
        </w:rPr>
        <w:t xml:space="preserve"> is </w:t>
      </w:r>
      <w:proofErr w:type="spellStart"/>
      <w:r w:rsidRPr="00EF24D5">
        <w:rPr>
          <w:b w:val="0"/>
          <w:i/>
          <w:sz w:val="20"/>
        </w:rPr>
        <w:t>cc:’d</w:t>
      </w:r>
      <w:proofErr w:type="spellEnd"/>
      <w:r w:rsidRPr="00EF24D5">
        <w:rPr>
          <w:b w:val="0"/>
          <w:i/>
          <w:sz w:val="20"/>
        </w:rPr>
        <w:t xml:space="preserve"> in the incoming LS C</w:t>
      </w:r>
      <w:r>
        <w:rPr>
          <w:b w:val="0"/>
          <w:i/>
          <w:sz w:val="20"/>
        </w:rPr>
        <w:t>3</w:t>
      </w:r>
      <w:r w:rsidRPr="00EF24D5">
        <w:rPr>
          <w:b w:val="0"/>
          <w:i/>
          <w:sz w:val="20"/>
        </w:rPr>
        <w:t>-17</w:t>
      </w:r>
      <w:r>
        <w:rPr>
          <w:b w:val="0"/>
          <w:i/>
          <w:sz w:val="20"/>
        </w:rPr>
        <w:t>3057</w:t>
      </w:r>
      <w:r w:rsidRPr="00EF24D5">
        <w:rPr>
          <w:b w:val="0"/>
          <w:i/>
          <w:sz w:val="20"/>
        </w:rPr>
        <w:t>/S6-170471 from SA6</w:t>
      </w:r>
      <w:r w:rsidRPr="00EF24D5">
        <w:rPr>
          <w:b w:val="0"/>
        </w:rPr>
        <w:t xml:space="preserve">. </w:t>
      </w:r>
      <w:r>
        <w:rPr>
          <w:b w:val="0"/>
          <w:i/>
          <w:sz w:val="20"/>
        </w:rPr>
        <w:t>T</w:t>
      </w:r>
      <w:r w:rsidRPr="0041546B">
        <w:rPr>
          <w:b w:val="0"/>
          <w:i/>
          <w:sz w:val="20"/>
        </w:rPr>
        <w:t xml:space="preserve">here </w:t>
      </w:r>
      <w:r>
        <w:rPr>
          <w:b w:val="0"/>
          <w:i/>
          <w:sz w:val="20"/>
        </w:rPr>
        <w:t>is</w:t>
      </w:r>
      <w:r w:rsidRPr="0041546B">
        <w:rPr>
          <w:b w:val="0"/>
          <w:i/>
          <w:sz w:val="20"/>
        </w:rPr>
        <w:t xml:space="preserve"> Stage 3 work for CT</w:t>
      </w:r>
      <w:r>
        <w:rPr>
          <w:b w:val="0"/>
          <w:i/>
          <w:sz w:val="20"/>
        </w:rPr>
        <w:t xml:space="preserve">3 </w:t>
      </w:r>
      <w:r w:rsidRPr="0041546B">
        <w:rPr>
          <w:b w:val="0"/>
          <w:i/>
          <w:sz w:val="20"/>
        </w:rPr>
        <w:t xml:space="preserve">to perform in Rel-15 </w:t>
      </w:r>
      <w:r>
        <w:rPr>
          <w:b w:val="0"/>
          <w:i/>
          <w:sz w:val="20"/>
        </w:rPr>
        <w:t xml:space="preserve">on 29.468 </w:t>
      </w:r>
      <w:r w:rsidRPr="0041546B">
        <w:rPr>
          <w:b w:val="0"/>
          <w:i/>
          <w:sz w:val="20"/>
        </w:rPr>
        <w:t xml:space="preserve">based on the Stage 2 developed by SA6 in 23.280, </w:t>
      </w:r>
      <w:r>
        <w:rPr>
          <w:b w:val="0"/>
          <w:i/>
          <w:sz w:val="20"/>
        </w:rPr>
        <w:t>if and when SA2 completes a corresponding Stage 2 update of 23.468</w:t>
      </w:r>
      <w:r w:rsidRPr="0041546B">
        <w:rPr>
          <w:b w:val="0"/>
          <w:i/>
          <w:sz w:val="20"/>
        </w:rPr>
        <w:t xml:space="preserve">. </w:t>
      </w:r>
    </w:p>
    <w:p w:rsidR="00BD78A6" w:rsidRPr="00CD4476" w:rsidRDefault="00BD78A6" w:rsidP="00BD78A6"/>
    <w:p w:rsidR="00BD78A6" w:rsidRPr="002506D5" w:rsidRDefault="00BD78A6" w:rsidP="00C128FC">
      <w:pPr>
        <w:pStyle w:val="Heading1"/>
        <w:numPr>
          <w:ilvl w:val="0"/>
          <w:numId w:val="5"/>
        </w:numPr>
      </w:pPr>
      <w:r w:rsidRPr="002506D5">
        <w:t>Introduction</w:t>
      </w:r>
    </w:p>
    <w:p w:rsidR="00C128FC" w:rsidRDefault="0004601C" w:rsidP="00FF0FED">
      <w:pPr>
        <w:rPr>
          <w:rFonts w:cs="Arial"/>
        </w:rPr>
      </w:pPr>
      <w:r>
        <w:rPr>
          <w:rFonts w:cs="Arial"/>
        </w:rPr>
        <w:t>CT</w:t>
      </w:r>
      <w:r w:rsidR="00990AEA">
        <w:rPr>
          <w:rFonts w:cs="Arial"/>
        </w:rPr>
        <w:t>3</w:t>
      </w:r>
      <w:r w:rsidR="00EF0720">
        <w:rPr>
          <w:rFonts w:cs="Arial"/>
        </w:rPr>
        <w:t xml:space="preserve"> has received LS IN </w:t>
      </w:r>
      <w:r w:rsidR="00345586" w:rsidRPr="00345586">
        <w:rPr>
          <w:rFonts w:cs="Arial"/>
          <w:b/>
        </w:rPr>
        <w:t>C</w:t>
      </w:r>
      <w:r w:rsidR="005D043E">
        <w:rPr>
          <w:rFonts w:cs="Arial"/>
          <w:b/>
        </w:rPr>
        <w:t>3</w:t>
      </w:r>
      <w:r w:rsidR="00345586" w:rsidRPr="00345586">
        <w:rPr>
          <w:rFonts w:cs="Arial"/>
          <w:b/>
        </w:rPr>
        <w:t>-17</w:t>
      </w:r>
      <w:r w:rsidR="005D043E">
        <w:rPr>
          <w:rFonts w:cs="Arial"/>
          <w:b/>
        </w:rPr>
        <w:t>3057</w:t>
      </w:r>
      <w:r w:rsidR="006B034D">
        <w:rPr>
          <w:rFonts w:cs="Arial"/>
        </w:rPr>
        <w:t>/S6-170471</w:t>
      </w:r>
      <w:r w:rsidR="00EF0720">
        <w:rPr>
          <w:rFonts w:cs="Arial"/>
        </w:rPr>
        <w:t xml:space="preserve"> from SA6 (with attached technical description in S6-170470 containing a Rel-15 cat B CR0043r4 against TS 23.280). The LS from SA6 </w:t>
      </w:r>
      <w:r w:rsidR="002504F2">
        <w:rPr>
          <w:rFonts w:cs="Arial"/>
        </w:rPr>
        <w:t xml:space="preserve">essentially informs that </w:t>
      </w:r>
      <w:r w:rsidR="002504F2" w:rsidRPr="002504F2">
        <w:rPr>
          <w:rFonts w:cs="Arial"/>
          <w:u w:val="single"/>
        </w:rPr>
        <w:t xml:space="preserve">SA6 has completed the Stage 2 work </w:t>
      </w:r>
      <w:r w:rsidR="00345586">
        <w:rPr>
          <w:rFonts w:cs="Arial"/>
          <w:u w:val="single"/>
        </w:rPr>
        <w:t xml:space="preserve">in 23.280 </w:t>
      </w:r>
      <w:r w:rsidR="002504F2" w:rsidRPr="002504F2">
        <w:rPr>
          <w:rFonts w:cs="Arial"/>
          <w:u w:val="single"/>
        </w:rPr>
        <w:t>on this topic for Rel-1</w:t>
      </w:r>
      <w:r w:rsidR="002504F2">
        <w:rPr>
          <w:rFonts w:cs="Arial"/>
          <w:u w:val="single"/>
        </w:rPr>
        <w:t>5</w:t>
      </w:r>
      <w:r w:rsidR="002504F2">
        <w:rPr>
          <w:rFonts w:cs="Arial"/>
        </w:rPr>
        <w:t xml:space="preserve"> and </w:t>
      </w:r>
      <w:r w:rsidR="00990AEA">
        <w:rPr>
          <w:rFonts w:cs="Arial"/>
        </w:rPr>
        <w:t>indicates the need</w:t>
      </w:r>
      <w:r w:rsidR="00EF0720">
        <w:rPr>
          <w:rFonts w:cs="Arial"/>
        </w:rPr>
        <w:t xml:space="preserve"> for support </w:t>
      </w:r>
      <w:r w:rsidR="00426395">
        <w:rPr>
          <w:rFonts w:cs="Arial"/>
        </w:rPr>
        <w:t xml:space="preserve">from other groups </w:t>
      </w:r>
      <w:r w:rsidR="00EF0720">
        <w:rPr>
          <w:rFonts w:cs="Arial"/>
        </w:rPr>
        <w:t xml:space="preserve">in adding </w:t>
      </w:r>
      <w:r w:rsidR="006B034D">
        <w:rPr>
          <w:rFonts w:cs="Arial"/>
        </w:rPr>
        <w:t>Forward Error Correction (</w:t>
      </w:r>
      <w:r w:rsidR="00EF0720">
        <w:rPr>
          <w:rFonts w:cs="Arial"/>
        </w:rPr>
        <w:t>FEC</w:t>
      </w:r>
      <w:r w:rsidR="006B034D">
        <w:rPr>
          <w:rFonts w:cs="Arial"/>
        </w:rPr>
        <w:t>)</w:t>
      </w:r>
      <w:r w:rsidR="00EF0720">
        <w:rPr>
          <w:rFonts w:cs="Arial"/>
        </w:rPr>
        <w:t xml:space="preserve"> capabilities </w:t>
      </w:r>
      <w:r w:rsidR="002C4AEC">
        <w:rPr>
          <w:rFonts w:cs="Arial"/>
        </w:rPr>
        <w:t xml:space="preserve">over MBMS bearers </w:t>
      </w:r>
      <w:r w:rsidR="00EF0720">
        <w:rPr>
          <w:rFonts w:cs="Arial"/>
        </w:rPr>
        <w:t xml:space="preserve">for Mission Critical </w:t>
      </w:r>
      <w:r w:rsidR="006B034D">
        <w:rPr>
          <w:rFonts w:cs="Arial"/>
        </w:rPr>
        <w:t>(MC) a</w:t>
      </w:r>
      <w:r w:rsidR="00EF0720">
        <w:rPr>
          <w:rFonts w:cs="Arial"/>
        </w:rPr>
        <w:t>pplications, as follows:</w:t>
      </w:r>
    </w:p>
    <w:p w:rsidR="00EF0720" w:rsidRDefault="002C4AEC" w:rsidP="00FF0FED">
      <w:pPr>
        <w:rPr>
          <w:rFonts w:cs="Arial"/>
        </w:rPr>
      </w:pPr>
      <w:r>
        <w:rPr>
          <w:rFonts w:cs="Arial"/>
        </w:rPr>
        <w:t>1)</w:t>
      </w:r>
      <w:r w:rsidR="006B034D">
        <w:rPr>
          <w:rFonts w:cs="Arial"/>
        </w:rPr>
        <w:t xml:space="preserve"> </w:t>
      </w:r>
      <w:r w:rsidR="00723CC9" w:rsidRPr="005E3F78">
        <w:rPr>
          <w:rFonts w:cs="Arial"/>
          <w:b/>
        </w:rPr>
        <w:t xml:space="preserve">SA6 </w:t>
      </w:r>
      <w:r w:rsidR="0062527A" w:rsidRPr="005E3F78">
        <w:rPr>
          <w:rFonts w:cs="Arial"/>
          <w:b/>
        </w:rPr>
        <w:t>Requ</w:t>
      </w:r>
      <w:r w:rsidR="00723CC9" w:rsidRPr="005E3F78">
        <w:rPr>
          <w:rFonts w:cs="Arial"/>
          <w:b/>
        </w:rPr>
        <w:t>est 1</w:t>
      </w:r>
      <w:r w:rsidR="00723CC9">
        <w:rPr>
          <w:rFonts w:cs="Arial"/>
        </w:rPr>
        <w:t xml:space="preserve">: </w:t>
      </w:r>
      <w:r w:rsidR="006B034D">
        <w:rPr>
          <w:rFonts w:cs="Arial"/>
        </w:rPr>
        <w:t xml:space="preserve">to </w:t>
      </w:r>
      <w:r w:rsidR="005E3F78">
        <w:rPr>
          <w:rFonts w:cs="Arial"/>
        </w:rPr>
        <w:t>specify a</w:t>
      </w:r>
      <w:r w:rsidR="006B034D">
        <w:rPr>
          <w:rFonts w:cs="Arial"/>
        </w:rPr>
        <w:t xml:space="preserve"> </w:t>
      </w:r>
      <w:r w:rsidR="005E3F78">
        <w:rPr>
          <w:rFonts w:cs="Arial"/>
        </w:rPr>
        <w:t xml:space="preserve">FEC </w:t>
      </w:r>
      <w:r w:rsidR="006B034D">
        <w:rPr>
          <w:rFonts w:cs="Arial"/>
        </w:rPr>
        <w:t xml:space="preserve">solution for </w:t>
      </w:r>
      <w:proofErr w:type="spellStart"/>
      <w:r w:rsidR="006B034D">
        <w:rPr>
          <w:rFonts w:cs="Arial"/>
        </w:rPr>
        <w:t>MCVideo</w:t>
      </w:r>
      <w:proofErr w:type="spellEnd"/>
      <w:r w:rsidR="006B034D">
        <w:rPr>
          <w:rFonts w:cs="Arial"/>
        </w:rPr>
        <w:t xml:space="preserve"> over MBMS</w:t>
      </w:r>
    </w:p>
    <w:p w:rsidR="002C4AEC" w:rsidRDefault="002C4AEC" w:rsidP="00FF0FED">
      <w:pPr>
        <w:rPr>
          <w:rFonts w:cs="Arial"/>
        </w:rPr>
      </w:pPr>
      <w:r>
        <w:rPr>
          <w:rFonts w:cs="Arial"/>
        </w:rPr>
        <w:t xml:space="preserve">2) </w:t>
      </w:r>
      <w:r w:rsidR="00723CC9" w:rsidRPr="005E3F78">
        <w:rPr>
          <w:rFonts w:cs="Arial"/>
          <w:b/>
        </w:rPr>
        <w:t>SA6 Request 2</w:t>
      </w:r>
      <w:r w:rsidR="00723CC9">
        <w:rPr>
          <w:rFonts w:cs="Arial"/>
        </w:rPr>
        <w:t xml:space="preserve">: </w:t>
      </w:r>
      <w:r w:rsidR="006B034D">
        <w:rPr>
          <w:rFonts w:cs="Arial"/>
        </w:rPr>
        <w:t xml:space="preserve">to consider FEC for other MC services (MCPTT and </w:t>
      </w:r>
      <w:proofErr w:type="spellStart"/>
      <w:r w:rsidR="006B034D">
        <w:rPr>
          <w:rFonts w:cs="Arial"/>
        </w:rPr>
        <w:t>MCData</w:t>
      </w:r>
      <w:proofErr w:type="spellEnd"/>
      <w:r w:rsidR="006B034D">
        <w:rPr>
          <w:rFonts w:cs="Arial"/>
        </w:rPr>
        <w:t>) over MBMS</w:t>
      </w:r>
    </w:p>
    <w:p w:rsidR="006B034D" w:rsidRDefault="006B034D" w:rsidP="00FF0FED">
      <w:pPr>
        <w:rPr>
          <w:rFonts w:cs="Arial"/>
        </w:rPr>
      </w:pPr>
      <w:r>
        <w:rPr>
          <w:rFonts w:cs="Arial"/>
        </w:rPr>
        <w:t>This contribution discusses the two requests from SA6.</w:t>
      </w:r>
    </w:p>
    <w:p w:rsidR="009627B5" w:rsidRPr="0004601C" w:rsidRDefault="0029659A" w:rsidP="00C128FC">
      <w:pPr>
        <w:pStyle w:val="Heading1"/>
        <w:numPr>
          <w:ilvl w:val="0"/>
          <w:numId w:val="5"/>
        </w:numPr>
        <w:rPr>
          <w:color w:val="948A54"/>
        </w:rPr>
      </w:pPr>
      <w:r w:rsidRPr="0004601C">
        <w:rPr>
          <w:color w:val="948A54"/>
        </w:rPr>
        <w:t xml:space="preserve">Background: Summary of Rel-13/Rel-14 MBMS </w:t>
      </w:r>
      <w:r w:rsidR="00DA0A82" w:rsidRPr="0004601C">
        <w:rPr>
          <w:color w:val="948A54"/>
        </w:rPr>
        <w:t xml:space="preserve">signalling </w:t>
      </w:r>
      <w:r w:rsidRPr="0004601C">
        <w:rPr>
          <w:color w:val="948A54"/>
        </w:rPr>
        <w:t>use</w:t>
      </w:r>
      <w:r w:rsidR="00DA0A82" w:rsidRPr="0004601C">
        <w:rPr>
          <w:color w:val="948A54"/>
        </w:rPr>
        <w:t>d</w:t>
      </w:r>
      <w:r w:rsidRPr="0004601C">
        <w:rPr>
          <w:color w:val="948A54"/>
        </w:rPr>
        <w:t xml:space="preserve"> by MC services</w:t>
      </w:r>
    </w:p>
    <w:p w:rsidR="0029659A" w:rsidRPr="0004601C" w:rsidRDefault="0029659A" w:rsidP="008F17B8">
      <w:pPr>
        <w:rPr>
          <w:color w:val="948A54"/>
        </w:rPr>
      </w:pPr>
      <w:r w:rsidRPr="0004601C">
        <w:rPr>
          <w:color w:val="948A54"/>
        </w:rPr>
        <w:t xml:space="preserve">For MBMS, the MC services use the GCSE (see TS 23.468) based architecture, functionality, </w:t>
      </w:r>
      <w:r w:rsidR="005E3F78" w:rsidRPr="0004601C">
        <w:rPr>
          <w:color w:val="948A54"/>
        </w:rPr>
        <w:t xml:space="preserve">interfaces </w:t>
      </w:r>
      <w:r w:rsidRPr="0004601C">
        <w:rPr>
          <w:color w:val="948A54"/>
        </w:rPr>
        <w:t xml:space="preserve">and signalling (TS 29.468). The MC services servers and clients are, respectively, GCS application servers and clients. </w:t>
      </w:r>
    </w:p>
    <w:p w:rsidR="00DA0A82" w:rsidRPr="0004601C" w:rsidRDefault="0029659A" w:rsidP="008F17B8">
      <w:pPr>
        <w:rPr>
          <w:color w:val="948A54"/>
        </w:rPr>
      </w:pPr>
      <w:r w:rsidRPr="0004601C">
        <w:rPr>
          <w:color w:val="948A54"/>
        </w:rPr>
        <w:t xml:space="preserve">To use MBMS, an MC </w:t>
      </w:r>
      <w:proofErr w:type="gramStart"/>
      <w:r w:rsidRPr="0004601C">
        <w:rPr>
          <w:color w:val="948A54"/>
        </w:rPr>
        <w:t>service</w:t>
      </w:r>
      <w:proofErr w:type="gramEnd"/>
      <w:r w:rsidRPr="0004601C">
        <w:rPr>
          <w:color w:val="948A54"/>
        </w:rPr>
        <w:t xml:space="preserve"> se</w:t>
      </w:r>
      <w:r w:rsidR="00956762" w:rsidRPr="0004601C">
        <w:rPr>
          <w:color w:val="948A54"/>
        </w:rPr>
        <w:t>r</w:t>
      </w:r>
      <w:r w:rsidRPr="0004601C">
        <w:rPr>
          <w:color w:val="948A54"/>
        </w:rPr>
        <w:t xml:space="preserve">ver first combines information about </w:t>
      </w:r>
      <w:r w:rsidR="002229C1" w:rsidRPr="0004601C">
        <w:rPr>
          <w:color w:val="948A54"/>
        </w:rPr>
        <w:t xml:space="preserve">the media flows of </w:t>
      </w:r>
      <w:r w:rsidRPr="0004601C">
        <w:rPr>
          <w:color w:val="948A54"/>
        </w:rPr>
        <w:t>MC group</w:t>
      </w:r>
      <w:r w:rsidR="002229C1" w:rsidRPr="0004601C">
        <w:rPr>
          <w:color w:val="948A54"/>
        </w:rPr>
        <w:t>s and about</w:t>
      </w:r>
      <w:r w:rsidRPr="0004601C">
        <w:rPr>
          <w:color w:val="948A54"/>
        </w:rPr>
        <w:t xml:space="preserve"> </w:t>
      </w:r>
      <w:r w:rsidR="002229C1" w:rsidRPr="0004601C">
        <w:rPr>
          <w:color w:val="948A54"/>
        </w:rPr>
        <w:t xml:space="preserve">participating users/UEs with information obtained on MB2-C during the setup of MBMS bearers. </w:t>
      </w:r>
      <w:r w:rsidR="002229C1" w:rsidRPr="00990AEA">
        <w:rPr>
          <w:color w:val="948A54" w:themeColor="background2" w:themeShade="80"/>
        </w:rPr>
        <w:t xml:space="preserve">Then the MC </w:t>
      </w:r>
      <w:proofErr w:type="gramStart"/>
      <w:r w:rsidR="002229C1" w:rsidRPr="00990AEA">
        <w:rPr>
          <w:color w:val="948A54" w:themeColor="background2" w:themeShade="80"/>
        </w:rPr>
        <w:t>service</w:t>
      </w:r>
      <w:proofErr w:type="gramEnd"/>
      <w:r w:rsidR="002229C1" w:rsidRPr="00990AEA">
        <w:rPr>
          <w:color w:val="948A54" w:themeColor="background2" w:themeShade="80"/>
        </w:rPr>
        <w:t xml:space="preserve"> server sends this information to the MC service client on an over-the-air interface logically mapped to </w:t>
      </w:r>
      <w:r w:rsidR="00956762" w:rsidRPr="00990AEA">
        <w:rPr>
          <w:color w:val="948A54" w:themeColor="background2" w:themeShade="80"/>
        </w:rPr>
        <w:t>the GC1 reference point</w:t>
      </w:r>
      <w:r w:rsidR="001F69BE" w:rsidRPr="00990AEA">
        <w:rPr>
          <w:color w:val="948A54" w:themeColor="background2" w:themeShade="80"/>
        </w:rPr>
        <w:t>,</w:t>
      </w:r>
      <w:r w:rsidR="00956762" w:rsidRPr="00990AEA">
        <w:rPr>
          <w:color w:val="948A54" w:themeColor="background2" w:themeShade="80"/>
        </w:rPr>
        <w:t xml:space="preserve"> using an </w:t>
      </w:r>
      <w:r w:rsidR="000F0EC0" w:rsidRPr="00990AEA">
        <w:rPr>
          <w:color w:val="948A54" w:themeColor="background2" w:themeShade="80"/>
        </w:rPr>
        <w:t xml:space="preserve">MC </w:t>
      </w:r>
      <w:r w:rsidR="00956762" w:rsidRPr="00990AEA">
        <w:rPr>
          <w:color w:val="948A54" w:themeColor="background2" w:themeShade="80"/>
        </w:rPr>
        <w:t xml:space="preserve">application level </w:t>
      </w:r>
      <w:r w:rsidR="002229C1" w:rsidRPr="00990AEA">
        <w:rPr>
          <w:color w:val="948A54" w:themeColor="background2" w:themeShade="80"/>
        </w:rPr>
        <w:t xml:space="preserve">message called </w:t>
      </w:r>
      <w:r w:rsidR="002229C1" w:rsidRPr="00990AEA">
        <w:rPr>
          <w:b/>
          <w:i/>
          <w:color w:val="948A54" w:themeColor="background2" w:themeShade="80"/>
        </w:rPr>
        <w:t>MBMS Bearer Announcement</w:t>
      </w:r>
      <w:r w:rsidR="002229C1" w:rsidRPr="00990AEA">
        <w:rPr>
          <w:color w:val="948A54" w:themeColor="background2" w:themeShade="80"/>
        </w:rPr>
        <w:t>.</w:t>
      </w:r>
      <w:r w:rsidR="002229C1" w:rsidRPr="0004601C">
        <w:rPr>
          <w:color w:val="948A54"/>
        </w:rPr>
        <w:t xml:space="preserve"> </w:t>
      </w:r>
      <w:r w:rsidR="00DA0A82" w:rsidRPr="0004601C">
        <w:rPr>
          <w:color w:val="948A54"/>
        </w:rPr>
        <w:t xml:space="preserve">When the MC </w:t>
      </w:r>
      <w:proofErr w:type="gramStart"/>
      <w:r w:rsidR="00DA0A82" w:rsidRPr="0004601C">
        <w:rPr>
          <w:color w:val="948A54"/>
        </w:rPr>
        <w:t>service</w:t>
      </w:r>
      <w:proofErr w:type="gramEnd"/>
      <w:r w:rsidR="00DA0A82" w:rsidRPr="0004601C">
        <w:rPr>
          <w:color w:val="948A54"/>
        </w:rPr>
        <w:t xml:space="preserve"> client is able of receiving information sent on the announced MBMS bearer(s), it sends an </w:t>
      </w:r>
      <w:r w:rsidR="000F0EC0" w:rsidRPr="0004601C">
        <w:rPr>
          <w:color w:val="948A54"/>
        </w:rPr>
        <w:t xml:space="preserve">MC </w:t>
      </w:r>
      <w:r w:rsidR="00DA0A82" w:rsidRPr="0004601C">
        <w:rPr>
          <w:color w:val="948A54"/>
        </w:rPr>
        <w:t xml:space="preserve">application level message called </w:t>
      </w:r>
      <w:r w:rsidR="00DA0A82" w:rsidRPr="0004601C">
        <w:rPr>
          <w:b/>
          <w:i/>
          <w:color w:val="948A54"/>
        </w:rPr>
        <w:t>MBMS Listening Status Report</w:t>
      </w:r>
      <w:r w:rsidR="00DA0A82" w:rsidRPr="0004601C">
        <w:rPr>
          <w:color w:val="948A54"/>
        </w:rPr>
        <w:t xml:space="preserve"> to the MC service server. It should be noted that multiple and potentially unrelated flows can be multiplexed on the same </w:t>
      </w:r>
      <w:r w:rsidR="00F81066" w:rsidRPr="0004601C">
        <w:rPr>
          <w:color w:val="948A54"/>
        </w:rPr>
        <w:t>TMGI (MBMS bearer) and that a MC service client may be able to monitor for</w:t>
      </w:r>
      <w:r w:rsidR="00914AFB" w:rsidRPr="0004601C">
        <w:rPr>
          <w:color w:val="948A54"/>
        </w:rPr>
        <w:t>,</w:t>
      </w:r>
      <w:r w:rsidR="00F81066" w:rsidRPr="0004601C">
        <w:rPr>
          <w:color w:val="948A54"/>
        </w:rPr>
        <w:t xml:space="preserve"> and receive incoming traffic on</w:t>
      </w:r>
      <w:r w:rsidR="00914AFB" w:rsidRPr="0004601C">
        <w:rPr>
          <w:color w:val="948A54"/>
        </w:rPr>
        <w:t>,</w:t>
      </w:r>
      <w:r w:rsidR="00F81066" w:rsidRPr="0004601C">
        <w:rPr>
          <w:color w:val="948A54"/>
        </w:rPr>
        <w:t xml:space="preserve"> multiple MBMS bearers at the same time. </w:t>
      </w:r>
    </w:p>
    <w:p w:rsidR="00F81066" w:rsidRPr="0004601C" w:rsidRDefault="00F81066" w:rsidP="008F17B8">
      <w:pPr>
        <w:rPr>
          <w:i/>
          <w:color w:val="948A54"/>
        </w:rPr>
      </w:pPr>
      <w:r w:rsidRPr="0004601C">
        <w:rPr>
          <w:color w:val="948A54"/>
        </w:rPr>
        <w:t xml:space="preserve">The traffic directed to any MC group is NOT permanently bound to a specific bearer, and the application level signalling allows for dynamic, short-lived associations between </w:t>
      </w:r>
      <w:r w:rsidR="000F0EC0" w:rsidRPr="0004601C">
        <w:rPr>
          <w:color w:val="948A54"/>
        </w:rPr>
        <w:t xml:space="preserve">MC </w:t>
      </w:r>
      <w:proofErr w:type="gramStart"/>
      <w:r w:rsidR="000F0EC0" w:rsidRPr="0004601C">
        <w:rPr>
          <w:color w:val="948A54"/>
        </w:rPr>
        <w:t>service</w:t>
      </w:r>
      <w:proofErr w:type="gramEnd"/>
      <w:r w:rsidR="000F0EC0" w:rsidRPr="0004601C">
        <w:rPr>
          <w:color w:val="948A54"/>
        </w:rPr>
        <w:t xml:space="preserve"> </w:t>
      </w:r>
      <w:r w:rsidRPr="0004601C">
        <w:rPr>
          <w:color w:val="948A54"/>
        </w:rPr>
        <w:t xml:space="preserve">flows and </w:t>
      </w:r>
      <w:r w:rsidR="000F0EC0" w:rsidRPr="0004601C">
        <w:rPr>
          <w:color w:val="948A54"/>
        </w:rPr>
        <w:t xml:space="preserve">MBMS </w:t>
      </w:r>
      <w:r w:rsidRPr="0004601C">
        <w:rPr>
          <w:color w:val="948A54"/>
        </w:rPr>
        <w:t>bearers</w:t>
      </w:r>
      <w:r w:rsidR="000F0EC0" w:rsidRPr="0004601C">
        <w:rPr>
          <w:color w:val="948A54"/>
        </w:rPr>
        <w:t>,</w:t>
      </w:r>
      <w:r w:rsidRPr="0004601C">
        <w:rPr>
          <w:color w:val="948A54"/>
        </w:rPr>
        <w:t xml:space="preserve"> to be established just ahead of each transmission</w:t>
      </w:r>
      <w:r w:rsidR="000F0EC0" w:rsidRPr="0004601C">
        <w:rPr>
          <w:color w:val="948A54"/>
        </w:rPr>
        <w:t>. This action</w:t>
      </w:r>
      <w:r w:rsidRPr="0004601C">
        <w:rPr>
          <w:color w:val="948A54"/>
        </w:rPr>
        <w:t xml:space="preserve"> may, in principle, result in </w:t>
      </w:r>
      <w:r w:rsidR="000F0EC0" w:rsidRPr="0004601C">
        <w:rPr>
          <w:color w:val="948A54"/>
        </w:rPr>
        <w:t xml:space="preserve">consecutive transmission bursts to the same MC </w:t>
      </w:r>
      <w:proofErr w:type="gramStart"/>
      <w:r w:rsidR="000F0EC0" w:rsidRPr="0004601C">
        <w:rPr>
          <w:color w:val="948A54"/>
        </w:rPr>
        <w:t>service</w:t>
      </w:r>
      <w:proofErr w:type="gramEnd"/>
      <w:r w:rsidR="000F0EC0" w:rsidRPr="0004601C">
        <w:rPr>
          <w:color w:val="948A54"/>
        </w:rPr>
        <w:t xml:space="preserve"> clients for same group being </w:t>
      </w:r>
      <w:r w:rsidR="001F69BE" w:rsidRPr="0004601C">
        <w:rPr>
          <w:color w:val="948A54"/>
        </w:rPr>
        <w:t>sent</w:t>
      </w:r>
      <w:r w:rsidR="000F0EC0" w:rsidRPr="0004601C">
        <w:rPr>
          <w:color w:val="948A54"/>
        </w:rPr>
        <w:t xml:space="preserve"> on different MBMS bearers. The MC </w:t>
      </w:r>
      <w:proofErr w:type="gramStart"/>
      <w:r w:rsidR="000F0EC0" w:rsidRPr="0004601C">
        <w:rPr>
          <w:color w:val="948A54"/>
        </w:rPr>
        <w:t>service</w:t>
      </w:r>
      <w:proofErr w:type="gramEnd"/>
      <w:r w:rsidR="000F0EC0" w:rsidRPr="0004601C">
        <w:rPr>
          <w:color w:val="948A54"/>
        </w:rPr>
        <w:t xml:space="preserve"> server uses the MC application level messages </w:t>
      </w:r>
      <w:proofErr w:type="spellStart"/>
      <w:r w:rsidR="000F0EC0" w:rsidRPr="0004601C">
        <w:rPr>
          <w:b/>
          <w:i/>
          <w:color w:val="948A54"/>
        </w:rPr>
        <w:t>MapGroupToBearer</w:t>
      </w:r>
      <w:proofErr w:type="spellEnd"/>
      <w:r w:rsidR="000F0EC0" w:rsidRPr="0004601C">
        <w:rPr>
          <w:color w:val="948A54"/>
        </w:rPr>
        <w:t xml:space="preserve"> and </w:t>
      </w:r>
      <w:proofErr w:type="spellStart"/>
      <w:r w:rsidR="000F0EC0" w:rsidRPr="0004601C">
        <w:rPr>
          <w:b/>
          <w:i/>
          <w:color w:val="948A54"/>
        </w:rPr>
        <w:t>UnmapGroupFromBearer</w:t>
      </w:r>
      <w:proofErr w:type="spellEnd"/>
      <w:r w:rsidR="000F0EC0" w:rsidRPr="0004601C">
        <w:rPr>
          <w:color w:val="948A54"/>
        </w:rPr>
        <w:t xml:space="preserve"> </w:t>
      </w:r>
      <w:r w:rsidR="0062527A" w:rsidRPr="0004601C">
        <w:rPr>
          <w:color w:val="948A54"/>
        </w:rPr>
        <w:t>to indicate the temporary bindings of flows to bearers.</w:t>
      </w:r>
    </w:p>
    <w:p w:rsidR="008F17B8" w:rsidRDefault="00465F80" w:rsidP="008F17B8">
      <w:pPr>
        <w:pStyle w:val="Heading1"/>
        <w:numPr>
          <w:ilvl w:val="0"/>
          <w:numId w:val="5"/>
        </w:numPr>
      </w:pPr>
      <w:r>
        <w:t xml:space="preserve">Actions in support </w:t>
      </w:r>
      <w:r w:rsidR="006467AF">
        <w:t>of</w:t>
      </w:r>
      <w:r>
        <w:t xml:space="preserve"> SA6 Request 1</w:t>
      </w:r>
    </w:p>
    <w:p w:rsidR="00F82860" w:rsidRDefault="00465F80" w:rsidP="00600F6A">
      <w:r>
        <w:t xml:space="preserve">SA6 has determined to use </w:t>
      </w:r>
      <w:r w:rsidRPr="00990AEA">
        <w:t>a single FEC encoding procedure</w:t>
      </w:r>
      <w:r>
        <w:t xml:space="preserve"> for </w:t>
      </w:r>
      <w:proofErr w:type="spellStart"/>
      <w:r>
        <w:t>MCVideo</w:t>
      </w:r>
      <w:proofErr w:type="spellEnd"/>
      <w:r>
        <w:t xml:space="preserve"> which has to be executable at either the </w:t>
      </w:r>
      <w:r w:rsidRPr="001F6839">
        <w:rPr>
          <w:b/>
        </w:rPr>
        <w:t xml:space="preserve">MC </w:t>
      </w:r>
      <w:proofErr w:type="gramStart"/>
      <w:r w:rsidRPr="001F6839">
        <w:rPr>
          <w:b/>
        </w:rPr>
        <w:t>service</w:t>
      </w:r>
      <w:proofErr w:type="gramEnd"/>
      <w:r w:rsidRPr="001F6839">
        <w:rPr>
          <w:b/>
        </w:rPr>
        <w:t xml:space="preserve"> server</w:t>
      </w:r>
      <w:r>
        <w:t xml:space="preserve"> (</w:t>
      </w:r>
      <w:r w:rsidRPr="00375747">
        <w:rPr>
          <w:b/>
        </w:rPr>
        <w:t>S6-170471 section 10.7.x.3</w:t>
      </w:r>
      <w:r>
        <w:t xml:space="preserve">) or at the </w:t>
      </w:r>
      <w:r w:rsidRPr="00375747">
        <w:rPr>
          <w:b/>
        </w:rPr>
        <w:t>BM-SC</w:t>
      </w:r>
      <w:r>
        <w:t xml:space="preserve"> (</w:t>
      </w:r>
      <w:r w:rsidRPr="00375747">
        <w:rPr>
          <w:b/>
        </w:rPr>
        <w:t>S6-170471 section 10.7.x.2</w:t>
      </w:r>
      <w:r>
        <w:t xml:space="preserve">). The signalling and the FEC decoding at the </w:t>
      </w:r>
      <w:r w:rsidR="00F77FD4">
        <w:t xml:space="preserve">MC </w:t>
      </w:r>
      <w:proofErr w:type="gramStart"/>
      <w:r w:rsidR="00F77FD4">
        <w:t>service</w:t>
      </w:r>
      <w:proofErr w:type="gramEnd"/>
      <w:r w:rsidR="00F77FD4">
        <w:t xml:space="preserve"> </w:t>
      </w:r>
      <w:r>
        <w:t xml:space="preserve">client is identical </w:t>
      </w:r>
      <w:r w:rsidR="006467AF">
        <w:t>and transparent with regard to</w:t>
      </w:r>
      <w:r>
        <w:t xml:space="preserve"> where the FEC encoding pro</w:t>
      </w:r>
      <w:r w:rsidR="00F77FD4">
        <w:t>cedure is executed.</w:t>
      </w:r>
    </w:p>
    <w:p w:rsidR="00F77FD4" w:rsidRPr="00426395" w:rsidRDefault="00F77FD4" w:rsidP="00600F6A">
      <w:pPr>
        <w:rPr>
          <w:color w:val="948A54" w:themeColor="background2" w:themeShade="80"/>
        </w:rPr>
      </w:pPr>
      <w:r w:rsidRPr="0004601C">
        <w:rPr>
          <w:b/>
          <w:color w:val="948A54"/>
        </w:rPr>
        <w:t>SA4 action</w:t>
      </w:r>
      <w:r w:rsidRPr="0004601C">
        <w:rPr>
          <w:color w:val="948A54"/>
        </w:rPr>
        <w:t xml:space="preserve"> should consist </w:t>
      </w:r>
      <w:r w:rsidR="006467AF" w:rsidRPr="0004601C">
        <w:rPr>
          <w:color w:val="948A54"/>
        </w:rPr>
        <w:t xml:space="preserve">of </w:t>
      </w:r>
      <w:r w:rsidR="00CC76C8" w:rsidRPr="0004601C">
        <w:rPr>
          <w:color w:val="948A54"/>
        </w:rPr>
        <w:t>choosing/recommending</w:t>
      </w:r>
      <w:r w:rsidR="006467AF" w:rsidRPr="0004601C">
        <w:rPr>
          <w:color w:val="948A54"/>
        </w:rPr>
        <w:t xml:space="preserve"> the FEC scheme / algorithm</w:t>
      </w:r>
      <w:r w:rsidR="00CC76C8" w:rsidRPr="0004601C">
        <w:rPr>
          <w:color w:val="948A54"/>
        </w:rPr>
        <w:t>(s)</w:t>
      </w:r>
      <w:r w:rsidR="001F6839" w:rsidRPr="0004601C">
        <w:rPr>
          <w:color w:val="948A54"/>
        </w:rPr>
        <w:t xml:space="preserve"> and procedures</w:t>
      </w:r>
      <w:r w:rsidR="006467AF" w:rsidRPr="0004601C">
        <w:rPr>
          <w:color w:val="948A54"/>
        </w:rPr>
        <w:t xml:space="preserve">, the information to be sent to the MC </w:t>
      </w:r>
      <w:proofErr w:type="gramStart"/>
      <w:r w:rsidR="006467AF" w:rsidRPr="0004601C">
        <w:rPr>
          <w:color w:val="948A54"/>
        </w:rPr>
        <w:t>service</w:t>
      </w:r>
      <w:proofErr w:type="gramEnd"/>
      <w:r w:rsidR="006467AF" w:rsidRPr="0004601C">
        <w:rPr>
          <w:color w:val="948A54"/>
        </w:rPr>
        <w:t xml:space="preserve"> client in support of FEC, and the relevant applicable RFCs (e.g.</w:t>
      </w:r>
      <w:r w:rsidR="00B3411B" w:rsidRPr="0004601C">
        <w:rPr>
          <w:color w:val="948A54"/>
        </w:rPr>
        <w:t>,</w:t>
      </w:r>
      <w:r w:rsidR="006467AF" w:rsidRPr="0004601C">
        <w:rPr>
          <w:color w:val="948A54"/>
        </w:rPr>
        <w:t xml:space="preserve"> </w:t>
      </w:r>
      <w:r w:rsidR="00B3411B" w:rsidRPr="0004601C">
        <w:rPr>
          <w:color w:val="948A54"/>
        </w:rPr>
        <w:t>“proceed according to RFC 6364 and 6865 (</w:t>
      </w:r>
      <w:r w:rsidR="006467AF" w:rsidRPr="0004601C">
        <w:rPr>
          <w:color w:val="948A54"/>
        </w:rPr>
        <w:t>Reed-Solomon</w:t>
      </w:r>
      <w:r w:rsidR="00B3411B" w:rsidRPr="0004601C">
        <w:rPr>
          <w:color w:val="948A54"/>
        </w:rPr>
        <w:t>)”</w:t>
      </w:r>
      <w:r w:rsidR="006467AF" w:rsidRPr="0004601C">
        <w:rPr>
          <w:color w:val="948A54"/>
        </w:rPr>
        <w:t xml:space="preserve">). </w:t>
      </w:r>
      <w:r w:rsidR="00CC76C8" w:rsidRPr="0004601C">
        <w:rPr>
          <w:color w:val="948A54"/>
        </w:rPr>
        <w:t xml:space="preserve">The role of SA4 in enabling this capability could be seen as somewhat analogous to what SA4 has done for MCPTT/Rel-13 and </w:t>
      </w:r>
      <w:proofErr w:type="spellStart"/>
      <w:r w:rsidR="00CC76C8" w:rsidRPr="0004601C">
        <w:rPr>
          <w:color w:val="948A54"/>
        </w:rPr>
        <w:t>MCVideo</w:t>
      </w:r>
      <w:proofErr w:type="spellEnd"/>
      <w:r w:rsidR="00CC76C8" w:rsidRPr="0004601C">
        <w:rPr>
          <w:color w:val="948A54"/>
        </w:rPr>
        <w:t>/Rel-14, namely, in th</w:t>
      </w:r>
      <w:r w:rsidR="001F6839" w:rsidRPr="0004601C">
        <w:rPr>
          <w:color w:val="948A54"/>
        </w:rPr>
        <w:t>ose</w:t>
      </w:r>
      <w:r w:rsidR="00CC76C8" w:rsidRPr="0004601C">
        <w:rPr>
          <w:color w:val="948A54"/>
        </w:rPr>
        <w:t xml:space="preserve"> case</w:t>
      </w:r>
      <w:r w:rsidR="001F6839" w:rsidRPr="0004601C">
        <w:rPr>
          <w:color w:val="948A54"/>
        </w:rPr>
        <w:t>s</w:t>
      </w:r>
      <w:r w:rsidR="00CC76C8" w:rsidRPr="0004601C">
        <w:rPr>
          <w:color w:val="948A54"/>
        </w:rPr>
        <w:t xml:space="preserve">, choosing/recommending appropriate </w:t>
      </w:r>
      <w:proofErr w:type="spellStart"/>
      <w:r w:rsidR="00CC76C8" w:rsidRPr="0004601C">
        <w:rPr>
          <w:color w:val="948A54"/>
        </w:rPr>
        <w:t>codecs</w:t>
      </w:r>
      <w:proofErr w:type="spellEnd"/>
      <w:r w:rsidR="00CC76C8" w:rsidRPr="0004601C">
        <w:rPr>
          <w:color w:val="948A54"/>
        </w:rPr>
        <w:t xml:space="preserve"> and parameters </w:t>
      </w:r>
      <w:r w:rsidR="00CC76C8" w:rsidRPr="0004601C">
        <w:rPr>
          <w:color w:val="948A54"/>
        </w:rPr>
        <w:lastRenderedPageBreak/>
        <w:t xml:space="preserve">and </w:t>
      </w:r>
      <w:r w:rsidR="001F6839" w:rsidRPr="0004601C">
        <w:rPr>
          <w:color w:val="948A54"/>
        </w:rPr>
        <w:t>specify</w:t>
      </w:r>
      <w:r w:rsidR="00CC76C8" w:rsidRPr="0004601C">
        <w:rPr>
          <w:color w:val="948A54"/>
        </w:rPr>
        <w:t xml:space="preserve">ing this information </w:t>
      </w:r>
      <w:r w:rsidR="001F6839" w:rsidRPr="0004601C">
        <w:rPr>
          <w:color w:val="948A54"/>
        </w:rPr>
        <w:t>such that</w:t>
      </w:r>
      <w:r w:rsidR="00CC76C8" w:rsidRPr="0004601C">
        <w:rPr>
          <w:color w:val="948A54"/>
        </w:rPr>
        <w:t xml:space="preserve"> other groups </w:t>
      </w:r>
      <w:r w:rsidR="001F6839" w:rsidRPr="0004601C">
        <w:rPr>
          <w:color w:val="948A54"/>
        </w:rPr>
        <w:t>could</w:t>
      </w:r>
      <w:r w:rsidR="00CC76C8" w:rsidRPr="0004601C">
        <w:rPr>
          <w:color w:val="948A54"/>
        </w:rPr>
        <w:t xml:space="preserve"> refer to </w:t>
      </w:r>
      <w:r w:rsidR="001F6839" w:rsidRPr="0004601C">
        <w:rPr>
          <w:color w:val="948A54"/>
        </w:rPr>
        <w:t xml:space="preserve">it </w:t>
      </w:r>
      <w:r w:rsidR="00CC76C8" w:rsidRPr="0004601C">
        <w:rPr>
          <w:color w:val="948A54"/>
        </w:rPr>
        <w:t xml:space="preserve">or use </w:t>
      </w:r>
      <w:r w:rsidR="001F6839" w:rsidRPr="0004601C">
        <w:rPr>
          <w:color w:val="948A54"/>
        </w:rPr>
        <w:t xml:space="preserve">it </w:t>
      </w:r>
      <w:r w:rsidR="00CC76C8" w:rsidRPr="0004601C">
        <w:rPr>
          <w:color w:val="948A54"/>
        </w:rPr>
        <w:t>in their specifications</w:t>
      </w:r>
      <w:r w:rsidR="00426395" w:rsidRPr="00426395">
        <w:rPr>
          <w:color w:val="948A54" w:themeColor="background2" w:themeShade="80"/>
        </w:rPr>
        <w:t>. SA4 has approved a SID (S4-170489), with the expected TR to be completed by Dec 2017.</w:t>
      </w:r>
      <w:r w:rsidR="001D74B6" w:rsidRPr="00426395">
        <w:rPr>
          <w:color w:val="948A54" w:themeColor="background2" w:themeShade="80"/>
        </w:rPr>
        <w:t xml:space="preserve"> </w:t>
      </w:r>
      <w:r w:rsidR="00CC76C8" w:rsidRPr="00426395">
        <w:rPr>
          <w:color w:val="948A54" w:themeColor="background2" w:themeShade="80"/>
        </w:rPr>
        <w:t xml:space="preserve"> </w:t>
      </w:r>
    </w:p>
    <w:p w:rsidR="00426395" w:rsidRPr="00426395" w:rsidRDefault="00CC76C8" w:rsidP="00426395">
      <w:pPr>
        <w:rPr>
          <w:color w:val="948A54" w:themeColor="background2" w:themeShade="80"/>
        </w:rPr>
      </w:pPr>
      <w:r w:rsidRPr="00426395">
        <w:rPr>
          <w:b/>
          <w:color w:val="948A54" w:themeColor="background2" w:themeShade="80"/>
        </w:rPr>
        <w:t>CT1 action</w:t>
      </w:r>
      <w:r w:rsidRPr="00426395">
        <w:rPr>
          <w:color w:val="948A54" w:themeColor="background2" w:themeShade="80"/>
        </w:rPr>
        <w:t xml:space="preserve"> should consist of </w:t>
      </w:r>
      <w:r w:rsidR="002504F2" w:rsidRPr="00426395">
        <w:rPr>
          <w:color w:val="948A54" w:themeColor="background2" w:themeShade="80"/>
        </w:rPr>
        <w:t xml:space="preserve">updating TS 24.379 to </w:t>
      </w:r>
      <w:r w:rsidRPr="00426395">
        <w:rPr>
          <w:color w:val="948A54" w:themeColor="background2" w:themeShade="80"/>
        </w:rPr>
        <w:t>defin</w:t>
      </w:r>
      <w:r w:rsidR="002504F2" w:rsidRPr="00426395">
        <w:rPr>
          <w:color w:val="948A54" w:themeColor="background2" w:themeShade="80"/>
        </w:rPr>
        <w:t>e</w:t>
      </w:r>
      <w:r w:rsidRPr="00426395">
        <w:rPr>
          <w:color w:val="948A54" w:themeColor="background2" w:themeShade="80"/>
        </w:rPr>
        <w:t xml:space="preserve"> the </w:t>
      </w:r>
      <w:r w:rsidR="002504F2" w:rsidRPr="00426395">
        <w:rPr>
          <w:color w:val="948A54" w:themeColor="background2" w:themeShade="80"/>
        </w:rPr>
        <w:t xml:space="preserve">exact Stage 3 </w:t>
      </w:r>
      <w:r w:rsidRPr="00426395">
        <w:rPr>
          <w:color w:val="948A54" w:themeColor="background2" w:themeShade="80"/>
        </w:rPr>
        <w:t xml:space="preserve">format of the </w:t>
      </w:r>
      <w:r w:rsidR="001F6839" w:rsidRPr="00426395">
        <w:rPr>
          <w:color w:val="948A54" w:themeColor="background2" w:themeShade="80"/>
        </w:rPr>
        <w:t xml:space="preserve">new (i.e. </w:t>
      </w:r>
      <w:r w:rsidRPr="00426395">
        <w:rPr>
          <w:color w:val="948A54" w:themeColor="background2" w:themeShade="80"/>
        </w:rPr>
        <w:t>FEC</w:t>
      </w:r>
      <w:r w:rsidR="001F6839" w:rsidRPr="00426395">
        <w:rPr>
          <w:color w:val="948A54" w:themeColor="background2" w:themeShade="80"/>
        </w:rPr>
        <w:t xml:space="preserve"> related)</w:t>
      </w:r>
      <w:r w:rsidRPr="00426395">
        <w:rPr>
          <w:color w:val="948A54" w:themeColor="background2" w:themeShade="80"/>
        </w:rPr>
        <w:t xml:space="preserve"> information </w:t>
      </w:r>
      <w:r w:rsidR="0004601C" w:rsidRPr="00426395">
        <w:rPr>
          <w:color w:val="948A54" w:themeColor="background2" w:themeShade="80"/>
        </w:rPr>
        <w:t xml:space="preserve">specified by SA4 </w:t>
      </w:r>
      <w:r w:rsidRPr="00426395">
        <w:rPr>
          <w:color w:val="948A54" w:themeColor="background2" w:themeShade="80"/>
        </w:rPr>
        <w:t xml:space="preserve">and </w:t>
      </w:r>
      <w:r w:rsidR="002504F2" w:rsidRPr="00426395">
        <w:rPr>
          <w:color w:val="948A54" w:themeColor="background2" w:themeShade="80"/>
        </w:rPr>
        <w:t>to integrate</w:t>
      </w:r>
      <w:r w:rsidRPr="00426395">
        <w:rPr>
          <w:color w:val="948A54" w:themeColor="background2" w:themeShade="80"/>
        </w:rPr>
        <w:t xml:space="preserve"> this information within the </w:t>
      </w:r>
      <w:r w:rsidRPr="00426395">
        <w:rPr>
          <w:i/>
          <w:color w:val="948A54" w:themeColor="background2" w:themeShade="80"/>
        </w:rPr>
        <w:t>MBMS Bearer Announcement</w:t>
      </w:r>
      <w:r w:rsidRPr="00426395">
        <w:rPr>
          <w:color w:val="948A54" w:themeColor="background2" w:themeShade="80"/>
        </w:rPr>
        <w:t xml:space="preserve"> message</w:t>
      </w:r>
      <w:r w:rsidR="001F6839" w:rsidRPr="00426395">
        <w:rPr>
          <w:color w:val="948A54" w:themeColor="background2" w:themeShade="80"/>
        </w:rPr>
        <w:t>, to be sent to the MC service client</w:t>
      </w:r>
      <w:r w:rsidRPr="00426395">
        <w:rPr>
          <w:color w:val="948A54" w:themeColor="background2" w:themeShade="80"/>
        </w:rPr>
        <w:t xml:space="preserve">. For example, </w:t>
      </w:r>
      <w:r w:rsidR="002504F2" w:rsidRPr="00426395">
        <w:rPr>
          <w:color w:val="948A54" w:themeColor="background2" w:themeShade="80"/>
        </w:rPr>
        <w:t xml:space="preserve">consistent with Rel-13 and Rel-14, </w:t>
      </w:r>
      <w:r w:rsidRPr="00426395">
        <w:rPr>
          <w:color w:val="948A54" w:themeColor="background2" w:themeShade="80"/>
        </w:rPr>
        <w:t xml:space="preserve">CT1 may choose to use an SDP format which would contain FEC descriptions, based on </w:t>
      </w:r>
      <w:r w:rsidR="001F6839" w:rsidRPr="00426395">
        <w:rPr>
          <w:color w:val="948A54" w:themeColor="background2" w:themeShade="80"/>
        </w:rPr>
        <w:t xml:space="preserve">the RFCs identified in the </w:t>
      </w:r>
      <w:r w:rsidRPr="00426395">
        <w:rPr>
          <w:color w:val="948A54" w:themeColor="background2" w:themeShade="80"/>
        </w:rPr>
        <w:t xml:space="preserve">SA4’s output document. </w:t>
      </w:r>
      <w:r w:rsidR="00426395" w:rsidRPr="00426395">
        <w:rPr>
          <w:color w:val="948A54" w:themeColor="background2" w:themeShade="80"/>
        </w:rPr>
        <w:t>CT1 should wait for SA4 to define the FEC-related information. Work by CT1 on this topic can be based entirely on the SA4 work and on the Stage 2 defined in S6-170471 section 10.7.x.3 and is not affected by any work that SA2 and CT3 may choose to do (or not) based on S6-170471 section 10.7.x.1.</w:t>
      </w:r>
    </w:p>
    <w:p w:rsidR="001F6839" w:rsidRPr="005E7FD9" w:rsidRDefault="001F6839" w:rsidP="00600F6A">
      <w:r w:rsidRPr="0004601C">
        <w:rPr>
          <w:b/>
          <w:color w:val="948A54"/>
        </w:rPr>
        <w:t>SA2 action</w:t>
      </w:r>
      <w:r w:rsidRPr="0004601C">
        <w:rPr>
          <w:color w:val="948A54"/>
        </w:rPr>
        <w:t xml:space="preserve"> (for MB2-C Stage 2 additions) and </w:t>
      </w:r>
      <w:r w:rsidRPr="00426395">
        <w:rPr>
          <w:b/>
          <w:color w:val="000000" w:themeColor="text1"/>
        </w:rPr>
        <w:t>CT3 action</w:t>
      </w:r>
      <w:r w:rsidRPr="00426395">
        <w:rPr>
          <w:color w:val="000000" w:themeColor="text1"/>
        </w:rPr>
        <w:t xml:space="preserve"> (for MB2-C </w:t>
      </w:r>
      <w:r w:rsidR="00426395">
        <w:rPr>
          <w:color w:val="000000" w:themeColor="text1"/>
        </w:rPr>
        <w:t xml:space="preserve">the corresponding </w:t>
      </w:r>
      <w:r w:rsidRPr="00426395">
        <w:rPr>
          <w:color w:val="000000" w:themeColor="text1"/>
        </w:rPr>
        <w:t>Stage 3 additions)</w:t>
      </w:r>
      <w:r w:rsidRPr="0004601C">
        <w:rPr>
          <w:color w:val="948A54"/>
        </w:rPr>
        <w:t xml:space="preserve"> </w:t>
      </w:r>
      <w:r w:rsidRPr="00426395">
        <w:rPr>
          <w:color w:val="000000" w:themeColor="text1"/>
        </w:rPr>
        <w:t xml:space="preserve">are necessary </w:t>
      </w:r>
      <w:r w:rsidRPr="00426395">
        <w:rPr>
          <w:color w:val="000000" w:themeColor="text1"/>
          <w:u w:val="single"/>
        </w:rPr>
        <w:t>only when the FEC encoding procedure is to be executed at the BM-SC</w:t>
      </w:r>
      <w:r w:rsidRPr="00426395">
        <w:rPr>
          <w:color w:val="000000" w:themeColor="text1"/>
        </w:rPr>
        <w:t xml:space="preserve"> (</w:t>
      </w:r>
      <w:r w:rsidR="00375747" w:rsidRPr="00426395">
        <w:rPr>
          <w:color w:val="000000" w:themeColor="text1"/>
        </w:rPr>
        <w:t>S6-170471 section 10.7.x.2).</w:t>
      </w:r>
      <w:r w:rsidR="005E7FD9" w:rsidRPr="00426395">
        <w:rPr>
          <w:color w:val="000000" w:themeColor="text1"/>
        </w:rPr>
        <w:t xml:space="preserve"> Work would </w:t>
      </w:r>
      <w:r w:rsidR="00426395">
        <w:rPr>
          <w:color w:val="000000" w:themeColor="text1"/>
        </w:rPr>
        <w:t xml:space="preserve">affect 23.468 (for Stage 2) and </w:t>
      </w:r>
      <w:r w:rsidR="00426395" w:rsidRPr="00EF24D5">
        <w:rPr>
          <w:b/>
          <w:color w:val="000000" w:themeColor="text1"/>
        </w:rPr>
        <w:t>29.468 (for Stage 3)</w:t>
      </w:r>
      <w:r w:rsidR="00426395">
        <w:rPr>
          <w:color w:val="000000" w:themeColor="text1"/>
        </w:rPr>
        <w:t xml:space="preserve"> and </w:t>
      </w:r>
      <w:r w:rsidR="005E7FD9" w:rsidRPr="00426395">
        <w:rPr>
          <w:color w:val="000000" w:themeColor="text1"/>
        </w:rPr>
        <w:t xml:space="preserve">consist of defining the proposed new MB2-C messages </w:t>
      </w:r>
      <w:r w:rsidR="005E7FD9" w:rsidRPr="00426395">
        <w:rPr>
          <w:i/>
          <w:color w:val="000000" w:themeColor="text1"/>
        </w:rPr>
        <w:t>Setup FEC Request</w:t>
      </w:r>
      <w:r w:rsidR="005E7FD9" w:rsidRPr="00426395">
        <w:rPr>
          <w:color w:val="000000" w:themeColor="text1"/>
        </w:rPr>
        <w:t xml:space="preserve">, </w:t>
      </w:r>
      <w:r w:rsidR="005E7FD9" w:rsidRPr="00426395">
        <w:rPr>
          <w:i/>
          <w:color w:val="000000" w:themeColor="text1"/>
        </w:rPr>
        <w:t>Setup FEC Response</w:t>
      </w:r>
      <w:r w:rsidR="005E7FD9" w:rsidRPr="00426395">
        <w:rPr>
          <w:color w:val="000000" w:themeColor="text1"/>
        </w:rPr>
        <w:t xml:space="preserve">, </w:t>
      </w:r>
      <w:r w:rsidR="005E7FD9" w:rsidRPr="00426395">
        <w:rPr>
          <w:i/>
          <w:color w:val="000000" w:themeColor="text1"/>
        </w:rPr>
        <w:t>Release FEC Request</w:t>
      </w:r>
      <w:r w:rsidR="005E7FD9" w:rsidRPr="00426395">
        <w:rPr>
          <w:color w:val="000000" w:themeColor="text1"/>
        </w:rPr>
        <w:t xml:space="preserve"> and possibly a </w:t>
      </w:r>
      <w:r w:rsidR="005E7FD9" w:rsidRPr="00426395">
        <w:rPr>
          <w:i/>
          <w:color w:val="000000" w:themeColor="text1"/>
        </w:rPr>
        <w:t xml:space="preserve">Release FEC Response </w:t>
      </w:r>
      <w:r w:rsidR="005E7FD9" w:rsidRPr="00426395">
        <w:rPr>
          <w:color w:val="000000" w:themeColor="text1"/>
        </w:rPr>
        <w:t xml:space="preserve">based on information described by SA6. </w:t>
      </w:r>
      <w:r w:rsidR="00FE5B15" w:rsidRPr="00426395">
        <w:rPr>
          <w:color w:val="000000" w:themeColor="text1"/>
        </w:rPr>
        <w:t xml:space="preserve">If a “transparent container” can be used to encapsulate the FEC information exchanged between the MC </w:t>
      </w:r>
      <w:proofErr w:type="gramStart"/>
      <w:r w:rsidR="00FE5B15" w:rsidRPr="00426395">
        <w:rPr>
          <w:color w:val="000000" w:themeColor="text1"/>
        </w:rPr>
        <w:t>service</w:t>
      </w:r>
      <w:proofErr w:type="gramEnd"/>
      <w:r w:rsidR="00FE5B15" w:rsidRPr="00426395">
        <w:rPr>
          <w:color w:val="000000" w:themeColor="text1"/>
        </w:rPr>
        <w:t xml:space="preserve"> server (GCS AS) and BM-SC over MB2-C interface, then work in SA2 and CT3 can proceed without waiting for the outcome of SA4’s work.</w:t>
      </w:r>
      <w:r w:rsidR="00FE5B15">
        <w:t xml:space="preserve"> </w:t>
      </w:r>
      <w:r w:rsidR="00EF24D5" w:rsidRPr="00EF24D5">
        <w:rPr>
          <w:u w:val="single"/>
        </w:rPr>
        <w:t>Obviously, the start of work (Stage 3) in CT3 requires the availability of completed Stage 2 work from SA2</w:t>
      </w:r>
      <w:r w:rsidR="00EF24D5">
        <w:t xml:space="preserve">. </w:t>
      </w:r>
    </w:p>
    <w:p w:rsidR="007A453D" w:rsidRDefault="007A453D" w:rsidP="007A453D">
      <w:pPr>
        <w:pStyle w:val="Heading1"/>
        <w:numPr>
          <w:ilvl w:val="0"/>
          <w:numId w:val="5"/>
        </w:numPr>
      </w:pPr>
      <w:r>
        <w:t>Actions in support of SA6 Request 2</w:t>
      </w:r>
    </w:p>
    <w:p w:rsidR="006E4450" w:rsidRPr="001D74B6" w:rsidRDefault="00E14A62" w:rsidP="007A453D">
      <w:pPr>
        <w:rPr>
          <w:color w:val="948A54"/>
        </w:rPr>
      </w:pPr>
      <w:r w:rsidRPr="001D74B6">
        <w:rPr>
          <w:color w:val="948A54"/>
        </w:rPr>
        <w:t xml:space="preserve">With regard to MCPTT, </w:t>
      </w:r>
      <w:r w:rsidR="007A453D" w:rsidRPr="001D74B6">
        <w:rPr>
          <w:color w:val="948A54"/>
        </w:rPr>
        <w:t xml:space="preserve">SA6 </w:t>
      </w:r>
      <w:r w:rsidRPr="001D74B6">
        <w:rPr>
          <w:color w:val="948A54"/>
        </w:rPr>
        <w:t xml:space="preserve">examined the </w:t>
      </w:r>
      <w:r w:rsidR="005E3F78" w:rsidRPr="001D74B6">
        <w:rPr>
          <w:color w:val="948A54"/>
        </w:rPr>
        <w:t>desirability and applicability of FEC</w:t>
      </w:r>
      <w:r w:rsidRPr="001D74B6">
        <w:rPr>
          <w:color w:val="948A54"/>
        </w:rPr>
        <w:t xml:space="preserve"> and determin</w:t>
      </w:r>
      <w:r w:rsidR="007A453D" w:rsidRPr="001D74B6">
        <w:rPr>
          <w:color w:val="948A54"/>
        </w:rPr>
        <w:t>e</w:t>
      </w:r>
      <w:r w:rsidRPr="001D74B6">
        <w:rPr>
          <w:color w:val="948A54"/>
        </w:rPr>
        <w:t>d</w:t>
      </w:r>
      <w:r w:rsidR="007A453D" w:rsidRPr="001D74B6">
        <w:rPr>
          <w:color w:val="948A54"/>
        </w:rPr>
        <w:t xml:space="preserve"> that </w:t>
      </w:r>
      <w:r w:rsidRPr="001D74B6">
        <w:rPr>
          <w:color w:val="948A54"/>
        </w:rPr>
        <w:t xml:space="preserve">when benefit </w:t>
      </w:r>
      <w:r w:rsidR="007A453D" w:rsidRPr="001D74B6">
        <w:rPr>
          <w:color w:val="948A54"/>
        </w:rPr>
        <w:t xml:space="preserve">versus cost </w:t>
      </w:r>
      <w:r w:rsidR="001D74B6">
        <w:rPr>
          <w:color w:val="948A54"/>
        </w:rPr>
        <w:t xml:space="preserve">and alternatives </w:t>
      </w:r>
      <w:r w:rsidRPr="001D74B6">
        <w:rPr>
          <w:color w:val="948A54"/>
        </w:rPr>
        <w:t>are considered, an argument for using FEC</w:t>
      </w:r>
      <w:r w:rsidR="00EC7ED6" w:rsidRPr="001D74B6">
        <w:rPr>
          <w:color w:val="948A54"/>
        </w:rPr>
        <w:t xml:space="preserve"> would be difficult to justify</w:t>
      </w:r>
      <w:r w:rsidRPr="001D74B6">
        <w:rPr>
          <w:color w:val="948A54"/>
        </w:rPr>
        <w:t xml:space="preserve">. </w:t>
      </w:r>
      <w:r w:rsidR="00EC7ED6" w:rsidRPr="001D74B6">
        <w:rPr>
          <w:color w:val="948A54"/>
        </w:rPr>
        <w:t>However, a</w:t>
      </w:r>
      <w:r w:rsidRPr="001D74B6">
        <w:rPr>
          <w:color w:val="948A54"/>
        </w:rPr>
        <w:t>fter the FEC scheme</w:t>
      </w:r>
      <w:r w:rsidR="00EC7ED6" w:rsidRPr="001D74B6">
        <w:rPr>
          <w:color w:val="948A54"/>
        </w:rPr>
        <w:t xml:space="preserve"> </w:t>
      </w:r>
      <w:r w:rsidRPr="001D74B6">
        <w:rPr>
          <w:color w:val="948A54"/>
        </w:rPr>
        <w:t>/ procedure</w:t>
      </w:r>
      <w:r w:rsidR="00EC7ED6" w:rsidRPr="001D74B6">
        <w:rPr>
          <w:color w:val="948A54"/>
        </w:rPr>
        <w:t xml:space="preserve"> </w:t>
      </w:r>
      <w:r w:rsidRPr="001D74B6">
        <w:rPr>
          <w:color w:val="948A54"/>
        </w:rPr>
        <w:t xml:space="preserve">for </w:t>
      </w:r>
      <w:proofErr w:type="spellStart"/>
      <w:r w:rsidRPr="001D74B6">
        <w:rPr>
          <w:color w:val="948A54"/>
        </w:rPr>
        <w:t>MCVideo</w:t>
      </w:r>
      <w:proofErr w:type="spellEnd"/>
      <w:r w:rsidRPr="001D74B6">
        <w:rPr>
          <w:color w:val="948A54"/>
        </w:rPr>
        <w:t xml:space="preserve"> is chosen, SA4 may look at </w:t>
      </w:r>
      <w:r w:rsidR="00EC7ED6" w:rsidRPr="001D74B6">
        <w:rPr>
          <w:color w:val="948A54"/>
        </w:rPr>
        <w:t xml:space="preserve">potentially </w:t>
      </w:r>
      <w:r w:rsidRPr="001D74B6">
        <w:rPr>
          <w:color w:val="948A54"/>
        </w:rPr>
        <w:t>re-us</w:t>
      </w:r>
      <w:r w:rsidR="00EC7ED6" w:rsidRPr="001D74B6">
        <w:rPr>
          <w:color w:val="948A54"/>
        </w:rPr>
        <w:t>ing it</w:t>
      </w:r>
      <w:r w:rsidRPr="001D74B6">
        <w:rPr>
          <w:color w:val="948A54"/>
        </w:rPr>
        <w:t xml:space="preserve"> for MCPTT, if the effort</w:t>
      </w:r>
      <w:r w:rsidR="00305C61" w:rsidRPr="001D74B6">
        <w:rPr>
          <w:color w:val="948A54"/>
        </w:rPr>
        <w:t xml:space="preserve"> and cost</w:t>
      </w:r>
      <w:r w:rsidRPr="001D74B6">
        <w:rPr>
          <w:color w:val="948A54"/>
        </w:rPr>
        <w:t xml:space="preserve"> to </w:t>
      </w:r>
      <w:r w:rsidR="005831FC" w:rsidRPr="001D74B6">
        <w:rPr>
          <w:color w:val="948A54"/>
        </w:rPr>
        <w:t xml:space="preserve">specify and provide this capability </w:t>
      </w:r>
      <w:r w:rsidRPr="001D74B6">
        <w:rPr>
          <w:color w:val="948A54"/>
        </w:rPr>
        <w:t xml:space="preserve">is minimal. </w:t>
      </w:r>
      <w:r w:rsidR="007A496C" w:rsidRPr="001D74B6">
        <w:rPr>
          <w:color w:val="948A54"/>
        </w:rPr>
        <w:t xml:space="preserve">SA4 should communicate with SA6 first on this topic, before committing to do any work. </w:t>
      </w:r>
    </w:p>
    <w:p w:rsidR="003C0352" w:rsidRPr="001D74B6" w:rsidRDefault="006E4450" w:rsidP="007A453D">
      <w:pPr>
        <w:rPr>
          <w:color w:val="948A54"/>
        </w:rPr>
      </w:pPr>
      <w:r w:rsidRPr="001D74B6">
        <w:rPr>
          <w:color w:val="948A54"/>
        </w:rPr>
        <w:t xml:space="preserve">With regard to </w:t>
      </w:r>
      <w:proofErr w:type="spellStart"/>
      <w:r w:rsidRPr="001D74B6">
        <w:rPr>
          <w:color w:val="948A54"/>
        </w:rPr>
        <w:t>MC</w:t>
      </w:r>
      <w:r w:rsidR="005E3F78" w:rsidRPr="001D74B6">
        <w:rPr>
          <w:color w:val="948A54"/>
        </w:rPr>
        <w:t>Data</w:t>
      </w:r>
      <w:proofErr w:type="spellEnd"/>
      <w:r w:rsidRPr="001D74B6">
        <w:rPr>
          <w:color w:val="948A54"/>
        </w:rPr>
        <w:t xml:space="preserve">, </w:t>
      </w:r>
      <w:r w:rsidR="005E3F78" w:rsidRPr="001D74B6">
        <w:rPr>
          <w:color w:val="948A54"/>
        </w:rPr>
        <w:t xml:space="preserve">it looks like support of file distribution and data streaming may not be currently or imminently available from other groups. Under the circumstances, SA4 should wait for </w:t>
      </w:r>
      <w:r w:rsidR="00C8762D" w:rsidRPr="001D74B6">
        <w:rPr>
          <w:color w:val="948A54"/>
        </w:rPr>
        <w:t>work on the media plane</w:t>
      </w:r>
      <w:r w:rsidR="005E3F78" w:rsidRPr="001D74B6">
        <w:rPr>
          <w:color w:val="948A54"/>
        </w:rPr>
        <w:t xml:space="preserve"> to </w:t>
      </w:r>
      <w:r w:rsidR="00C8762D" w:rsidRPr="001D74B6">
        <w:rPr>
          <w:color w:val="948A54"/>
        </w:rPr>
        <w:t xml:space="preserve">become </w:t>
      </w:r>
      <w:r w:rsidR="005E3F78" w:rsidRPr="001D74B6">
        <w:rPr>
          <w:color w:val="948A54"/>
        </w:rPr>
        <w:t xml:space="preserve">complete </w:t>
      </w:r>
      <w:r w:rsidR="00C8762D" w:rsidRPr="001D74B6">
        <w:rPr>
          <w:color w:val="948A54"/>
        </w:rPr>
        <w:t xml:space="preserve">or at least stable </w:t>
      </w:r>
      <w:r w:rsidR="005E3F78" w:rsidRPr="001D74B6">
        <w:rPr>
          <w:color w:val="948A54"/>
        </w:rPr>
        <w:t xml:space="preserve">in </w:t>
      </w:r>
      <w:r w:rsidR="00C8762D" w:rsidRPr="001D74B6">
        <w:rPr>
          <w:color w:val="948A54"/>
        </w:rPr>
        <w:t xml:space="preserve">SA6 and </w:t>
      </w:r>
      <w:r w:rsidR="005E3F78" w:rsidRPr="001D74B6">
        <w:rPr>
          <w:color w:val="948A54"/>
        </w:rPr>
        <w:t>CT1</w:t>
      </w:r>
      <w:r w:rsidR="00C8762D" w:rsidRPr="001D74B6">
        <w:rPr>
          <w:color w:val="948A54"/>
        </w:rPr>
        <w:t>, before proceeding with FEC work.</w:t>
      </w:r>
      <w:r w:rsidR="005E3F78" w:rsidRPr="001D74B6">
        <w:rPr>
          <w:color w:val="948A54"/>
        </w:rPr>
        <w:t xml:space="preserve"> </w:t>
      </w:r>
    </w:p>
    <w:p w:rsidR="007A453D" w:rsidRDefault="003C0352" w:rsidP="007A453D">
      <w:r w:rsidRPr="001D74B6">
        <w:rPr>
          <w:color w:val="948A54"/>
        </w:rPr>
        <w:t xml:space="preserve">FEC related work on MCPTT and/or </w:t>
      </w:r>
      <w:proofErr w:type="spellStart"/>
      <w:r w:rsidRPr="001D74B6">
        <w:rPr>
          <w:color w:val="948A54"/>
        </w:rPr>
        <w:t>MCData</w:t>
      </w:r>
      <w:proofErr w:type="spellEnd"/>
      <w:r w:rsidRPr="001D74B6">
        <w:rPr>
          <w:color w:val="948A54"/>
        </w:rPr>
        <w:t xml:space="preserve"> in groups other than SA4 should not commence until SA4 can make supporting material available.</w:t>
      </w:r>
      <w:r w:rsidR="00E14A62" w:rsidRPr="001D74B6">
        <w:rPr>
          <w:color w:val="948A54"/>
        </w:rPr>
        <w:t xml:space="preserve"> </w:t>
      </w:r>
      <w:r w:rsidR="00E14A62">
        <w:t xml:space="preserve"> </w:t>
      </w:r>
    </w:p>
    <w:p w:rsidR="0042625B" w:rsidRDefault="0042625B" w:rsidP="0042625B">
      <w:pPr>
        <w:pStyle w:val="Heading1"/>
        <w:numPr>
          <w:ilvl w:val="0"/>
          <w:numId w:val="5"/>
        </w:numPr>
      </w:pPr>
      <w:r>
        <w:t>Proposal</w:t>
      </w:r>
    </w:p>
    <w:p w:rsidR="00B61DFB" w:rsidRPr="00A367FF" w:rsidRDefault="007A496C" w:rsidP="0042625B">
      <w:pPr>
        <w:rPr>
          <w:b/>
          <w:i/>
        </w:rPr>
      </w:pPr>
      <w:r w:rsidRPr="00A367FF">
        <w:rPr>
          <w:b/>
          <w:i/>
        </w:rPr>
        <w:t xml:space="preserve">Based on </w:t>
      </w:r>
      <w:r w:rsidRPr="00A367FF">
        <w:rPr>
          <w:rFonts w:cs="Arial"/>
          <w:b/>
          <w:i/>
        </w:rPr>
        <w:t xml:space="preserve">LS IN </w:t>
      </w:r>
      <w:r w:rsidR="005D043E">
        <w:rPr>
          <w:rFonts w:cs="Arial"/>
          <w:b/>
          <w:i/>
        </w:rPr>
        <w:t>C3-173057</w:t>
      </w:r>
      <w:r w:rsidRPr="00A367FF">
        <w:rPr>
          <w:rFonts w:cs="Arial"/>
          <w:b/>
          <w:i/>
        </w:rPr>
        <w:t xml:space="preserve">, </w:t>
      </w:r>
      <w:r w:rsidR="001D74B6">
        <w:rPr>
          <w:b/>
          <w:i/>
        </w:rPr>
        <w:t>CT</w:t>
      </w:r>
      <w:r w:rsidR="00C767A3">
        <w:rPr>
          <w:b/>
          <w:i/>
        </w:rPr>
        <w:t>3</w:t>
      </w:r>
      <w:r w:rsidR="0042625B" w:rsidRPr="00A367FF">
        <w:rPr>
          <w:b/>
          <w:i/>
        </w:rPr>
        <w:t xml:space="preserve"> </w:t>
      </w:r>
      <w:r w:rsidR="006E4450" w:rsidRPr="00A367FF">
        <w:rPr>
          <w:b/>
          <w:i/>
        </w:rPr>
        <w:t>to</w:t>
      </w:r>
      <w:r w:rsidRPr="00A367FF">
        <w:rPr>
          <w:b/>
          <w:i/>
        </w:rPr>
        <w:t xml:space="preserve"> </w:t>
      </w:r>
      <w:r w:rsidR="001D74B6">
        <w:rPr>
          <w:b/>
          <w:i/>
        </w:rPr>
        <w:t xml:space="preserve">include </w:t>
      </w:r>
      <w:r w:rsidRPr="00A367FF">
        <w:rPr>
          <w:b/>
          <w:i/>
        </w:rPr>
        <w:t xml:space="preserve">FEC </w:t>
      </w:r>
      <w:r w:rsidR="001D74B6">
        <w:rPr>
          <w:b/>
          <w:i/>
        </w:rPr>
        <w:t xml:space="preserve">support </w:t>
      </w:r>
      <w:r w:rsidR="00EF24D5">
        <w:rPr>
          <w:b/>
          <w:i/>
        </w:rPr>
        <w:t xml:space="preserve">on the MB2-C interface </w:t>
      </w:r>
      <w:r w:rsidR="001D74B6">
        <w:rPr>
          <w:b/>
          <w:i/>
        </w:rPr>
        <w:t>in its update of TS 2</w:t>
      </w:r>
      <w:r w:rsidR="00C767A3">
        <w:rPr>
          <w:b/>
          <w:i/>
        </w:rPr>
        <w:t>9</w:t>
      </w:r>
      <w:r w:rsidR="001D74B6">
        <w:rPr>
          <w:b/>
          <w:i/>
        </w:rPr>
        <w:t>.</w:t>
      </w:r>
      <w:r w:rsidR="00C767A3">
        <w:rPr>
          <w:b/>
          <w:i/>
        </w:rPr>
        <w:t>468</w:t>
      </w:r>
      <w:r w:rsidR="001D74B6">
        <w:rPr>
          <w:b/>
          <w:i/>
        </w:rPr>
        <w:t xml:space="preserve"> for </w:t>
      </w:r>
      <w:r w:rsidRPr="00A367FF">
        <w:rPr>
          <w:b/>
          <w:i/>
        </w:rPr>
        <w:t>Rel-15</w:t>
      </w:r>
      <w:r w:rsidR="001D74B6">
        <w:rPr>
          <w:b/>
          <w:i/>
        </w:rPr>
        <w:t xml:space="preserve"> </w:t>
      </w:r>
      <w:r w:rsidR="00EF24D5">
        <w:rPr>
          <w:b/>
          <w:i/>
        </w:rPr>
        <w:t xml:space="preserve">subject to SA2’s agreement </w:t>
      </w:r>
      <w:r w:rsidR="001D74B6">
        <w:rPr>
          <w:b/>
          <w:i/>
        </w:rPr>
        <w:t>and to start the work, once the material produced by SA</w:t>
      </w:r>
      <w:r w:rsidR="00C767A3">
        <w:rPr>
          <w:b/>
          <w:i/>
        </w:rPr>
        <w:t>2</w:t>
      </w:r>
      <w:r w:rsidR="001D74B6">
        <w:rPr>
          <w:b/>
          <w:i/>
        </w:rPr>
        <w:t xml:space="preserve"> on this topic is completed</w:t>
      </w:r>
      <w:r w:rsidRPr="00A367FF">
        <w:rPr>
          <w:b/>
          <w:i/>
        </w:rPr>
        <w:t xml:space="preserve">. </w:t>
      </w:r>
    </w:p>
    <w:p w:rsidR="001F7FA2" w:rsidRPr="007577A2" w:rsidRDefault="001F7FA2" w:rsidP="00C128FC">
      <w:pPr>
        <w:pStyle w:val="Heading1"/>
        <w:numPr>
          <w:ilvl w:val="0"/>
          <w:numId w:val="0"/>
        </w:numPr>
      </w:pPr>
    </w:p>
    <w:sectPr w:rsidR="001F7FA2" w:rsidRPr="007577A2" w:rsidSect="00DF54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F7F" w:rsidRDefault="00565F7F" w:rsidP="00BD78A6">
      <w:pPr>
        <w:spacing w:before="0" w:after="0"/>
      </w:pPr>
      <w:r>
        <w:separator/>
      </w:r>
    </w:p>
  </w:endnote>
  <w:endnote w:type="continuationSeparator" w:id="0">
    <w:p w:rsidR="00565F7F" w:rsidRDefault="00565F7F" w:rsidP="00BD78A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B8" w:rsidRDefault="008A11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8C7" w:rsidRPr="00605BDD" w:rsidRDefault="003828C7">
    <w:pPr>
      <w:pStyle w:val="Footer"/>
      <w:tabs>
        <w:tab w:val="clear" w:pos="8640"/>
        <w:tab w:val="right" w:pos="9360"/>
      </w:tabs>
      <w:spacing w:after="0"/>
      <w:rPr>
        <w:b/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DF543F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PAGE </w:instrText>
    </w:r>
    <w:r w:rsidR="00DF543F" w:rsidRPr="00605BDD">
      <w:rPr>
        <w:b/>
        <w:sz w:val="18"/>
      </w:rPr>
      <w:fldChar w:fldCharType="separate"/>
    </w:r>
    <w:r w:rsidR="00BE2857">
      <w:rPr>
        <w:b/>
        <w:noProof/>
        <w:sz w:val="18"/>
      </w:rPr>
      <w:t>2</w:t>
    </w:r>
    <w:r w:rsidR="00DF543F" w:rsidRPr="00605BDD">
      <w:rPr>
        <w:b/>
        <w:sz w:val="18"/>
      </w:rPr>
      <w:fldChar w:fldCharType="end"/>
    </w:r>
    <w:r w:rsidRPr="00605BDD">
      <w:rPr>
        <w:b/>
        <w:sz w:val="18"/>
      </w:rPr>
      <w:t>/</w:t>
    </w:r>
    <w:r w:rsidR="00DF543F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NUMPAGES </w:instrText>
    </w:r>
    <w:r w:rsidR="00DF543F" w:rsidRPr="00605BDD">
      <w:rPr>
        <w:b/>
        <w:sz w:val="18"/>
      </w:rPr>
      <w:fldChar w:fldCharType="separate"/>
    </w:r>
    <w:r w:rsidR="00BE2857">
      <w:rPr>
        <w:b/>
        <w:noProof/>
        <w:sz w:val="18"/>
      </w:rPr>
      <w:t>2</w:t>
    </w:r>
    <w:r w:rsidR="00DF543F" w:rsidRPr="00605BDD">
      <w:rPr>
        <w:b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8C7" w:rsidRPr="00605BDD" w:rsidRDefault="003828C7">
    <w:pPr>
      <w:pStyle w:val="Footer"/>
      <w:tabs>
        <w:tab w:val="clear" w:pos="8640"/>
        <w:tab w:val="right" w:pos="9360"/>
      </w:tabs>
      <w:spacing w:after="0"/>
      <w:rPr>
        <w:b/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DF543F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PAGE </w:instrText>
    </w:r>
    <w:r w:rsidR="00DF543F" w:rsidRPr="00605BDD">
      <w:rPr>
        <w:b/>
        <w:sz w:val="18"/>
      </w:rPr>
      <w:fldChar w:fldCharType="separate"/>
    </w:r>
    <w:r w:rsidR="00EF24D5">
      <w:rPr>
        <w:b/>
        <w:noProof/>
        <w:sz w:val="18"/>
      </w:rPr>
      <w:t>1</w:t>
    </w:r>
    <w:r w:rsidR="00DF543F" w:rsidRPr="00605BDD">
      <w:rPr>
        <w:b/>
        <w:sz w:val="18"/>
      </w:rPr>
      <w:fldChar w:fldCharType="end"/>
    </w:r>
    <w:r w:rsidRPr="00605BDD">
      <w:rPr>
        <w:b/>
        <w:sz w:val="18"/>
      </w:rPr>
      <w:t>/</w:t>
    </w:r>
    <w:r w:rsidR="00DF543F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NUMPAGES </w:instrText>
    </w:r>
    <w:r w:rsidR="00DF543F" w:rsidRPr="00605BDD">
      <w:rPr>
        <w:b/>
        <w:sz w:val="18"/>
      </w:rPr>
      <w:fldChar w:fldCharType="separate"/>
    </w:r>
    <w:r w:rsidR="00EF24D5">
      <w:rPr>
        <w:b/>
        <w:noProof/>
        <w:sz w:val="18"/>
      </w:rPr>
      <w:t>2</w:t>
    </w:r>
    <w:r w:rsidR="00DF543F" w:rsidRPr="00605BDD">
      <w:rPr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F7F" w:rsidRDefault="00565F7F" w:rsidP="00BD78A6">
      <w:pPr>
        <w:spacing w:before="0" w:after="0"/>
      </w:pPr>
      <w:r>
        <w:separator/>
      </w:r>
    </w:p>
  </w:footnote>
  <w:footnote w:type="continuationSeparator" w:id="0">
    <w:p w:rsidR="00565F7F" w:rsidRDefault="00565F7F" w:rsidP="00BD78A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B8" w:rsidRDefault="008A11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8C7" w:rsidRDefault="003828C7">
    <w:pPr>
      <w:spacing w:after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C9A" w:rsidRPr="000B44FD" w:rsidRDefault="00837C9A" w:rsidP="00837C9A">
    <w:pPr>
      <w:tabs>
        <w:tab w:val="right" w:pos="9639"/>
      </w:tabs>
      <w:spacing w:after="0"/>
      <w:rPr>
        <w:b/>
        <w:i/>
        <w:noProof/>
        <w:sz w:val="28"/>
        <w:lang w:val="en-US"/>
      </w:rPr>
    </w:pPr>
    <w:r>
      <w:rPr>
        <w:b/>
        <w:noProof/>
        <w:sz w:val="24"/>
        <w:lang w:val="en-US"/>
      </w:rPr>
      <w:t>3GPP TSG-</w:t>
    </w:r>
    <w:r w:rsidR="0004601C">
      <w:rPr>
        <w:b/>
        <w:noProof/>
        <w:sz w:val="24"/>
        <w:lang w:val="en-US"/>
      </w:rPr>
      <w:t>CT</w:t>
    </w:r>
    <w:r w:rsidR="005D043E">
      <w:rPr>
        <w:b/>
        <w:noProof/>
        <w:sz w:val="24"/>
        <w:lang w:val="en-US"/>
      </w:rPr>
      <w:t>3</w:t>
    </w:r>
    <w:r>
      <w:rPr>
        <w:b/>
        <w:noProof/>
        <w:sz w:val="24"/>
        <w:lang w:val="en-US"/>
      </w:rPr>
      <w:t xml:space="preserve"> Meeting </w:t>
    </w:r>
    <w:r w:rsidRPr="000B44FD">
      <w:rPr>
        <w:b/>
        <w:noProof/>
        <w:sz w:val="24"/>
        <w:lang w:val="en-US"/>
      </w:rPr>
      <w:t>#</w:t>
    </w:r>
    <w:r w:rsidR="005D043E">
      <w:rPr>
        <w:b/>
        <w:noProof/>
        <w:sz w:val="24"/>
        <w:lang w:val="en-US"/>
      </w:rPr>
      <w:t>90</w:t>
    </w:r>
    <w:r w:rsidRPr="000B44FD">
      <w:rPr>
        <w:b/>
        <w:i/>
        <w:noProof/>
        <w:sz w:val="28"/>
        <w:lang w:val="en-US"/>
      </w:rPr>
      <w:tab/>
    </w:r>
    <w:r w:rsidR="0004601C">
      <w:rPr>
        <w:b/>
        <w:i/>
        <w:noProof/>
        <w:sz w:val="28"/>
        <w:lang w:val="en-US"/>
      </w:rPr>
      <w:t>C</w:t>
    </w:r>
    <w:r w:rsidR="005D043E">
      <w:rPr>
        <w:b/>
        <w:i/>
        <w:noProof/>
        <w:sz w:val="28"/>
        <w:lang w:val="en-US"/>
      </w:rPr>
      <w:t>3</w:t>
    </w:r>
    <w:r w:rsidRPr="000B44FD">
      <w:rPr>
        <w:b/>
        <w:i/>
        <w:noProof/>
        <w:sz w:val="28"/>
        <w:lang w:val="en-US"/>
      </w:rPr>
      <w:t>-</w:t>
    </w:r>
    <w:r w:rsidR="00473128">
      <w:rPr>
        <w:b/>
        <w:i/>
        <w:noProof/>
        <w:sz w:val="28"/>
        <w:lang w:val="en-US"/>
      </w:rPr>
      <w:t>17</w:t>
    </w:r>
    <w:r w:rsidR="008A11B8">
      <w:rPr>
        <w:b/>
        <w:i/>
        <w:noProof/>
        <w:sz w:val="28"/>
        <w:lang w:val="en-US"/>
      </w:rPr>
      <w:t>3081</w:t>
    </w:r>
    <w:r w:rsidRPr="0048413C" w:rsidDel="0048413C">
      <w:rPr>
        <w:b/>
        <w:i/>
        <w:noProof/>
        <w:sz w:val="28"/>
        <w:lang w:val="en-US"/>
      </w:rPr>
      <w:t xml:space="preserve"> </w:t>
    </w:r>
  </w:p>
  <w:p w:rsidR="0004601C" w:rsidRDefault="0004601C" w:rsidP="0004601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Zhangjiajie, P.R. of China 15-19 May 2017</w:t>
    </w:r>
    <w:r w:rsidRPr="002346E0">
      <w:t xml:space="preserve"> </w:t>
    </w:r>
    <w:r>
      <w:t xml:space="preserve">                              </w:t>
    </w:r>
    <w:r>
      <w:tab/>
      <w:t xml:space="preserve">    (</w:t>
    </w:r>
    <w:r w:rsidRPr="00903ACB">
      <w:rPr>
        <w:b/>
        <w:color w:val="0070C0"/>
        <w:sz w:val="24"/>
        <w:szCs w:val="24"/>
      </w:rPr>
      <w:t>revision of</w:t>
    </w:r>
    <w:r w:rsidRPr="00903ACB">
      <w:rPr>
        <w:color w:val="0070C0"/>
      </w:rPr>
      <w:t xml:space="preserve"> </w:t>
    </w:r>
    <w:r w:rsidRPr="00903ACB">
      <w:rPr>
        <w:b/>
        <w:noProof/>
        <w:color w:val="0070C0"/>
        <w:sz w:val="24"/>
      </w:rPr>
      <w:t>C</w:t>
    </w:r>
    <w:r w:rsidR="005D043E">
      <w:rPr>
        <w:b/>
        <w:noProof/>
        <w:color w:val="0070C0"/>
        <w:sz w:val="24"/>
      </w:rPr>
      <w:t>3</w:t>
    </w:r>
    <w:r w:rsidRPr="00903ACB">
      <w:rPr>
        <w:b/>
        <w:noProof/>
        <w:color w:val="0070C0"/>
        <w:sz w:val="24"/>
      </w:rPr>
      <w:t>-17xxxx</w:t>
    </w:r>
    <w:r>
      <w:rPr>
        <w:b/>
        <w:noProof/>
        <w:color w:val="0070C0"/>
        <w:sz w:val="24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5.6pt;height:15.6pt" o:bullet="t">
        <v:imagedata r:id="rId1" o:title="artE0DA"/>
      </v:shape>
    </w:pict>
  </w:numPicBullet>
  <w:abstractNum w:abstractNumId="0">
    <w:nsid w:val="00A729BA"/>
    <w:multiLevelType w:val="hybridMultilevel"/>
    <w:tmpl w:val="DB169874"/>
    <w:lvl w:ilvl="0" w:tplc="D7706C44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04A5E"/>
    <w:multiLevelType w:val="hybridMultilevel"/>
    <w:tmpl w:val="BB567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6C54"/>
    <w:multiLevelType w:val="multilevel"/>
    <w:tmpl w:val="04090025"/>
    <w:styleLink w:val="Headings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DEE593A"/>
    <w:multiLevelType w:val="hybridMultilevel"/>
    <w:tmpl w:val="3FCC0826"/>
    <w:lvl w:ilvl="0" w:tplc="40E4E9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16387"/>
    <w:multiLevelType w:val="hybridMultilevel"/>
    <w:tmpl w:val="4404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B6174"/>
    <w:multiLevelType w:val="hybridMultilevel"/>
    <w:tmpl w:val="C3A6638E"/>
    <w:lvl w:ilvl="0" w:tplc="97D44E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5770B"/>
    <w:multiLevelType w:val="hybridMultilevel"/>
    <w:tmpl w:val="149C1D10"/>
    <w:lvl w:ilvl="0" w:tplc="15884C7A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97C6F"/>
    <w:multiLevelType w:val="hybridMultilevel"/>
    <w:tmpl w:val="DC08C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35451"/>
    <w:multiLevelType w:val="multilevel"/>
    <w:tmpl w:val="01C08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DF14CF1"/>
    <w:multiLevelType w:val="multilevel"/>
    <w:tmpl w:val="AF82B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A62089D"/>
    <w:multiLevelType w:val="hybridMultilevel"/>
    <w:tmpl w:val="27BA8A86"/>
    <w:lvl w:ilvl="0" w:tplc="23886236"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A767D7E"/>
    <w:multiLevelType w:val="hybridMultilevel"/>
    <w:tmpl w:val="469C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A8304D"/>
    <w:multiLevelType w:val="hybridMultilevel"/>
    <w:tmpl w:val="76C4A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10"/>
  </w:num>
  <w:num w:numId="6">
    <w:abstractNumId w:val="6"/>
  </w:num>
  <w:num w:numId="7">
    <w:abstractNumId w:val="8"/>
  </w:num>
  <w:num w:numId="8">
    <w:abstractNumId w:val="4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9"/>
  </w:num>
  <w:num w:numId="14">
    <w:abstractNumId w:val="13"/>
  </w:num>
  <w:num w:numId="15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BD78A6"/>
    <w:rsid w:val="000006A7"/>
    <w:rsid w:val="00001705"/>
    <w:rsid w:val="00002417"/>
    <w:rsid w:val="00004219"/>
    <w:rsid w:val="000045BD"/>
    <w:rsid w:val="000048FD"/>
    <w:rsid w:val="000066F9"/>
    <w:rsid w:val="0000723D"/>
    <w:rsid w:val="0000763B"/>
    <w:rsid w:val="00016473"/>
    <w:rsid w:val="00025C7D"/>
    <w:rsid w:val="00031D7A"/>
    <w:rsid w:val="00036C89"/>
    <w:rsid w:val="00040946"/>
    <w:rsid w:val="00043A90"/>
    <w:rsid w:val="00043ECF"/>
    <w:rsid w:val="0004601C"/>
    <w:rsid w:val="00046C5A"/>
    <w:rsid w:val="00050F80"/>
    <w:rsid w:val="00056A3B"/>
    <w:rsid w:val="00061120"/>
    <w:rsid w:val="000625AD"/>
    <w:rsid w:val="0006265E"/>
    <w:rsid w:val="0006524F"/>
    <w:rsid w:val="0006539A"/>
    <w:rsid w:val="00066874"/>
    <w:rsid w:val="00066A17"/>
    <w:rsid w:val="0006798F"/>
    <w:rsid w:val="0007073C"/>
    <w:rsid w:val="00073E2A"/>
    <w:rsid w:val="000763CB"/>
    <w:rsid w:val="000817A6"/>
    <w:rsid w:val="00083393"/>
    <w:rsid w:val="00083609"/>
    <w:rsid w:val="00083816"/>
    <w:rsid w:val="00086516"/>
    <w:rsid w:val="00090E28"/>
    <w:rsid w:val="00092367"/>
    <w:rsid w:val="00093896"/>
    <w:rsid w:val="0009535E"/>
    <w:rsid w:val="00097954"/>
    <w:rsid w:val="000A3625"/>
    <w:rsid w:val="000A6335"/>
    <w:rsid w:val="000A7FB9"/>
    <w:rsid w:val="000B0034"/>
    <w:rsid w:val="000B60E2"/>
    <w:rsid w:val="000B6260"/>
    <w:rsid w:val="000B7E08"/>
    <w:rsid w:val="000C19A8"/>
    <w:rsid w:val="000C6C61"/>
    <w:rsid w:val="000D691F"/>
    <w:rsid w:val="000E553B"/>
    <w:rsid w:val="000E69D1"/>
    <w:rsid w:val="000F0EC0"/>
    <w:rsid w:val="000F162B"/>
    <w:rsid w:val="000F3A3F"/>
    <w:rsid w:val="000F3CCF"/>
    <w:rsid w:val="000F4E09"/>
    <w:rsid w:val="00100187"/>
    <w:rsid w:val="00100851"/>
    <w:rsid w:val="0011054A"/>
    <w:rsid w:val="001125F4"/>
    <w:rsid w:val="0011442F"/>
    <w:rsid w:val="0012020A"/>
    <w:rsid w:val="00122266"/>
    <w:rsid w:val="00126688"/>
    <w:rsid w:val="00127AE6"/>
    <w:rsid w:val="00127BCB"/>
    <w:rsid w:val="001320D9"/>
    <w:rsid w:val="00132A67"/>
    <w:rsid w:val="0013445D"/>
    <w:rsid w:val="001349DE"/>
    <w:rsid w:val="00140890"/>
    <w:rsid w:val="00142E8F"/>
    <w:rsid w:val="00153158"/>
    <w:rsid w:val="00154BA3"/>
    <w:rsid w:val="001621E3"/>
    <w:rsid w:val="00162B6D"/>
    <w:rsid w:val="0016366A"/>
    <w:rsid w:val="00163A87"/>
    <w:rsid w:val="00165E46"/>
    <w:rsid w:val="001768E4"/>
    <w:rsid w:val="001812DC"/>
    <w:rsid w:val="00184251"/>
    <w:rsid w:val="00185D63"/>
    <w:rsid w:val="0019269D"/>
    <w:rsid w:val="00192D53"/>
    <w:rsid w:val="00195601"/>
    <w:rsid w:val="00196AAC"/>
    <w:rsid w:val="00197157"/>
    <w:rsid w:val="001A0084"/>
    <w:rsid w:val="001A040F"/>
    <w:rsid w:val="001B05C1"/>
    <w:rsid w:val="001B0755"/>
    <w:rsid w:val="001B3A24"/>
    <w:rsid w:val="001B7430"/>
    <w:rsid w:val="001C3D32"/>
    <w:rsid w:val="001D74B6"/>
    <w:rsid w:val="001E3488"/>
    <w:rsid w:val="001E4C8A"/>
    <w:rsid w:val="001E7E04"/>
    <w:rsid w:val="001F10A4"/>
    <w:rsid w:val="001F481B"/>
    <w:rsid w:val="001F6839"/>
    <w:rsid w:val="001F68EF"/>
    <w:rsid w:val="001F69BE"/>
    <w:rsid w:val="001F6D27"/>
    <w:rsid w:val="001F6EBB"/>
    <w:rsid w:val="001F7FA2"/>
    <w:rsid w:val="002011E7"/>
    <w:rsid w:val="002014D1"/>
    <w:rsid w:val="00203472"/>
    <w:rsid w:val="00203F29"/>
    <w:rsid w:val="002067E8"/>
    <w:rsid w:val="00212300"/>
    <w:rsid w:val="0021629B"/>
    <w:rsid w:val="002162A4"/>
    <w:rsid w:val="00216D74"/>
    <w:rsid w:val="002229C1"/>
    <w:rsid w:val="002260C0"/>
    <w:rsid w:val="00232C7D"/>
    <w:rsid w:val="002405D9"/>
    <w:rsid w:val="00247B1A"/>
    <w:rsid w:val="00247FBF"/>
    <w:rsid w:val="002504F2"/>
    <w:rsid w:val="002506D5"/>
    <w:rsid w:val="0026095D"/>
    <w:rsid w:val="002628FD"/>
    <w:rsid w:val="0027045B"/>
    <w:rsid w:val="002809FE"/>
    <w:rsid w:val="00285701"/>
    <w:rsid w:val="00287C80"/>
    <w:rsid w:val="00293DEC"/>
    <w:rsid w:val="00294501"/>
    <w:rsid w:val="0029659A"/>
    <w:rsid w:val="002A00AB"/>
    <w:rsid w:val="002A0162"/>
    <w:rsid w:val="002A06A7"/>
    <w:rsid w:val="002A6018"/>
    <w:rsid w:val="002A67C2"/>
    <w:rsid w:val="002B7475"/>
    <w:rsid w:val="002C2673"/>
    <w:rsid w:val="002C2B04"/>
    <w:rsid w:val="002C4AEC"/>
    <w:rsid w:val="002E6007"/>
    <w:rsid w:val="002F0D35"/>
    <w:rsid w:val="002F2218"/>
    <w:rsid w:val="002F2B26"/>
    <w:rsid w:val="002F771A"/>
    <w:rsid w:val="002F7B07"/>
    <w:rsid w:val="00303045"/>
    <w:rsid w:val="00305C61"/>
    <w:rsid w:val="00313BEA"/>
    <w:rsid w:val="00313EF3"/>
    <w:rsid w:val="0032015E"/>
    <w:rsid w:val="003201BA"/>
    <w:rsid w:val="00324486"/>
    <w:rsid w:val="0032562E"/>
    <w:rsid w:val="00332027"/>
    <w:rsid w:val="00332F19"/>
    <w:rsid w:val="003421D2"/>
    <w:rsid w:val="00345586"/>
    <w:rsid w:val="00351502"/>
    <w:rsid w:val="003540D0"/>
    <w:rsid w:val="003573B7"/>
    <w:rsid w:val="00364302"/>
    <w:rsid w:val="00365C32"/>
    <w:rsid w:val="00366CCB"/>
    <w:rsid w:val="00375747"/>
    <w:rsid w:val="00375F04"/>
    <w:rsid w:val="00376F66"/>
    <w:rsid w:val="00380340"/>
    <w:rsid w:val="003828C7"/>
    <w:rsid w:val="0039194D"/>
    <w:rsid w:val="0039326E"/>
    <w:rsid w:val="0039557C"/>
    <w:rsid w:val="003A4F91"/>
    <w:rsid w:val="003B1899"/>
    <w:rsid w:val="003C0352"/>
    <w:rsid w:val="003C1D43"/>
    <w:rsid w:val="003C4454"/>
    <w:rsid w:val="003D182E"/>
    <w:rsid w:val="003E7EC6"/>
    <w:rsid w:val="00400414"/>
    <w:rsid w:val="004016EF"/>
    <w:rsid w:val="004100A2"/>
    <w:rsid w:val="00416EA8"/>
    <w:rsid w:val="0042625B"/>
    <w:rsid w:val="00426395"/>
    <w:rsid w:val="00426BBA"/>
    <w:rsid w:val="0042763B"/>
    <w:rsid w:val="0043191B"/>
    <w:rsid w:val="00442D54"/>
    <w:rsid w:val="00446D7D"/>
    <w:rsid w:val="00447EB3"/>
    <w:rsid w:val="0045046C"/>
    <w:rsid w:val="00450918"/>
    <w:rsid w:val="00453504"/>
    <w:rsid w:val="00456723"/>
    <w:rsid w:val="004570DF"/>
    <w:rsid w:val="00461634"/>
    <w:rsid w:val="0046259C"/>
    <w:rsid w:val="004635E1"/>
    <w:rsid w:val="00465F80"/>
    <w:rsid w:val="00473128"/>
    <w:rsid w:val="00476ED8"/>
    <w:rsid w:val="00482EA5"/>
    <w:rsid w:val="0048305E"/>
    <w:rsid w:val="0048413C"/>
    <w:rsid w:val="00486ED2"/>
    <w:rsid w:val="004B1105"/>
    <w:rsid w:val="004B59B6"/>
    <w:rsid w:val="004C0DED"/>
    <w:rsid w:val="004C19F9"/>
    <w:rsid w:val="004C305D"/>
    <w:rsid w:val="004C587A"/>
    <w:rsid w:val="004C76C9"/>
    <w:rsid w:val="004D5C38"/>
    <w:rsid w:val="004D6B77"/>
    <w:rsid w:val="004E0540"/>
    <w:rsid w:val="004E0D95"/>
    <w:rsid w:val="004F0C10"/>
    <w:rsid w:val="004F0EA9"/>
    <w:rsid w:val="004F7C2A"/>
    <w:rsid w:val="0050010E"/>
    <w:rsid w:val="00511A87"/>
    <w:rsid w:val="00511FC3"/>
    <w:rsid w:val="00513112"/>
    <w:rsid w:val="00514F51"/>
    <w:rsid w:val="00517735"/>
    <w:rsid w:val="005200F0"/>
    <w:rsid w:val="00522B0B"/>
    <w:rsid w:val="00522EAD"/>
    <w:rsid w:val="00531E99"/>
    <w:rsid w:val="0054044D"/>
    <w:rsid w:val="005433E6"/>
    <w:rsid w:val="005437C0"/>
    <w:rsid w:val="00551901"/>
    <w:rsid w:val="005550E2"/>
    <w:rsid w:val="00555AAD"/>
    <w:rsid w:val="00561B7C"/>
    <w:rsid w:val="00565F7F"/>
    <w:rsid w:val="005831FC"/>
    <w:rsid w:val="0059035F"/>
    <w:rsid w:val="00591404"/>
    <w:rsid w:val="00592C80"/>
    <w:rsid w:val="00593B95"/>
    <w:rsid w:val="00593EA5"/>
    <w:rsid w:val="005A3454"/>
    <w:rsid w:val="005A46E9"/>
    <w:rsid w:val="005B1382"/>
    <w:rsid w:val="005B16BA"/>
    <w:rsid w:val="005B1D17"/>
    <w:rsid w:val="005B5877"/>
    <w:rsid w:val="005C25AE"/>
    <w:rsid w:val="005D043E"/>
    <w:rsid w:val="005D32ED"/>
    <w:rsid w:val="005E3F78"/>
    <w:rsid w:val="005E6EC6"/>
    <w:rsid w:val="005E7FD9"/>
    <w:rsid w:val="005F4817"/>
    <w:rsid w:val="005F5227"/>
    <w:rsid w:val="005F5564"/>
    <w:rsid w:val="00600C37"/>
    <w:rsid w:val="00600F6A"/>
    <w:rsid w:val="006027A8"/>
    <w:rsid w:val="00612288"/>
    <w:rsid w:val="00615700"/>
    <w:rsid w:val="00623A69"/>
    <w:rsid w:val="00623C94"/>
    <w:rsid w:val="0062527A"/>
    <w:rsid w:val="00631D69"/>
    <w:rsid w:val="00635D5B"/>
    <w:rsid w:val="00636285"/>
    <w:rsid w:val="006467AF"/>
    <w:rsid w:val="006520CD"/>
    <w:rsid w:val="00652F7D"/>
    <w:rsid w:val="00653244"/>
    <w:rsid w:val="00655FEE"/>
    <w:rsid w:val="00656C37"/>
    <w:rsid w:val="0065757C"/>
    <w:rsid w:val="006639C3"/>
    <w:rsid w:val="0066423A"/>
    <w:rsid w:val="006663EE"/>
    <w:rsid w:val="0067180A"/>
    <w:rsid w:val="00673070"/>
    <w:rsid w:val="006762F4"/>
    <w:rsid w:val="006779CA"/>
    <w:rsid w:val="006847B5"/>
    <w:rsid w:val="00685953"/>
    <w:rsid w:val="006920DA"/>
    <w:rsid w:val="006931CA"/>
    <w:rsid w:val="0069566A"/>
    <w:rsid w:val="006978BD"/>
    <w:rsid w:val="006A0152"/>
    <w:rsid w:val="006A1904"/>
    <w:rsid w:val="006A798E"/>
    <w:rsid w:val="006B034D"/>
    <w:rsid w:val="006B317A"/>
    <w:rsid w:val="006B3414"/>
    <w:rsid w:val="006B3417"/>
    <w:rsid w:val="006B6F29"/>
    <w:rsid w:val="006C4242"/>
    <w:rsid w:val="006D01EF"/>
    <w:rsid w:val="006D77C4"/>
    <w:rsid w:val="006E2056"/>
    <w:rsid w:val="006E3CF7"/>
    <w:rsid w:val="006E430A"/>
    <w:rsid w:val="006E4450"/>
    <w:rsid w:val="006E5F80"/>
    <w:rsid w:val="006F11FE"/>
    <w:rsid w:val="006F2D11"/>
    <w:rsid w:val="006F35FB"/>
    <w:rsid w:val="006F64BB"/>
    <w:rsid w:val="006F7569"/>
    <w:rsid w:val="0072155A"/>
    <w:rsid w:val="007229F8"/>
    <w:rsid w:val="00723CC9"/>
    <w:rsid w:val="00730869"/>
    <w:rsid w:val="00730B1F"/>
    <w:rsid w:val="00732FB0"/>
    <w:rsid w:val="00736B78"/>
    <w:rsid w:val="00736F40"/>
    <w:rsid w:val="007577A2"/>
    <w:rsid w:val="00770495"/>
    <w:rsid w:val="007954A2"/>
    <w:rsid w:val="007A453D"/>
    <w:rsid w:val="007A46A9"/>
    <w:rsid w:val="007A496C"/>
    <w:rsid w:val="007A79AB"/>
    <w:rsid w:val="007B65F8"/>
    <w:rsid w:val="007D6933"/>
    <w:rsid w:val="007E48D9"/>
    <w:rsid w:val="007E5AB4"/>
    <w:rsid w:val="007F4C23"/>
    <w:rsid w:val="00804D23"/>
    <w:rsid w:val="0081785E"/>
    <w:rsid w:val="00821929"/>
    <w:rsid w:val="00830E8C"/>
    <w:rsid w:val="00837C9A"/>
    <w:rsid w:val="00842518"/>
    <w:rsid w:val="008446AF"/>
    <w:rsid w:val="00845B6D"/>
    <w:rsid w:val="00855D9C"/>
    <w:rsid w:val="008608D1"/>
    <w:rsid w:val="00864CCF"/>
    <w:rsid w:val="00865411"/>
    <w:rsid w:val="00865620"/>
    <w:rsid w:val="00866797"/>
    <w:rsid w:val="00867A29"/>
    <w:rsid w:val="00867B1B"/>
    <w:rsid w:val="00882095"/>
    <w:rsid w:val="00883C0E"/>
    <w:rsid w:val="00885D66"/>
    <w:rsid w:val="008919E7"/>
    <w:rsid w:val="00892D13"/>
    <w:rsid w:val="0089397B"/>
    <w:rsid w:val="00893B4E"/>
    <w:rsid w:val="008A11B8"/>
    <w:rsid w:val="008B1E19"/>
    <w:rsid w:val="008B355F"/>
    <w:rsid w:val="008B4D37"/>
    <w:rsid w:val="008B52C2"/>
    <w:rsid w:val="008B7CB3"/>
    <w:rsid w:val="008B7F57"/>
    <w:rsid w:val="008C3807"/>
    <w:rsid w:val="008D01B2"/>
    <w:rsid w:val="008E03CD"/>
    <w:rsid w:val="008E266B"/>
    <w:rsid w:val="008E6C68"/>
    <w:rsid w:val="008E7C1E"/>
    <w:rsid w:val="008F17B8"/>
    <w:rsid w:val="008F47F8"/>
    <w:rsid w:val="008F5021"/>
    <w:rsid w:val="008F55D7"/>
    <w:rsid w:val="008F5B73"/>
    <w:rsid w:val="008F64AF"/>
    <w:rsid w:val="009014FB"/>
    <w:rsid w:val="009023E1"/>
    <w:rsid w:val="009072F7"/>
    <w:rsid w:val="00907F6C"/>
    <w:rsid w:val="009102D7"/>
    <w:rsid w:val="00914AFB"/>
    <w:rsid w:val="0091558E"/>
    <w:rsid w:val="00920F3A"/>
    <w:rsid w:val="00923D99"/>
    <w:rsid w:val="00930A58"/>
    <w:rsid w:val="0093322F"/>
    <w:rsid w:val="00933583"/>
    <w:rsid w:val="00950105"/>
    <w:rsid w:val="00954531"/>
    <w:rsid w:val="00956762"/>
    <w:rsid w:val="009627B5"/>
    <w:rsid w:val="00962873"/>
    <w:rsid w:val="009648B9"/>
    <w:rsid w:val="009651BB"/>
    <w:rsid w:val="00975ED5"/>
    <w:rsid w:val="0097617B"/>
    <w:rsid w:val="00982BED"/>
    <w:rsid w:val="009841AD"/>
    <w:rsid w:val="00984FBE"/>
    <w:rsid w:val="00990AEA"/>
    <w:rsid w:val="009A3FE1"/>
    <w:rsid w:val="009A420A"/>
    <w:rsid w:val="009A5147"/>
    <w:rsid w:val="009B07D4"/>
    <w:rsid w:val="009B58CD"/>
    <w:rsid w:val="009B6373"/>
    <w:rsid w:val="009B70E7"/>
    <w:rsid w:val="009B7A3F"/>
    <w:rsid w:val="009D133A"/>
    <w:rsid w:val="009D6265"/>
    <w:rsid w:val="009E1EF5"/>
    <w:rsid w:val="009E4FC3"/>
    <w:rsid w:val="009E67A2"/>
    <w:rsid w:val="009E7753"/>
    <w:rsid w:val="009F12B8"/>
    <w:rsid w:val="009F2EB3"/>
    <w:rsid w:val="00A00FC2"/>
    <w:rsid w:val="00A03252"/>
    <w:rsid w:val="00A04D0C"/>
    <w:rsid w:val="00A10C2B"/>
    <w:rsid w:val="00A14FA7"/>
    <w:rsid w:val="00A204CC"/>
    <w:rsid w:val="00A23482"/>
    <w:rsid w:val="00A24CE2"/>
    <w:rsid w:val="00A32D7C"/>
    <w:rsid w:val="00A36243"/>
    <w:rsid w:val="00A367FF"/>
    <w:rsid w:val="00A3779B"/>
    <w:rsid w:val="00A4253C"/>
    <w:rsid w:val="00A44C74"/>
    <w:rsid w:val="00A46685"/>
    <w:rsid w:val="00A52508"/>
    <w:rsid w:val="00A53255"/>
    <w:rsid w:val="00A5346F"/>
    <w:rsid w:val="00A60581"/>
    <w:rsid w:val="00A624E2"/>
    <w:rsid w:val="00A6432D"/>
    <w:rsid w:val="00A66116"/>
    <w:rsid w:val="00A73F93"/>
    <w:rsid w:val="00A7412F"/>
    <w:rsid w:val="00A762C3"/>
    <w:rsid w:val="00A76C25"/>
    <w:rsid w:val="00A7736D"/>
    <w:rsid w:val="00A87E2F"/>
    <w:rsid w:val="00A93FAD"/>
    <w:rsid w:val="00A972D3"/>
    <w:rsid w:val="00AA016C"/>
    <w:rsid w:val="00AB04D3"/>
    <w:rsid w:val="00AB333B"/>
    <w:rsid w:val="00AB392C"/>
    <w:rsid w:val="00AB479D"/>
    <w:rsid w:val="00AB7CB3"/>
    <w:rsid w:val="00AB7E9D"/>
    <w:rsid w:val="00AD184C"/>
    <w:rsid w:val="00AD2441"/>
    <w:rsid w:val="00AD2CFF"/>
    <w:rsid w:val="00AD32AD"/>
    <w:rsid w:val="00AE03EC"/>
    <w:rsid w:val="00AE4625"/>
    <w:rsid w:val="00AE5D5B"/>
    <w:rsid w:val="00AE69AB"/>
    <w:rsid w:val="00AF4E66"/>
    <w:rsid w:val="00AF6FB1"/>
    <w:rsid w:val="00B02258"/>
    <w:rsid w:val="00B0680C"/>
    <w:rsid w:val="00B11152"/>
    <w:rsid w:val="00B1235E"/>
    <w:rsid w:val="00B12DDC"/>
    <w:rsid w:val="00B17DEB"/>
    <w:rsid w:val="00B241C4"/>
    <w:rsid w:val="00B24E78"/>
    <w:rsid w:val="00B32323"/>
    <w:rsid w:val="00B33292"/>
    <w:rsid w:val="00B3411B"/>
    <w:rsid w:val="00B3428C"/>
    <w:rsid w:val="00B350F7"/>
    <w:rsid w:val="00B37FEB"/>
    <w:rsid w:val="00B40331"/>
    <w:rsid w:val="00B44736"/>
    <w:rsid w:val="00B45257"/>
    <w:rsid w:val="00B4669A"/>
    <w:rsid w:val="00B57822"/>
    <w:rsid w:val="00B61DFB"/>
    <w:rsid w:val="00B62203"/>
    <w:rsid w:val="00B668FC"/>
    <w:rsid w:val="00B77096"/>
    <w:rsid w:val="00B82D7D"/>
    <w:rsid w:val="00B949AE"/>
    <w:rsid w:val="00B96553"/>
    <w:rsid w:val="00BA02FB"/>
    <w:rsid w:val="00BA042D"/>
    <w:rsid w:val="00BA0FFF"/>
    <w:rsid w:val="00BA2A20"/>
    <w:rsid w:val="00BB4F68"/>
    <w:rsid w:val="00BB50E7"/>
    <w:rsid w:val="00BB5B3A"/>
    <w:rsid w:val="00BB5CA4"/>
    <w:rsid w:val="00BB66FD"/>
    <w:rsid w:val="00BC1B8E"/>
    <w:rsid w:val="00BC3E2F"/>
    <w:rsid w:val="00BC4D7A"/>
    <w:rsid w:val="00BC5004"/>
    <w:rsid w:val="00BD0947"/>
    <w:rsid w:val="00BD374A"/>
    <w:rsid w:val="00BD382D"/>
    <w:rsid w:val="00BD4019"/>
    <w:rsid w:val="00BD6FEA"/>
    <w:rsid w:val="00BD78A6"/>
    <w:rsid w:val="00BE019C"/>
    <w:rsid w:val="00BE2857"/>
    <w:rsid w:val="00BE5916"/>
    <w:rsid w:val="00BF0DB0"/>
    <w:rsid w:val="00BF5798"/>
    <w:rsid w:val="00C00598"/>
    <w:rsid w:val="00C05236"/>
    <w:rsid w:val="00C07804"/>
    <w:rsid w:val="00C128FC"/>
    <w:rsid w:val="00C15948"/>
    <w:rsid w:val="00C23D5A"/>
    <w:rsid w:val="00C2748C"/>
    <w:rsid w:val="00C30391"/>
    <w:rsid w:val="00C30B81"/>
    <w:rsid w:val="00C32D54"/>
    <w:rsid w:val="00C41F6D"/>
    <w:rsid w:val="00C4660F"/>
    <w:rsid w:val="00C51D6B"/>
    <w:rsid w:val="00C550F9"/>
    <w:rsid w:val="00C56531"/>
    <w:rsid w:val="00C748DF"/>
    <w:rsid w:val="00C757AC"/>
    <w:rsid w:val="00C767A3"/>
    <w:rsid w:val="00C80FDE"/>
    <w:rsid w:val="00C8118F"/>
    <w:rsid w:val="00C8187D"/>
    <w:rsid w:val="00C84254"/>
    <w:rsid w:val="00C852E7"/>
    <w:rsid w:val="00C8762D"/>
    <w:rsid w:val="00C87B30"/>
    <w:rsid w:val="00C913AD"/>
    <w:rsid w:val="00C92BB3"/>
    <w:rsid w:val="00C9702F"/>
    <w:rsid w:val="00CA14CD"/>
    <w:rsid w:val="00CA1B58"/>
    <w:rsid w:val="00CA340B"/>
    <w:rsid w:val="00CA4B7D"/>
    <w:rsid w:val="00CA50FA"/>
    <w:rsid w:val="00CB39B5"/>
    <w:rsid w:val="00CB566A"/>
    <w:rsid w:val="00CB73DC"/>
    <w:rsid w:val="00CC76C8"/>
    <w:rsid w:val="00CD0E3B"/>
    <w:rsid w:val="00CD1DD8"/>
    <w:rsid w:val="00CD4476"/>
    <w:rsid w:val="00CD5F0A"/>
    <w:rsid w:val="00CE22BB"/>
    <w:rsid w:val="00CE356C"/>
    <w:rsid w:val="00CE6DC1"/>
    <w:rsid w:val="00CF6B97"/>
    <w:rsid w:val="00D01C0B"/>
    <w:rsid w:val="00D01E47"/>
    <w:rsid w:val="00D071D5"/>
    <w:rsid w:val="00D10535"/>
    <w:rsid w:val="00D15F43"/>
    <w:rsid w:val="00D174E5"/>
    <w:rsid w:val="00D20045"/>
    <w:rsid w:val="00D2639A"/>
    <w:rsid w:val="00D36BDA"/>
    <w:rsid w:val="00D372DE"/>
    <w:rsid w:val="00D37ED7"/>
    <w:rsid w:val="00D43223"/>
    <w:rsid w:val="00D450FB"/>
    <w:rsid w:val="00D45373"/>
    <w:rsid w:val="00D46772"/>
    <w:rsid w:val="00D469BB"/>
    <w:rsid w:val="00D547F8"/>
    <w:rsid w:val="00D57036"/>
    <w:rsid w:val="00D65316"/>
    <w:rsid w:val="00D729EA"/>
    <w:rsid w:val="00D73832"/>
    <w:rsid w:val="00D8489C"/>
    <w:rsid w:val="00D8740D"/>
    <w:rsid w:val="00D92CBD"/>
    <w:rsid w:val="00DA0232"/>
    <w:rsid w:val="00DA04F3"/>
    <w:rsid w:val="00DA0A82"/>
    <w:rsid w:val="00DA1CFF"/>
    <w:rsid w:val="00DA381D"/>
    <w:rsid w:val="00DA4A45"/>
    <w:rsid w:val="00DA5930"/>
    <w:rsid w:val="00DA636A"/>
    <w:rsid w:val="00DB2886"/>
    <w:rsid w:val="00DB4F01"/>
    <w:rsid w:val="00DB761C"/>
    <w:rsid w:val="00DC4313"/>
    <w:rsid w:val="00DC5848"/>
    <w:rsid w:val="00DC64B6"/>
    <w:rsid w:val="00DC7B3E"/>
    <w:rsid w:val="00DD2A29"/>
    <w:rsid w:val="00DD5C8B"/>
    <w:rsid w:val="00DD6497"/>
    <w:rsid w:val="00DD69FC"/>
    <w:rsid w:val="00DD7507"/>
    <w:rsid w:val="00DE09A7"/>
    <w:rsid w:val="00DE2D49"/>
    <w:rsid w:val="00DE2F05"/>
    <w:rsid w:val="00DE56DF"/>
    <w:rsid w:val="00DF24B4"/>
    <w:rsid w:val="00DF2537"/>
    <w:rsid w:val="00DF543F"/>
    <w:rsid w:val="00E0096C"/>
    <w:rsid w:val="00E105E8"/>
    <w:rsid w:val="00E12470"/>
    <w:rsid w:val="00E14A62"/>
    <w:rsid w:val="00E15BDB"/>
    <w:rsid w:val="00E24E06"/>
    <w:rsid w:val="00E2616F"/>
    <w:rsid w:val="00E279CC"/>
    <w:rsid w:val="00E31A9D"/>
    <w:rsid w:val="00E32BC8"/>
    <w:rsid w:val="00E471F5"/>
    <w:rsid w:val="00E5001D"/>
    <w:rsid w:val="00E67612"/>
    <w:rsid w:val="00E72D84"/>
    <w:rsid w:val="00E7717F"/>
    <w:rsid w:val="00E7793B"/>
    <w:rsid w:val="00E812DB"/>
    <w:rsid w:val="00E81950"/>
    <w:rsid w:val="00E842B7"/>
    <w:rsid w:val="00EA0975"/>
    <w:rsid w:val="00EA2B2E"/>
    <w:rsid w:val="00EA4C17"/>
    <w:rsid w:val="00EA517D"/>
    <w:rsid w:val="00EB25C5"/>
    <w:rsid w:val="00EB33B5"/>
    <w:rsid w:val="00EB59A7"/>
    <w:rsid w:val="00EB69FE"/>
    <w:rsid w:val="00EB7224"/>
    <w:rsid w:val="00EC48A3"/>
    <w:rsid w:val="00EC4B58"/>
    <w:rsid w:val="00EC6BB3"/>
    <w:rsid w:val="00EC7ED6"/>
    <w:rsid w:val="00ED6D9B"/>
    <w:rsid w:val="00EE17F4"/>
    <w:rsid w:val="00EE3A48"/>
    <w:rsid w:val="00EE42DE"/>
    <w:rsid w:val="00EE6223"/>
    <w:rsid w:val="00EF0720"/>
    <w:rsid w:val="00EF24D5"/>
    <w:rsid w:val="00EF2E01"/>
    <w:rsid w:val="00F03528"/>
    <w:rsid w:val="00F059E5"/>
    <w:rsid w:val="00F06EB6"/>
    <w:rsid w:val="00F10D8B"/>
    <w:rsid w:val="00F12588"/>
    <w:rsid w:val="00F153DF"/>
    <w:rsid w:val="00F161DA"/>
    <w:rsid w:val="00F25407"/>
    <w:rsid w:val="00F256D6"/>
    <w:rsid w:val="00F276AC"/>
    <w:rsid w:val="00F27C74"/>
    <w:rsid w:val="00F356C3"/>
    <w:rsid w:val="00F37CB2"/>
    <w:rsid w:val="00F455AB"/>
    <w:rsid w:val="00F54C65"/>
    <w:rsid w:val="00F60A30"/>
    <w:rsid w:val="00F61CB9"/>
    <w:rsid w:val="00F62B90"/>
    <w:rsid w:val="00F7151F"/>
    <w:rsid w:val="00F73228"/>
    <w:rsid w:val="00F7387D"/>
    <w:rsid w:val="00F75467"/>
    <w:rsid w:val="00F77FD4"/>
    <w:rsid w:val="00F80429"/>
    <w:rsid w:val="00F81066"/>
    <w:rsid w:val="00F81183"/>
    <w:rsid w:val="00F82860"/>
    <w:rsid w:val="00F83204"/>
    <w:rsid w:val="00F83D39"/>
    <w:rsid w:val="00F85033"/>
    <w:rsid w:val="00F863EF"/>
    <w:rsid w:val="00F9067A"/>
    <w:rsid w:val="00F916F7"/>
    <w:rsid w:val="00F964A0"/>
    <w:rsid w:val="00FA3167"/>
    <w:rsid w:val="00FA44AF"/>
    <w:rsid w:val="00FB6EB2"/>
    <w:rsid w:val="00FC006F"/>
    <w:rsid w:val="00FC368B"/>
    <w:rsid w:val="00FC6980"/>
    <w:rsid w:val="00FC7000"/>
    <w:rsid w:val="00FD0F51"/>
    <w:rsid w:val="00FD2C82"/>
    <w:rsid w:val="00FD3515"/>
    <w:rsid w:val="00FD3D02"/>
    <w:rsid w:val="00FE358E"/>
    <w:rsid w:val="00FE4CE6"/>
    <w:rsid w:val="00FE5228"/>
    <w:rsid w:val="00FE5B15"/>
    <w:rsid w:val="00FE6512"/>
    <w:rsid w:val="00FE6DCB"/>
    <w:rsid w:val="00FF0A8B"/>
    <w:rsid w:val="00FF0FED"/>
    <w:rsid w:val="00FF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D6B"/>
    <w:pPr>
      <w:widowControl w:val="0"/>
      <w:spacing w:before="120" w:after="120"/>
    </w:pPr>
    <w:rPr>
      <w:rFonts w:ascii="Arial" w:eastAsia="Times New Roman" w:hAnsi="Arial"/>
      <w:lang w:val="en-GB"/>
    </w:rPr>
  </w:style>
  <w:style w:type="paragraph" w:styleId="Heading1">
    <w:name w:val="heading 1"/>
    <w:next w:val="Normal"/>
    <w:link w:val="Heading1Char"/>
    <w:uiPriority w:val="9"/>
    <w:qFormat/>
    <w:rsid w:val="00A46685"/>
    <w:pPr>
      <w:keepNext/>
      <w:numPr>
        <w:numId w:val="2"/>
      </w:numPr>
      <w:spacing w:before="240"/>
      <w:outlineLvl w:val="0"/>
    </w:pPr>
    <w:rPr>
      <w:rFonts w:ascii="Arial" w:eastAsia="SimSun" w:hAnsi="Arial"/>
      <w:b/>
      <w:kern w:val="2"/>
      <w:sz w:val="24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46685"/>
    <w:pPr>
      <w:outlineLvl w:val="1"/>
    </w:pPr>
    <w:rPr>
      <w:sz w:val="22"/>
      <w:lang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46685"/>
    <w:pPr>
      <w:numPr>
        <w:ilvl w:val="2"/>
      </w:numPr>
      <w:spacing w:after="60"/>
      <w:outlineLvl w:val="2"/>
    </w:pPr>
    <w:rPr>
      <w:rFonts w:ascii="Calibri Light" w:eastAsia="Times New Roman" w:hAnsi="Calibri Light"/>
      <w:b w:val="0"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C51D6B"/>
    <w:pPr>
      <w:outlineLvl w:val="3"/>
    </w:pPr>
    <w:rPr>
      <w:rFonts w:ascii="Calibri" w:hAnsi="Calibri"/>
      <w:b/>
      <w:bCs w:val="0"/>
      <w:sz w:val="28"/>
      <w:szCs w:val="28"/>
    </w:rPr>
  </w:style>
  <w:style w:type="paragraph" w:styleId="Heading5">
    <w:name w:val="heading 5"/>
    <w:basedOn w:val="Heading4"/>
    <w:next w:val="Normal"/>
    <w:link w:val="Heading5Char"/>
    <w:unhideWhenUsed/>
    <w:qFormat/>
    <w:rsid w:val="00C51D6B"/>
    <w:pPr>
      <w:outlineLvl w:val="4"/>
    </w:pPr>
    <w:rPr>
      <w:b w:val="0"/>
      <w:bCs/>
      <w:i/>
      <w:iCs/>
      <w:sz w:val="26"/>
      <w:szCs w:val="26"/>
    </w:rPr>
  </w:style>
  <w:style w:type="paragraph" w:styleId="Heading6">
    <w:name w:val="heading 6"/>
    <w:basedOn w:val="Heading5"/>
    <w:next w:val="Normal"/>
    <w:link w:val="Heading6Char"/>
    <w:uiPriority w:val="9"/>
    <w:semiHidden/>
    <w:unhideWhenUsed/>
    <w:qFormat/>
    <w:rsid w:val="00C51D6B"/>
    <w:pPr>
      <w:numPr>
        <w:ilvl w:val="5"/>
      </w:numPr>
      <w:outlineLvl w:val="5"/>
    </w:pPr>
    <w:rPr>
      <w:b/>
      <w:bCs w:val="0"/>
      <w:sz w:val="22"/>
      <w:szCs w:val="22"/>
    </w:rPr>
  </w:style>
  <w:style w:type="paragraph" w:styleId="Heading7">
    <w:name w:val="heading 7"/>
    <w:basedOn w:val="Heading6"/>
    <w:next w:val="Normal"/>
    <w:link w:val="Heading7Char"/>
    <w:uiPriority w:val="9"/>
    <w:semiHidden/>
    <w:unhideWhenUsed/>
    <w:qFormat/>
    <w:rsid w:val="00C51D6B"/>
    <w:pPr>
      <w:numPr>
        <w:ilvl w:val="6"/>
      </w:numPr>
      <w:outlineLvl w:val="6"/>
    </w:pPr>
    <w:rPr>
      <w:sz w:val="24"/>
      <w:szCs w:val="24"/>
    </w:rPr>
  </w:style>
  <w:style w:type="paragraph" w:styleId="Heading8">
    <w:name w:val="heading 8"/>
    <w:basedOn w:val="Heading7"/>
    <w:next w:val="Normal"/>
    <w:link w:val="Heading8Char"/>
    <w:uiPriority w:val="9"/>
    <w:semiHidden/>
    <w:unhideWhenUsed/>
    <w:qFormat/>
    <w:rsid w:val="00C51D6B"/>
    <w:pPr>
      <w:numPr>
        <w:ilvl w:val="7"/>
      </w:numPr>
      <w:outlineLvl w:val="7"/>
    </w:pPr>
    <w:rPr>
      <w:i w:val="0"/>
      <w:iCs w:val="0"/>
    </w:r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rsid w:val="00C51D6B"/>
    <w:pPr>
      <w:numPr>
        <w:ilvl w:val="8"/>
      </w:numPr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46685"/>
    <w:rPr>
      <w:rFonts w:ascii="Arial" w:eastAsia="SimSun" w:hAnsi="Arial"/>
      <w:b/>
      <w:kern w:val="2"/>
      <w:sz w:val="24"/>
      <w:lang w:val="en-GB" w:bidi="ar-SA"/>
    </w:rPr>
  </w:style>
  <w:style w:type="character" w:customStyle="1" w:styleId="Heading2Char">
    <w:name w:val="Heading 2 Char"/>
    <w:link w:val="Heading2"/>
    <w:rsid w:val="00A46685"/>
    <w:rPr>
      <w:rFonts w:ascii="Arial" w:eastAsia="SimSun" w:hAnsi="Arial" w:cs="Arial"/>
      <w:b/>
      <w:kern w:val="2"/>
      <w:sz w:val="22"/>
    </w:rPr>
  </w:style>
  <w:style w:type="paragraph" w:customStyle="1" w:styleId="Tdocinfo">
    <w:name w:val="Tdoc info"/>
    <w:basedOn w:val="Normal"/>
    <w:qFormat/>
    <w:rsid w:val="00BD78A6"/>
    <w:pPr>
      <w:tabs>
        <w:tab w:val="left" w:pos="1701"/>
      </w:tabs>
      <w:spacing w:before="60" w:after="60"/>
      <w:ind w:left="1701" w:hanging="1701"/>
    </w:pPr>
    <w:rPr>
      <w:b/>
      <w:sz w:val="22"/>
    </w:rPr>
  </w:style>
  <w:style w:type="paragraph" w:styleId="Footer">
    <w:name w:val="footer"/>
    <w:basedOn w:val="Normal"/>
    <w:link w:val="FooterChar"/>
    <w:rsid w:val="00BD78A6"/>
    <w:pPr>
      <w:tabs>
        <w:tab w:val="center" w:pos="4320"/>
        <w:tab w:val="right" w:pos="8640"/>
      </w:tabs>
    </w:pPr>
    <w:rPr>
      <w:lang/>
    </w:rPr>
  </w:style>
  <w:style w:type="character" w:customStyle="1" w:styleId="FooterChar">
    <w:name w:val="Footer Char"/>
    <w:link w:val="Footer"/>
    <w:rsid w:val="00BD78A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infofirst">
    <w:name w:val="Tdoc info first"/>
    <w:basedOn w:val="Tdocinfo"/>
    <w:qFormat/>
    <w:rsid w:val="00BD78A6"/>
    <w:pPr>
      <w:pBdr>
        <w:top w:val="single" w:sz="12" w:space="1" w:color="auto"/>
      </w:pBdr>
    </w:pPr>
  </w:style>
  <w:style w:type="paragraph" w:styleId="FootnoteText">
    <w:name w:val="footnote text"/>
    <w:basedOn w:val="Normal"/>
    <w:link w:val="FootnoteTextChar"/>
    <w:semiHidden/>
    <w:rsid w:val="00BD78A6"/>
    <w:rPr>
      <w:lang/>
    </w:rPr>
  </w:style>
  <w:style w:type="character" w:customStyle="1" w:styleId="FootnoteTextChar">
    <w:name w:val="Footnote Text Char"/>
    <w:link w:val="FootnoteText"/>
    <w:semiHidden/>
    <w:rsid w:val="00BD78A6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D78A6"/>
    <w:rPr>
      <w:rFonts w:ascii="Arial" w:hAnsi="Arial" w:cs="Arial"/>
      <w:color w:val="auto"/>
      <w:kern w:val="2"/>
      <w:vertAlign w:val="superscript"/>
      <w:lang w:val="en-US" w:eastAsia="zh-CN" w:bidi="ar-SA"/>
    </w:rPr>
  </w:style>
  <w:style w:type="paragraph" w:customStyle="1" w:styleId="Tdocinfolast">
    <w:name w:val="Tdoc info last"/>
    <w:basedOn w:val="Tdocinfo"/>
    <w:qFormat/>
    <w:rsid w:val="00BD78A6"/>
    <w:pPr>
      <w:pBdr>
        <w:bottom w:val="single" w:sz="12" w:space="1" w:color="auto"/>
      </w:pBdr>
    </w:pPr>
  </w:style>
  <w:style w:type="character" w:styleId="Hyperlink">
    <w:name w:val="Hyperlink"/>
    <w:uiPriority w:val="99"/>
    <w:rsid w:val="00BD78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Reference">
    <w:name w:val="Reference"/>
    <w:basedOn w:val="Normal"/>
    <w:qFormat/>
    <w:rsid w:val="00BD78A6"/>
    <w:pPr>
      <w:numPr>
        <w:numId w:val="1"/>
      </w:numPr>
      <w:spacing w:before="0" w:line="240" w:lineRule="atLeast"/>
    </w:pPr>
    <w:rPr>
      <w:rFonts w:eastAsia="Batang"/>
      <w:bCs/>
      <w:sz w:val="22"/>
      <w:lang w:eastAsia="ko-KR"/>
    </w:rPr>
  </w:style>
  <w:style w:type="paragraph" w:styleId="Caption">
    <w:name w:val="caption"/>
    <w:basedOn w:val="Normal"/>
    <w:next w:val="Normal"/>
    <w:unhideWhenUsed/>
    <w:qFormat/>
    <w:rsid w:val="00BD78A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241C4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B241C4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495"/>
    <w:pPr>
      <w:spacing w:before="0" w:after="0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770495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uiPriority w:val="99"/>
    <w:semiHidden/>
    <w:unhideWhenUsed/>
    <w:rsid w:val="00600C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0C37"/>
    <w:rPr>
      <w:lang/>
    </w:rPr>
  </w:style>
  <w:style w:type="character" w:customStyle="1" w:styleId="CommentTextChar">
    <w:name w:val="Comment Text Char"/>
    <w:link w:val="CommentText"/>
    <w:uiPriority w:val="99"/>
    <w:semiHidden/>
    <w:rsid w:val="00600C37"/>
    <w:rPr>
      <w:rFonts w:ascii="Arial" w:eastAsia="Times New Roman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C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0C37"/>
    <w:rPr>
      <w:rFonts w:ascii="Arial" w:eastAsia="Times New Roman" w:hAnsi="Arial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46685"/>
    <w:rPr>
      <w:rFonts w:ascii="Calibri Light" w:eastAsia="Times New Roman" w:hAnsi="Calibri Light"/>
      <w:bCs/>
      <w:kern w:val="2"/>
      <w:sz w:val="26"/>
      <w:szCs w:val="26"/>
    </w:rPr>
  </w:style>
  <w:style w:type="numbering" w:customStyle="1" w:styleId="Headings">
    <w:name w:val="Headings"/>
    <w:uiPriority w:val="99"/>
    <w:rsid w:val="00A46685"/>
    <w:pPr>
      <w:numPr>
        <w:numId w:val="2"/>
      </w:numPr>
    </w:pPr>
  </w:style>
  <w:style w:type="character" w:customStyle="1" w:styleId="Heading4Char">
    <w:name w:val="Heading 4 Char"/>
    <w:link w:val="Heading4"/>
    <w:rsid w:val="00C51D6B"/>
    <w:rPr>
      <w:rFonts w:eastAsia="Times New Roman"/>
      <w:b/>
      <w:kern w:val="2"/>
      <w:sz w:val="28"/>
      <w:szCs w:val="28"/>
    </w:rPr>
  </w:style>
  <w:style w:type="character" w:customStyle="1" w:styleId="Heading5Char">
    <w:name w:val="Heading 5 Char"/>
    <w:link w:val="Heading5"/>
    <w:rsid w:val="00C51D6B"/>
    <w:rPr>
      <w:rFonts w:eastAsia="Times New Roman"/>
      <w:bCs/>
      <w:i/>
      <w:iCs/>
      <w:kern w:val="2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C51D6B"/>
    <w:rPr>
      <w:rFonts w:eastAsia="Times New Roman"/>
      <w:b/>
      <w:i/>
      <w:iCs/>
      <w:kern w:val="2"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C51D6B"/>
    <w:rPr>
      <w:rFonts w:eastAsia="Times New Roman"/>
      <w:b/>
      <w:i/>
      <w:iCs/>
      <w:kern w:val="2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51D6B"/>
    <w:rPr>
      <w:rFonts w:eastAsia="Times New Roman"/>
      <w:b/>
      <w:kern w:val="2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51D6B"/>
    <w:rPr>
      <w:rFonts w:ascii="Calibri Light" w:eastAsia="Times New Roman" w:hAnsi="Calibri Light"/>
      <w:b/>
      <w:kern w:val="2"/>
      <w:sz w:val="22"/>
      <w:szCs w:val="22"/>
    </w:rPr>
  </w:style>
  <w:style w:type="paragraph" w:styleId="Revision">
    <w:name w:val="Revision"/>
    <w:hidden/>
    <w:uiPriority w:val="99"/>
    <w:semiHidden/>
    <w:rsid w:val="0013445D"/>
    <w:rPr>
      <w:rFonts w:ascii="Arial" w:eastAsia="Times New Roman" w:hAnsi="Arial"/>
      <w:lang w:val="en-GB"/>
    </w:rPr>
  </w:style>
  <w:style w:type="paragraph" w:customStyle="1" w:styleId="TableStyle">
    <w:name w:val="TableStyle"/>
    <w:basedOn w:val="BodyText"/>
    <w:rsid w:val="00BA042D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hAnsi="Times New Roman"/>
      <w:sz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42D"/>
    <w:rPr>
      <w:lang/>
    </w:rPr>
  </w:style>
  <w:style w:type="character" w:customStyle="1" w:styleId="BodyTextChar">
    <w:name w:val="Body Text Char"/>
    <w:link w:val="BodyText"/>
    <w:uiPriority w:val="99"/>
    <w:semiHidden/>
    <w:rsid w:val="00BA042D"/>
    <w:rPr>
      <w:rFonts w:ascii="Arial" w:eastAsia="Times New Roman" w:hAnsi="Arial"/>
      <w:lang w:val="en-GB"/>
    </w:rPr>
  </w:style>
  <w:style w:type="paragraph" w:customStyle="1" w:styleId="Listnumbered">
    <w:name w:val="List numbered"/>
    <w:basedOn w:val="Normal"/>
    <w:rsid w:val="00BA042D"/>
    <w:pPr>
      <w:numPr>
        <w:numId w:val="3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contextualSpacing/>
      <w:textAlignment w:val="baseline"/>
    </w:pPr>
    <w:rPr>
      <w:rFonts w:ascii="Times New Roman" w:hAnsi="Times New Roman"/>
      <w:sz w:val="22"/>
      <w:lang w:val="en-US" w:eastAsia="zh-CN"/>
    </w:rPr>
  </w:style>
  <w:style w:type="table" w:styleId="TableGrid">
    <w:name w:val="Table Grid"/>
    <w:basedOn w:val="TableNormal"/>
    <w:uiPriority w:val="39"/>
    <w:rsid w:val="00066A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69BB"/>
    <w:pPr>
      <w:widowControl/>
      <w:spacing w:before="0" w:after="0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76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42763B"/>
    <w:rPr>
      <w:rFonts w:ascii="Courier New" w:eastAsia="Times New Roman" w:hAnsi="Courier New" w:cs="Courier New"/>
    </w:rPr>
  </w:style>
  <w:style w:type="paragraph" w:customStyle="1" w:styleId="Editorsnote">
    <w:name w:val="Editor's note"/>
    <w:basedOn w:val="Normal"/>
    <w:next w:val="Normal"/>
    <w:qFormat/>
    <w:rsid w:val="00BC3E2F"/>
    <w:pPr>
      <w:spacing w:line="240" w:lineRule="atLeast"/>
      <w:ind w:left="567" w:right="567"/>
    </w:pPr>
    <w:rPr>
      <w:rFonts w:eastAsia="Batang"/>
      <w:i/>
      <w:color w:val="FF0000"/>
      <w:sz w:val="22"/>
      <w:lang w:eastAsia="ko-KR"/>
    </w:rPr>
  </w:style>
  <w:style w:type="paragraph" w:customStyle="1" w:styleId="PL">
    <w:name w:val="PL"/>
    <w:rsid w:val="006122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H">
    <w:name w:val="TAH"/>
    <w:basedOn w:val="Normal"/>
    <w:rsid w:val="00612288"/>
    <w:pPr>
      <w:keepNext/>
      <w:keepLines/>
      <w:widowControl/>
      <w:overflowPunct w:val="0"/>
      <w:autoSpaceDE w:val="0"/>
      <w:autoSpaceDN w:val="0"/>
      <w:adjustRightInd w:val="0"/>
      <w:spacing w:before="0" w:after="0"/>
      <w:jc w:val="center"/>
      <w:textAlignment w:val="baseline"/>
    </w:pPr>
    <w:rPr>
      <w:b/>
      <w:sz w:val="18"/>
    </w:rPr>
  </w:style>
  <w:style w:type="paragraph" w:customStyle="1" w:styleId="B1">
    <w:name w:val="B1"/>
    <w:basedOn w:val="List"/>
    <w:rsid w:val="00612288"/>
    <w:pPr>
      <w:widowControl/>
      <w:overflowPunct w:val="0"/>
      <w:autoSpaceDE w:val="0"/>
      <w:autoSpaceDN w:val="0"/>
      <w:adjustRightInd w:val="0"/>
      <w:spacing w:before="0" w:after="180"/>
      <w:ind w:left="568" w:hanging="284"/>
      <w:contextualSpacing w:val="0"/>
      <w:textAlignment w:val="baseline"/>
    </w:pPr>
    <w:rPr>
      <w:rFonts w:ascii="Times New Roman" w:hAnsi="Times New Roman"/>
    </w:rPr>
  </w:style>
  <w:style w:type="paragraph" w:customStyle="1" w:styleId="TH">
    <w:name w:val="TH"/>
    <w:basedOn w:val="Normal"/>
    <w:link w:val="THChar"/>
    <w:rsid w:val="0061228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lang/>
    </w:rPr>
  </w:style>
  <w:style w:type="paragraph" w:styleId="List">
    <w:name w:val="List"/>
    <w:basedOn w:val="Normal"/>
    <w:uiPriority w:val="99"/>
    <w:semiHidden/>
    <w:unhideWhenUsed/>
    <w:rsid w:val="00612288"/>
    <w:pPr>
      <w:ind w:left="360" w:hanging="360"/>
      <w:contextualSpacing/>
    </w:pPr>
  </w:style>
  <w:style w:type="paragraph" w:customStyle="1" w:styleId="ZA">
    <w:name w:val="ZA"/>
    <w:rsid w:val="00F455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CRheader">
    <w:name w:val="CR header"/>
    <w:basedOn w:val="Normal"/>
    <w:link w:val="CRheaderChar"/>
    <w:qFormat/>
    <w:rsid w:val="004570DF"/>
    <w:pPr>
      <w:widowControl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180"/>
      <w:jc w:val="center"/>
    </w:pPr>
    <w:rPr>
      <w:rFonts w:ascii="Times New Roman" w:eastAsia="Malgun Gothic" w:hAnsi="Times New Roman"/>
      <w:b/>
      <w:noProof/>
      <w:sz w:val="24"/>
      <w:szCs w:val="24"/>
      <w:lang/>
    </w:rPr>
  </w:style>
  <w:style w:type="character" w:customStyle="1" w:styleId="CRheaderChar">
    <w:name w:val="CR header Char"/>
    <w:link w:val="CRheader"/>
    <w:rsid w:val="004570DF"/>
    <w:rPr>
      <w:rFonts w:ascii="Times New Roman" w:eastAsia="Malgun Gothic" w:hAnsi="Times New Roman"/>
      <w:b/>
      <w:noProof/>
      <w:sz w:val="24"/>
      <w:szCs w:val="24"/>
      <w:lang w:val="en-GB"/>
    </w:rPr>
  </w:style>
  <w:style w:type="paragraph" w:customStyle="1" w:styleId="TAL">
    <w:name w:val="TAL"/>
    <w:basedOn w:val="Normal"/>
    <w:link w:val="TALCar"/>
    <w:rsid w:val="00561B7C"/>
    <w:pPr>
      <w:keepNext/>
      <w:keepLines/>
      <w:widowControl/>
      <w:overflowPunct w:val="0"/>
      <w:autoSpaceDE w:val="0"/>
      <w:autoSpaceDN w:val="0"/>
      <w:adjustRightInd w:val="0"/>
      <w:spacing w:before="0" w:after="0"/>
      <w:textAlignment w:val="baseline"/>
    </w:pPr>
    <w:rPr>
      <w:sz w:val="18"/>
      <w:lang/>
    </w:rPr>
  </w:style>
  <w:style w:type="paragraph" w:customStyle="1" w:styleId="FP">
    <w:name w:val="FP"/>
    <w:basedOn w:val="Normal"/>
    <w:rsid w:val="00561B7C"/>
    <w:pPr>
      <w:widowControl/>
      <w:overflowPunct w:val="0"/>
      <w:autoSpaceDE w:val="0"/>
      <w:autoSpaceDN w:val="0"/>
      <w:adjustRightInd w:val="0"/>
      <w:spacing w:before="0" w:after="0"/>
    </w:pPr>
    <w:rPr>
      <w:rFonts w:ascii="Times New Roman" w:hAnsi="Times New Roman"/>
    </w:rPr>
  </w:style>
  <w:style w:type="character" w:customStyle="1" w:styleId="THChar">
    <w:name w:val="TH Char"/>
    <w:link w:val="TH"/>
    <w:rsid w:val="00561B7C"/>
    <w:rPr>
      <w:rFonts w:ascii="Arial" w:eastAsia="Times New Roman" w:hAnsi="Arial"/>
      <w:b/>
      <w:lang w:val="en-GB"/>
    </w:rPr>
  </w:style>
  <w:style w:type="character" w:customStyle="1" w:styleId="TALCar">
    <w:name w:val="TAL Car"/>
    <w:link w:val="TAL"/>
    <w:rsid w:val="00561B7C"/>
    <w:rPr>
      <w:rFonts w:ascii="Arial" w:eastAsia="Times New Roman" w:hAnsi="Arial"/>
      <w:sz w:val="18"/>
      <w:lang w:val="en-GB"/>
    </w:rPr>
  </w:style>
  <w:style w:type="paragraph" w:customStyle="1" w:styleId="CRCoverPage">
    <w:name w:val="CR Cover Page"/>
    <w:rsid w:val="0004601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500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42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70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422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826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17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81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2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.Brockland\AppData\Roaming\Knobbe\MacroworX\2010\Word\Templates\MXNor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80006C277CF346A9CF4A0205E2223D" ma:contentTypeVersion="3" ma:contentTypeDescription="Create a new document." ma:contentTypeScope="" ma:versionID="2ea56087c22b5bf74fb29f57de508632">
  <xsd:schema xmlns:xsd="http://www.w3.org/2001/XMLSchema" xmlns:xs="http://www.w3.org/2001/XMLSchema" xmlns:p="http://schemas.microsoft.com/office/2006/metadata/properties" xmlns:ns2="c0c84608-701a-4d7d-96ee-a04a58792b4c" xmlns:ns3="bb42451c-94bb-49d6-9d25-83fe1d182f36" targetNamespace="http://schemas.microsoft.com/office/2006/metadata/properties" ma:root="true" ma:fieldsID="e5bc9a8e35cc8f719a0a4d555f9f7243" ns2:_="" ns3:_="">
    <xsd:import namespace="c0c84608-701a-4d7d-96ee-a04a58792b4c"/>
    <xsd:import namespace="bb42451c-94bb-49d6-9d25-83fe1d182f3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mmentsHtml" minOccurs="0"/>
                <xsd:element ref="ns3:description0" minOccurs="0"/>
                <xsd:element ref="ns3:description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4608-701a-4d7d-96ee-a04a58792b4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2451c-94bb-49d6-9d25-83fe1d182f36" elementFormDefault="qualified">
    <xsd:import namespace="http://schemas.microsoft.com/office/2006/documentManagement/types"/>
    <xsd:import namespace="http://schemas.microsoft.com/office/infopath/2007/PartnerControls"/>
    <xsd:element name="commentsHtml" ma:index="11" nillable="true" ma:displayName="Comments" ma:description="" ma:format="" ma:internalName="commentsHtml" ma:readOnly="false">
      <xsd:simpleType>
        <xsd:restriction base="dms:Note">
          <xsd:maxLength value="255"/>
        </xsd:restriction>
      </xsd:simpleType>
    </xsd:element>
    <xsd:element name="description0" ma:index="12" nillable="true" ma:displayName="Description" ma:description="" ma:format="" ma:internalName="description0" ma:readOnly="false">
      <xsd:simpleType>
        <xsd:restriction base="dms:Note">
          <xsd:maxLength value="255"/>
        </xsd:restriction>
      </xsd:simpleType>
    </xsd:element>
    <xsd:element name="description1" ma:index="13" nillable="true" ma:displayName="Description" ma:description="" ma:format="" ma:internalName="description1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commentsHtml xmlns="bb42451c-94bb-49d6-9d25-83fe1d182f36" xsi:nil="true"/>
    <description0 xmlns="bb42451c-94bb-49d6-9d25-83fe1d182f36" xsi:nil="true"/>
    <description1 xmlns="bb42451c-94bb-49d6-9d25-83fe1d182f3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020B1A8-E020-4C11-924D-ADDAFEF44D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6930BF-1682-431D-A7DB-3A2AD6040E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5CF4FEE-2C65-4A55-B868-AA30CAC27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4608-701a-4d7d-96ee-a04a58792b4c"/>
    <ds:schemaRef ds:uri="bb42451c-94bb-49d6-9d25-83fe1d182f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6FBF7-6266-4F20-82D2-94659883006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17CDCE-71E8-4CED-9379-077B4EBD5F2B}">
  <ds:schemaRefs>
    <ds:schemaRef ds:uri="http://schemas.microsoft.com/office/2006/metadata/properties"/>
    <ds:schemaRef ds:uri="bb42451c-94bb-49d6-9d25-83fe1d182f36"/>
  </ds:schemaRefs>
</ds:datastoreItem>
</file>

<file path=customXml/itemProps6.xml><?xml version="1.0" encoding="utf-8"?>
<ds:datastoreItem xmlns:ds="http://schemas.openxmlformats.org/officeDocument/2006/customXml" ds:itemID="{B686D9B7-F160-4F3C-9698-104F0244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MXNormal</Template>
  <TotalTime>1</TotalTime>
  <Pages>2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 Solutions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 Oprescu</dc:creator>
  <cp:lastModifiedBy>val_1</cp:lastModifiedBy>
  <cp:revision>2</cp:revision>
  <dcterms:created xsi:type="dcterms:W3CDTF">2017-05-08T00:33:00Z</dcterms:created>
  <dcterms:modified xsi:type="dcterms:W3CDTF">2017-05-08T00:33:00Z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2C4CCK2ZEMY6-54-2838</vt:lpwstr>
  </property>
  <property fmtid="{D5CDD505-2E9C-101B-9397-08002B2CF9AE}" pid="4" name="_dlc_DocIdItemGuid">
    <vt:lpwstr>87f1c73a-eced-4a3a-9cdd-772a78a84fe2</vt:lpwstr>
  </property>
  <property fmtid="{D5CDD505-2E9C-101B-9397-08002B2CF9AE}" pid="5" name="_dlc_DocIdUrl">
    <vt:lpwstr>https://sharepoint.qualcomm.com/qct/MM-RD-Standards/Speech/_layouts/15/DocIdRedir.aspx?ID=2C4CCK2ZEMY6-54-2838, 2C4CCK2ZEMY6-54-2838</vt:lpwstr>
  </property>
  <property fmtid="{D5CDD505-2E9C-101B-9397-08002B2CF9AE}" pid="6" name="ContentTypeId">
    <vt:lpwstr>0x0101009380006C277CF346A9CF4A0205E2223D</vt:lpwstr>
  </property>
  <property fmtid="{D5CDD505-2E9C-101B-9397-08002B2CF9AE}" pid="7" name="_AdHocReviewCycleID">
    <vt:i4>-312125442</vt:i4>
  </property>
  <property fmtid="{D5CDD505-2E9C-101B-9397-08002B2CF9AE}" pid="8" name="_EmailSubject">
    <vt:lpwstr>MMCMH_Enh contribution </vt:lpwstr>
  </property>
  <property fmtid="{D5CDD505-2E9C-101B-9397-08002B2CF9AE}" pid="9" name="_AuthorEmail">
    <vt:lpwstr>vatti@qti.qualcomm.com</vt:lpwstr>
  </property>
  <property fmtid="{D5CDD505-2E9C-101B-9397-08002B2CF9AE}" pid="10" name="_AuthorEmailDisplayName">
    <vt:lpwstr>Atti, Venkatraman</vt:lpwstr>
  </property>
  <property fmtid="{D5CDD505-2E9C-101B-9397-08002B2CF9AE}" pid="11" name="_PreviousAdHocReviewCycleID">
    <vt:i4>463273790</vt:i4>
  </property>
  <property fmtid="{D5CDD505-2E9C-101B-9397-08002B2CF9AE}" pid="12" name="_ReviewingToolsShownOnce">
    <vt:lpwstr/>
  </property>
</Properties>
</file>