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24CB9A6D"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216DE6">
        <w:rPr>
          <w:b/>
          <w:i/>
          <w:noProof/>
          <w:sz w:val="28"/>
        </w:rPr>
        <w:t>102</w:t>
      </w:r>
    </w:p>
    <w:p w14:paraId="1024DE98" w14:textId="77777777"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17B3A2E0" w:rsidR="009D5470" w:rsidRPr="00410371" w:rsidRDefault="00A95CB8" w:rsidP="00B92188">
            <w:pPr>
              <w:pStyle w:val="CRCoverPage"/>
              <w:spacing w:after="0"/>
              <w:jc w:val="right"/>
              <w:rPr>
                <w:b/>
                <w:noProof/>
                <w:sz w:val="28"/>
              </w:rPr>
            </w:pPr>
            <w:fldSimple w:instr=" DOCPROPERTY  Spec#  \* MERGEFORMAT ">
              <w:r w:rsidR="009D5470" w:rsidRPr="00410371">
                <w:rPr>
                  <w:b/>
                  <w:noProof/>
                  <w:sz w:val="28"/>
                </w:rPr>
                <w:t>29.</w:t>
              </w:r>
              <w:r w:rsidR="00752E12">
                <w:rPr>
                  <w:b/>
                  <w:noProof/>
                  <w:sz w:val="28"/>
                </w:rPr>
                <w:t>5</w:t>
              </w:r>
              <w:r w:rsidR="0009098C">
                <w:rPr>
                  <w:b/>
                  <w:noProof/>
                  <w:sz w:val="28"/>
                </w:rPr>
                <w:t>35</w:t>
              </w:r>
            </w:fldSimple>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38F77054" w:rsidR="009D5470" w:rsidRPr="00410371" w:rsidRDefault="00216DE6" w:rsidP="00B92188">
            <w:pPr>
              <w:pStyle w:val="CRCoverPage"/>
              <w:spacing w:after="0"/>
              <w:rPr>
                <w:noProof/>
              </w:rPr>
            </w:pPr>
            <w:r w:rsidRPr="00216DE6">
              <w:rPr>
                <w:b/>
                <w:noProof/>
                <w:sz w:val="28"/>
              </w:rPr>
              <w:t>0051</w:t>
            </w:r>
            <w:bookmarkStart w:id="0" w:name="_GoBack"/>
            <w:bookmarkEnd w:id="0"/>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77777777" w:rsidR="009D5470" w:rsidRPr="00410371" w:rsidRDefault="009D5470" w:rsidP="00B92188">
            <w:pPr>
              <w:pStyle w:val="CRCoverPage"/>
              <w:spacing w:after="0"/>
              <w:jc w:val="center"/>
              <w:rPr>
                <w:b/>
                <w:noProof/>
              </w:rPr>
            </w:pPr>
            <w:r>
              <w:rPr>
                <w:b/>
                <w:noProof/>
                <w:sz w:val="28"/>
              </w:rPr>
              <w:t>-</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6D353CB6" w:rsidR="009D5470" w:rsidRPr="00410371" w:rsidRDefault="00A95CB8" w:rsidP="00B92188">
            <w:pPr>
              <w:pStyle w:val="CRCoverPage"/>
              <w:spacing w:after="0"/>
              <w:jc w:val="center"/>
              <w:rPr>
                <w:noProof/>
                <w:sz w:val="28"/>
              </w:rPr>
            </w:pPr>
            <w:fldSimple w:instr=" DOCPROPERTY  Version  \* MERGEFORMAT ">
              <w:r w:rsidR="009D5470" w:rsidRPr="00410371">
                <w:rPr>
                  <w:b/>
                  <w:noProof/>
                  <w:sz w:val="28"/>
                </w:rPr>
                <w:t>1</w:t>
              </w:r>
              <w:r w:rsidR="00C07F4C">
                <w:rPr>
                  <w:b/>
                  <w:noProof/>
                  <w:sz w:val="28"/>
                </w:rPr>
                <w:t>9</w:t>
              </w:r>
              <w:r w:rsidR="009D5470" w:rsidRPr="00410371">
                <w:rPr>
                  <w:b/>
                  <w:noProof/>
                  <w:sz w:val="28"/>
                </w:rPr>
                <w:t>.</w:t>
              </w:r>
              <w:r w:rsidR="00C07F4C">
                <w:rPr>
                  <w:b/>
                  <w:noProof/>
                  <w:sz w:val="28"/>
                </w:rPr>
                <w:t>0</w:t>
              </w:r>
              <w:r w:rsidR="009D5470" w:rsidRPr="00410371">
                <w:rPr>
                  <w:b/>
                  <w:noProof/>
                  <w:sz w:val="28"/>
                </w:rPr>
                <w:t>.</w:t>
              </w:r>
              <w:r w:rsidR="00C07F4C">
                <w:rPr>
                  <w:b/>
                  <w:noProof/>
                  <w:sz w:val="28"/>
                </w:rPr>
                <w:t>0</w:t>
              </w:r>
            </w:fldSimple>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30896852" w:rsidR="009D5470" w:rsidRDefault="00F11535" w:rsidP="00B92188">
            <w:pPr>
              <w:pStyle w:val="CRCoverPage"/>
              <w:spacing w:after="0"/>
              <w:ind w:left="100"/>
              <w:rPr>
                <w:noProof/>
              </w:rPr>
            </w:pPr>
            <w:r w:rsidRPr="00F11535">
              <w:t>Correcting the name of the data type conveying the AKMA service disablement notification</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00545402" w:rsidR="009D5470" w:rsidRDefault="003300EC" w:rsidP="00B92188">
            <w:pPr>
              <w:pStyle w:val="CRCoverPage"/>
              <w:spacing w:after="0"/>
              <w:ind w:left="100"/>
              <w:rPr>
                <w:noProof/>
              </w:rPr>
            </w:pPr>
            <w:r w:rsidRPr="003300EC">
              <w:t>TEI1</w:t>
            </w:r>
            <w:r w:rsidR="008C1F7B">
              <w:t>8</w:t>
            </w:r>
            <w:r w:rsidRPr="003300EC">
              <w:t>, AKMA_</w:t>
            </w:r>
            <w:r w:rsidR="0009098C">
              <w:t>CT</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6CF601D2" w:rsidR="009D5470" w:rsidRPr="00116815" w:rsidRDefault="008F47D4" w:rsidP="00B92188">
            <w:pPr>
              <w:pStyle w:val="CRCoverPage"/>
              <w:spacing w:after="0"/>
              <w:ind w:left="100" w:right="-609"/>
              <w:rPr>
                <w:b/>
                <w:noProof/>
              </w:rPr>
            </w:pPr>
            <w:r>
              <w:rPr>
                <w:b/>
              </w:rPr>
              <w:t>A</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2F2446B5" w:rsidR="009D5470" w:rsidRDefault="00A95CB8" w:rsidP="00B92188">
            <w:pPr>
              <w:pStyle w:val="CRCoverPage"/>
              <w:spacing w:after="0"/>
              <w:ind w:left="100"/>
              <w:rPr>
                <w:noProof/>
              </w:rPr>
            </w:pPr>
            <w:fldSimple w:instr=" DOCPROPERTY  Release  \* MERGEFORMAT ">
              <w:r w:rsidR="009D5470">
                <w:rPr>
                  <w:noProof/>
                </w:rPr>
                <w:t>Rel-1</w:t>
              </w:r>
              <w:r w:rsidR="008F47D4">
                <w:rPr>
                  <w:noProof/>
                </w:rPr>
                <w:t>9</w:t>
              </w:r>
            </w:fldSimple>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37028558" w:rsidR="00EA7FED" w:rsidRPr="000622CD" w:rsidRDefault="00F03ECF" w:rsidP="002D73D7">
            <w:pPr>
              <w:pStyle w:val="CRCoverPage"/>
              <w:spacing w:after="0"/>
              <w:ind w:left="100"/>
            </w:pPr>
            <w:r>
              <w:t>In clause 4.2.2.5.2, t</w:t>
            </w:r>
            <w:r w:rsidRPr="00F11535">
              <w:t>he data type conveying the AKMA service disablement notification</w:t>
            </w:r>
            <w:r>
              <w:t xml:space="preserve"> is incorrectly written "</w:t>
            </w:r>
            <w:proofErr w:type="spellStart"/>
            <w:r>
              <w:t>ServiceDisableNotif</w:t>
            </w:r>
            <w:r w:rsidRPr="00F03ECF">
              <w:rPr>
                <w:b/>
                <w:color w:val="C00000"/>
              </w:rPr>
              <w:t>y</w:t>
            </w:r>
            <w:proofErr w:type="spellEnd"/>
            <w:r>
              <w:t>" whereas it should be "</w:t>
            </w:r>
            <w:proofErr w:type="spellStart"/>
            <w:r>
              <w:t>ServiceDisableNotif</w:t>
            </w:r>
            <w:proofErr w:type="spellEnd"/>
            <w:r>
              <w:t xml:space="preserve">". This is hence a misalignment with the </w:t>
            </w:r>
            <w:proofErr w:type="spellStart"/>
            <w:r>
              <w:t>OpenAPI</w:t>
            </w:r>
            <w:proofErr w:type="spellEnd"/>
            <w:r>
              <w:t xml:space="preserve"> description and the other clauses of the main body.</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3D7">
            <w:pPr>
              <w:pStyle w:val="CRCoverPage"/>
              <w:numPr>
                <w:ilvl w:val="0"/>
                <w:numId w:val="46"/>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53A35899" w:rsidR="002D73D7" w:rsidRPr="00C264B2" w:rsidRDefault="004852BF" w:rsidP="002D73D7">
            <w:pPr>
              <w:pStyle w:val="CRCoverPage"/>
              <w:numPr>
                <w:ilvl w:val="0"/>
                <w:numId w:val="46"/>
              </w:numPr>
              <w:spacing w:after="0"/>
              <w:rPr>
                <w:noProof/>
              </w:rPr>
            </w:pPr>
            <w:r>
              <w:rPr>
                <w:noProof/>
              </w:rPr>
              <w:t xml:space="preserve">The </w:t>
            </w:r>
            <w:r>
              <w:t>above-detailed issues</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174B61F1" w:rsidR="002D73D7" w:rsidRPr="005F4248" w:rsidRDefault="00240F1E" w:rsidP="002D73D7">
            <w:pPr>
              <w:pStyle w:val="CRCoverPage"/>
              <w:spacing w:after="0"/>
              <w:ind w:left="100"/>
              <w:rPr>
                <w:noProof/>
              </w:rPr>
            </w:pPr>
            <w:r>
              <w:t>4.2.2.5.2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77777777" w:rsidR="009D5470" w:rsidRDefault="009D5470" w:rsidP="00B92188">
            <w:pPr>
              <w:pStyle w:val="CRCoverPage"/>
              <w:spacing w:after="0"/>
              <w:ind w:left="100"/>
              <w:rPr>
                <w:noProof/>
              </w:rPr>
            </w:pPr>
            <w:r>
              <w:rPr>
                <w:noProof/>
              </w:rPr>
              <w:t>This CR does not impact the OpenAPI descriptions of the</w:t>
            </w:r>
            <w:r w:rsidRPr="00332316">
              <w:t xml:space="preserve"> </w:t>
            </w:r>
            <w:r>
              <w:t>APIs</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40B4C"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71CB93" w14:textId="77777777" w:rsidR="003C29CC" w:rsidRDefault="003C29CC" w:rsidP="003C29CC">
      <w:pPr>
        <w:pStyle w:val="Heading5"/>
      </w:pPr>
      <w:r>
        <w:t>4.2.2.5.2</w:t>
      </w:r>
      <w:r>
        <w:tab/>
        <w:t>AKMA Service Disablement Notification</w:t>
      </w:r>
    </w:p>
    <w:p w14:paraId="279B8CFD" w14:textId="77777777" w:rsidR="003C29CC" w:rsidRDefault="003C29CC" w:rsidP="003C29CC">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157C7D6F" w14:textId="77777777" w:rsidR="003C29CC" w:rsidRDefault="003C29CC" w:rsidP="003C29CC">
      <w:pPr>
        <w:pStyle w:val="TH"/>
        <w:rPr>
          <w:lang w:eastAsia="zh-CN"/>
        </w:rPr>
      </w:pPr>
      <w:r>
        <w:rPr>
          <w:rFonts w:eastAsia="SimSun"/>
          <w:noProof/>
        </w:rPr>
        <w:object w:dxaOrig="9636" w:dyaOrig="3156" w14:anchorId="4B475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157.7pt;mso-width-percent:0;mso-height-percent:0;mso-width-percent:0;mso-height-percent:0" o:ole="">
            <v:imagedata r:id="rId13" o:title=""/>
          </v:shape>
          <o:OLEObject Type="Embed" ProgID="Visio.Drawing.15" ShapeID="_x0000_i1025" DrawAspect="Content" ObjectID="_1792830207" r:id="rId14"/>
        </w:object>
      </w:r>
    </w:p>
    <w:p w14:paraId="63E4D5A7" w14:textId="77777777" w:rsidR="003C29CC" w:rsidRDefault="003C29CC" w:rsidP="003C29CC">
      <w:pPr>
        <w:pStyle w:val="TF"/>
      </w:pPr>
      <w:r>
        <w:t xml:space="preserve">Figure 4.2.2.5.2-1: </w:t>
      </w:r>
      <w:proofErr w:type="spellStart"/>
      <w:r>
        <w:t>AAnF</w:t>
      </w:r>
      <w:proofErr w:type="spellEnd"/>
      <w:r>
        <w:t xml:space="preserve"> notification to </w:t>
      </w:r>
      <w:r>
        <w:rPr>
          <w:lang w:val="en-US" w:eastAsia="zh-CN"/>
        </w:rPr>
        <w:t>NF service consumer</w:t>
      </w:r>
    </w:p>
    <w:p w14:paraId="5CE548B3" w14:textId="77777777" w:rsidR="003C29CC" w:rsidRDefault="003C29CC" w:rsidP="003C29CC">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del w:id="2" w:author="Huawei [Abdessamad] 2024-11" w:date="2024-11-07T11:52:00Z">
        <w:r w:rsidDel="003C29CC">
          <w:delText>y</w:delText>
        </w:r>
      </w:del>
      <w:r>
        <w:t xml:space="preserve"> data structure.</w:t>
      </w:r>
    </w:p>
    <w:p w14:paraId="6322DD7B" w14:textId="77777777" w:rsidR="003C29CC" w:rsidRDefault="003C29CC" w:rsidP="003C29CC">
      <w:r>
        <w:t xml:space="preserve">Upon reception of the notification, the </w:t>
      </w:r>
      <w:r>
        <w:rPr>
          <w:noProof/>
        </w:rPr>
        <w:t xml:space="preserve">NF service consumer </w:t>
      </w:r>
      <w:r>
        <w:t>shall acknowledge the successful reception of the notification with a "204 No Content" status code.</w:t>
      </w:r>
    </w:p>
    <w:p w14:paraId="4B97AB73" w14:textId="77777777" w:rsidR="003C29CC" w:rsidRPr="00E01018" w:rsidRDefault="003C29CC" w:rsidP="003C29CC">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2B5E8184"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600999"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52B" w16cex:dateUtc="2024-11-07T01:21:00Z"/>
  <w16cex:commentExtensible w16cex:durableId="2AD70FFA" w16cex:dateUtc="2024-11-07T02: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97BCB" w14:textId="77777777" w:rsidR="002C1AF8" w:rsidRDefault="002C1AF8">
      <w:r>
        <w:separator/>
      </w:r>
    </w:p>
  </w:endnote>
  <w:endnote w:type="continuationSeparator" w:id="0">
    <w:p w14:paraId="6A70EAE0" w14:textId="77777777" w:rsidR="002C1AF8" w:rsidRDefault="002C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1FB6F" w14:textId="77777777" w:rsidR="002C1AF8" w:rsidRDefault="002C1AF8">
      <w:r>
        <w:separator/>
      </w:r>
    </w:p>
  </w:footnote>
  <w:footnote w:type="continuationSeparator" w:id="0">
    <w:p w14:paraId="1A0D57FB" w14:textId="77777777" w:rsidR="002C1AF8" w:rsidRDefault="002C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3E0E65"/>
    <w:multiLevelType w:val="hybridMultilevel"/>
    <w:tmpl w:val="EB0CAC6E"/>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5C5433B"/>
    <w:multiLevelType w:val="hybridMultilevel"/>
    <w:tmpl w:val="7592D1E4"/>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035B54"/>
    <w:multiLevelType w:val="hybridMultilevel"/>
    <w:tmpl w:val="F612A7A4"/>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33"/>
  </w:num>
  <w:num w:numId="6">
    <w:abstractNumId w:val="31"/>
  </w:num>
  <w:num w:numId="7">
    <w:abstractNumId w:val="38"/>
  </w:num>
  <w:num w:numId="8">
    <w:abstractNumId w:val="12"/>
  </w:num>
  <w:num w:numId="9">
    <w:abstractNumId w:val="43"/>
  </w:num>
  <w:num w:numId="10">
    <w:abstractNumId w:val="23"/>
  </w:num>
  <w:num w:numId="11">
    <w:abstractNumId w:val="10"/>
  </w:num>
  <w:num w:numId="12">
    <w:abstractNumId w:val="5"/>
  </w:num>
  <w:num w:numId="13">
    <w:abstractNumId w:val="18"/>
  </w:num>
  <w:num w:numId="14">
    <w:abstractNumId w:val="22"/>
  </w:num>
  <w:num w:numId="15">
    <w:abstractNumId w:val="20"/>
  </w:num>
  <w:num w:numId="16">
    <w:abstractNumId w:val="0"/>
  </w:num>
  <w:num w:numId="17">
    <w:abstractNumId w:val="34"/>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6"/>
  </w:num>
  <w:num w:numId="20">
    <w:abstractNumId w:val="14"/>
  </w:num>
  <w:num w:numId="21">
    <w:abstractNumId w:val="11"/>
  </w:num>
  <w:num w:numId="22">
    <w:abstractNumId w:val="35"/>
  </w:num>
  <w:num w:numId="23">
    <w:abstractNumId w:val="21"/>
  </w:num>
  <w:num w:numId="24">
    <w:abstractNumId w:val="40"/>
  </w:num>
  <w:num w:numId="25">
    <w:abstractNumId w:val="41"/>
  </w:num>
  <w:num w:numId="26">
    <w:abstractNumId w:val="29"/>
  </w:num>
  <w:num w:numId="27">
    <w:abstractNumId w:val="28"/>
  </w:num>
  <w:num w:numId="28">
    <w:abstractNumId w:val="27"/>
  </w:num>
  <w:num w:numId="29">
    <w:abstractNumId w:val="6"/>
  </w:num>
  <w:num w:numId="30">
    <w:abstractNumId w:val="32"/>
  </w:num>
  <w:num w:numId="31">
    <w:abstractNumId w:val="16"/>
  </w:num>
  <w:num w:numId="32">
    <w:abstractNumId w:val="25"/>
  </w:num>
  <w:num w:numId="33">
    <w:abstractNumId w:val="42"/>
  </w:num>
  <w:num w:numId="34">
    <w:abstractNumId w:val="37"/>
  </w:num>
  <w:num w:numId="35">
    <w:abstractNumId w:val="39"/>
  </w:num>
  <w:num w:numId="36">
    <w:abstractNumId w:val="17"/>
  </w:num>
  <w:num w:numId="37">
    <w:abstractNumId w:val="19"/>
  </w:num>
  <w:num w:numId="38">
    <w:abstractNumId w:val="44"/>
  </w:num>
  <w:num w:numId="39">
    <w:abstractNumId w:val="30"/>
  </w:num>
  <w:num w:numId="40">
    <w:abstractNumId w:val="7"/>
  </w:num>
  <w:num w:numId="41">
    <w:abstractNumId w:val="8"/>
  </w:num>
  <w:num w:numId="42">
    <w:abstractNumId w:val="13"/>
  </w:num>
  <w:num w:numId="43">
    <w:abstractNumId w:val="15"/>
  </w:num>
  <w:num w:numId="44">
    <w:abstractNumId w:val="4"/>
  </w:num>
  <w:num w:numId="45">
    <w:abstractNumId w:val="24"/>
  </w:num>
  <w:num w:numId="46">
    <w:abstractNumId w:val="9"/>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415E"/>
    <w:rsid w:val="00055EE6"/>
    <w:rsid w:val="00056B47"/>
    <w:rsid w:val="000628F9"/>
    <w:rsid w:val="000652CC"/>
    <w:rsid w:val="00074945"/>
    <w:rsid w:val="000830BA"/>
    <w:rsid w:val="0009098C"/>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2D5A"/>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16DE6"/>
    <w:rsid w:val="00221CE2"/>
    <w:rsid w:val="00223274"/>
    <w:rsid w:val="00224401"/>
    <w:rsid w:val="0022576A"/>
    <w:rsid w:val="00240F1E"/>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1AF8"/>
    <w:rsid w:val="002C2078"/>
    <w:rsid w:val="002D58B4"/>
    <w:rsid w:val="002D73D7"/>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00EC"/>
    <w:rsid w:val="00334E08"/>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29CC"/>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6BE"/>
    <w:rsid w:val="004427BC"/>
    <w:rsid w:val="00443F18"/>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72F"/>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3BD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999"/>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0861"/>
    <w:rsid w:val="0070192E"/>
    <w:rsid w:val="00704538"/>
    <w:rsid w:val="00704C61"/>
    <w:rsid w:val="00705FF6"/>
    <w:rsid w:val="00715576"/>
    <w:rsid w:val="007208C5"/>
    <w:rsid w:val="007211AA"/>
    <w:rsid w:val="007222E0"/>
    <w:rsid w:val="0072291F"/>
    <w:rsid w:val="00736E39"/>
    <w:rsid w:val="007509BC"/>
    <w:rsid w:val="00752E12"/>
    <w:rsid w:val="0075341C"/>
    <w:rsid w:val="007540C2"/>
    <w:rsid w:val="0075417B"/>
    <w:rsid w:val="007565D8"/>
    <w:rsid w:val="00757299"/>
    <w:rsid w:val="00762928"/>
    <w:rsid w:val="0077270B"/>
    <w:rsid w:val="007739A3"/>
    <w:rsid w:val="00774383"/>
    <w:rsid w:val="00774A93"/>
    <w:rsid w:val="0078008E"/>
    <w:rsid w:val="00785019"/>
    <w:rsid w:val="00785A9D"/>
    <w:rsid w:val="0078711F"/>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C1F7B"/>
    <w:rsid w:val="008D3AA8"/>
    <w:rsid w:val="008D4C7A"/>
    <w:rsid w:val="008D5210"/>
    <w:rsid w:val="008E1F88"/>
    <w:rsid w:val="008F0554"/>
    <w:rsid w:val="008F0BE0"/>
    <w:rsid w:val="008F1DA3"/>
    <w:rsid w:val="008F3789"/>
    <w:rsid w:val="008F47D4"/>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54C0"/>
    <w:rsid w:val="00A20F39"/>
    <w:rsid w:val="00A20F83"/>
    <w:rsid w:val="00A21CAE"/>
    <w:rsid w:val="00A246B6"/>
    <w:rsid w:val="00A34ABD"/>
    <w:rsid w:val="00A47E70"/>
    <w:rsid w:val="00A50CF0"/>
    <w:rsid w:val="00A609B8"/>
    <w:rsid w:val="00A61A69"/>
    <w:rsid w:val="00A64189"/>
    <w:rsid w:val="00A65C38"/>
    <w:rsid w:val="00A70B00"/>
    <w:rsid w:val="00A7671C"/>
    <w:rsid w:val="00A80579"/>
    <w:rsid w:val="00A80DD9"/>
    <w:rsid w:val="00A82C15"/>
    <w:rsid w:val="00A83E9B"/>
    <w:rsid w:val="00A84607"/>
    <w:rsid w:val="00A85BB3"/>
    <w:rsid w:val="00A8718B"/>
    <w:rsid w:val="00A91F8F"/>
    <w:rsid w:val="00A95CB8"/>
    <w:rsid w:val="00A96540"/>
    <w:rsid w:val="00AA2A64"/>
    <w:rsid w:val="00AA2CBC"/>
    <w:rsid w:val="00AA4940"/>
    <w:rsid w:val="00AA6932"/>
    <w:rsid w:val="00AA774C"/>
    <w:rsid w:val="00AC5820"/>
    <w:rsid w:val="00AC6123"/>
    <w:rsid w:val="00AD0ACF"/>
    <w:rsid w:val="00AD1CD8"/>
    <w:rsid w:val="00AD2957"/>
    <w:rsid w:val="00AD2E45"/>
    <w:rsid w:val="00AD3722"/>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445"/>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06F39"/>
    <w:rsid w:val="00C07F4C"/>
    <w:rsid w:val="00C10516"/>
    <w:rsid w:val="00C16A27"/>
    <w:rsid w:val="00C21245"/>
    <w:rsid w:val="00C222F1"/>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0C09"/>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09FD"/>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76579"/>
    <w:rsid w:val="00E92860"/>
    <w:rsid w:val="00EA3006"/>
    <w:rsid w:val="00EA3DF6"/>
    <w:rsid w:val="00EA4318"/>
    <w:rsid w:val="00EA497B"/>
    <w:rsid w:val="00EA4BA3"/>
    <w:rsid w:val="00EA6B5C"/>
    <w:rsid w:val="00EA7FED"/>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64A"/>
    <w:rsid w:val="00EE7B9D"/>
    <w:rsid w:val="00EE7D7C"/>
    <w:rsid w:val="00EF71B7"/>
    <w:rsid w:val="00F03ECF"/>
    <w:rsid w:val="00F045ED"/>
    <w:rsid w:val="00F11535"/>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D277-9328-48EB-8E8E-AC2E2ED8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527</Words>
  <Characters>3008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32</cp:revision>
  <cp:lastPrinted>1899-12-31T23:00:00Z</cp:lastPrinted>
  <dcterms:created xsi:type="dcterms:W3CDTF">2024-11-07T10:55:00Z</dcterms:created>
  <dcterms:modified xsi:type="dcterms:W3CDTF">2024-11-11T10:37:00Z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