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762D72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653E2A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653E2A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D2B4163" w:rsidR="00CC4471" w:rsidRDefault="00653E2A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31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1513A">
        <w:rPr>
          <w:b/>
          <w:noProof/>
          <w:sz w:val="24"/>
        </w:rPr>
        <w:t>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>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3A5F" w14:textId="77777777" w:rsidR="00AE35AD" w:rsidRDefault="00AE35AD">
      <w:r>
        <w:separator/>
      </w:r>
    </w:p>
  </w:endnote>
  <w:endnote w:type="continuationSeparator" w:id="0">
    <w:p w14:paraId="33EC199F" w14:textId="77777777" w:rsidR="00AE35AD" w:rsidRDefault="00AE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769B4" w14:textId="77777777" w:rsidR="00AE35AD" w:rsidRDefault="00AE35AD">
      <w:r>
        <w:separator/>
      </w:r>
    </w:p>
  </w:footnote>
  <w:footnote w:type="continuationSeparator" w:id="0">
    <w:p w14:paraId="5455D5FC" w14:textId="77777777" w:rsidR="00AE35AD" w:rsidRDefault="00AE3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66561"/>
    <w:rsid w:val="0044235F"/>
    <w:rsid w:val="004721C0"/>
    <w:rsid w:val="004E2F92"/>
    <w:rsid w:val="0051513A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E35AD"/>
    <w:rsid w:val="00B41104"/>
    <w:rsid w:val="00BA4BE2"/>
    <w:rsid w:val="00BD1620"/>
    <w:rsid w:val="00BF3721"/>
    <w:rsid w:val="00C93D83"/>
    <w:rsid w:val="00CC4471"/>
    <w:rsid w:val="00D07287"/>
    <w:rsid w:val="00D318B2"/>
    <w:rsid w:val="00E1464D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22</cp:revision>
  <cp:lastPrinted>1899-12-31T23:00:00Z</cp:lastPrinted>
  <dcterms:created xsi:type="dcterms:W3CDTF">2021-08-04T10:39:00Z</dcterms:created>
  <dcterms:modified xsi:type="dcterms:W3CDTF">2024-04-21T06:14:00Z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