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05A26" w14:textId="316F1DB7" w:rsidR="00324D20" w:rsidRDefault="00324D20" w:rsidP="00324D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24DC">
        <w:fldChar w:fldCharType="begin"/>
      </w:r>
      <w:r w:rsidR="007A24DC">
        <w:instrText xml:space="preserve"> DOCPROPERTY  TSG/WGRef  \* MERGEFORMAT </w:instrText>
      </w:r>
      <w:r w:rsidR="007A24DC">
        <w:fldChar w:fldCharType="separate"/>
      </w:r>
      <w:r>
        <w:rPr>
          <w:b/>
          <w:noProof/>
          <w:sz w:val="24"/>
        </w:rPr>
        <w:t>CT3</w:t>
      </w:r>
      <w:r w:rsidR="007A24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A24DC">
        <w:fldChar w:fldCharType="begin"/>
      </w:r>
      <w:r w:rsidR="007A24DC">
        <w:instrText xml:space="preserve"> DOCPROPERTY  MtgSeq  \* MERGEFORMAT </w:instrText>
      </w:r>
      <w:r w:rsidR="007A24DC">
        <w:fldChar w:fldCharType="separate"/>
      </w:r>
      <w:r>
        <w:rPr>
          <w:b/>
          <w:noProof/>
          <w:sz w:val="24"/>
        </w:rPr>
        <w:t>13</w:t>
      </w:r>
      <w:r w:rsidR="00683E52">
        <w:rPr>
          <w:b/>
          <w:noProof/>
          <w:sz w:val="24"/>
        </w:rPr>
        <w:t>1</w:t>
      </w:r>
      <w:r w:rsidR="007A24D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B4215" w:rsidRPr="002B4215">
        <w:rPr>
          <w:b/>
          <w:sz w:val="24"/>
          <w:szCs w:val="24"/>
        </w:rPr>
        <w:t>C3-235</w:t>
      </w:r>
      <w:r w:rsidR="00A67A65">
        <w:rPr>
          <w:b/>
          <w:sz w:val="24"/>
          <w:szCs w:val="24"/>
        </w:rPr>
        <w:t>618</w:t>
      </w:r>
    </w:p>
    <w:p w14:paraId="699F1781" w14:textId="440E0948" w:rsidR="00324D20" w:rsidRDefault="00683E52" w:rsidP="00324D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24D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24D20">
        <w:rPr>
          <w:b/>
          <w:noProof/>
          <w:sz w:val="24"/>
        </w:rPr>
        <w:t xml:space="preserve">, </w:t>
      </w:r>
      <w:r w:rsidR="007A24DC">
        <w:fldChar w:fldCharType="begin"/>
      </w:r>
      <w:r w:rsidR="007A24DC">
        <w:instrText xml:space="preserve"> DOCPROPERTY  StartDate  \* MERGEFORMAT </w:instrText>
      </w:r>
      <w:r w:rsidR="007A24DC">
        <w:fldChar w:fldCharType="separate"/>
      </w:r>
      <w:r>
        <w:rPr>
          <w:b/>
          <w:noProof/>
          <w:sz w:val="24"/>
        </w:rPr>
        <w:t>13</w:t>
      </w:r>
      <w:r w:rsidR="00324D20">
        <w:rPr>
          <w:b/>
          <w:noProof/>
          <w:sz w:val="24"/>
          <w:vertAlign w:val="superscript"/>
        </w:rPr>
        <w:t>th</w:t>
      </w:r>
      <w:r w:rsidR="007A24DC">
        <w:rPr>
          <w:b/>
          <w:noProof/>
          <w:sz w:val="24"/>
          <w:vertAlign w:val="superscript"/>
        </w:rPr>
        <w:fldChar w:fldCharType="end"/>
      </w:r>
      <w:r w:rsidR="00324D20">
        <w:rPr>
          <w:b/>
          <w:noProof/>
          <w:sz w:val="24"/>
        </w:rPr>
        <w:t xml:space="preserve"> – </w:t>
      </w:r>
      <w:r w:rsidR="007A24DC">
        <w:fldChar w:fldCharType="begin"/>
      </w:r>
      <w:r w:rsidR="007A24DC">
        <w:instrText xml:space="preserve"> DOCPROPERTY  EndDate  \* MERGEFORMAT </w:instrText>
      </w:r>
      <w:r w:rsidR="007A24DC">
        <w:fldChar w:fldCharType="separate"/>
      </w:r>
      <w:r w:rsidR="00324D2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324D20">
        <w:rPr>
          <w:b/>
          <w:noProof/>
          <w:sz w:val="24"/>
          <w:vertAlign w:val="superscript"/>
        </w:rPr>
        <w:t>th</w:t>
      </w:r>
      <w:r w:rsidR="00324D2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324D20">
        <w:rPr>
          <w:b/>
          <w:noProof/>
          <w:sz w:val="24"/>
        </w:rPr>
        <w:t>ber 2023</w:t>
      </w:r>
      <w:r w:rsidR="007A24DC">
        <w:rPr>
          <w:b/>
          <w:noProof/>
          <w:sz w:val="24"/>
        </w:rPr>
        <w:fldChar w:fldCharType="end"/>
      </w:r>
      <w:r w:rsidR="00324D20" w:rsidRPr="00324D20">
        <w:rPr>
          <w:b/>
          <w:noProof/>
          <w:sz w:val="16"/>
        </w:rPr>
        <w:tab/>
      </w:r>
      <w:r w:rsidR="004268F9">
        <w:rPr>
          <w:b/>
          <w:noProof/>
          <w:sz w:val="16"/>
        </w:rPr>
        <w:t xml:space="preserve">was </w:t>
      </w:r>
      <w:r w:rsidR="004268F9" w:rsidRPr="004268F9">
        <w:rPr>
          <w:b/>
          <w:noProof/>
          <w:sz w:val="16"/>
        </w:rPr>
        <w:t>C3-235072</w:t>
      </w:r>
      <w:r w:rsidR="004268F9">
        <w:rPr>
          <w:b/>
          <w:noProof/>
          <w:sz w:val="16"/>
        </w:rPr>
        <w:t xml:space="preserve"> was </w:t>
      </w:r>
      <w:r w:rsidRPr="00683E52">
        <w:rPr>
          <w:b/>
          <w:noProof/>
          <w:sz w:val="16"/>
        </w:rPr>
        <w:t>C3-234434</w:t>
      </w:r>
      <w:r>
        <w:rPr>
          <w:b/>
          <w:noProof/>
          <w:sz w:val="16"/>
        </w:rPr>
        <w:t xml:space="preserve"> was </w:t>
      </w:r>
      <w:r w:rsidR="002D063C" w:rsidRPr="002D063C">
        <w:rPr>
          <w:b/>
          <w:noProof/>
          <w:sz w:val="16"/>
        </w:rPr>
        <w:t>C3-23411</w:t>
      </w:r>
      <w:r w:rsidR="002D063C">
        <w:rPr>
          <w:b/>
          <w:noProof/>
          <w:sz w:val="16"/>
        </w:rPr>
        <w:t xml:space="preserve">6 </w:t>
      </w:r>
      <w:r w:rsidR="00324D20" w:rsidRPr="00324D20">
        <w:rPr>
          <w:b/>
          <w:noProof/>
          <w:sz w:val="16"/>
        </w:rPr>
        <w:t>was C3-233161</w:t>
      </w:r>
    </w:p>
    <w:p w14:paraId="59BF49EC" w14:textId="77777777" w:rsidR="00EC5639" w:rsidRDefault="00EC5639" w:rsidP="00EC563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22BB5E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436" w:rsidRPr="004F2436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61294599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2B4215">
        <w:rPr>
          <w:rFonts w:ascii="Arial" w:hAnsi="Arial" w:cs="Arial"/>
          <w:b/>
          <w:sz w:val="22"/>
          <w:szCs w:val="22"/>
        </w:rPr>
        <w:t>5032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475149" w:rsidRPr="00475149">
        <w:t xml:space="preserve"> </w:t>
      </w:r>
      <w:r w:rsidR="00475149" w:rsidRPr="00475149">
        <w:rPr>
          <w:rFonts w:ascii="Arial" w:hAnsi="Arial" w:cs="Arial"/>
          <w:b/>
          <w:sz w:val="22"/>
          <w:szCs w:val="22"/>
        </w:rPr>
        <w:t>S6-231939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CEE60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5731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8"/>
    <w:bookmarkEnd w:id="9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6E0F0FF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1C08CC">
        <w:rPr>
          <w:rFonts w:ascii="Arial" w:hAnsi="Arial" w:cs="Arial"/>
          <w:bCs/>
        </w:rPr>
        <w:t xml:space="preserve">their reply LS on the </w:t>
      </w:r>
      <w:r w:rsidR="001C08CC" w:rsidRPr="001C08CC">
        <w:rPr>
          <w:rFonts w:ascii="Arial" w:hAnsi="Arial" w:cs="Arial"/>
          <w:bCs/>
        </w:rPr>
        <w:t xml:space="preserve">clarifications on V2X, UAS and SEAL entities acting as EAS </w:t>
      </w:r>
      <w:r w:rsidR="001C08CC">
        <w:rPr>
          <w:rFonts w:ascii="Arial" w:hAnsi="Arial" w:cs="Arial"/>
          <w:bCs/>
        </w:rPr>
        <w:t>requested by CT3</w:t>
      </w:r>
      <w:r w:rsidR="00033989">
        <w:rPr>
          <w:rFonts w:ascii="Arial" w:hAnsi="Arial" w:cs="Arial"/>
          <w:bCs/>
        </w:rPr>
        <w:t>.</w:t>
      </w:r>
    </w:p>
    <w:p w14:paraId="6C1B68B9" w14:textId="0EDAF86E" w:rsidR="00B75B90" w:rsidRDefault="0041713A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has </w:t>
      </w:r>
      <w:r w:rsidR="00806693">
        <w:rPr>
          <w:rFonts w:ascii="Arial" w:hAnsi="Arial" w:cs="Arial"/>
          <w:bCs/>
        </w:rPr>
        <w:t>discussed this reply LS and would like to ask the following additional questions:</w:t>
      </w:r>
    </w:p>
    <w:p w14:paraId="01794245" w14:textId="58562037" w:rsidR="00FD1215" w:rsidRDefault="00FD1215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As specified in clause 7.2.4 of TS 23.558 and also rightfully reminded in SA6's response, </w:t>
      </w:r>
      <w:r w:rsidR="006F4675" w:rsidRPr="006F4675">
        <w:rPr>
          <w:rFonts w:ascii="Arial" w:hAnsi="Arial" w:cs="Arial"/>
        </w:rPr>
        <w:t>"</w:t>
      </w:r>
      <w:r>
        <w:rPr>
          <w:rFonts w:ascii="Arial" w:hAnsi="Arial" w:cs="Arial"/>
        </w:rPr>
        <w:t>the EAS ID identifies a particular</w:t>
      </w:r>
      <w:r w:rsidR="006F4675">
        <w:rPr>
          <w:rFonts w:ascii="Arial" w:hAnsi="Arial" w:cs="Arial"/>
        </w:rPr>
        <w:t xml:space="preserve"> EAS service</w:t>
      </w:r>
      <w:r w:rsidR="006F4675" w:rsidRPr="006F4675">
        <w:rPr>
          <w:rFonts w:ascii="Arial" w:hAnsi="Arial" w:cs="Arial"/>
        </w:rPr>
        <w:t>"</w:t>
      </w:r>
      <w:r w:rsidR="006F4675">
        <w:rPr>
          <w:rFonts w:ascii="Arial" w:hAnsi="Arial" w:cs="Arial"/>
        </w:rPr>
        <w:t xml:space="preserve"> and </w:t>
      </w:r>
      <w:r w:rsidR="006F4675" w:rsidRPr="006F4675">
        <w:rPr>
          <w:rFonts w:ascii="Arial" w:hAnsi="Arial" w:cs="Arial"/>
        </w:rPr>
        <w:t>"EAS ID is sufficient to distinguish different application services"</w:t>
      </w:r>
      <w:r>
        <w:rPr>
          <w:rFonts w:ascii="Arial" w:hAnsi="Arial" w:cs="Arial"/>
        </w:rPr>
        <w:t>. In order to support the requirements in e.g., clause 9.4 of TS 23.433 ("</w:t>
      </w:r>
      <w:r w:rsidRPr="00E36DBD">
        <w:rPr>
          <w:rFonts w:ascii="Arial" w:hAnsi="Arial" w:cs="Arial"/>
          <w:i/>
        </w:rPr>
        <w:t>NOTE:</w:t>
      </w:r>
      <w:r w:rsidRPr="00E36DBD">
        <w:rPr>
          <w:rFonts w:ascii="Arial" w:hAnsi="Arial" w:cs="Arial"/>
          <w:i/>
        </w:rPr>
        <w:tab/>
        <w:t xml:space="preserve">For the same VAL application, VAL servers for Scenario (a) and Scenario (b) and VAL servers without SEALDD service may coexist in the same EDN. </w:t>
      </w:r>
      <w:r w:rsidRPr="00E36DBD">
        <w:rPr>
          <w:rFonts w:ascii="Arial" w:hAnsi="Arial" w:cs="Arial"/>
          <w:i/>
          <w:highlight w:val="yellow"/>
        </w:rPr>
        <w:t>The three types of servers may use different EAS IDs</w:t>
      </w:r>
      <w:r w:rsidRPr="00E36DBD">
        <w:rPr>
          <w:rFonts w:ascii="Arial" w:hAnsi="Arial" w:cs="Arial"/>
          <w:i/>
        </w:rPr>
        <w:t xml:space="preserve"> or other information (e.g. EAS service, additional associated SEALDD server information) to differentiate each other for EAS discovery</w:t>
      </w:r>
      <w:r>
        <w:rPr>
          <w:rFonts w:ascii="Arial" w:hAnsi="Arial" w:cs="Arial"/>
        </w:rPr>
        <w:t>").</w:t>
      </w:r>
    </w:p>
    <w:p w14:paraId="42BDF61A" w14:textId="2158E247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1:</w:t>
      </w:r>
      <w:r w:rsidRPr="003B13CC">
        <w:rPr>
          <w:rFonts w:ascii="Arial" w:hAnsi="Arial" w:cs="Arial"/>
        </w:rPr>
        <w:tab/>
      </w:r>
      <w:r w:rsidR="00FD1215">
        <w:rPr>
          <w:rFonts w:ascii="Arial" w:hAnsi="Arial" w:cs="Arial"/>
        </w:rPr>
        <w:t>C</w:t>
      </w:r>
      <w:r w:rsidR="00E36DBD">
        <w:rPr>
          <w:rFonts w:ascii="Arial" w:hAnsi="Arial" w:cs="Arial"/>
        </w:rPr>
        <w:t xml:space="preserve">an SA6 </w:t>
      </w:r>
      <w:r w:rsidR="00FD1215">
        <w:rPr>
          <w:rFonts w:ascii="Arial" w:hAnsi="Arial" w:cs="Arial"/>
        </w:rPr>
        <w:t>indicate</w:t>
      </w:r>
      <w:r w:rsidR="00E36DBD">
        <w:rPr>
          <w:rFonts w:ascii="Arial" w:hAnsi="Arial" w:cs="Arial"/>
        </w:rPr>
        <w:t xml:space="preserve"> </w:t>
      </w:r>
      <w:r w:rsidR="00585ABA">
        <w:rPr>
          <w:rFonts w:ascii="Arial" w:hAnsi="Arial" w:cs="Arial"/>
        </w:rPr>
        <w:t>how</w:t>
      </w:r>
      <w:r w:rsidR="00E36DBD">
        <w:rPr>
          <w:rFonts w:ascii="Arial" w:hAnsi="Arial" w:cs="Arial"/>
        </w:rPr>
        <w:t xml:space="preserve"> the entity (e.g., UAE Server</w:t>
      </w:r>
      <w:r w:rsidR="00C3645C">
        <w:rPr>
          <w:rFonts w:ascii="Arial" w:hAnsi="Arial" w:cs="Arial"/>
        </w:rPr>
        <w:t>, UASS, VAE Server, VASS, etc.</w:t>
      </w:r>
      <w:r w:rsidR="00E36DBD">
        <w:rPr>
          <w:rFonts w:ascii="Arial" w:hAnsi="Arial" w:cs="Arial"/>
        </w:rPr>
        <w:t xml:space="preserve">) </w:t>
      </w:r>
      <w:r w:rsidR="00FD1215">
        <w:rPr>
          <w:rFonts w:ascii="Arial" w:hAnsi="Arial" w:cs="Arial"/>
        </w:rPr>
        <w:t>should</w:t>
      </w:r>
      <w:r w:rsidR="00E36DBD">
        <w:rPr>
          <w:rFonts w:ascii="Arial" w:hAnsi="Arial" w:cs="Arial"/>
        </w:rPr>
        <w:t xml:space="preserve"> be identified</w:t>
      </w:r>
      <w:r w:rsidR="00FD1215">
        <w:rPr>
          <w:rFonts w:ascii="Arial" w:hAnsi="Arial" w:cs="Arial"/>
        </w:rPr>
        <w:t>? Is it</w:t>
      </w:r>
      <w:r w:rsidR="00E36DBD">
        <w:rPr>
          <w:rFonts w:ascii="Arial" w:hAnsi="Arial" w:cs="Arial"/>
        </w:rPr>
        <w:t xml:space="preserve"> via the EAS ID</w:t>
      </w:r>
      <w:r w:rsidR="00FD1215">
        <w:rPr>
          <w:rFonts w:ascii="Arial" w:hAnsi="Arial" w:cs="Arial"/>
        </w:rPr>
        <w:t xml:space="preserve"> or</w:t>
      </w:r>
      <w:r w:rsidR="00E36DBD">
        <w:rPr>
          <w:rFonts w:ascii="Arial" w:hAnsi="Arial" w:cs="Arial"/>
        </w:rPr>
        <w:t xml:space="preserve"> the EAS type/category?</w:t>
      </w:r>
    </w:p>
    <w:p w14:paraId="0C972920" w14:textId="449A4A25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FD1215">
        <w:rPr>
          <w:rFonts w:ascii="Arial" w:hAnsi="Arial" w:cs="Arial"/>
        </w:rPr>
        <w:t xml:space="preserve">Can SA6 indicate how the </w:t>
      </w:r>
      <w:r w:rsidR="00553899">
        <w:rPr>
          <w:rFonts w:ascii="Arial" w:hAnsi="Arial" w:cs="Arial"/>
        </w:rPr>
        <w:t xml:space="preserve">generic application (e.g., </w:t>
      </w:r>
      <w:r w:rsidR="00C3645C">
        <w:rPr>
          <w:rFonts w:ascii="Arial" w:hAnsi="Arial" w:cs="Arial"/>
        </w:rPr>
        <w:t>V2X, UAS</w:t>
      </w:r>
      <w:r w:rsidR="00553899">
        <w:rPr>
          <w:rFonts w:ascii="Arial" w:hAnsi="Arial" w:cs="Arial"/>
        </w:rPr>
        <w:t>) should be identified? Is it via the EAS ID or the EAS type/category?</w:t>
      </w:r>
    </w:p>
    <w:p w14:paraId="539F8DE4" w14:textId="77777777" w:rsidR="00FD1215" w:rsidRDefault="00FD1215" w:rsidP="00FD1215">
      <w:pPr>
        <w:tabs>
          <w:tab w:val="left" w:pos="5103"/>
        </w:tabs>
        <w:spacing w:after="120"/>
        <w:rPr>
          <w:rFonts w:ascii="Arial" w:hAnsi="Arial" w:cs="Arial"/>
        </w:rPr>
      </w:pPr>
    </w:p>
    <w:p w14:paraId="78AD02BA" w14:textId="13CC5123" w:rsidR="00FD1215" w:rsidRDefault="00FD1215" w:rsidP="00FD12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As per the requirements in Annex D of TS 23.286, the SEAL Servers can act as an EAS.</w:t>
      </w:r>
    </w:p>
    <w:p w14:paraId="101B7328" w14:textId="2545C0F4" w:rsidR="00FA0A16" w:rsidRPr="00006875" w:rsidRDefault="00FA0A16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3</w:t>
      </w:r>
      <w:r w:rsidRPr="003B13CC">
        <w:rPr>
          <w:rFonts w:ascii="Arial" w:hAnsi="Arial" w:cs="Arial"/>
          <w:b/>
        </w:rPr>
        <w:t>:</w:t>
      </w:r>
      <w:r w:rsidR="00006875">
        <w:rPr>
          <w:rFonts w:ascii="Arial" w:hAnsi="Arial" w:cs="Arial"/>
          <w:b/>
        </w:rPr>
        <w:tab/>
      </w:r>
      <w:r w:rsidR="00FD1215">
        <w:rPr>
          <w:rFonts w:ascii="Arial" w:hAnsi="Arial" w:cs="Arial"/>
        </w:rPr>
        <w:t xml:space="preserve">As SEAL is more of an enabler layer (i.e., not an application per say), can SA6 indicate whether </w:t>
      </w:r>
      <w:r w:rsidR="00235F09" w:rsidRPr="00235F09">
        <w:rPr>
          <w:rFonts w:ascii="Arial" w:hAnsi="Arial" w:cs="Arial"/>
        </w:rPr>
        <w:t>"</w:t>
      </w:r>
      <w:r w:rsidR="00235F09">
        <w:rPr>
          <w:rFonts w:ascii="Arial" w:hAnsi="Arial" w:cs="Arial"/>
        </w:rPr>
        <w:t>SEAL” is required to be added in the EAS type/category</w:t>
      </w:r>
      <w:bookmarkStart w:id="10" w:name="_GoBack"/>
      <w:bookmarkEnd w:id="10"/>
      <w:r w:rsidR="00FD1215">
        <w:rPr>
          <w:rFonts w:ascii="Arial" w:hAnsi="Arial" w:cs="Arial"/>
        </w:rPr>
        <w:t xml:space="preserve"> or not?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54DF85FF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</w:p>
    <w:p w14:paraId="0DF0A4E9" w14:textId="12B7C358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091B87" w14:textId="5072FCC1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B282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4B282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B2826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4B2826">
        <w:rPr>
          <w:rFonts w:ascii="Arial" w:hAnsi="Arial" w:cs="Arial"/>
          <w:bCs/>
        </w:rPr>
        <w:t>1</w:t>
      </w:r>
      <w:r w:rsidR="004B282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2826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</w:t>
      </w:r>
      <w:r w:rsidR="004B2826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4B2826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4B2826">
        <w:rPr>
          <w:rFonts w:ascii="Arial" w:hAnsi="Arial" w:cs="Arial"/>
          <w:bCs/>
        </w:rPr>
        <w:t>Greece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B0A36" w14:textId="77777777" w:rsidR="007A24DC" w:rsidRDefault="007A24DC">
      <w:pPr>
        <w:spacing w:after="0"/>
      </w:pPr>
      <w:r>
        <w:separator/>
      </w:r>
    </w:p>
  </w:endnote>
  <w:endnote w:type="continuationSeparator" w:id="0">
    <w:p w14:paraId="114907D5" w14:textId="77777777" w:rsidR="007A24DC" w:rsidRDefault="007A24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5EA51" w14:textId="77777777" w:rsidR="007A24DC" w:rsidRDefault="007A24DC">
      <w:pPr>
        <w:spacing w:after="0"/>
      </w:pPr>
      <w:r>
        <w:separator/>
      </w:r>
    </w:p>
  </w:footnote>
  <w:footnote w:type="continuationSeparator" w:id="0">
    <w:p w14:paraId="42B8854D" w14:textId="77777777" w:rsidR="007A24DC" w:rsidRDefault="007A24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4383F"/>
    <w:rsid w:val="00150DF1"/>
    <w:rsid w:val="00164A9C"/>
    <w:rsid w:val="00174844"/>
    <w:rsid w:val="001B69AA"/>
    <w:rsid w:val="001C08CC"/>
    <w:rsid w:val="001C38D4"/>
    <w:rsid w:val="001E1C2C"/>
    <w:rsid w:val="001F43E6"/>
    <w:rsid w:val="002201E4"/>
    <w:rsid w:val="00223269"/>
    <w:rsid w:val="00230038"/>
    <w:rsid w:val="002314F9"/>
    <w:rsid w:val="00235F09"/>
    <w:rsid w:val="002378DB"/>
    <w:rsid w:val="002454AB"/>
    <w:rsid w:val="0026351B"/>
    <w:rsid w:val="00270389"/>
    <w:rsid w:val="00270EF3"/>
    <w:rsid w:val="00290476"/>
    <w:rsid w:val="002A6824"/>
    <w:rsid w:val="002B4215"/>
    <w:rsid w:val="002C7963"/>
    <w:rsid w:val="002D063C"/>
    <w:rsid w:val="002D7292"/>
    <w:rsid w:val="002F1940"/>
    <w:rsid w:val="002F1957"/>
    <w:rsid w:val="002F538B"/>
    <w:rsid w:val="00313B07"/>
    <w:rsid w:val="00324D20"/>
    <w:rsid w:val="0032701A"/>
    <w:rsid w:val="00330620"/>
    <w:rsid w:val="00332C42"/>
    <w:rsid w:val="0033643E"/>
    <w:rsid w:val="00340F21"/>
    <w:rsid w:val="00380B45"/>
    <w:rsid w:val="00383545"/>
    <w:rsid w:val="00392958"/>
    <w:rsid w:val="003A11B5"/>
    <w:rsid w:val="003A7AB3"/>
    <w:rsid w:val="003B6552"/>
    <w:rsid w:val="003D340E"/>
    <w:rsid w:val="003D3743"/>
    <w:rsid w:val="003D6596"/>
    <w:rsid w:val="003F78FD"/>
    <w:rsid w:val="0041674B"/>
    <w:rsid w:val="0041713A"/>
    <w:rsid w:val="004215F6"/>
    <w:rsid w:val="004268F9"/>
    <w:rsid w:val="00433500"/>
    <w:rsid w:val="00433F71"/>
    <w:rsid w:val="00440D43"/>
    <w:rsid w:val="00450BD7"/>
    <w:rsid w:val="00454911"/>
    <w:rsid w:val="0045595F"/>
    <w:rsid w:val="004736B1"/>
    <w:rsid w:val="004745BB"/>
    <w:rsid w:val="00475149"/>
    <w:rsid w:val="004844EE"/>
    <w:rsid w:val="00496A9D"/>
    <w:rsid w:val="004A41FF"/>
    <w:rsid w:val="004B2826"/>
    <w:rsid w:val="004B46AC"/>
    <w:rsid w:val="004C47CE"/>
    <w:rsid w:val="004E3939"/>
    <w:rsid w:val="004E5C5E"/>
    <w:rsid w:val="004F2436"/>
    <w:rsid w:val="005144CD"/>
    <w:rsid w:val="00520EC6"/>
    <w:rsid w:val="005216FB"/>
    <w:rsid w:val="00532D90"/>
    <w:rsid w:val="005352E8"/>
    <w:rsid w:val="005446CA"/>
    <w:rsid w:val="0055173F"/>
    <w:rsid w:val="00553899"/>
    <w:rsid w:val="00585ABA"/>
    <w:rsid w:val="005908E2"/>
    <w:rsid w:val="005A0985"/>
    <w:rsid w:val="005C7489"/>
    <w:rsid w:val="005D02D8"/>
    <w:rsid w:val="005D088B"/>
    <w:rsid w:val="005E2795"/>
    <w:rsid w:val="005F5E49"/>
    <w:rsid w:val="00611CE8"/>
    <w:rsid w:val="00617EF9"/>
    <w:rsid w:val="00625BD3"/>
    <w:rsid w:val="00636AE1"/>
    <w:rsid w:val="00642BE6"/>
    <w:rsid w:val="00653542"/>
    <w:rsid w:val="00655DA6"/>
    <w:rsid w:val="00683E52"/>
    <w:rsid w:val="006A3A35"/>
    <w:rsid w:val="006A3CFE"/>
    <w:rsid w:val="006B461F"/>
    <w:rsid w:val="006E0D4F"/>
    <w:rsid w:val="006E504F"/>
    <w:rsid w:val="006F2D99"/>
    <w:rsid w:val="006F4675"/>
    <w:rsid w:val="006F7535"/>
    <w:rsid w:val="00703029"/>
    <w:rsid w:val="00707D30"/>
    <w:rsid w:val="00712B27"/>
    <w:rsid w:val="00714B34"/>
    <w:rsid w:val="0072460C"/>
    <w:rsid w:val="007259C3"/>
    <w:rsid w:val="00726022"/>
    <w:rsid w:val="0073511D"/>
    <w:rsid w:val="00736036"/>
    <w:rsid w:val="00747DB8"/>
    <w:rsid w:val="00780513"/>
    <w:rsid w:val="007A24DC"/>
    <w:rsid w:val="007B16D2"/>
    <w:rsid w:val="007B42ED"/>
    <w:rsid w:val="007C104B"/>
    <w:rsid w:val="007C32F8"/>
    <w:rsid w:val="007F4F92"/>
    <w:rsid w:val="007F6F25"/>
    <w:rsid w:val="00806693"/>
    <w:rsid w:val="00814C51"/>
    <w:rsid w:val="00832B2B"/>
    <w:rsid w:val="00847380"/>
    <w:rsid w:val="0085484F"/>
    <w:rsid w:val="008607A8"/>
    <w:rsid w:val="008667C1"/>
    <w:rsid w:val="00872368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67A65"/>
    <w:rsid w:val="00A71544"/>
    <w:rsid w:val="00A8287A"/>
    <w:rsid w:val="00A95C74"/>
    <w:rsid w:val="00AC390D"/>
    <w:rsid w:val="00AD16A1"/>
    <w:rsid w:val="00AE1828"/>
    <w:rsid w:val="00AE6C34"/>
    <w:rsid w:val="00B04CF6"/>
    <w:rsid w:val="00B06126"/>
    <w:rsid w:val="00B1221D"/>
    <w:rsid w:val="00B158BA"/>
    <w:rsid w:val="00B301DE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645C"/>
    <w:rsid w:val="00C379F9"/>
    <w:rsid w:val="00C45B09"/>
    <w:rsid w:val="00C45EEB"/>
    <w:rsid w:val="00C577FE"/>
    <w:rsid w:val="00C60053"/>
    <w:rsid w:val="00C744D0"/>
    <w:rsid w:val="00C77A3A"/>
    <w:rsid w:val="00CD7B37"/>
    <w:rsid w:val="00CF6087"/>
    <w:rsid w:val="00D02856"/>
    <w:rsid w:val="00D07850"/>
    <w:rsid w:val="00D12C23"/>
    <w:rsid w:val="00D144DE"/>
    <w:rsid w:val="00D162F4"/>
    <w:rsid w:val="00D209D8"/>
    <w:rsid w:val="00D2531D"/>
    <w:rsid w:val="00D25CD3"/>
    <w:rsid w:val="00D36E79"/>
    <w:rsid w:val="00D406ED"/>
    <w:rsid w:val="00D4228B"/>
    <w:rsid w:val="00D42943"/>
    <w:rsid w:val="00D62A0E"/>
    <w:rsid w:val="00D66E23"/>
    <w:rsid w:val="00D82E3E"/>
    <w:rsid w:val="00D856BD"/>
    <w:rsid w:val="00D870A7"/>
    <w:rsid w:val="00D92906"/>
    <w:rsid w:val="00DA1D13"/>
    <w:rsid w:val="00DB5839"/>
    <w:rsid w:val="00DC61AB"/>
    <w:rsid w:val="00DD5AC3"/>
    <w:rsid w:val="00E1302F"/>
    <w:rsid w:val="00E21935"/>
    <w:rsid w:val="00E23A50"/>
    <w:rsid w:val="00E323BA"/>
    <w:rsid w:val="00E36DBD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2609F"/>
    <w:rsid w:val="00F33593"/>
    <w:rsid w:val="00F34B3C"/>
    <w:rsid w:val="00F477F2"/>
    <w:rsid w:val="00F5797C"/>
    <w:rsid w:val="00F673E0"/>
    <w:rsid w:val="00F760E3"/>
    <w:rsid w:val="00F8311C"/>
    <w:rsid w:val="00F83554"/>
    <w:rsid w:val="00FA0A16"/>
    <w:rsid w:val="00FB1965"/>
    <w:rsid w:val="00FB3C52"/>
    <w:rsid w:val="00FC2C1E"/>
    <w:rsid w:val="00FC4363"/>
    <w:rsid w:val="00FC6191"/>
    <w:rsid w:val="00FD1215"/>
    <w:rsid w:val="00FD23EB"/>
    <w:rsid w:val="00FD298D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24D2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F4675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Abdessamad EL MOATAMID</cp:lastModifiedBy>
  <cp:revision>5</cp:revision>
  <cp:lastPrinted>2002-04-23T07:10:00Z</cp:lastPrinted>
  <dcterms:created xsi:type="dcterms:W3CDTF">2023-11-17T16:09:00Z</dcterms:created>
  <dcterms:modified xsi:type="dcterms:W3CDTF">2023-11-17T16:09:00Z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