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5C178EAE"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080400" w:rsidRPr="00F25C88">
              <w:rPr>
                <w:noProof w:val="0"/>
              </w:rPr>
              <w:t>0</w:t>
            </w:r>
            <w:r w:rsidRPr="00F25C88">
              <w:rPr>
                <w:noProof w:val="0"/>
              </w:rPr>
              <w:t>.</w:t>
            </w:r>
            <w:r w:rsidR="008C5DBA">
              <w:rPr>
                <w:noProof w:val="0"/>
              </w:rPr>
              <w:t>5</w:t>
            </w:r>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D17A4D" w:rsidRPr="00F25C88">
              <w:rPr>
                <w:noProof w:val="0"/>
                <w:sz w:val="32"/>
              </w:rPr>
              <w:t>3</w:t>
            </w:r>
            <w:r w:rsidRPr="00F25C88">
              <w:rPr>
                <w:noProof w:val="0"/>
                <w:sz w:val="32"/>
              </w:rPr>
              <w:t>-</w:t>
            </w:r>
            <w:r w:rsidR="00440EBB">
              <w:rPr>
                <w:noProof w:val="0"/>
                <w:sz w:val="32"/>
              </w:rPr>
              <w:t>1</w:t>
            </w:r>
            <w:r w:rsidR="008C5DBA">
              <w:rPr>
                <w:noProof w:val="0"/>
                <w:sz w:val="32"/>
              </w:rPr>
              <w:t>1</w:t>
            </w:r>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1" w:name="spectype2"/>
            <w:r w:rsidRPr="00F25C88">
              <w:rPr>
                <w:noProof w:val="0"/>
              </w:rPr>
              <w:t>Specification</w:t>
            </w:r>
            <w:bookmarkEnd w:id="1"/>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1034D8A5" w:rsidR="008A6D4A" w:rsidRPr="00F25C88" w:rsidRDefault="008A6D4A" w:rsidP="0065159B">
            <w:pPr>
              <w:pStyle w:val="ZT"/>
              <w:framePr w:wrap="auto" w:hAnchor="text" w:yAlign="inline"/>
              <w:rPr>
                <w:i/>
                <w:sz w:val="28"/>
              </w:rPr>
            </w:pPr>
            <w:r w:rsidRPr="00F25C88">
              <w:t>(</w:t>
            </w:r>
            <w:r w:rsidRPr="00F25C88">
              <w:rPr>
                <w:rStyle w:val="ZGSM"/>
              </w:rPr>
              <w:t>Release 1</w:t>
            </w:r>
            <w:r w:rsidR="00D17A4D" w:rsidRPr="00F25C88">
              <w:rPr>
                <w:rStyle w:val="ZGSM"/>
              </w:rPr>
              <w:t>8</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tr w:rsidR="00F112E4" w:rsidRPr="00F25C88" w14:paraId="50664AD4" w14:textId="77777777" w:rsidTr="005E4BB2">
        <w:trPr>
          <w:trHeight w:hRule="exact" w:val="1531"/>
        </w:trPr>
        <w:tc>
          <w:tcPr>
            <w:tcW w:w="4883" w:type="dxa"/>
            <w:shd w:val="clear" w:color="auto" w:fill="auto"/>
          </w:tcPr>
          <w:p w14:paraId="671C64DC" w14:textId="20577459" w:rsidR="00F112E4" w:rsidRPr="00F25C88" w:rsidRDefault="000E2A01"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5pt;height:66.5pt">
                  <v:imagedata r:id="rId9" o:title="5G-logo_175px"/>
                </v:shape>
              </w:pict>
            </w:r>
          </w:p>
        </w:tc>
        <w:tc>
          <w:tcPr>
            <w:tcW w:w="5540" w:type="dxa"/>
            <w:shd w:val="clear" w:color="auto" w:fill="auto"/>
          </w:tcPr>
          <w:p w14:paraId="47562F6D" w14:textId="55FCA510" w:rsidR="00F112E4" w:rsidRPr="00F25C88" w:rsidRDefault="000E2A01" w:rsidP="00F112E4">
            <w:pPr>
              <w:jc w:val="right"/>
            </w:pPr>
            <w:bookmarkStart w:id="2" w:name="logos"/>
            <w:r>
              <w:pict w14:anchorId="5617469C">
                <v:shape id="_x0000_i1026" type="#_x0000_t75" style="width:129pt;height:77.5pt">
                  <v:imagedata r:id="rId10" o:title="3GPP-logo_web"/>
                </v:shape>
              </w:pict>
            </w:r>
            <w:bookmarkEnd w:id="2"/>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3"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3"/>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4"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5"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5"/>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6"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5CDC5C47" w:rsidR="00E16509" w:rsidRPr="00F25C88" w:rsidRDefault="00E16509" w:rsidP="00133525">
            <w:pPr>
              <w:pStyle w:val="FP"/>
              <w:jc w:val="center"/>
              <w:rPr>
                <w:sz w:val="18"/>
              </w:rPr>
            </w:pPr>
            <w:r w:rsidRPr="00F25C88">
              <w:rPr>
                <w:sz w:val="18"/>
              </w:rPr>
              <w:t xml:space="preserve">© </w:t>
            </w:r>
            <w:r w:rsidR="008A6D4A" w:rsidRPr="00F25C88">
              <w:rPr>
                <w:sz w:val="18"/>
              </w:rPr>
              <w:t>202</w:t>
            </w:r>
            <w:r w:rsidR="00D17A4D" w:rsidRPr="00F25C88">
              <w:rPr>
                <w:sz w:val="18"/>
              </w:rPr>
              <w:t>3</w:t>
            </w:r>
            <w:r w:rsidRPr="00F25C88">
              <w:rPr>
                <w:sz w:val="18"/>
              </w:rPr>
              <w:t>, 3GPP Organizational Partners (ARIB, ATIS, CCSA, ETSI, TSDSI, TTA, TTC).</w:t>
            </w:r>
            <w:bookmarkStart w:id="7" w:name="copyrightaddon"/>
            <w:bookmarkEnd w:id="7"/>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6"/>
          </w:p>
          <w:p w14:paraId="63BB3286" w14:textId="77777777" w:rsidR="00E16509" w:rsidRPr="00F25C88" w:rsidRDefault="00E16509" w:rsidP="00133525"/>
        </w:tc>
      </w:tr>
      <w:bookmarkEnd w:id="4"/>
    </w:tbl>
    <w:p w14:paraId="298BD546" w14:textId="77777777" w:rsidR="00080512" w:rsidRPr="00F25C88" w:rsidRDefault="00080512" w:rsidP="007A4424">
      <w:pPr>
        <w:pStyle w:val="TT"/>
      </w:pPr>
      <w:r w:rsidRPr="00F25C88">
        <w:br w:type="page"/>
      </w:r>
      <w:bookmarkStart w:id="8" w:name="tableOfContents"/>
      <w:bookmarkEnd w:id="8"/>
      <w:r w:rsidRPr="00F25C88">
        <w:lastRenderedPageBreak/>
        <w:t>Contents</w:t>
      </w:r>
    </w:p>
    <w:p w14:paraId="2744BA21" w14:textId="094A9243" w:rsidR="00460599" w:rsidRDefault="001F2CDD">
      <w:pPr>
        <w:pStyle w:val="TOC1"/>
        <w:rPr>
          <w:rFonts w:asciiTheme="minorHAnsi" w:eastAsiaTheme="minorEastAsia" w:hAnsiTheme="minorHAnsi" w:cstheme="minorBidi"/>
          <w:noProof/>
          <w:szCs w:val="22"/>
          <w:lang w:val="en-US"/>
        </w:rPr>
      </w:pPr>
      <w:r w:rsidRPr="00F25C88">
        <w:rPr>
          <w:rFonts w:eastAsia="DengXian"/>
        </w:rPr>
        <w:fldChar w:fldCharType="begin"/>
      </w:r>
      <w:r w:rsidR="006857B7" w:rsidRPr="00F25C88">
        <w:instrText xml:space="preserve"> TOC \o "1-9" </w:instrText>
      </w:r>
      <w:r w:rsidRPr="00F25C88">
        <w:rPr>
          <w:rFonts w:eastAsia="DengXian"/>
        </w:rPr>
        <w:fldChar w:fldCharType="separate"/>
      </w:r>
      <w:r w:rsidR="00460599">
        <w:rPr>
          <w:noProof/>
        </w:rPr>
        <w:t>Foreword</w:t>
      </w:r>
      <w:r w:rsidR="00460599">
        <w:rPr>
          <w:noProof/>
        </w:rPr>
        <w:tab/>
      </w:r>
      <w:r w:rsidR="00460599">
        <w:rPr>
          <w:noProof/>
        </w:rPr>
        <w:fldChar w:fldCharType="begin"/>
      </w:r>
      <w:r w:rsidR="00460599">
        <w:rPr>
          <w:noProof/>
        </w:rPr>
        <w:instrText xml:space="preserve"> PAGEREF _Toc151461434 \h </w:instrText>
      </w:r>
      <w:r w:rsidR="00460599">
        <w:rPr>
          <w:noProof/>
        </w:rPr>
      </w:r>
      <w:r w:rsidR="00460599">
        <w:rPr>
          <w:noProof/>
        </w:rPr>
        <w:fldChar w:fldCharType="separate"/>
      </w:r>
      <w:r w:rsidR="00460599">
        <w:rPr>
          <w:noProof/>
        </w:rPr>
        <w:t>5</w:t>
      </w:r>
      <w:r w:rsidR="00460599">
        <w:rPr>
          <w:noProof/>
        </w:rPr>
        <w:fldChar w:fldCharType="end"/>
      </w:r>
    </w:p>
    <w:p w14:paraId="12A552F7" w14:textId="5F46BCF8" w:rsidR="00460599" w:rsidRDefault="00460599">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_Toc151461435 \h </w:instrText>
      </w:r>
      <w:r>
        <w:rPr>
          <w:noProof/>
        </w:rPr>
      </w:r>
      <w:r>
        <w:rPr>
          <w:noProof/>
        </w:rPr>
        <w:fldChar w:fldCharType="separate"/>
      </w:r>
      <w:r>
        <w:rPr>
          <w:noProof/>
        </w:rPr>
        <w:t>7</w:t>
      </w:r>
      <w:r>
        <w:rPr>
          <w:noProof/>
        </w:rPr>
        <w:fldChar w:fldCharType="end"/>
      </w:r>
    </w:p>
    <w:p w14:paraId="6B6C9270" w14:textId="12C56D7F" w:rsidR="00460599" w:rsidRDefault="00460599">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_Toc151461436 \h </w:instrText>
      </w:r>
      <w:r>
        <w:rPr>
          <w:noProof/>
        </w:rPr>
      </w:r>
      <w:r>
        <w:rPr>
          <w:noProof/>
        </w:rPr>
        <w:fldChar w:fldCharType="separate"/>
      </w:r>
      <w:r>
        <w:rPr>
          <w:noProof/>
        </w:rPr>
        <w:t>7</w:t>
      </w:r>
      <w:r>
        <w:rPr>
          <w:noProof/>
        </w:rPr>
        <w:fldChar w:fldCharType="end"/>
      </w:r>
    </w:p>
    <w:p w14:paraId="3F3AC22E" w14:textId="0A42C6DF" w:rsidR="00460599" w:rsidRDefault="00460599">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_Toc151461437 \h </w:instrText>
      </w:r>
      <w:r>
        <w:rPr>
          <w:noProof/>
        </w:rPr>
      </w:r>
      <w:r>
        <w:rPr>
          <w:noProof/>
        </w:rPr>
        <w:fldChar w:fldCharType="separate"/>
      </w:r>
      <w:r>
        <w:rPr>
          <w:noProof/>
        </w:rPr>
        <w:t>8</w:t>
      </w:r>
      <w:r>
        <w:rPr>
          <w:noProof/>
        </w:rPr>
        <w:fldChar w:fldCharType="end"/>
      </w:r>
    </w:p>
    <w:p w14:paraId="4C384357" w14:textId="0BE49174" w:rsidR="00460599" w:rsidRDefault="00460599">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_Toc151461438 \h </w:instrText>
      </w:r>
      <w:r>
        <w:rPr>
          <w:noProof/>
        </w:rPr>
      </w:r>
      <w:r>
        <w:rPr>
          <w:noProof/>
        </w:rPr>
        <w:fldChar w:fldCharType="separate"/>
      </w:r>
      <w:r>
        <w:rPr>
          <w:noProof/>
        </w:rPr>
        <w:t>8</w:t>
      </w:r>
      <w:r>
        <w:rPr>
          <w:noProof/>
        </w:rPr>
        <w:fldChar w:fldCharType="end"/>
      </w:r>
    </w:p>
    <w:p w14:paraId="257C3846" w14:textId="0C821712" w:rsidR="00460599" w:rsidRDefault="00460599">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_Toc151461439 \h </w:instrText>
      </w:r>
      <w:r>
        <w:rPr>
          <w:noProof/>
        </w:rPr>
      </w:r>
      <w:r>
        <w:rPr>
          <w:noProof/>
        </w:rPr>
        <w:fldChar w:fldCharType="separate"/>
      </w:r>
      <w:r>
        <w:rPr>
          <w:noProof/>
        </w:rPr>
        <w:t>8</w:t>
      </w:r>
      <w:r>
        <w:rPr>
          <w:noProof/>
        </w:rPr>
        <w:fldChar w:fldCharType="end"/>
      </w:r>
    </w:p>
    <w:p w14:paraId="29879CD7" w14:textId="2F4526AA" w:rsidR="00460599" w:rsidRDefault="00460599">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_Toc151461440 \h </w:instrText>
      </w:r>
      <w:r>
        <w:rPr>
          <w:noProof/>
        </w:rPr>
      </w:r>
      <w:r>
        <w:rPr>
          <w:noProof/>
        </w:rPr>
        <w:fldChar w:fldCharType="separate"/>
      </w:r>
      <w:r>
        <w:rPr>
          <w:noProof/>
        </w:rPr>
        <w:t>8</w:t>
      </w:r>
      <w:r>
        <w:rPr>
          <w:noProof/>
        </w:rPr>
        <w:fldChar w:fldCharType="end"/>
      </w:r>
    </w:p>
    <w:p w14:paraId="52989B8D" w14:textId="738CD63B" w:rsidR="00460599" w:rsidRDefault="00460599">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_Toc151461441 \h </w:instrText>
      </w:r>
      <w:r>
        <w:rPr>
          <w:noProof/>
        </w:rPr>
      </w:r>
      <w:r>
        <w:rPr>
          <w:noProof/>
        </w:rPr>
        <w:fldChar w:fldCharType="separate"/>
      </w:r>
      <w:r>
        <w:rPr>
          <w:noProof/>
        </w:rPr>
        <w:t>8</w:t>
      </w:r>
      <w:r>
        <w:rPr>
          <w:noProof/>
        </w:rPr>
        <w:fldChar w:fldCharType="end"/>
      </w:r>
    </w:p>
    <w:p w14:paraId="439459F2" w14:textId="2287ABEB" w:rsidR="00460599" w:rsidRDefault="00460599">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Data Transfer Policy Control Services offered by the PCF</w:t>
      </w:r>
      <w:r>
        <w:rPr>
          <w:noProof/>
        </w:rPr>
        <w:tab/>
      </w:r>
      <w:r>
        <w:rPr>
          <w:noProof/>
        </w:rPr>
        <w:fldChar w:fldCharType="begin"/>
      </w:r>
      <w:r>
        <w:rPr>
          <w:noProof/>
        </w:rPr>
        <w:instrText xml:space="preserve"> PAGEREF _Toc151461442 \h </w:instrText>
      </w:r>
      <w:r>
        <w:rPr>
          <w:noProof/>
        </w:rPr>
      </w:r>
      <w:r>
        <w:rPr>
          <w:noProof/>
        </w:rPr>
        <w:fldChar w:fldCharType="separate"/>
      </w:r>
      <w:r>
        <w:rPr>
          <w:noProof/>
        </w:rPr>
        <w:t>9</w:t>
      </w:r>
      <w:r>
        <w:rPr>
          <w:noProof/>
        </w:rPr>
        <w:fldChar w:fldCharType="end"/>
      </w:r>
    </w:p>
    <w:p w14:paraId="2D4B7E12" w14:textId="3A3787AF" w:rsidR="00460599" w:rsidRDefault="00460599">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_Toc151461443 \h </w:instrText>
      </w:r>
      <w:r>
        <w:rPr>
          <w:noProof/>
        </w:rPr>
      </w:r>
      <w:r>
        <w:rPr>
          <w:noProof/>
        </w:rPr>
        <w:fldChar w:fldCharType="separate"/>
      </w:r>
      <w:r>
        <w:rPr>
          <w:noProof/>
        </w:rPr>
        <w:t>9</w:t>
      </w:r>
      <w:r>
        <w:rPr>
          <w:noProof/>
        </w:rPr>
        <w:fldChar w:fldCharType="end"/>
      </w:r>
    </w:p>
    <w:p w14:paraId="44303442" w14:textId="025E374E" w:rsidR="00460599" w:rsidRDefault="00460599">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Npcf_PDTQPolicyControl Service</w:t>
      </w:r>
      <w:r>
        <w:rPr>
          <w:noProof/>
        </w:rPr>
        <w:tab/>
      </w:r>
      <w:r>
        <w:rPr>
          <w:noProof/>
        </w:rPr>
        <w:fldChar w:fldCharType="begin"/>
      </w:r>
      <w:r>
        <w:rPr>
          <w:noProof/>
        </w:rPr>
        <w:instrText xml:space="preserve"> PAGEREF _Toc151461444 \h </w:instrText>
      </w:r>
      <w:r>
        <w:rPr>
          <w:noProof/>
        </w:rPr>
      </w:r>
      <w:r>
        <w:rPr>
          <w:noProof/>
        </w:rPr>
        <w:fldChar w:fldCharType="separate"/>
      </w:r>
      <w:r>
        <w:rPr>
          <w:noProof/>
        </w:rPr>
        <w:t>10</w:t>
      </w:r>
      <w:r>
        <w:rPr>
          <w:noProof/>
        </w:rPr>
        <w:fldChar w:fldCharType="end"/>
      </w:r>
    </w:p>
    <w:p w14:paraId="085198E7" w14:textId="7419731D" w:rsidR="00460599" w:rsidRDefault="00460599">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_Toc151461445 \h </w:instrText>
      </w:r>
      <w:r>
        <w:rPr>
          <w:noProof/>
        </w:rPr>
      </w:r>
      <w:r>
        <w:rPr>
          <w:noProof/>
        </w:rPr>
        <w:fldChar w:fldCharType="separate"/>
      </w:r>
      <w:r>
        <w:rPr>
          <w:noProof/>
        </w:rPr>
        <w:t>10</w:t>
      </w:r>
      <w:r>
        <w:rPr>
          <w:noProof/>
        </w:rPr>
        <w:fldChar w:fldCharType="end"/>
      </w:r>
    </w:p>
    <w:p w14:paraId="3D638FFD" w14:textId="65C2D4CD" w:rsidR="00460599" w:rsidRDefault="00460599">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_Toc151461446 \h </w:instrText>
      </w:r>
      <w:r>
        <w:rPr>
          <w:noProof/>
        </w:rPr>
      </w:r>
      <w:r>
        <w:rPr>
          <w:noProof/>
        </w:rPr>
        <w:fldChar w:fldCharType="separate"/>
      </w:r>
      <w:r>
        <w:rPr>
          <w:noProof/>
        </w:rPr>
        <w:t>10</w:t>
      </w:r>
      <w:r>
        <w:rPr>
          <w:noProof/>
        </w:rPr>
        <w:fldChar w:fldCharType="end"/>
      </w:r>
    </w:p>
    <w:p w14:paraId="2F97ADFC" w14:textId="4A0DF7AC" w:rsidR="00460599" w:rsidRDefault="00460599">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_Toc151461447 \h </w:instrText>
      </w:r>
      <w:r>
        <w:rPr>
          <w:noProof/>
        </w:rPr>
      </w:r>
      <w:r>
        <w:rPr>
          <w:noProof/>
        </w:rPr>
        <w:fldChar w:fldCharType="separate"/>
      </w:r>
      <w:r>
        <w:rPr>
          <w:noProof/>
        </w:rPr>
        <w:t>10</w:t>
      </w:r>
      <w:r>
        <w:rPr>
          <w:noProof/>
        </w:rPr>
        <w:fldChar w:fldCharType="end"/>
      </w:r>
    </w:p>
    <w:p w14:paraId="68FA648D" w14:textId="5C20F8D9" w:rsidR="00460599" w:rsidRDefault="00460599">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Npcf_PDTQPolicyControl_Create service operation</w:t>
      </w:r>
      <w:r>
        <w:rPr>
          <w:noProof/>
        </w:rPr>
        <w:tab/>
      </w:r>
      <w:r>
        <w:rPr>
          <w:noProof/>
        </w:rPr>
        <w:fldChar w:fldCharType="begin"/>
      </w:r>
      <w:r>
        <w:rPr>
          <w:noProof/>
        </w:rPr>
        <w:instrText xml:space="preserve"> PAGEREF _Toc151461448 \h </w:instrText>
      </w:r>
      <w:r>
        <w:rPr>
          <w:noProof/>
        </w:rPr>
      </w:r>
      <w:r>
        <w:rPr>
          <w:noProof/>
        </w:rPr>
        <w:fldChar w:fldCharType="separate"/>
      </w:r>
      <w:r>
        <w:rPr>
          <w:noProof/>
        </w:rPr>
        <w:t>10</w:t>
      </w:r>
      <w:r>
        <w:rPr>
          <w:noProof/>
        </w:rPr>
        <w:fldChar w:fldCharType="end"/>
      </w:r>
    </w:p>
    <w:p w14:paraId="68F0646A" w14:textId="52FA3D03" w:rsidR="00460599" w:rsidRDefault="00460599">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_Toc151461449 \h </w:instrText>
      </w:r>
      <w:r>
        <w:rPr>
          <w:noProof/>
        </w:rPr>
      </w:r>
      <w:r>
        <w:rPr>
          <w:noProof/>
        </w:rPr>
        <w:fldChar w:fldCharType="separate"/>
      </w:r>
      <w:r>
        <w:rPr>
          <w:noProof/>
        </w:rPr>
        <w:t>10</w:t>
      </w:r>
      <w:r>
        <w:rPr>
          <w:noProof/>
        </w:rPr>
        <w:fldChar w:fldCharType="end"/>
      </w:r>
    </w:p>
    <w:p w14:paraId="694925A0" w14:textId="10B2F1F1" w:rsidR="00460599" w:rsidRDefault="00460599">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Retrieval of PDTQ policies</w:t>
      </w:r>
      <w:r>
        <w:rPr>
          <w:noProof/>
        </w:rPr>
        <w:tab/>
      </w:r>
      <w:r>
        <w:rPr>
          <w:noProof/>
        </w:rPr>
        <w:fldChar w:fldCharType="begin"/>
      </w:r>
      <w:r>
        <w:rPr>
          <w:noProof/>
        </w:rPr>
        <w:instrText xml:space="preserve"> PAGEREF _Toc151461450 \h </w:instrText>
      </w:r>
      <w:r>
        <w:rPr>
          <w:noProof/>
        </w:rPr>
      </w:r>
      <w:r>
        <w:rPr>
          <w:noProof/>
        </w:rPr>
        <w:fldChar w:fldCharType="separate"/>
      </w:r>
      <w:r>
        <w:rPr>
          <w:noProof/>
        </w:rPr>
        <w:t>10</w:t>
      </w:r>
      <w:r>
        <w:rPr>
          <w:noProof/>
        </w:rPr>
        <w:fldChar w:fldCharType="end"/>
      </w:r>
    </w:p>
    <w:p w14:paraId="36355347" w14:textId="59C55246" w:rsidR="00460599" w:rsidRDefault="00460599">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Npcf_PDTQPolicyControl_Update service operation</w:t>
      </w:r>
      <w:r>
        <w:rPr>
          <w:noProof/>
        </w:rPr>
        <w:tab/>
      </w:r>
      <w:r>
        <w:rPr>
          <w:noProof/>
        </w:rPr>
        <w:fldChar w:fldCharType="begin"/>
      </w:r>
      <w:r>
        <w:rPr>
          <w:noProof/>
        </w:rPr>
        <w:instrText xml:space="preserve"> PAGEREF _Toc151461451 \h </w:instrText>
      </w:r>
      <w:r>
        <w:rPr>
          <w:noProof/>
        </w:rPr>
      </w:r>
      <w:r>
        <w:rPr>
          <w:noProof/>
        </w:rPr>
        <w:fldChar w:fldCharType="separate"/>
      </w:r>
      <w:r>
        <w:rPr>
          <w:noProof/>
        </w:rPr>
        <w:t>13</w:t>
      </w:r>
      <w:r>
        <w:rPr>
          <w:noProof/>
        </w:rPr>
        <w:fldChar w:fldCharType="end"/>
      </w:r>
    </w:p>
    <w:p w14:paraId="36C890B4" w14:textId="3F540A75" w:rsidR="00460599" w:rsidRDefault="00460599">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_Toc151461452 \h </w:instrText>
      </w:r>
      <w:r>
        <w:rPr>
          <w:noProof/>
        </w:rPr>
      </w:r>
      <w:r>
        <w:rPr>
          <w:noProof/>
        </w:rPr>
        <w:fldChar w:fldCharType="separate"/>
      </w:r>
      <w:r>
        <w:rPr>
          <w:noProof/>
        </w:rPr>
        <w:t>13</w:t>
      </w:r>
      <w:r>
        <w:rPr>
          <w:noProof/>
        </w:rPr>
        <w:fldChar w:fldCharType="end"/>
      </w:r>
    </w:p>
    <w:p w14:paraId="47640EED" w14:textId="08EFF05E" w:rsidR="00460599" w:rsidRDefault="00460599">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Indication about selected PDTQ policy</w:t>
      </w:r>
      <w:r>
        <w:rPr>
          <w:noProof/>
        </w:rPr>
        <w:tab/>
      </w:r>
      <w:r>
        <w:rPr>
          <w:noProof/>
        </w:rPr>
        <w:fldChar w:fldCharType="begin"/>
      </w:r>
      <w:r>
        <w:rPr>
          <w:noProof/>
        </w:rPr>
        <w:instrText xml:space="preserve"> PAGEREF _Toc151461453 \h </w:instrText>
      </w:r>
      <w:r>
        <w:rPr>
          <w:noProof/>
        </w:rPr>
      </w:r>
      <w:r>
        <w:rPr>
          <w:noProof/>
        </w:rPr>
        <w:fldChar w:fldCharType="separate"/>
      </w:r>
      <w:r>
        <w:rPr>
          <w:noProof/>
        </w:rPr>
        <w:t>13</w:t>
      </w:r>
      <w:r>
        <w:rPr>
          <w:noProof/>
        </w:rPr>
        <w:fldChar w:fldCharType="end"/>
      </w:r>
    </w:p>
    <w:p w14:paraId="649D6327" w14:textId="02CDF290" w:rsidR="00460599" w:rsidRDefault="00460599">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043F14">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_Toc151461454 \h </w:instrText>
      </w:r>
      <w:r>
        <w:rPr>
          <w:noProof/>
        </w:rPr>
      </w:r>
      <w:r>
        <w:rPr>
          <w:noProof/>
        </w:rPr>
        <w:fldChar w:fldCharType="separate"/>
      </w:r>
      <w:r>
        <w:rPr>
          <w:noProof/>
        </w:rPr>
        <w:t>14</w:t>
      </w:r>
      <w:r>
        <w:rPr>
          <w:noProof/>
        </w:rPr>
        <w:fldChar w:fldCharType="end"/>
      </w:r>
    </w:p>
    <w:p w14:paraId="04F1ACD5" w14:textId="461C9B2D" w:rsidR="00460599" w:rsidRDefault="00460599">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Npcf_PDTQPolicyControl_Notify service operation</w:t>
      </w:r>
      <w:r>
        <w:rPr>
          <w:noProof/>
        </w:rPr>
        <w:tab/>
      </w:r>
      <w:r>
        <w:rPr>
          <w:noProof/>
        </w:rPr>
        <w:fldChar w:fldCharType="begin"/>
      </w:r>
      <w:r>
        <w:rPr>
          <w:noProof/>
        </w:rPr>
        <w:instrText xml:space="preserve"> PAGEREF _Toc151461455 \h </w:instrText>
      </w:r>
      <w:r>
        <w:rPr>
          <w:noProof/>
        </w:rPr>
      </w:r>
      <w:r>
        <w:rPr>
          <w:noProof/>
        </w:rPr>
        <w:fldChar w:fldCharType="separate"/>
      </w:r>
      <w:r>
        <w:rPr>
          <w:noProof/>
        </w:rPr>
        <w:t>14</w:t>
      </w:r>
      <w:r>
        <w:rPr>
          <w:noProof/>
        </w:rPr>
        <w:fldChar w:fldCharType="end"/>
      </w:r>
    </w:p>
    <w:p w14:paraId="46801CCD" w14:textId="449F9C46" w:rsidR="00460599" w:rsidRDefault="00460599">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_Toc151461456 \h </w:instrText>
      </w:r>
      <w:r>
        <w:rPr>
          <w:noProof/>
        </w:rPr>
      </w:r>
      <w:r>
        <w:rPr>
          <w:noProof/>
        </w:rPr>
        <w:fldChar w:fldCharType="separate"/>
      </w:r>
      <w:r>
        <w:rPr>
          <w:noProof/>
        </w:rPr>
        <w:t>14</w:t>
      </w:r>
      <w:r>
        <w:rPr>
          <w:noProof/>
        </w:rPr>
        <w:fldChar w:fldCharType="end"/>
      </w:r>
    </w:p>
    <w:p w14:paraId="3BDDD1DE" w14:textId="4DB3E783" w:rsidR="00460599" w:rsidRDefault="00460599">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Sending the PDTQ warning notification</w:t>
      </w:r>
      <w:r>
        <w:rPr>
          <w:noProof/>
        </w:rPr>
        <w:tab/>
      </w:r>
      <w:r>
        <w:rPr>
          <w:noProof/>
        </w:rPr>
        <w:fldChar w:fldCharType="begin"/>
      </w:r>
      <w:r>
        <w:rPr>
          <w:noProof/>
        </w:rPr>
        <w:instrText xml:space="preserve"> PAGEREF _Toc151461457 \h </w:instrText>
      </w:r>
      <w:r>
        <w:rPr>
          <w:noProof/>
        </w:rPr>
      </w:r>
      <w:r>
        <w:rPr>
          <w:noProof/>
        </w:rPr>
        <w:fldChar w:fldCharType="separate"/>
      </w:r>
      <w:r>
        <w:rPr>
          <w:noProof/>
        </w:rPr>
        <w:t>14</w:t>
      </w:r>
      <w:r>
        <w:rPr>
          <w:noProof/>
        </w:rPr>
        <w:fldChar w:fldCharType="end"/>
      </w:r>
    </w:p>
    <w:p w14:paraId="47C912FB" w14:textId="1CC0DC8D" w:rsidR="00460599" w:rsidRDefault="00460599">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_Toc151461458 \h </w:instrText>
      </w:r>
      <w:r>
        <w:rPr>
          <w:noProof/>
        </w:rPr>
      </w:r>
      <w:r>
        <w:rPr>
          <w:noProof/>
        </w:rPr>
        <w:fldChar w:fldCharType="separate"/>
      </w:r>
      <w:r>
        <w:rPr>
          <w:noProof/>
        </w:rPr>
        <w:t>15</w:t>
      </w:r>
      <w:r>
        <w:rPr>
          <w:noProof/>
        </w:rPr>
        <w:fldChar w:fldCharType="end"/>
      </w:r>
    </w:p>
    <w:p w14:paraId="07E9FF27" w14:textId="7C88B5DD" w:rsidR="00460599" w:rsidRDefault="00460599">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Npcf_PDTQPolicyControl Service API</w:t>
      </w:r>
      <w:r>
        <w:rPr>
          <w:noProof/>
        </w:rPr>
        <w:tab/>
      </w:r>
      <w:r>
        <w:rPr>
          <w:noProof/>
        </w:rPr>
        <w:fldChar w:fldCharType="begin"/>
      </w:r>
      <w:r>
        <w:rPr>
          <w:noProof/>
        </w:rPr>
        <w:instrText xml:space="preserve"> PAGEREF _Toc151461459 \h </w:instrText>
      </w:r>
      <w:r>
        <w:rPr>
          <w:noProof/>
        </w:rPr>
      </w:r>
      <w:r>
        <w:rPr>
          <w:noProof/>
        </w:rPr>
        <w:fldChar w:fldCharType="separate"/>
      </w:r>
      <w:r>
        <w:rPr>
          <w:noProof/>
        </w:rPr>
        <w:t>15</w:t>
      </w:r>
      <w:r>
        <w:rPr>
          <w:noProof/>
        </w:rPr>
        <w:fldChar w:fldCharType="end"/>
      </w:r>
    </w:p>
    <w:p w14:paraId="36EE3816" w14:textId="045B6529" w:rsidR="00460599" w:rsidRDefault="00460599">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_Toc151461460 \h </w:instrText>
      </w:r>
      <w:r>
        <w:rPr>
          <w:noProof/>
        </w:rPr>
      </w:r>
      <w:r>
        <w:rPr>
          <w:noProof/>
        </w:rPr>
        <w:fldChar w:fldCharType="separate"/>
      </w:r>
      <w:r>
        <w:rPr>
          <w:noProof/>
        </w:rPr>
        <w:t>15</w:t>
      </w:r>
      <w:r>
        <w:rPr>
          <w:noProof/>
        </w:rPr>
        <w:fldChar w:fldCharType="end"/>
      </w:r>
    </w:p>
    <w:p w14:paraId="6BEA7151" w14:textId="3C7AA51D" w:rsidR="00460599" w:rsidRDefault="00460599">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_Toc151461461 \h </w:instrText>
      </w:r>
      <w:r>
        <w:rPr>
          <w:noProof/>
        </w:rPr>
      </w:r>
      <w:r>
        <w:rPr>
          <w:noProof/>
        </w:rPr>
        <w:fldChar w:fldCharType="separate"/>
      </w:r>
      <w:r>
        <w:rPr>
          <w:noProof/>
        </w:rPr>
        <w:t>16</w:t>
      </w:r>
      <w:r>
        <w:rPr>
          <w:noProof/>
        </w:rPr>
        <w:fldChar w:fldCharType="end"/>
      </w:r>
    </w:p>
    <w:p w14:paraId="1C0A1BA7" w14:textId="0B71905F" w:rsidR="00460599" w:rsidRDefault="00460599">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_Toc151461462 \h </w:instrText>
      </w:r>
      <w:r>
        <w:rPr>
          <w:noProof/>
        </w:rPr>
      </w:r>
      <w:r>
        <w:rPr>
          <w:noProof/>
        </w:rPr>
        <w:fldChar w:fldCharType="separate"/>
      </w:r>
      <w:r>
        <w:rPr>
          <w:noProof/>
        </w:rPr>
        <w:t>16</w:t>
      </w:r>
      <w:r>
        <w:rPr>
          <w:noProof/>
        </w:rPr>
        <w:fldChar w:fldCharType="end"/>
      </w:r>
    </w:p>
    <w:p w14:paraId="4AD38672" w14:textId="01A0D81C" w:rsidR="00460599" w:rsidRDefault="00460599">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_Toc151461463 \h </w:instrText>
      </w:r>
      <w:r>
        <w:rPr>
          <w:noProof/>
        </w:rPr>
      </w:r>
      <w:r>
        <w:rPr>
          <w:noProof/>
        </w:rPr>
        <w:fldChar w:fldCharType="separate"/>
      </w:r>
      <w:r>
        <w:rPr>
          <w:noProof/>
        </w:rPr>
        <w:t>16</w:t>
      </w:r>
      <w:r>
        <w:rPr>
          <w:noProof/>
        </w:rPr>
        <w:fldChar w:fldCharType="end"/>
      </w:r>
    </w:p>
    <w:p w14:paraId="2FD9A6C5" w14:textId="5F0B578F" w:rsidR="00460599" w:rsidRDefault="00460599">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_Toc151461464 \h </w:instrText>
      </w:r>
      <w:r>
        <w:rPr>
          <w:noProof/>
        </w:rPr>
      </w:r>
      <w:r>
        <w:rPr>
          <w:noProof/>
        </w:rPr>
        <w:fldChar w:fldCharType="separate"/>
      </w:r>
      <w:r>
        <w:rPr>
          <w:noProof/>
        </w:rPr>
        <w:t>16</w:t>
      </w:r>
      <w:r>
        <w:rPr>
          <w:noProof/>
        </w:rPr>
        <w:fldChar w:fldCharType="end"/>
      </w:r>
    </w:p>
    <w:p w14:paraId="4BDFA7DC" w14:textId="4E3F9958" w:rsidR="00460599" w:rsidRDefault="00460599">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_Toc151461465 \h </w:instrText>
      </w:r>
      <w:r>
        <w:rPr>
          <w:noProof/>
        </w:rPr>
      </w:r>
      <w:r>
        <w:rPr>
          <w:noProof/>
        </w:rPr>
        <w:fldChar w:fldCharType="separate"/>
      </w:r>
      <w:r>
        <w:rPr>
          <w:noProof/>
        </w:rPr>
        <w:t>16</w:t>
      </w:r>
      <w:r>
        <w:rPr>
          <w:noProof/>
        </w:rPr>
        <w:fldChar w:fldCharType="end"/>
      </w:r>
    </w:p>
    <w:p w14:paraId="5E378A06" w14:textId="3E12F22E" w:rsidR="00460599" w:rsidRDefault="00460599">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_Toc151461466 \h </w:instrText>
      </w:r>
      <w:r>
        <w:rPr>
          <w:noProof/>
        </w:rPr>
      </w:r>
      <w:r>
        <w:rPr>
          <w:noProof/>
        </w:rPr>
        <w:fldChar w:fldCharType="separate"/>
      </w:r>
      <w:r>
        <w:rPr>
          <w:noProof/>
        </w:rPr>
        <w:t>16</w:t>
      </w:r>
      <w:r>
        <w:rPr>
          <w:noProof/>
        </w:rPr>
        <w:fldChar w:fldCharType="end"/>
      </w:r>
    </w:p>
    <w:p w14:paraId="13B6DFA0" w14:textId="788E1080" w:rsidR="00460599" w:rsidRDefault="00460599">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_Toc151461467 \h </w:instrText>
      </w:r>
      <w:r>
        <w:rPr>
          <w:noProof/>
        </w:rPr>
      </w:r>
      <w:r>
        <w:rPr>
          <w:noProof/>
        </w:rPr>
        <w:fldChar w:fldCharType="separate"/>
      </w:r>
      <w:r>
        <w:rPr>
          <w:noProof/>
        </w:rPr>
        <w:t>16</w:t>
      </w:r>
      <w:r>
        <w:rPr>
          <w:noProof/>
        </w:rPr>
        <w:fldChar w:fldCharType="end"/>
      </w:r>
    </w:p>
    <w:p w14:paraId="69ADAFA0" w14:textId="3C21825C" w:rsidR="00460599" w:rsidRDefault="00460599">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_Toc151461468 \h </w:instrText>
      </w:r>
      <w:r>
        <w:rPr>
          <w:noProof/>
        </w:rPr>
      </w:r>
      <w:r>
        <w:rPr>
          <w:noProof/>
        </w:rPr>
        <w:fldChar w:fldCharType="separate"/>
      </w:r>
      <w:r>
        <w:rPr>
          <w:noProof/>
        </w:rPr>
        <w:t>16</w:t>
      </w:r>
      <w:r>
        <w:rPr>
          <w:noProof/>
        </w:rPr>
        <w:fldChar w:fldCharType="end"/>
      </w:r>
    </w:p>
    <w:p w14:paraId="4737774C" w14:textId="6881BEB9" w:rsidR="00460599" w:rsidRDefault="00460599">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PDTQ policies (Collection)</w:t>
      </w:r>
      <w:r>
        <w:rPr>
          <w:noProof/>
        </w:rPr>
        <w:tab/>
      </w:r>
      <w:r>
        <w:rPr>
          <w:noProof/>
        </w:rPr>
        <w:fldChar w:fldCharType="begin"/>
      </w:r>
      <w:r>
        <w:rPr>
          <w:noProof/>
        </w:rPr>
        <w:instrText xml:space="preserve"> PAGEREF _Toc151461469 \h </w:instrText>
      </w:r>
      <w:r>
        <w:rPr>
          <w:noProof/>
        </w:rPr>
      </w:r>
      <w:r>
        <w:rPr>
          <w:noProof/>
        </w:rPr>
        <w:fldChar w:fldCharType="separate"/>
      </w:r>
      <w:r>
        <w:rPr>
          <w:noProof/>
        </w:rPr>
        <w:t>17</w:t>
      </w:r>
      <w:r>
        <w:rPr>
          <w:noProof/>
        </w:rPr>
        <w:fldChar w:fldCharType="end"/>
      </w:r>
    </w:p>
    <w:p w14:paraId="35E88736" w14:textId="7210BBF2" w:rsidR="00460599" w:rsidRDefault="00460599">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_Toc151461470 \h </w:instrText>
      </w:r>
      <w:r>
        <w:rPr>
          <w:noProof/>
        </w:rPr>
      </w:r>
      <w:r>
        <w:rPr>
          <w:noProof/>
        </w:rPr>
        <w:fldChar w:fldCharType="separate"/>
      </w:r>
      <w:r>
        <w:rPr>
          <w:noProof/>
        </w:rPr>
        <w:t>17</w:t>
      </w:r>
      <w:r>
        <w:rPr>
          <w:noProof/>
        </w:rPr>
        <w:fldChar w:fldCharType="end"/>
      </w:r>
    </w:p>
    <w:p w14:paraId="3497EBF9" w14:textId="62F50B73" w:rsidR="00460599" w:rsidRDefault="00460599">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_Toc151461471 \h </w:instrText>
      </w:r>
      <w:r>
        <w:rPr>
          <w:noProof/>
        </w:rPr>
      </w:r>
      <w:r>
        <w:rPr>
          <w:noProof/>
        </w:rPr>
        <w:fldChar w:fldCharType="separate"/>
      </w:r>
      <w:r>
        <w:rPr>
          <w:noProof/>
        </w:rPr>
        <w:t>17</w:t>
      </w:r>
      <w:r>
        <w:rPr>
          <w:noProof/>
        </w:rPr>
        <w:fldChar w:fldCharType="end"/>
      </w:r>
    </w:p>
    <w:p w14:paraId="434482A1" w14:textId="1945C4D5" w:rsidR="00460599" w:rsidRDefault="00460599">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_Toc151461472 \h </w:instrText>
      </w:r>
      <w:r>
        <w:rPr>
          <w:noProof/>
        </w:rPr>
      </w:r>
      <w:r>
        <w:rPr>
          <w:noProof/>
        </w:rPr>
        <w:fldChar w:fldCharType="separate"/>
      </w:r>
      <w:r>
        <w:rPr>
          <w:noProof/>
        </w:rPr>
        <w:t>17</w:t>
      </w:r>
      <w:r>
        <w:rPr>
          <w:noProof/>
        </w:rPr>
        <w:fldChar w:fldCharType="end"/>
      </w:r>
    </w:p>
    <w:p w14:paraId="365425CB" w14:textId="598C852E" w:rsidR="00460599" w:rsidRDefault="00460599">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_Toc151461473 \h </w:instrText>
      </w:r>
      <w:r>
        <w:rPr>
          <w:noProof/>
        </w:rPr>
      </w:r>
      <w:r>
        <w:rPr>
          <w:noProof/>
        </w:rPr>
        <w:fldChar w:fldCharType="separate"/>
      </w:r>
      <w:r>
        <w:rPr>
          <w:noProof/>
        </w:rPr>
        <w:t>18</w:t>
      </w:r>
      <w:r>
        <w:rPr>
          <w:noProof/>
        </w:rPr>
        <w:fldChar w:fldCharType="end"/>
      </w:r>
    </w:p>
    <w:p w14:paraId="553AA547" w14:textId="7DAB2F7B" w:rsidR="00460599" w:rsidRDefault="00460599">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PDTQ policy (Document)</w:t>
      </w:r>
      <w:r>
        <w:rPr>
          <w:noProof/>
        </w:rPr>
        <w:tab/>
      </w:r>
      <w:r>
        <w:rPr>
          <w:noProof/>
        </w:rPr>
        <w:fldChar w:fldCharType="begin"/>
      </w:r>
      <w:r>
        <w:rPr>
          <w:noProof/>
        </w:rPr>
        <w:instrText xml:space="preserve"> PAGEREF _Toc151461474 \h </w:instrText>
      </w:r>
      <w:r>
        <w:rPr>
          <w:noProof/>
        </w:rPr>
      </w:r>
      <w:r>
        <w:rPr>
          <w:noProof/>
        </w:rPr>
        <w:fldChar w:fldCharType="separate"/>
      </w:r>
      <w:r>
        <w:rPr>
          <w:noProof/>
        </w:rPr>
        <w:t>18</w:t>
      </w:r>
      <w:r>
        <w:rPr>
          <w:noProof/>
        </w:rPr>
        <w:fldChar w:fldCharType="end"/>
      </w:r>
    </w:p>
    <w:p w14:paraId="45E3680A" w14:textId="768D8C34" w:rsidR="00460599" w:rsidRDefault="00460599">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_Toc151461475 \h </w:instrText>
      </w:r>
      <w:r>
        <w:rPr>
          <w:noProof/>
        </w:rPr>
      </w:r>
      <w:r>
        <w:rPr>
          <w:noProof/>
        </w:rPr>
        <w:fldChar w:fldCharType="separate"/>
      </w:r>
      <w:r>
        <w:rPr>
          <w:noProof/>
        </w:rPr>
        <w:t>18</w:t>
      </w:r>
      <w:r>
        <w:rPr>
          <w:noProof/>
        </w:rPr>
        <w:fldChar w:fldCharType="end"/>
      </w:r>
    </w:p>
    <w:p w14:paraId="401B19E8" w14:textId="3BE91C60" w:rsidR="00460599" w:rsidRDefault="00460599">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_Toc151461476 \h </w:instrText>
      </w:r>
      <w:r>
        <w:rPr>
          <w:noProof/>
        </w:rPr>
      </w:r>
      <w:r>
        <w:rPr>
          <w:noProof/>
        </w:rPr>
        <w:fldChar w:fldCharType="separate"/>
      </w:r>
      <w:r>
        <w:rPr>
          <w:noProof/>
        </w:rPr>
        <w:t>18</w:t>
      </w:r>
      <w:r>
        <w:rPr>
          <w:noProof/>
        </w:rPr>
        <w:fldChar w:fldCharType="end"/>
      </w:r>
    </w:p>
    <w:p w14:paraId="6ABD9DB0" w14:textId="73331794" w:rsidR="00460599" w:rsidRDefault="00460599">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_Toc151461477 \h </w:instrText>
      </w:r>
      <w:r>
        <w:rPr>
          <w:noProof/>
        </w:rPr>
      </w:r>
      <w:r>
        <w:rPr>
          <w:noProof/>
        </w:rPr>
        <w:fldChar w:fldCharType="separate"/>
      </w:r>
      <w:r>
        <w:rPr>
          <w:noProof/>
        </w:rPr>
        <w:t>18</w:t>
      </w:r>
      <w:r>
        <w:rPr>
          <w:noProof/>
        </w:rPr>
        <w:fldChar w:fldCharType="end"/>
      </w:r>
    </w:p>
    <w:p w14:paraId="075762ED" w14:textId="27EAD94F" w:rsidR="00460599" w:rsidRDefault="00460599">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_Toc151461478 \h </w:instrText>
      </w:r>
      <w:r>
        <w:rPr>
          <w:noProof/>
        </w:rPr>
      </w:r>
      <w:r>
        <w:rPr>
          <w:noProof/>
        </w:rPr>
        <w:fldChar w:fldCharType="separate"/>
      </w:r>
      <w:r>
        <w:rPr>
          <w:noProof/>
        </w:rPr>
        <w:t>20</w:t>
      </w:r>
      <w:r>
        <w:rPr>
          <w:noProof/>
        </w:rPr>
        <w:fldChar w:fldCharType="end"/>
      </w:r>
    </w:p>
    <w:p w14:paraId="3E7AC67C" w14:textId="42CDBDBB" w:rsidR="00460599" w:rsidRDefault="00460599">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_Toc151461479 \h </w:instrText>
      </w:r>
      <w:r>
        <w:rPr>
          <w:noProof/>
        </w:rPr>
      </w:r>
      <w:r>
        <w:rPr>
          <w:noProof/>
        </w:rPr>
        <w:fldChar w:fldCharType="separate"/>
      </w:r>
      <w:r>
        <w:rPr>
          <w:noProof/>
        </w:rPr>
        <w:t>21</w:t>
      </w:r>
      <w:r>
        <w:rPr>
          <w:noProof/>
        </w:rPr>
        <w:fldChar w:fldCharType="end"/>
      </w:r>
    </w:p>
    <w:p w14:paraId="071D5938" w14:textId="0773EC52" w:rsidR="00460599" w:rsidRDefault="00460599">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_Toc151461480 \h </w:instrText>
      </w:r>
      <w:r>
        <w:rPr>
          <w:noProof/>
        </w:rPr>
      </w:r>
      <w:r>
        <w:rPr>
          <w:noProof/>
        </w:rPr>
        <w:fldChar w:fldCharType="separate"/>
      </w:r>
      <w:r>
        <w:rPr>
          <w:noProof/>
        </w:rPr>
        <w:t>21</w:t>
      </w:r>
      <w:r>
        <w:rPr>
          <w:noProof/>
        </w:rPr>
        <w:fldChar w:fldCharType="end"/>
      </w:r>
    </w:p>
    <w:p w14:paraId="0BF4687A" w14:textId="209AE824" w:rsidR="00460599" w:rsidRDefault="00460599">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PDTQ warning notification</w:t>
      </w:r>
      <w:r>
        <w:rPr>
          <w:noProof/>
        </w:rPr>
        <w:tab/>
      </w:r>
      <w:r>
        <w:rPr>
          <w:noProof/>
        </w:rPr>
        <w:fldChar w:fldCharType="begin"/>
      </w:r>
      <w:r>
        <w:rPr>
          <w:noProof/>
        </w:rPr>
        <w:instrText xml:space="preserve"> PAGEREF _Toc151461481 \h </w:instrText>
      </w:r>
      <w:r>
        <w:rPr>
          <w:noProof/>
        </w:rPr>
      </w:r>
      <w:r>
        <w:rPr>
          <w:noProof/>
        </w:rPr>
        <w:fldChar w:fldCharType="separate"/>
      </w:r>
      <w:r>
        <w:rPr>
          <w:noProof/>
        </w:rPr>
        <w:t>21</w:t>
      </w:r>
      <w:r>
        <w:rPr>
          <w:noProof/>
        </w:rPr>
        <w:fldChar w:fldCharType="end"/>
      </w:r>
    </w:p>
    <w:p w14:paraId="3A58CD76" w14:textId="789451C7" w:rsidR="00460599" w:rsidRDefault="00460599">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_Toc151461482 \h </w:instrText>
      </w:r>
      <w:r>
        <w:rPr>
          <w:noProof/>
        </w:rPr>
      </w:r>
      <w:r>
        <w:rPr>
          <w:noProof/>
        </w:rPr>
        <w:fldChar w:fldCharType="separate"/>
      </w:r>
      <w:r>
        <w:rPr>
          <w:noProof/>
        </w:rPr>
        <w:t>21</w:t>
      </w:r>
      <w:r>
        <w:rPr>
          <w:noProof/>
        </w:rPr>
        <w:fldChar w:fldCharType="end"/>
      </w:r>
    </w:p>
    <w:p w14:paraId="7BCF0A18" w14:textId="333C89D4" w:rsidR="00460599" w:rsidRDefault="00460599">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_Toc151461483 \h </w:instrText>
      </w:r>
      <w:r>
        <w:rPr>
          <w:noProof/>
        </w:rPr>
      </w:r>
      <w:r>
        <w:rPr>
          <w:noProof/>
        </w:rPr>
        <w:fldChar w:fldCharType="separate"/>
      </w:r>
      <w:r>
        <w:rPr>
          <w:noProof/>
        </w:rPr>
        <w:t>21</w:t>
      </w:r>
      <w:r>
        <w:rPr>
          <w:noProof/>
        </w:rPr>
        <w:fldChar w:fldCharType="end"/>
      </w:r>
    </w:p>
    <w:p w14:paraId="50C33FF1" w14:textId="76D704A0" w:rsidR="00460599" w:rsidRDefault="00460599">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_Toc151461484 \h </w:instrText>
      </w:r>
      <w:r>
        <w:rPr>
          <w:noProof/>
        </w:rPr>
      </w:r>
      <w:r>
        <w:rPr>
          <w:noProof/>
        </w:rPr>
        <w:fldChar w:fldCharType="separate"/>
      </w:r>
      <w:r>
        <w:rPr>
          <w:noProof/>
        </w:rPr>
        <w:t>21</w:t>
      </w:r>
      <w:r>
        <w:rPr>
          <w:noProof/>
        </w:rPr>
        <w:fldChar w:fldCharType="end"/>
      </w:r>
    </w:p>
    <w:p w14:paraId="6D78D8E4" w14:textId="7D218CD4" w:rsidR="00460599" w:rsidRDefault="00460599">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_Toc151461485 \h </w:instrText>
      </w:r>
      <w:r>
        <w:rPr>
          <w:noProof/>
        </w:rPr>
      </w:r>
      <w:r>
        <w:rPr>
          <w:noProof/>
        </w:rPr>
        <w:fldChar w:fldCharType="separate"/>
      </w:r>
      <w:r>
        <w:rPr>
          <w:noProof/>
        </w:rPr>
        <w:t>22</w:t>
      </w:r>
      <w:r>
        <w:rPr>
          <w:noProof/>
        </w:rPr>
        <w:fldChar w:fldCharType="end"/>
      </w:r>
    </w:p>
    <w:p w14:paraId="50258296" w14:textId="6A193484" w:rsidR="00460599" w:rsidRDefault="00460599">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_Toc151461486 \h </w:instrText>
      </w:r>
      <w:r>
        <w:rPr>
          <w:noProof/>
        </w:rPr>
      </w:r>
      <w:r>
        <w:rPr>
          <w:noProof/>
        </w:rPr>
        <w:fldChar w:fldCharType="separate"/>
      </w:r>
      <w:r>
        <w:rPr>
          <w:noProof/>
        </w:rPr>
        <w:t>22</w:t>
      </w:r>
      <w:r>
        <w:rPr>
          <w:noProof/>
        </w:rPr>
        <w:fldChar w:fldCharType="end"/>
      </w:r>
    </w:p>
    <w:p w14:paraId="4A0F93BA" w14:textId="42A6394F" w:rsidR="00460599" w:rsidRDefault="00460599">
      <w:pPr>
        <w:pStyle w:val="TOC4"/>
        <w:rPr>
          <w:rFonts w:asciiTheme="minorHAnsi" w:eastAsiaTheme="minorEastAsia" w:hAnsiTheme="minorHAnsi" w:cstheme="minorBidi"/>
          <w:noProof/>
          <w:sz w:val="22"/>
          <w:szCs w:val="22"/>
          <w:lang w:val="en-US"/>
        </w:rPr>
      </w:pPr>
      <w:r>
        <w:rPr>
          <w:noProof/>
        </w:rPr>
        <w:t>6.1.6.2</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_Toc151461487 \h </w:instrText>
      </w:r>
      <w:r>
        <w:rPr>
          <w:noProof/>
        </w:rPr>
      </w:r>
      <w:r>
        <w:rPr>
          <w:noProof/>
        </w:rPr>
        <w:fldChar w:fldCharType="separate"/>
      </w:r>
      <w:r>
        <w:rPr>
          <w:noProof/>
        </w:rPr>
        <w:t>23</w:t>
      </w:r>
      <w:r>
        <w:rPr>
          <w:noProof/>
        </w:rPr>
        <w:fldChar w:fldCharType="end"/>
      </w:r>
    </w:p>
    <w:p w14:paraId="52A31B3D" w14:textId="1938B06B" w:rsidR="00460599" w:rsidRDefault="00460599">
      <w:pPr>
        <w:pStyle w:val="TOC5"/>
        <w:rPr>
          <w:rFonts w:asciiTheme="minorHAnsi" w:eastAsiaTheme="minorEastAsia" w:hAnsiTheme="minorHAnsi" w:cstheme="minorBidi"/>
          <w:noProof/>
          <w:sz w:val="22"/>
          <w:szCs w:val="22"/>
          <w:lang w:val="en-US"/>
        </w:rPr>
      </w:pPr>
      <w:r>
        <w:rPr>
          <w:noProof/>
        </w:rPr>
        <w:lastRenderedPageBreak/>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_Toc151461488 \h </w:instrText>
      </w:r>
      <w:r>
        <w:rPr>
          <w:noProof/>
        </w:rPr>
      </w:r>
      <w:r>
        <w:rPr>
          <w:noProof/>
        </w:rPr>
        <w:fldChar w:fldCharType="separate"/>
      </w:r>
      <w:r>
        <w:rPr>
          <w:noProof/>
        </w:rPr>
        <w:t>23</w:t>
      </w:r>
      <w:r>
        <w:rPr>
          <w:noProof/>
        </w:rPr>
        <w:fldChar w:fldCharType="end"/>
      </w:r>
    </w:p>
    <w:p w14:paraId="5658D6BD" w14:textId="383BCF16" w:rsidR="00460599" w:rsidRDefault="00460599">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PdtqPolicyData</w:t>
      </w:r>
      <w:r>
        <w:rPr>
          <w:noProof/>
        </w:rPr>
        <w:tab/>
      </w:r>
      <w:r>
        <w:rPr>
          <w:noProof/>
        </w:rPr>
        <w:fldChar w:fldCharType="begin"/>
      </w:r>
      <w:r>
        <w:rPr>
          <w:noProof/>
        </w:rPr>
        <w:instrText xml:space="preserve"> PAGEREF _Toc151461489 \h </w:instrText>
      </w:r>
      <w:r>
        <w:rPr>
          <w:noProof/>
        </w:rPr>
      </w:r>
      <w:r>
        <w:rPr>
          <w:noProof/>
        </w:rPr>
        <w:fldChar w:fldCharType="separate"/>
      </w:r>
      <w:r>
        <w:rPr>
          <w:noProof/>
        </w:rPr>
        <w:t>24</w:t>
      </w:r>
      <w:r>
        <w:rPr>
          <w:noProof/>
        </w:rPr>
        <w:fldChar w:fldCharType="end"/>
      </w:r>
    </w:p>
    <w:p w14:paraId="2932F9DC" w14:textId="64ACD0B1" w:rsidR="00460599" w:rsidRDefault="00460599">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QosParameterSet</w:t>
      </w:r>
      <w:r>
        <w:rPr>
          <w:noProof/>
        </w:rPr>
        <w:tab/>
      </w:r>
      <w:r>
        <w:rPr>
          <w:noProof/>
        </w:rPr>
        <w:fldChar w:fldCharType="begin"/>
      </w:r>
      <w:r>
        <w:rPr>
          <w:noProof/>
        </w:rPr>
        <w:instrText xml:space="preserve"> PAGEREF _Toc151461490 \h </w:instrText>
      </w:r>
      <w:r>
        <w:rPr>
          <w:noProof/>
        </w:rPr>
      </w:r>
      <w:r>
        <w:rPr>
          <w:noProof/>
        </w:rPr>
        <w:fldChar w:fldCharType="separate"/>
      </w:r>
      <w:r>
        <w:rPr>
          <w:noProof/>
        </w:rPr>
        <w:t>26</w:t>
      </w:r>
      <w:r>
        <w:rPr>
          <w:noProof/>
        </w:rPr>
        <w:fldChar w:fldCharType="end"/>
      </w:r>
    </w:p>
    <w:p w14:paraId="23A847A9" w14:textId="534A0210" w:rsidR="00460599" w:rsidRDefault="00460599">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AltQosParamSet</w:t>
      </w:r>
      <w:r>
        <w:rPr>
          <w:noProof/>
        </w:rPr>
        <w:tab/>
      </w:r>
      <w:r>
        <w:rPr>
          <w:noProof/>
        </w:rPr>
        <w:fldChar w:fldCharType="begin"/>
      </w:r>
      <w:r>
        <w:rPr>
          <w:noProof/>
        </w:rPr>
        <w:instrText xml:space="preserve"> PAGEREF _Toc151461491 \h </w:instrText>
      </w:r>
      <w:r>
        <w:rPr>
          <w:noProof/>
        </w:rPr>
      </w:r>
      <w:r>
        <w:rPr>
          <w:noProof/>
        </w:rPr>
        <w:fldChar w:fldCharType="separate"/>
      </w:r>
      <w:r>
        <w:rPr>
          <w:noProof/>
        </w:rPr>
        <w:t>26</w:t>
      </w:r>
      <w:r>
        <w:rPr>
          <w:noProof/>
        </w:rPr>
        <w:fldChar w:fldCharType="end"/>
      </w:r>
    </w:p>
    <w:p w14:paraId="09D1F6F7" w14:textId="2EEA6792" w:rsidR="00460599" w:rsidRDefault="00460599">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PdtqPolicy</w:t>
      </w:r>
      <w:r>
        <w:rPr>
          <w:noProof/>
        </w:rPr>
        <w:tab/>
      </w:r>
      <w:r>
        <w:rPr>
          <w:noProof/>
        </w:rPr>
        <w:fldChar w:fldCharType="begin"/>
      </w:r>
      <w:r>
        <w:rPr>
          <w:noProof/>
        </w:rPr>
        <w:instrText xml:space="preserve"> PAGEREF _Toc151461492 \h </w:instrText>
      </w:r>
      <w:r>
        <w:rPr>
          <w:noProof/>
        </w:rPr>
      </w:r>
      <w:r>
        <w:rPr>
          <w:noProof/>
        </w:rPr>
        <w:fldChar w:fldCharType="separate"/>
      </w:r>
      <w:r>
        <w:rPr>
          <w:noProof/>
        </w:rPr>
        <w:t>26</w:t>
      </w:r>
      <w:r>
        <w:rPr>
          <w:noProof/>
        </w:rPr>
        <w:fldChar w:fldCharType="end"/>
      </w:r>
    </w:p>
    <w:p w14:paraId="56FC09AB" w14:textId="1D70AC5D" w:rsidR="00460599" w:rsidRDefault="00460599">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PdtqPolicyPatchData</w:t>
      </w:r>
      <w:r>
        <w:rPr>
          <w:noProof/>
        </w:rPr>
        <w:tab/>
      </w:r>
      <w:r>
        <w:rPr>
          <w:noProof/>
        </w:rPr>
        <w:fldChar w:fldCharType="begin"/>
      </w:r>
      <w:r>
        <w:rPr>
          <w:noProof/>
        </w:rPr>
        <w:instrText xml:space="preserve"> PAGEREF _Toc151461493 \h </w:instrText>
      </w:r>
      <w:r>
        <w:rPr>
          <w:noProof/>
        </w:rPr>
      </w:r>
      <w:r>
        <w:rPr>
          <w:noProof/>
        </w:rPr>
        <w:fldChar w:fldCharType="separate"/>
      </w:r>
      <w:r>
        <w:rPr>
          <w:noProof/>
        </w:rPr>
        <w:t>27</w:t>
      </w:r>
      <w:r>
        <w:rPr>
          <w:noProof/>
        </w:rPr>
        <w:fldChar w:fldCharType="end"/>
      </w:r>
    </w:p>
    <w:p w14:paraId="1E0BB7D8" w14:textId="1E5E6218" w:rsidR="00460599" w:rsidRDefault="00460599">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Notification</w:t>
      </w:r>
      <w:r>
        <w:rPr>
          <w:noProof/>
        </w:rPr>
        <w:tab/>
      </w:r>
      <w:r>
        <w:rPr>
          <w:noProof/>
        </w:rPr>
        <w:fldChar w:fldCharType="begin"/>
      </w:r>
      <w:r>
        <w:rPr>
          <w:noProof/>
        </w:rPr>
        <w:instrText xml:space="preserve"> PAGEREF _Toc151461494 \h </w:instrText>
      </w:r>
      <w:r>
        <w:rPr>
          <w:noProof/>
        </w:rPr>
      </w:r>
      <w:r>
        <w:rPr>
          <w:noProof/>
        </w:rPr>
        <w:fldChar w:fldCharType="separate"/>
      </w:r>
      <w:r>
        <w:rPr>
          <w:noProof/>
        </w:rPr>
        <w:t>27</w:t>
      </w:r>
      <w:r>
        <w:rPr>
          <w:noProof/>
        </w:rPr>
        <w:fldChar w:fldCharType="end"/>
      </w:r>
    </w:p>
    <w:p w14:paraId="4298A153" w14:textId="0B973423" w:rsidR="00460599" w:rsidRDefault="00460599">
      <w:pPr>
        <w:pStyle w:val="TOC4"/>
        <w:rPr>
          <w:rFonts w:asciiTheme="minorHAnsi" w:eastAsiaTheme="minorEastAsia" w:hAnsiTheme="minorHAnsi" w:cstheme="minorBidi"/>
          <w:noProof/>
          <w:sz w:val="22"/>
          <w:szCs w:val="22"/>
          <w:lang w:val="en-US"/>
        </w:rPr>
      </w:pPr>
      <w:r>
        <w:rPr>
          <w:noProof/>
        </w:rPr>
        <w:t>6.1.6.3</w:t>
      </w:r>
      <w:r>
        <w:rPr>
          <w:rFonts w:asciiTheme="minorHAnsi" w:eastAsiaTheme="minorEastAsia" w:hAnsiTheme="minorHAnsi" w:cstheme="minorBidi"/>
          <w:noProof/>
          <w:sz w:val="22"/>
          <w:szCs w:val="22"/>
          <w:lang w:val="en-US"/>
        </w:rPr>
        <w:tab/>
      </w:r>
      <w:r>
        <w:rPr>
          <w:noProof/>
        </w:rPr>
        <w:t>Simple data types and enumerations</w:t>
      </w:r>
      <w:r>
        <w:rPr>
          <w:noProof/>
        </w:rPr>
        <w:tab/>
      </w:r>
      <w:r>
        <w:rPr>
          <w:noProof/>
        </w:rPr>
        <w:fldChar w:fldCharType="begin"/>
      </w:r>
      <w:r>
        <w:rPr>
          <w:noProof/>
        </w:rPr>
        <w:instrText xml:space="preserve"> PAGEREF _Toc151461495 \h </w:instrText>
      </w:r>
      <w:r>
        <w:rPr>
          <w:noProof/>
        </w:rPr>
      </w:r>
      <w:r>
        <w:rPr>
          <w:noProof/>
        </w:rPr>
        <w:fldChar w:fldCharType="separate"/>
      </w:r>
      <w:r>
        <w:rPr>
          <w:noProof/>
        </w:rPr>
        <w:t>27</w:t>
      </w:r>
      <w:r>
        <w:rPr>
          <w:noProof/>
        </w:rPr>
        <w:fldChar w:fldCharType="end"/>
      </w:r>
    </w:p>
    <w:p w14:paraId="7471CE68" w14:textId="5E81332F" w:rsidR="00460599" w:rsidRDefault="00460599">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_Toc151461496 \h </w:instrText>
      </w:r>
      <w:r>
        <w:rPr>
          <w:noProof/>
        </w:rPr>
      </w:r>
      <w:r>
        <w:rPr>
          <w:noProof/>
        </w:rPr>
        <w:fldChar w:fldCharType="separate"/>
      </w:r>
      <w:r>
        <w:rPr>
          <w:noProof/>
        </w:rPr>
        <w:t>27</w:t>
      </w:r>
      <w:r>
        <w:rPr>
          <w:noProof/>
        </w:rPr>
        <w:fldChar w:fldCharType="end"/>
      </w:r>
    </w:p>
    <w:p w14:paraId="4D086324" w14:textId="1BA2FCC7" w:rsidR="00460599" w:rsidRDefault="00460599">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_Toc151461497 \h </w:instrText>
      </w:r>
      <w:r>
        <w:rPr>
          <w:noProof/>
        </w:rPr>
      </w:r>
      <w:r>
        <w:rPr>
          <w:noProof/>
        </w:rPr>
        <w:fldChar w:fldCharType="separate"/>
      </w:r>
      <w:r>
        <w:rPr>
          <w:noProof/>
        </w:rPr>
        <w:t>27</w:t>
      </w:r>
      <w:r>
        <w:rPr>
          <w:noProof/>
        </w:rPr>
        <w:fldChar w:fldCharType="end"/>
      </w:r>
    </w:p>
    <w:p w14:paraId="55D0438E" w14:textId="3E889460" w:rsidR="00460599" w:rsidRDefault="00460599">
      <w:pPr>
        <w:pStyle w:val="TOC4"/>
        <w:rPr>
          <w:rFonts w:asciiTheme="minorHAnsi" w:eastAsiaTheme="minorEastAsia" w:hAnsiTheme="minorHAnsi" w:cstheme="minorBidi"/>
          <w:noProof/>
          <w:sz w:val="22"/>
          <w:szCs w:val="22"/>
          <w:lang w:val="en-US"/>
        </w:rPr>
      </w:pPr>
      <w:r>
        <w:rPr>
          <w:noProof/>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_Toc151461498 \h </w:instrText>
      </w:r>
      <w:r>
        <w:rPr>
          <w:noProof/>
        </w:rPr>
      </w:r>
      <w:r>
        <w:rPr>
          <w:noProof/>
        </w:rPr>
        <w:fldChar w:fldCharType="separate"/>
      </w:r>
      <w:r>
        <w:rPr>
          <w:noProof/>
        </w:rPr>
        <w:t>27</w:t>
      </w:r>
      <w:r>
        <w:rPr>
          <w:noProof/>
        </w:rPr>
        <w:fldChar w:fldCharType="end"/>
      </w:r>
    </w:p>
    <w:p w14:paraId="31BC7282" w14:textId="6257F092" w:rsidR="00460599" w:rsidRDefault="00460599">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_Toc151461499 \h </w:instrText>
      </w:r>
      <w:r>
        <w:rPr>
          <w:noProof/>
        </w:rPr>
      </w:r>
      <w:r>
        <w:rPr>
          <w:noProof/>
        </w:rPr>
        <w:fldChar w:fldCharType="separate"/>
      </w:r>
      <w:r>
        <w:rPr>
          <w:noProof/>
        </w:rPr>
        <w:t>28</w:t>
      </w:r>
      <w:r>
        <w:rPr>
          <w:noProof/>
        </w:rPr>
        <w:fldChar w:fldCharType="end"/>
      </w:r>
    </w:p>
    <w:p w14:paraId="2581A97D" w14:textId="34BA5C95" w:rsidR="00460599" w:rsidRDefault="00460599">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_Toc151461500 \h </w:instrText>
      </w:r>
      <w:r>
        <w:rPr>
          <w:noProof/>
        </w:rPr>
      </w:r>
      <w:r>
        <w:rPr>
          <w:noProof/>
        </w:rPr>
        <w:fldChar w:fldCharType="separate"/>
      </w:r>
      <w:r>
        <w:rPr>
          <w:noProof/>
        </w:rPr>
        <w:t>28</w:t>
      </w:r>
      <w:r>
        <w:rPr>
          <w:noProof/>
        </w:rPr>
        <w:fldChar w:fldCharType="end"/>
      </w:r>
    </w:p>
    <w:p w14:paraId="7A4FE617" w14:textId="11D9B3C6" w:rsidR="00460599" w:rsidRDefault="00460599">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_Toc151461501 \h </w:instrText>
      </w:r>
      <w:r>
        <w:rPr>
          <w:noProof/>
        </w:rPr>
      </w:r>
      <w:r>
        <w:rPr>
          <w:noProof/>
        </w:rPr>
        <w:fldChar w:fldCharType="separate"/>
      </w:r>
      <w:r>
        <w:rPr>
          <w:noProof/>
        </w:rPr>
        <w:t>28</w:t>
      </w:r>
      <w:r>
        <w:rPr>
          <w:noProof/>
        </w:rPr>
        <w:fldChar w:fldCharType="end"/>
      </w:r>
    </w:p>
    <w:p w14:paraId="663AFDB5" w14:textId="54667EDB" w:rsidR="00460599" w:rsidRDefault="00460599">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_Toc151461502 \h </w:instrText>
      </w:r>
      <w:r>
        <w:rPr>
          <w:noProof/>
        </w:rPr>
      </w:r>
      <w:r>
        <w:rPr>
          <w:noProof/>
        </w:rPr>
        <w:fldChar w:fldCharType="separate"/>
      </w:r>
      <w:r>
        <w:rPr>
          <w:noProof/>
        </w:rPr>
        <w:t>28</w:t>
      </w:r>
      <w:r>
        <w:rPr>
          <w:noProof/>
        </w:rPr>
        <w:fldChar w:fldCharType="end"/>
      </w:r>
    </w:p>
    <w:p w14:paraId="0024049D" w14:textId="27D65A92" w:rsidR="00460599" w:rsidRDefault="00460599">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_Toc151461503 \h </w:instrText>
      </w:r>
      <w:r>
        <w:rPr>
          <w:noProof/>
        </w:rPr>
      </w:r>
      <w:r>
        <w:rPr>
          <w:noProof/>
        </w:rPr>
        <w:fldChar w:fldCharType="separate"/>
      </w:r>
      <w:r>
        <w:rPr>
          <w:noProof/>
        </w:rPr>
        <w:t>28</w:t>
      </w:r>
      <w:r>
        <w:rPr>
          <w:noProof/>
        </w:rPr>
        <w:fldChar w:fldCharType="end"/>
      </w:r>
    </w:p>
    <w:p w14:paraId="00D1B82E" w14:textId="28D63A70" w:rsidR="00460599" w:rsidRDefault="00460599">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_Toc151461504 \h </w:instrText>
      </w:r>
      <w:r>
        <w:rPr>
          <w:noProof/>
        </w:rPr>
      </w:r>
      <w:r>
        <w:rPr>
          <w:noProof/>
        </w:rPr>
        <w:fldChar w:fldCharType="separate"/>
      </w:r>
      <w:r>
        <w:rPr>
          <w:noProof/>
        </w:rPr>
        <w:t>28</w:t>
      </w:r>
      <w:r>
        <w:rPr>
          <w:noProof/>
        </w:rPr>
        <w:fldChar w:fldCharType="end"/>
      </w:r>
    </w:p>
    <w:p w14:paraId="08937895" w14:textId="05CE246F" w:rsidR="00460599" w:rsidRDefault="00460599">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_Toc151461505 \h </w:instrText>
      </w:r>
      <w:r>
        <w:rPr>
          <w:noProof/>
        </w:rPr>
      </w:r>
      <w:r>
        <w:rPr>
          <w:noProof/>
        </w:rPr>
        <w:fldChar w:fldCharType="separate"/>
      </w:r>
      <w:r>
        <w:rPr>
          <w:noProof/>
        </w:rPr>
        <w:t>28</w:t>
      </w:r>
      <w:r>
        <w:rPr>
          <w:noProof/>
        </w:rPr>
        <w:fldChar w:fldCharType="end"/>
      </w:r>
    </w:p>
    <w:p w14:paraId="1C85B300" w14:textId="2FFC8B9A" w:rsidR="00460599" w:rsidRDefault="00460599">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_Toc151461506 \h </w:instrText>
      </w:r>
      <w:r>
        <w:rPr>
          <w:noProof/>
        </w:rPr>
      </w:r>
      <w:r>
        <w:rPr>
          <w:noProof/>
        </w:rPr>
        <w:fldChar w:fldCharType="separate"/>
      </w:r>
      <w:r>
        <w:rPr>
          <w:noProof/>
        </w:rPr>
        <w:t>28</w:t>
      </w:r>
      <w:r>
        <w:rPr>
          <w:noProof/>
        </w:rPr>
        <w:fldChar w:fldCharType="end"/>
      </w:r>
    </w:p>
    <w:p w14:paraId="5030CF01" w14:textId="1E902D3E" w:rsidR="00460599" w:rsidRDefault="00460599">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_Toc151461507 \h </w:instrText>
      </w:r>
      <w:r>
        <w:rPr>
          <w:noProof/>
        </w:rPr>
      </w:r>
      <w:r>
        <w:rPr>
          <w:noProof/>
        </w:rPr>
        <w:fldChar w:fldCharType="separate"/>
      </w:r>
      <w:r>
        <w:rPr>
          <w:noProof/>
        </w:rPr>
        <w:t>30</w:t>
      </w:r>
      <w:r>
        <w:rPr>
          <w:noProof/>
        </w:rPr>
        <w:fldChar w:fldCharType="end"/>
      </w:r>
    </w:p>
    <w:p w14:paraId="7B82488E" w14:textId="27AAF6A4" w:rsidR="00460599" w:rsidRDefault="00460599">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_Toc151461508 \h </w:instrText>
      </w:r>
      <w:r>
        <w:rPr>
          <w:noProof/>
        </w:rPr>
      </w:r>
      <w:r>
        <w:rPr>
          <w:noProof/>
        </w:rPr>
        <w:fldChar w:fldCharType="separate"/>
      </w:r>
      <w:r>
        <w:rPr>
          <w:noProof/>
        </w:rPr>
        <w:t>30</w:t>
      </w:r>
      <w:r>
        <w:rPr>
          <w:noProof/>
        </w:rPr>
        <w:fldChar w:fldCharType="end"/>
      </w:r>
    </w:p>
    <w:p w14:paraId="50265EB4" w14:textId="4218ABA9" w:rsidR="00460599" w:rsidRDefault="00460599">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_Toc151461509 \h </w:instrText>
      </w:r>
      <w:r>
        <w:rPr>
          <w:noProof/>
        </w:rPr>
      </w:r>
      <w:r>
        <w:rPr>
          <w:noProof/>
        </w:rPr>
        <w:fldChar w:fldCharType="separate"/>
      </w:r>
      <w:r>
        <w:rPr>
          <w:noProof/>
        </w:rPr>
        <w:t>30</w:t>
      </w:r>
      <w:r>
        <w:rPr>
          <w:noProof/>
        </w:rPr>
        <w:fldChar w:fldCharType="end"/>
      </w:r>
    </w:p>
    <w:p w14:paraId="6B0C079D" w14:textId="5EC332D7" w:rsidR="00460599" w:rsidRDefault="00460599">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_Toc151461510 \h </w:instrText>
      </w:r>
      <w:r>
        <w:rPr>
          <w:noProof/>
        </w:rPr>
      </w:r>
      <w:r>
        <w:rPr>
          <w:noProof/>
        </w:rPr>
        <w:fldChar w:fldCharType="separate"/>
      </w:r>
      <w:r>
        <w:rPr>
          <w:noProof/>
        </w:rPr>
        <w:t>35</w:t>
      </w:r>
      <w:r>
        <w:rPr>
          <w:noProof/>
        </w:rPr>
        <w:fldChar w:fldCharType="end"/>
      </w:r>
    </w:p>
    <w:p w14:paraId="478D0546" w14:textId="71B16D21" w:rsidR="00460599" w:rsidRDefault="00460599">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_Toc151461511 \h </w:instrText>
      </w:r>
      <w:r>
        <w:rPr>
          <w:noProof/>
        </w:rPr>
      </w:r>
      <w:r>
        <w:rPr>
          <w:noProof/>
        </w:rPr>
        <w:fldChar w:fldCharType="separate"/>
      </w:r>
      <w:r>
        <w:rPr>
          <w:noProof/>
        </w:rPr>
        <w:t>35</w:t>
      </w:r>
      <w:r>
        <w:rPr>
          <w:noProof/>
        </w:rPr>
        <w:fldChar w:fldCharType="end"/>
      </w:r>
    </w:p>
    <w:p w14:paraId="0810365C" w14:textId="48E79D75" w:rsidR="00460599" w:rsidRDefault="00460599">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Npcf_PDTQPolicyControl API</w:t>
      </w:r>
      <w:r>
        <w:rPr>
          <w:noProof/>
        </w:rPr>
        <w:tab/>
      </w:r>
      <w:r>
        <w:rPr>
          <w:noProof/>
        </w:rPr>
        <w:fldChar w:fldCharType="begin"/>
      </w:r>
      <w:r>
        <w:rPr>
          <w:noProof/>
        </w:rPr>
        <w:instrText xml:space="preserve"> PAGEREF _Toc151461512 \h </w:instrText>
      </w:r>
      <w:r>
        <w:rPr>
          <w:noProof/>
        </w:rPr>
      </w:r>
      <w:r>
        <w:rPr>
          <w:noProof/>
        </w:rPr>
        <w:fldChar w:fldCharType="separate"/>
      </w:r>
      <w:r>
        <w:rPr>
          <w:noProof/>
        </w:rPr>
        <w:t>36</w:t>
      </w:r>
      <w:r>
        <w:rPr>
          <w:noProof/>
        </w:rPr>
        <w:fldChar w:fldCharType="end"/>
      </w:r>
    </w:p>
    <w:p w14:paraId="7102186C" w14:textId="33C8EB31" w:rsidR="00460599" w:rsidRDefault="00460599">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_Toc151461513 \h </w:instrText>
      </w:r>
      <w:r>
        <w:rPr>
          <w:noProof/>
        </w:rPr>
      </w:r>
      <w:r>
        <w:rPr>
          <w:noProof/>
        </w:rPr>
        <w:fldChar w:fldCharType="separate"/>
      </w:r>
      <w:r>
        <w:rPr>
          <w:noProof/>
        </w:rPr>
        <w:t>37</w:t>
      </w:r>
      <w:r>
        <w:rPr>
          <w:noProof/>
        </w:rPr>
        <w:fldChar w:fldCharType="end"/>
      </w:r>
    </w:p>
    <w:p w14:paraId="7CD6A724" w14:textId="346C12F7"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9" w:name="foreword"/>
      <w:bookmarkStart w:id="10" w:name="_Toc2086433"/>
      <w:bookmarkStart w:id="11" w:name="_Toc35971368"/>
      <w:bookmarkStart w:id="12" w:name="_Toc151461434"/>
      <w:bookmarkEnd w:id="9"/>
      <w:r w:rsidRPr="00F25C88">
        <w:lastRenderedPageBreak/>
        <w:t>Foreword</w:t>
      </w:r>
      <w:bookmarkEnd w:id="10"/>
      <w:bookmarkEnd w:id="11"/>
      <w:bookmarkEnd w:id="12"/>
    </w:p>
    <w:p w14:paraId="429B4BB3" w14:textId="77777777" w:rsidR="00080512" w:rsidRPr="00F25C88" w:rsidRDefault="00080512">
      <w:r w:rsidRPr="00F25C88">
        <w:t xml:space="preserve">This Technical </w:t>
      </w:r>
      <w:bookmarkStart w:id="13" w:name="spectype3"/>
      <w:r w:rsidRPr="00F25C88">
        <w:t>Specification</w:t>
      </w:r>
      <w:bookmarkEnd w:id="13"/>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4" w:name="introduction"/>
      <w:bookmarkEnd w:id="14"/>
      <w:r w:rsidRPr="00F25C88">
        <w:br w:type="page"/>
      </w:r>
      <w:bookmarkStart w:id="15" w:name="_Toc510696578"/>
      <w:bookmarkStart w:id="16" w:name="_Toc35971370"/>
      <w:bookmarkStart w:id="17" w:name="_Toc151461435"/>
      <w:r w:rsidRPr="00F25C88">
        <w:lastRenderedPageBreak/>
        <w:t>1</w:t>
      </w:r>
      <w:r w:rsidRPr="00F25C88">
        <w:tab/>
        <w:t>Scope</w:t>
      </w:r>
      <w:bookmarkEnd w:id="15"/>
      <w:bookmarkEnd w:id="16"/>
      <w:bookmarkEnd w:id="17"/>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18" w:name="_Toc510696579"/>
      <w:bookmarkStart w:id="19" w:name="_Toc35971371"/>
      <w:bookmarkStart w:id="20" w:name="_Toc151461436"/>
      <w:r w:rsidRPr="00F25C88">
        <w:t>2</w:t>
      </w:r>
      <w:r w:rsidRPr="00F25C88">
        <w:tab/>
        <w:t>References</w:t>
      </w:r>
      <w:bookmarkEnd w:id="18"/>
      <w:bookmarkEnd w:id="19"/>
      <w:bookmarkEnd w:id="20"/>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21" w:name="_MCCTEMPBM_CRPT13930000___5"/>
      <w:r w:rsidRPr="00F25C88">
        <w:t>[6]</w:t>
      </w:r>
      <w:r w:rsidRPr="00F25C88">
        <w:tab/>
        <w:t>OpenAPI: "OpenAPI Specification</w:t>
      </w:r>
      <w:r w:rsidR="00B06319" w:rsidRPr="00F25C88">
        <w:t xml:space="preserve"> Version 3.0.0</w:t>
      </w:r>
      <w:r w:rsidRPr="00F25C88">
        <w:t xml:space="preserve">", </w:t>
      </w:r>
      <w:hyperlink r:id="rId11" w:history="1">
        <w:r w:rsidR="002D02AF" w:rsidRPr="00F25C88">
          <w:rPr>
            <w:color w:val="0000FF"/>
            <w:u w:val="single"/>
          </w:rPr>
          <w:t>https://spec.openapis.org/oas/v3.0.0</w:t>
        </w:r>
      </w:hyperlink>
      <w:r w:rsidRPr="00F25C88">
        <w:t>.</w:t>
      </w:r>
    </w:p>
    <w:bookmarkEnd w:id="21"/>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2" w:name="_Toc510696580"/>
      <w:bookmarkStart w:id="23"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4" w:name="_Toc151461437"/>
      <w:r w:rsidRPr="00F25C88">
        <w:t>3</w:t>
      </w:r>
      <w:r w:rsidRPr="00F25C88">
        <w:tab/>
        <w:t>Definitions, symbols and abbreviations</w:t>
      </w:r>
      <w:bookmarkEnd w:id="22"/>
      <w:bookmarkEnd w:id="23"/>
      <w:bookmarkEnd w:id="24"/>
    </w:p>
    <w:p w14:paraId="5AB8F883" w14:textId="77777777" w:rsidR="008A6D4A" w:rsidRPr="00F25C88" w:rsidRDefault="008A6D4A" w:rsidP="007A4424">
      <w:pPr>
        <w:pStyle w:val="Heading2"/>
      </w:pPr>
      <w:bookmarkStart w:id="25" w:name="_Toc510696581"/>
      <w:bookmarkStart w:id="26" w:name="_Toc35971373"/>
      <w:bookmarkStart w:id="27" w:name="_Toc151461438"/>
      <w:r w:rsidRPr="00F25C88">
        <w:t>3.1</w:t>
      </w:r>
      <w:r w:rsidRPr="00F25C88">
        <w:tab/>
        <w:t>Definitions</w:t>
      </w:r>
      <w:bookmarkEnd w:id="25"/>
      <w:bookmarkEnd w:id="26"/>
      <w:bookmarkEnd w:id="27"/>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28" w:name="_Toc510696582"/>
      <w:bookmarkStart w:id="29" w:name="_Toc35971374"/>
      <w:bookmarkStart w:id="30" w:name="_Toc151461439"/>
      <w:r w:rsidRPr="00F25C88">
        <w:t>3.2</w:t>
      </w:r>
      <w:r w:rsidRPr="00F25C88">
        <w:tab/>
        <w:t>Symbols</w:t>
      </w:r>
      <w:bookmarkEnd w:id="28"/>
      <w:bookmarkEnd w:id="29"/>
      <w:bookmarkEnd w:id="30"/>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1" w:name="_Toc510696583"/>
      <w:bookmarkStart w:id="32" w:name="_Toc35971375"/>
      <w:bookmarkStart w:id="33" w:name="_Toc151461440"/>
      <w:r w:rsidRPr="00F25C88">
        <w:t>3.3</w:t>
      </w:r>
      <w:r w:rsidRPr="00F25C88">
        <w:tab/>
        <w:t>Abbreviations</w:t>
      </w:r>
      <w:bookmarkEnd w:id="31"/>
      <w:bookmarkEnd w:id="32"/>
      <w:bookmarkEnd w:id="33"/>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34" w:name="_Toc510696584"/>
      <w:bookmarkStart w:id="35" w:name="_Toc35971376"/>
      <w:bookmarkStart w:id="36" w:name="_Toc151461441"/>
      <w:r w:rsidRPr="00F25C88">
        <w:t>4</w:t>
      </w:r>
      <w:r w:rsidRPr="00F25C88">
        <w:tab/>
        <w:t>Overview</w:t>
      </w:r>
      <w:bookmarkEnd w:id="34"/>
      <w:bookmarkEnd w:id="35"/>
      <w:bookmarkEnd w:id="36"/>
    </w:p>
    <w:p w14:paraId="6B27A18F" w14:textId="77777777" w:rsidR="006B2343" w:rsidRPr="00F25C88" w:rsidRDefault="006B2343" w:rsidP="006B2343">
      <w:bookmarkStart w:id="37" w:name="_Toc510696585"/>
      <w:bookmarkStart w:id="38"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77777777" w:rsidR="006B2343" w:rsidRPr="00F25C88" w:rsidRDefault="006B2343" w:rsidP="006B2343">
      <w:r w:rsidRPr="00F25C88">
        <w:lastRenderedPageBreak/>
        <w:t>The NEF accesses the Data Transfer Policy Control Services at the PCF via the N30 Reference point. In the roaming scenario, the N30 reference point is located between the PCF and the NEF in the home network only.</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2.5pt;height:149.5pt" o:ole="">
            <v:imagedata r:id="rId12" o:title=""/>
          </v:shape>
          <o:OLEObject Type="Embed" ProgID="Visio.Drawing.15" ShapeID="_x0000_i1027" DrawAspect="Content" ObjectID="_1762667357" r:id="rId13"/>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5pt;height:149.5pt" o:ole="">
            <v:imagedata r:id="rId14" o:title=""/>
          </v:shape>
          <o:OLEObject Type="Embed" ProgID="Visio.Drawing.15" ShapeID="_x0000_i1028" DrawAspect="Content" ObjectID="_1762667358" r:id="rId15"/>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39" w:name="_Hlk496757574"/>
      <w:r w:rsidRPr="00F25C88">
        <w:t>reference point representation</w:t>
      </w:r>
      <w:bookmarkEnd w:id="39"/>
    </w:p>
    <w:p w14:paraId="6A3C47FA" w14:textId="7E88E549" w:rsidR="008A6D4A" w:rsidRPr="00F25C88" w:rsidRDefault="008A6D4A" w:rsidP="007A4424">
      <w:pPr>
        <w:pStyle w:val="Heading1"/>
      </w:pPr>
      <w:bookmarkStart w:id="40" w:name="_Toc151461442"/>
      <w:r w:rsidRPr="00F25C88">
        <w:t>5</w:t>
      </w:r>
      <w:r w:rsidRPr="00F25C88">
        <w:tab/>
      </w:r>
      <w:r w:rsidR="001F0724" w:rsidRPr="00F25C88">
        <w:t>Data Transfer Policy Control Services</w:t>
      </w:r>
      <w:r w:rsidRPr="00F25C88">
        <w:t xml:space="preserve"> offered by the </w:t>
      </w:r>
      <w:bookmarkEnd w:id="37"/>
      <w:bookmarkEnd w:id="38"/>
      <w:r w:rsidR="001F0724" w:rsidRPr="00F25C88">
        <w:t>PCF</w:t>
      </w:r>
      <w:bookmarkEnd w:id="40"/>
    </w:p>
    <w:p w14:paraId="5A6A4D44" w14:textId="77777777" w:rsidR="008A6D4A" w:rsidRPr="00F25C88" w:rsidRDefault="008A6D4A" w:rsidP="007A4424">
      <w:pPr>
        <w:pStyle w:val="Heading2"/>
      </w:pPr>
      <w:bookmarkStart w:id="41" w:name="_Toc510696586"/>
      <w:bookmarkStart w:id="42" w:name="_Toc35971378"/>
      <w:bookmarkStart w:id="43" w:name="_Toc151461443"/>
      <w:r w:rsidRPr="00F25C88">
        <w:t>5.1</w:t>
      </w:r>
      <w:r w:rsidRPr="00F25C88">
        <w:tab/>
        <w:t>Introduction</w:t>
      </w:r>
      <w:bookmarkEnd w:id="41"/>
      <w:bookmarkEnd w:id="42"/>
      <w:bookmarkEnd w:id="43"/>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r w:rsidRPr="00F25C88">
              <w:t>Npcf_PDTQPolicyControl</w:t>
            </w:r>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r w:rsidRPr="00F25C88">
              <w:t>npcf-pdtq-policy-control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4" w:name="_Toc510696587"/>
      <w:bookmarkStart w:id="45" w:name="_Toc35971379"/>
      <w:bookmarkStart w:id="46" w:name="_Toc151461444"/>
      <w:r w:rsidRPr="00F25C88">
        <w:lastRenderedPageBreak/>
        <w:t>5.2</w:t>
      </w:r>
      <w:r w:rsidRPr="00F25C88">
        <w:tab/>
      </w:r>
      <w:bookmarkEnd w:id="44"/>
      <w:bookmarkEnd w:id="45"/>
      <w:r w:rsidR="00F20E11" w:rsidRPr="00F25C88">
        <w:t>Npcf_PDTQPolicyControl Service</w:t>
      </w:r>
      <w:bookmarkEnd w:id="46"/>
    </w:p>
    <w:p w14:paraId="689EB835" w14:textId="77777777" w:rsidR="008A6D4A" w:rsidRPr="00F25C88" w:rsidRDefault="008A6D4A" w:rsidP="007A4424">
      <w:pPr>
        <w:pStyle w:val="Heading3"/>
      </w:pPr>
      <w:bookmarkStart w:id="47" w:name="_Toc510696588"/>
      <w:bookmarkStart w:id="48" w:name="_Toc35971380"/>
      <w:bookmarkStart w:id="49" w:name="_Toc151461445"/>
      <w:r w:rsidRPr="00F25C88">
        <w:t>5.2.1</w:t>
      </w:r>
      <w:r w:rsidRPr="00F25C88">
        <w:tab/>
        <w:t>Service Description</w:t>
      </w:r>
      <w:bookmarkEnd w:id="47"/>
      <w:bookmarkEnd w:id="48"/>
      <w:bookmarkEnd w:id="49"/>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50" w:name="_Toc510696589"/>
      <w:bookmarkStart w:id="51" w:name="_Toc35971381"/>
      <w:bookmarkStart w:id="52" w:name="_Toc151461446"/>
      <w:r w:rsidRPr="00F25C88">
        <w:t>5.2.2</w:t>
      </w:r>
      <w:r w:rsidRPr="00F25C88">
        <w:tab/>
        <w:t>Service Operations</w:t>
      </w:r>
      <w:bookmarkEnd w:id="50"/>
      <w:bookmarkEnd w:id="51"/>
      <w:bookmarkEnd w:id="52"/>
    </w:p>
    <w:p w14:paraId="679BB854" w14:textId="77777777" w:rsidR="008A6D4A" w:rsidRPr="00F25C88" w:rsidRDefault="008A6D4A" w:rsidP="007A4424">
      <w:pPr>
        <w:pStyle w:val="Heading4"/>
      </w:pPr>
      <w:bookmarkStart w:id="53" w:name="_Toc510696590"/>
      <w:bookmarkStart w:id="54" w:name="_Toc35971382"/>
      <w:bookmarkStart w:id="55" w:name="_Toc151461447"/>
      <w:r w:rsidRPr="00F25C88">
        <w:t>5.2.2.1</w:t>
      </w:r>
      <w:r w:rsidRPr="00F25C88">
        <w:tab/>
        <w:t>Introduction</w:t>
      </w:r>
      <w:bookmarkEnd w:id="53"/>
      <w:bookmarkEnd w:id="54"/>
      <w:bookmarkEnd w:id="55"/>
    </w:p>
    <w:p w14:paraId="66B255E4" w14:textId="77777777" w:rsidR="001B3326" w:rsidRPr="00F25C88" w:rsidRDefault="001B3326" w:rsidP="001B3326">
      <w:bookmarkStart w:id="56" w:name="_Toc510696591"/>
      <w:bookmarkStart w:id="57"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58" w:name="_Toc151461448"/>
      <w:r w:rsidRPr="00F25C88">
        <w:t>5.2.2.2</w:t>
      </w:r>
      <w:r w:rsidRPr="00F25C88">
        <w:tab/>
      </w:r>
      <w:r w:rsidR="00CC3BCF" w:rsidRPr="00F25C88">
        <w:t>Npcf_PDTQPolicyControl_Create service operation</w:t>
      </w:r>
      <w:bookmarkEnd w:id="56"/>
      <w:bookmarkEnd w:id="57"/>
      <w:bookmarkEnd w:id="58"/>
    </w:p>
    <w:p w14:paraId="687573F6" w14:textId="77777777" w:rsidR="008A6D4A" w:rsidRPr="00F25C88" w:rsidRDefault="008A6D4A" w:rsidP="007A4424">
      <w:pPr>
        <w:pStyle w:val="Heading5"/>
      </w:pPr>
      <w:bookmarkStart w:id="59" w:name="_Toc510696592"/>
      <w:bookmarkStart w:id="60" w:name="_Toc35971384"/>
      <w:bookmarkStart w:id="61" w:name="_Toc151461449"/>
      <w:r w:rsidRPr="00F25C88">
        <w:t>5.2.2.2.1</w:t>
      </w:r>
      <w:r w:rsidRPr="00F25C88">
        <w:tab/>
        <w:t>General</w:t>
      </w:r>
      <w:bookmarkEnd w:id="59"/>
      <w:bookmarkEnd w:id="60"/>
      <w:bookmarkEnd w:id="61"/>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62" w:name="_Toc510696593"/>
      <w:bookmarkStart w:id="63" w:name="_Toc35971385"/>
      <w:bookmarkStart w:id="64" w:name="_Toc151461450"/>
      <w:r w:rsidRPr="00F25C88">
        <w:t>5.2.2.2.2</w:t>
      </w:r>
      <w:r w:rsidRPr="00F25C88">
        <w:tab/>
      </w:r>
      <w:r w:rsidR="00EA2F3C" w:rsidRPr="00F25C88">
        <w:t>Retrieval of PDTQ policies</w:t>
      </w:r>
      <w:bookmarkEnd w:id="62"/>
      <w:bookmarkEnd w:id="63"/>
      <w:bookmarkEnd w:id="64"/>
    </w:p>
    <w:p w14:paraId="4F7DD939" w14:textId="77777777" w:rsidR="00D02B28" w:rsidRPr="00F25C88" w:rsidRDefault="00D02B28" w:rsidP="00D02B28">
      <w:bookmarkStart w:id="65" w:name="_Toc510696594"/>
      <w:bookmarkStart w:id="66"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67"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5pt;height:149.5pt" o:ole="">
            <v:imagedata r:id="rId16" o:title=""/>
          </v:shape>
          <o:OLEObject Type="Embed" ProgID="Visio.Drawing.15" ShapeID="_x0000_i1029" DrawAspect="Content" ObjectID="_1762667359" r:id="rId17"/>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68" w:name="_Hlk505257778"/>
      <w:bookmarkEnd w:id="67"/>
      <w:r w:rsidRPr="00F25C88">
        <w:t>In order to get PDTQ policies,</w:t>
      </w:r>
      <w:bookmarkEnd w:id="68"/>
      <w:r w:rsidRPr="00F25C88">
        <w:t xml:space="preserve"> </w:t>
      </w:r>
      <w:bookmarkStart w:id="69" w:name="_Hlk505257851"/>
      <w:r w:rsidRPr="00F25C88">
        <w:t>the NF service consumer shall invoke the Npcf_PDTQPolicyControl_Create service operation by sending an HTTP POST request</w:t>
      </w:r>
      <w:bookmarkEnd w:id="69"/>
      <w:r w:rsidRPr="00F25C88">
        <w:t xml:space="preserve"> </w:t>
      </w:r>
      <w:r w:rsidRPr="00F25C88">
        <w:rPr>
          <w:rStyle w:val="B1Char"/>
        </w:rPr>
        <w:t>to the URI representing a "PDTQ policies" collection resource of the PCF</w:t>
      </w:r>
      <w:r w:rsidRPr="00F25C88">
        <w:t xml:space="preserve"> (as shown in figure 5.2.2.2.2-1, step 1). </w:t>
      </w:r>
      <w:bookmarkStart w:id="70"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71" w:name="_Hlk505258184"/>
      <w:r w:rsidRPr="00F25C88">
        <w:t>a)</w:t>
      </w:r>
      <w:r w:rsidRPr="00F25C88">
        <w:tab/>
        <w:t>an ASP identifier in the "aspId" attribute;</w:t>
      </w:r>
    </w:p>
    <w:bookmarkEnd w:id="71"/>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72" w:name="_Hlk505259253"/>
      <w:r w:rsidRPr="00F25C88">
        <w:t>as described in 3GPP TS 29.504 [16] and 3GPP TS 29.519 [17]</w:t>
      </w:r>
      <w:r w:rsidRPr="00F25C88">
        <w:rPr>
          <w:lang w:eastAsia="zh-CN"/>
        </w:rPr>
        <w:t>,</w:t>
      </w:r>
      <w:bookmarkEnd w:id="72"/>
      <w:r w:rsidRPr="00F25C88">
        <w:rPr>
          <w:lang w:eastAsia="zh-CN"/>
        </w:rPr>
        <w:t xml:space="preserve"> </w:t>
      </w:r>
      <w:r w:rsidRPr="00F25C88">
        <w:t>to request from the UDR all existing PDTQ policies;</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73"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4123A26B" w14:textId="77777777" w:rsidR="00D02B28" w:rsidRPr="00F25C88" w:rsidRDefault="00D02B28" w:rsidP="00D02B28">
      <w:pPr>
        <w:pStyle w:val="B1"/>
      </w:pPr>
      <w:r w:rsidRPr="00F25C88">
        <w:t>d)</w:t>
      </w:r>
      <w:r w:rsidRPr="00F25C88">
        <w:tab/>
        <w:t>shall create a PDTQ Reference ID;</w:t>
      </w:r>
    </w:p>
    <w:bookmarkEnd w:id="73"/>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70"/>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77777777"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74"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whether the AF accepts PDTQ policy renegotiation and, if available, the network area information and the alternative service requirements listed in a prioritized order for the provided ASP identifier</w:t>
      </w:r>
      <w:bookmarkEnd w:id="74"/>
      <w:r w:rsidRPr="00F25C88">
        <w:t>.</w:t>
      </w:r>
    </w:p>
    <w:p w14:paraId="3EB28514" w14:textId="16FD5BD2" w:rsidR="008A6D4A" w:rsidRPr="00F25C88" w:rsidRDefault="008A6D4A" w:rsidP="007A4424">
      <w:pPr>
        <w:pStyle w:val="Heading4"/>
      </w:pPr>
      <w:bookmarkStart w:id="75" w:name="_Toc510696595"/>
      <w:bookmarkStart w:id="76" w:name="_Toc35971387"/>
      <w:bookmarkStart w:id="77" w:name="_Toc151461451"/>
      <w:bookmarkEnd w:id="65"/>
      <w:bookmarkEnd w:id="66"/>
      <w:r w:rsidRPr="00F25C88">
        <w:lastRenderedPageBreak/>
        <w:t>5.2.2.3</w:t>
      </w:r>
      <w:r w:rsidRPr="00F25C88">
        <w:tab/>
      </w:r>
      <w:r w:rsidR="00D02B28" w:rsidRPr="00F25C88">
        <w:t>Npcf_PDTQPolicyControl_Update service operation</w:t>
      </w:r>
      <w:bookmarkEnd w:id="75"/>
      <w:bookmarkEnd w:id="76"/>
      <w:bookmarkEnd w:id="77"/>
    </w:p>
    <w:p w14:paraId="674E3F28" w14:textId="77777777" w:rsidR="00D02B28" w:rsidRPr="00F25C88" w:rsidRDefault="00D02B28" w:rsidP="00D02B28">
      <w:pPr>
        <w:pStyle w:val="Heading5"/>
      </w:pPr>
      <w:bookmarkStart w:id="78" w:name="_Toc151461452"/>
      <w:bookmarkStart w:id="79" w:name="_Toc510696597"/>
      <w:bookmarkStart w:id="80" w:name="_Toc35971389"/>
      <w:r w:rsidRPr="00F25C88">
        <w:t>5.2.2.3.1</w:t>
      </w:r>
      <w:r w:rsidRPr="00F25C88">
        <w:tab/>
        <w:t>General</w:t>
      </w:r>
      <w:bookmarkEnd w:id="78"/>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81" w:name="_Hlk16532505"/>
      <w:r w:rsidRPr="00F25C88">
        <w:t>modification of a PDTQ warning notification request indication</w:t>
      </w:r>
      <w:bookmarkEnd w:id="81"/>
      <w:r w:rsidRPr="00F25C88">
        <w:t>.</w:t>
      </w:r>
    </w:p>
    <w:p w14:paraId="136174D0" w14:textId="77777777" w:rsidR="00D02B28" w:rsidRPr="00F25C88" w:rsidRDefault="00D02B28" w:rsidP="00D02B28">
      <w:pPr>
        <w:pStyle w:val="Heading5"/>
      </w:pPr>
      <w:bookmarkStart w:id="82" w:name="_Toc151461453"/>
      <w:r w:rsidRPr="00F25C88">
        <w:t>5.2.2.3.2</w:t>
      </w:r>
      <w:r w:rsidRPr="00F25C88">
        <w:tab/>
        <w:t>Indication about selected PDTQ policy</w:t>
      </w:r>
      <w:bookmarkEnd w:id="82"/>
    </w:p>
    <w:p w14:paraId="1CCB0FC7" w14:textId="77777777"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as defined in 3GPP TS 23.501 [2], 3GPP TS 23.502 [3] and 3GPP TS 23.503 [14], if the AF has selected the PDTQ policy 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5pt;height:159.5pt" o:ole="">
            <v:imagedata r:id="rId18" o:title=""/>
          </v:shape>
          <o:OLEObject Type="Embed" ProgID="Visio.Drawing.15" ShapeID="_x0000_i1030" DrawAspect="Content" ObjectID="_1762667360" r:id="rId19"/>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83" w:name="_Hlk129851376"/>
      <w:r w:rsidRPr="00F25C88">
        <w:t xml:space="preserve">In order to inform the PCF about selected </w:t>
      </w:r>
      <w:r w:rsidRPr="00F25C88">
        <w:rPr>
          <w:lang w:eastAsia="zh-CN"/>
        </w:rPr>
        <w:t>PDTQ policy</w:t>
      </w:r>
      <w:bookmarkEnd w:id="83"/>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77777777" w:rsidR="00D02B28" w:rsidRPr="00F25C88" w:rsidRDefault="00D02B28" w:rsidP="00D02B28">
      <w:pPr>
        <w:pStyle w:val="B1"/>
      </w:pPr>
      <w:r w:rsidRPr="00F25C88">
        <w:t>a)</w:t>
      </w:r>
      <w:r w:rsidRPr="00F25C88">
        <w:tab/>
        <w:t>if the AF has selected the PDTQ policy, the identifier of the selected PDTQ policy in the "</w:t>
      </w:r>
      <w:r w:rsidRPr="00F25C88">
        <w:rPr>
          <w:lang w:eastAsia="zh-CN"/>
        </w:rPr>
        <w:t>selPdtqPolicyId</w:t>
      </w:r>
      <w:r w:rsidRPr="00F25C88">
        <w:t>" attribute; or</w:t>
      </w:r>
    </w:p>
    <w:p w14:paraId="4672B758" w14:textId="77777777" w:rsidR="00D02B28" w:rsidRPr="00F25C88" w:rsidRDefault="00D02B28" w:rsidP="00D02B28">
      <w:pPr>
        <w:pStyle w:val="B1"/>
      </w:pPr>
      <w:r w:rsidRPr="00F25C88">
        <w:t>b)</w:t>
      </w:r>
      <w:r w:rsidRPr="00F25C88">
        <w:tab/>
      </w:r>
      <w:bookmarkStart w:id="84" w:name="_Hlk129851904"/>
      <w:r w:rsidRPr="00F25C88">
        <w:t>in case of a PDTQ policy renegotiation and if the AF has not selected any PDTQ policy</w:t>
      </w:r>
      <w:bookmarkEnd w:id="84"/>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7777777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whether the AF accepts PDTQ policy renegotiation 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lastRenderedPageBreak/>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77777777" w:rsidR="00C506B0" w:rsidRPr="00F25C88" w:rsidRDefault="00C506B0" w:rsidP="00C506B0">
      <w:pPr>
        <w:pStyle w:val="NO"/>
      </w:pPr>
      <w:r w:rsidRPr="00F25C88">
        <w:t>NOTE:</w:t>
      </w:r>
      <w:r w:rsidRPr="00F25C88">
        <w:tab/>
      </w:r>
      <w:r>
        <w:t>If t</w:t>
      </w:r>
      <w:r w:rsidRPr="00F25C88">
        <w:t>he</w:t>
      </w:r>
      <w:r>
        <w:t xml:space="preserve"> AF has not selected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85" w:name="_Toc151461454"/>
      <w:r w:rsidRPr="00F25C88">
        <w:t>5.2.2.3.3</w:t>
      </w:r>
      <w:r w:rsidRPr="00F25C88">
        <w:tab/>
      </w:r>
      <w:r w:rsidRPr="00F25C88">
        <w:rPr>
          <w:rFonts w:cs="Arial"/>
        </w:rPr>
        <w:t xml:space="preserve">Modification of </w:t>
      </w:r>
      <w:r w:rsidRPr="00F25C88">
        <w:t>PDTQ warning notification request indication</w:t>
      </w:r>
      <w:bookmarkEnd w:id="85"/>
    </w:p>
    <w:p w14:paraId="238612A0" w14:textId="77777777" w:rsidR="00D02B28" w:rsidRPr="00F25C88" w:rsidRDefault="00D02B28" w:rsidP="00D02B28">
      <w:r w:rsidRPr="00F25C88">
        <w:t xml:space="preserve">This procedure is used by the NF service consumer to inform the PCF whether the AF has </w:t>
      </w:r>
      <w:r w:rsidRPr="00F25C88">
        <w:rPr>
          <w:rStyle w:val="B1Char"/>
        </w:rPr>
        <w:t>enabled or disabled</w:t>
      </w:r>
      <w:r w:rsidRPr="00F25C88">
        <w:t xml:space="preserve"> the PDTQ warning notification.</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86" w:name="_Toc151461455"/>
      <w:r w:rsidRPr="00F25C88">
        <w:t>5.2.2.4</w:t>
      </w:r>
      <w:r w:rsidRPr="00F25C88">
        <w:tab/>
        <w:t>Npcf_PDTQPolicyControl_Notify service operation</w:t>
      </w:r>
      <w:bookmarkEnd w:id="86"/>
    </w:p>
    <w:p w14:paraId="5C0B5F23" w14:textId="77777777" w:rsidR="00D02B28" w:rsidRPr="00F25C88" w:rsidRDefault="00D02B28" w:rsidP="00D02B28">
      <w:pPr>
        <w:pStyle w:val="Heading5"/>
      </w:pPr>
      <w:bookmarkStart w:id="87" w:name="_Toc151461456"/>
      <w:r w:rsidRPr="00F25C88">
        <w:t>5.2.2.4.1</w:t>
      </w:r>
      <w:r w:rsidRPr="00F25C88">
        <w:tab/>
        <w:t>General</w:t>
      </w:r>
      <w:bookmarkEnd w:id="87"/>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88" w:name="_Toc151461457"/>
      <w:r w:rsidRPr="00F25C88">
        <w:t>5.2.2.4.2</w:t>
      </w:r>
      <w:r w:rsidRPr="00F25C88">
        <w:tab/>
        <w:t>Sending the PDTQ warning notification</w:t>
      </w:r>
      <w:bookmarkEnd w:id="88"/>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5pt;height:159.5pt" o:ole="">
            <v:imagedata r:id="rId20" o:title=""/>
          </v:shape>
          <o:OLEObject Type="Embed" ProgID="Visio.Drawing.15" ShapeID="_x0000_i1031" DrawAspect="Content" ObjectID="_1762667361" r:id="rId21"/>
        </w:object>
      </w:r>
    </w:p>
    <w:p w14:paraId="764C8826" w14:textId="77777777" w:rsidR="00D02B28" w:rsidRPr="00F25C88" w:rsidRDefault="00D02B28" w:rsidP="00D02B28">
      <w:pPr>
        <w:pStyle w:val="TF"/>
      </w:pPr>
      <w:r w:rsidRPr="00F25C88">
        <w:t>Figure 5.2.2.4.2-1: PDTQ warning notification</w:t>
      </w:r>
    </w:p>
    <w:p w14:paraId="29A17167" w14:textId="1363BC66"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with the affected AFs. To do this, the PCF retrieves all the PDTQ policies together with their additionally stored AF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AF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030B298B"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 xml:space="preserve">the list of candidate PDTQ policies </w:t>
      </w:r>
      <w:r w:rsidRPr="00F25C88">
        <w:t>in the "candPolicies" attribute.</w:t>
      </w:r>
    </w:p>
    <w:p w14:paraId="3D2B5948" w14:textId="77777777" w:rsidR="00D02B28" w:rsidRPr="00F25C88" w:rsidRDefault="00D02B28" w:rsidP="00D02B28">
      <w:pPr>
        <w:pStyle w:val="NO"/>
      </w:pPr>
      <w:r w:rsidRPr="00F25C88">
        <w:t>NOTE:</w:t>
      </w:r>
      <w:r w:rsidRPr="00F25C88">
        <w:tab/>
        <w:t>The AF might, or might not select a new PDTQ policy from the offered candidate list when receives the PDTQ warning notification.</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89" w:name="_Toc151461458"/>
      <w:r w:rsidRPr="00F25C88">
        <w:t>6</w:t>
      </w:r>
      <w:r w:rsidRPr="00F25C88">
        <w:tab/>
        <w:t>API Definitions</w:t>
      </w:r>
      <w:bookmarkEnd w:id="79"/>
      <w:bookmarkEnd w:id="80"/>
      <w:bookmarkEnd w:id="89"/>
    </w:p>
    <w:p w14:paraId="391C9859" w14:textId="4495AF67" w:rsidR="008A6D4A" w:rsidRPr="00F25C88" w:rsidRDefault="008A6D4A" w:rsidP="007A4424">
      <w:pPr>
        <w:pStyle w:val="Heading2"/>
      </w:pPr>
      <w:bookmarkStart w:id="90" w:name="_Toc510696598"/>
      <w:bookmarkStart w:id="91" w:name="_Toc35971390"/>
      <w:bookmarkStart w:id="92" w:name="_Toc151461459"/>
      <w:r w:rsidRPr="00F25C88">
        <w:t>6.1</w:t>
      </w:r>
      <w:r w:rsidRPr="00F25C88">
        <w:tab/>
      </w:r>
      <w:r w:rsidR="006C3482" w:rsidRPr="00F25C88">
        <w:t xml:space="preserve">Npcf_PDTQPolicyControl </w:t>
      </w:r>
      <w:r w:rsidRPr="00F25C88">
        <w:t>Service API</w:t>
      </w:r>
      <w:bookmarkEnd w:id="90"/>
      <w:bookmarkEnd w:id="91"/>
      <w:bookmarkEnd w:id="92"/>
    </w:p>
    <w:p w14:paraId="2FA7B115" w14:textId="77777777" w:rsidR="008A6D4A" w:rsidRPr="00F25C88" w:rsidRDefault="008A6D4A" w:rsidP="007A4424">
      <w:pPr>
        <w:pStyle w:val="Heading3"/>
      </w:pPr>
      <w:bookmarkStart w:id="93" w:name="_Toc510696599"/>
      <w:bookmarkStart w:id="94" w:name="_Toc35971391"/>
      <w:bookmarkStart w:id="95" w:name="_Toc151461460"/>
      <w:r w:rsidRPr="00F25C88">
        <w:t>6.1.1</w:t>
      </w:r>
      <w:r w:rsidRPr="00F25C88">
        <w:tab/>
        <w:t>Introduction</w:t>
      </w:r>
      <w:bookmarkEnd w:id="93"/>
      <w:bookmarkEnd w:id="94"/>
      <w:bookmarkEnd w:id="95"/>
    </w:p>
    <w:p w14:paraId="17A68331" w14:textId="2AE6C535" w:rsidR="008A6D4A" w:rsidRPr="00F25C88" w:rsidRDefault="008A6D4A" w:rsidP="008A6D4A">
      <w:pPr>
        <w:rPr>
          <w:lang w:eastAsia="zh-CN"/>
        </w:rPr>
      </w:pPr>
      <w:bookmarkStart w:id="96"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lastRenderedPageBreak/>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97" w:name="_Toc35971392"/>
      <w:bookmarkStart w:id="98" w:name="_Toc151461461"/>
      <w:r w:rsidRPr="00F25C88">
        <w:t>6.1.2</w:t>
      </w:r>
      <w:r w:rsidRPr="00F25C88">
        <w:tab/>
        <w:t>Usage of HTTP</w:t>
      </w:r>
      <w:bookmarkEnd w:id="96"/>
      <w:bookmarkEnd w:id="97"/>
      <w:bookmarkEnd w:id="98"/>
    </w:p>
    <w:p w14:paraId="1560E1A9" w14:textId="77777777" w:rsidR="008A6D4A" w:rsidRPr="00F25C88" w:rsidRDefault="008A6D4A" w:rsidP="007A4424">
      <w:pPr>
        <w:pStyle w:val="Heading4"/>
      </w:pPr>
      <w:bookmarkStart w:id="99" w:name="_Toc510696601"/>
      <w:bookmarkStart w:id="100" w:name="_Toc35971393"/>
      <w:bookmarkStart w:id="101" w:name="_Toc151461462"/>
      <w:r w:rsidRPr="00F25C88">
        <w:t>6.1.2.1</w:t>
      </w:r>
      <w:r w:rsidRPr="00F25C88">
        <w:tab/>
        <w:t>General</w:t>
      </w:r>
      <w:bookmarkEnd w:id="99"/>
      <w:bookmarkEnd w:id="100"/>
      <w:bookmarkEnd w:id="101"/>
    </w:p>
    <w:p w14:paraId="4D7A17E1" w14:textId="58988CCE" w:rsidR="008A6D4A" w:rsidRPr="00F25C88" w:rsidRDefault="008A6D4A" w:rsidP="008A6D4A">
      <w:bookmarkStart w:id="102"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03" w:name="_Toc35971394"/>
      <w:bookmarkStart w:id="104" w:name="_Toc151461463"/>
      <w:r w:rsidRPr="00F25C88">
        <w:t>6.1.2.2</w:t>
      </w:r>
      <w:r w:rsidRPr="00F25C88">
        <w:tab/>
        <w:t>HTTP standard headers</w:t>
      </w:r>
      <w:bookmarkEnd w:id="102"/>
      <w:bookmarkEnd w:id="103"/>
      <w:bookmarkEnd w:id="104"/>
    </w:p>
    <w:p w14:paraId="37563F57" w14:textId="77777777" w:rsidR="008A6D4A" w:rsidRPr="00F25C88" w:rsidRDefault="008A6D4A" w:rsidP="007A4424">
      <w:pPr>
        <w:pStyle w:val="Heading5"/>
        <w:rPr>
          <w:lang w:eastAsia="zh-CN"/>
        </w:rPr>
      </w:pPr>
      <w:bookmarkStart w:id="105" w:name="_Toc510696603"/>
      <w:bookmarkStart w:id="106" w:name="_Toc35971395"/>
      <w:bookmarkStart w:id="107" w:name="_Toc151461464"/>
      <w:r w:rsidRPr="00F25C88">
        <w:t>6.1.2.2.1</w:t>
      </w:r>
      <w:r w:rsidRPr="00F25C88">
        <w:rPr>
          <w:lang w:eastAsia="zh-CN"/>
        </w:rPr>
        <w:tab/>
        <w:t>General</w:t>
      </w:r>
      <w:bookmarkEnd w:id="105"/>
      <w:bookmarkEnd w:id="106"/>
      <w:bookmarkEnd w:id="107"/>
    </w:p>
    <w:p w14:paraId="02C8BA3C" w14:textId="51CA22A5" w:rsidR="008A6D4A" w:rsidRPr="00F25C88" w:rsidRDefault="008A6D4A" w:rsidP="008A6D4A">
      <w:bookmarkStart w:id="108"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09" w:name="_Toc35971396"/>
      <w:bookmarkStart w:id="110" w:name="_Toc151461465"/>
      <w:r w:rsidRPr="00F25C88">
        <w:t>6.1.2.2.2</w:t>
      </w:r>
      <w:r w:rsidRPr="00F25C88">
        <w:tab/>
        <w:t>Content type</w:t>
      </w:r>
      <w:bookmarkEnd w:id="108"/>
      <w:bookmarkEnd w:id="109"/>
      <w:bookmarkEnd w:id="110"/>
    </w:p>
    <w:p w14:paraId="305F86EC" w14:textId="243EC782" w:rsidR="008A6D4A" w:rsidRPr="00F25C88" w:rsidRDefault="008A6D4A" w:rsidP="008A6D4A">
      <w:bookmarkStart w:id="111"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112"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13" w:name="_Toc151461466"/>
      <w:r w:rsidRPr="00F25C88">
        <w:t>6.1.2.3</w:t>
      </w:r>
      <w:r w:rsidRPr="00F25C88">
        <w:tab/>
        <w:t>HTTP custom headers</w:t>
      </w:r>
      <w:bookmarkEnd w:id="111"/>
      <w:bookmarkEnd w:id="112"/>
      <w:bookmarkEnd w:id="113"/>
    </w:p>
    <w:p w14:paraId="0A8370E8" w14:textId="07E46C7F" w:rsidR="000602BD" w:rsidRPr="00F25C88" w:rsidRDefault="000602BD" w:rsidP="000602BD">
      <w:bookmarkStart w:id="114" w:name="_Toc489605322"/>
      <w:bookmarkStart w:id="115" w:name="_Toc492899753"/>
      <w:bookmarkStart w:id="116" w:name="_Toc492900032"/>
      <w:bookmarkStart w:id="117" w:name="_Toc492967834"/>
      <w:bookmarkStart w:id="118" w:name="_Toc492972922"/>
      <w:bookmarkStart w:id="119" w:name="_Toc492973142"/>
      <w:bookmarkStart w:id="120" w:name="_Toc492974840"/>
      <w:bookmarkStart w:id="121"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22" w:name="_Toc510696607"/>
      <w:bookmarkStart w:id="123" w:name="_Toc35971398"/>
      <w:bookmarkStart w:id="124" w:name="_Toc151461467"/>
      <w:bookmarkEnd w:id="114"/>
      <w:bookmarkEnd w:id="115"/>
      <w:bookmarkEnd w:id="116"/>
      <w:bookmarkEnd w:id="117"/>
      <w:bookmarkEnd w:id="118"/>
      <w:bookmarkEnd w:id="119"/>
      <w:bookmarkEnd w:id="120"/>
      <w:bookmarkEnd w:id="121"/>
      <w:r w:rsidRPr="00F25C88">
        <w:t>6.1.3</w:t>
      </w:r>
      <w:r w:rsidRPr="00F25C88">
        <w:tab/>
        <w:t>Resources</w:t>
      </w:r>
      <w:bookmarkEnd w:id="122"/>
      <w:bookmarkEnd w:id="123"/>
      <w:bookmarkEnd w:id="124"/>
    </w:p>
    <w:p w14:paraId="3A809721" w14:textId="77777777" w:rsidR="006E186B" w:rsidRPr="00F25C88" w:rsidRDefault="006E186B" w:rsidP="006E186B">
      <w:pPr>
        <w:pStyle w:val="Heading4"/>
      </w:pPr>
      <w:bookmarkStart w:id="125" w:name="_Toc510696608"/>
      <w:bookmarkStart w:id="126" w:name="_Toc35971399"/>
      <w:bookmarkStart w:id="127" w:name="_Toc151461468"/>
      <w:bookmarkStart w:id="128" w:name="_Toc510696609"/>
      <w:bookmarkStart w:id="129" w:name="_Toc35971400"/>
      <w:r w:rsidRPr="00F25C88">
        <w:t>6.1.3.1</w:t>
      </w:r>
      <w:r w:rsidRPr="00F25C88">
        <w:tab/>
        <w:t>Overview</w:t>
      </w:r>
      <w:bookmarkEnd w:id="125"/>
      <w:bookmarkEnd w:id="126"/>
      <w:bookmarkEnd w:id="127"/>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6pt;height:149.5pt" o:ole="">
            <v:imagedata r:id="rId22" o:title=""/>
          </v:shape>
          <o:OLEObject Type="Embed" ProgID="Visio.Drawing.15" ShapeID="_x0000_i1032" DrawAspect="Content" ObjectID="_1762667362" r:id="rId23"/>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/pdtq-policies/{pdtqPolicyId}</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30" w:name="_Toc151461469"/>
      <w:r w:rsidRPr="00F25C88">
        <w:t>6.1.3.2</w:t>
      </w:r>
      <w:r w:rsidRPr="00F25C88">
        <w:tab/>
        <w:t xml:space="preserve">Resource: </w:t>
      </w:r>
      <w:r w:rsidR="00EA71D8" w:rsidRPr="00F25C88">
        <w:t>PDTQ policies (Collection)</w:t>
      </w:r>
      <w:bookmarkEnd w:id="128"/>
      <w:bookmarkEnd w:id="129"/>
      <w:bookmarkEnd w:id="130"/>
    </w:p>
    <w:p w14:paraId="5DA53F4D" w14:textId="77777777" w:rsidR="008A6D4A" w:rsidRPr="00F25C88" w:rsidRDefault="008A6D4A" w:rsidP="007A4424">
      <w:pPr>
        <w:pStyle w:val="Heading5"/>
      </w:pPr>
      <w:bookmarkStart w:id="131" w:name="_Toc510696610"/>
      <w:bookmarkStart w:id="132" w:name="_Toc35971401"/>
      <w:bookmarkStart w:id="133" w:name="_Toc151461470"/>
      <w:r w:rsidRPr="00F25C88">
        <w:t>6.1.3.2.1</w:t>
      </w:r>
      <w:r w:rsidRPr="00F25C88">
        <w:tab/>
        <w:t>Description</w:t>
      </w:r>
      <w:bookmarkEnd w:id="131"/>
      <w:bookmarkEnd w:id="132"/>
      <w:bookmarkEnd w:id="133"/>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34" w:name="_Toc35971402"/>
      <w:bookmarkStart w:id="135" w:name="_Toc151461471"/>
      <w:bookmarkStart w:id="136" w:name="_Toc510696612"/>
      <w:bookmarkStart w:id="137" w:name="_Toc35971403"/>
      <w:r w:rsidRPr="00F25C88">
        <w:t>6.1.3.2.2</w:t>
      </w:r>
      <w:r w:rsidRPr="00F25C88">
        <w:tab/>
        <w:t>Resource Definition</w:t>
      </w:r>
      <w:bookmarkEnd w:id="134"/>
      <w:bookmarkEnd w:id="135"/>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38" w:name="_Toc151461472"/>
      <w:r w:rsidRPr="00F25C88">
        <w:t>6.1.3.2.3</w:t>
      </w:r>
      <w:r w:rsidRPr="00F25C88">
        <w:tab/>
        <w:t>Resource Standard Methods</w:t>
      </w:r>
      <w:bookmarkEnd w:id="136"/>
      <w:bookmarkEnd w:id="137"/>
      <w:bookmarkEnd w:id="138"/>
    </w:p>
    <w:p w14:paraId="0D69EE5C" w14:textId="2C614B6F" w:rsidR="003E58FE" w:rsidRPr="00F25C88" w:rsidRDefault="003E58FE" w:rsidP="00F75238">
      <w:pPr>
        <w:pStyle w:val="H6"/>
      </w:pPr>
      <w:bookmarkStart w:id="139" w:name="_Toc510696613"/>
      <w:bookmarkStart w:id="140" w:name="_Toc35971404"/>
      <w:bookmarkStart w:id="141" w:name="_Toc510696635"/>
      <w:bookmarkStart w:id="142" w:name="_Toc35971430"/>
      <w:r w:rsidRPr="00F25C88">
        <w:t>6.1.3.2.3.1</w:t>
      </w:r>
      <w:r w:rsidRPr="00F25C88">
        <w:tab/>
      </w:r>
      <w:r w:rsidR="00ED02E7" w:rsidRPr="00F25C88">
        <w:t>POST</w:t>
      </w:r>
      <w:bookmarkEnd w:id="139"/>
      <w:bookmarkEnd w:id="140"/>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lastRenderedPageBreak/>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43" w:name="_Toc510696615"/>
      <w:bookmarkStart w:id="144" w:name="_Toc35971406"/>
      <w:bookmarkStart w:id="145" w:name="_Toc151461473"/>
      <w:r w:rsidRPr="00F25C88">
        <w:t>6.1.3.2.4</w:t>
      </w:r>
      <w:r w:rsidRPr="00F25C88">
        <w:tab/>
        <w:t>Resource Custom Operations</w:t>
      </w:r>
      <w:bookmarkEnd w:id="143"/>
      <w:bookmarkEnd w:id="144"/>
      <w:bookmarkEnd w:id="145"/>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46" w:name="_Toc510696621"/>
      <w:bookmarkStart w:id="147" w:name="_Toc35971412"/>
      <w:bookmarkStart w:id="148" w:name="_Toc151461474"/>
      <w:r w:rsidRPr="00F25C88">
        <w:t>6.1.3.3</w:t>
      </w:r>
      <w:r w:rsidRPr="00F25C88">
        <w:tab/>
        <w:t xml:space="preserve">Resource: </w:t>
      </w:r>
      <w:r w:rsidR="00370D42" w:rsidRPr="00F25C88">
        <w:t>Individual PDTQ policy (Document)</w:t>
      </w:r>
      <w:bookmarkEnd w:id="146"/>
      <w:bookmarkEnd w:id="147"/>
      <w:bookmarkEnd w:id="148"/>
    </w:p>
    <w:p w14:paraId="5067FFB8" w14:textId="77777777" w:rsidR="00541261" w:rsidRPr="00F25C88" w:rsidRDefault="00541261" w:rsidP="00541261">
      <w:pPr>
        <w:pStyle w:val="Heading5"/>
      </w:pPr>
      <w:bookmarkStart w:id="149" w:name="_Toc119957471"/>
      <w:bookmarkStart w:id="150" w:name="_Toc119957995"/>
      <w:bookmarkStart w:id="151" w:name="_Toc120568729"/>
      <w:bookmarkStart w:id="152" w:name="_Toc120568968"/>
      <w:bookmarkStart w:id="153" w:name="_Toc120569852"/>
      <w:bookmarkStart w:id="154" w:name="_Toc120575128"/>
      <w:bookmarkStart w:id="155" w:name="_Toc151461475"/>
      <w:bookmarkStart w:id="156" w:name="_Toc510696622"/>
      <w:bookmarkStart w:id="157" w:name="_Toc35971413"/>
      <w:r w:rsidRPr="00F25C88">
        <w:t>6.1.3.3.1</w:t>
      </w:r>
      <w:r w:rsidRPr="00F25C88">
        <w:tab/>
        <w:t>Description</w:t>
      </w:r>
      <w:bookmarkEnd w:id="149"/>
      <w:bookmarkEnd w:id="150"/>
      <w:bookmarkEnd w:id="151"/>
      <w:bookmarkEnd w:id="152"/>
      <w:bookmarkEnd w:id="153"/>
      <w:bookmarkEnd w:id="154"/>
      <w:bookmarkEnd w:id="155"/>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58" w:name="_Toc119957472"/>
      <w:bookmarkStart w:id="159" w:name="_Toc119957996"/>
      <w:bookmarkStart w:id="160" w:name="_Toc120568730"/>
      <w:bookmarkStart w:id="161" w:name="_Toc120568969"/>
      <w:bookmarkStart w:id="162" w:name="_Toc120569853"/>
      <w:bookmarkStart w:id="163" w:name="_Toc120575129"/>
      <w:bookmarkStart w:id="164" w:name="_Toc151461476"/>
      <w:r w:rsidRPr="00F25C88">
        <w:t>6.1.3.3.2</w:t>
      </w:r>
      <w:r w:rsidRPr="00F25C88">
        <w:tab/>
        <w:t>Resource Definition</w:t>
      </w:r>
      <w:bookmarkEnd w:id="158"/>
      <w:bookmarkEnd w:id="159"/>
      <w:bookmarkEnd w:id="160"/>
      <w:bookmarkEnd w:id="161"/>
      <w:bookmarkEnd w:id="162"/>
      <w:bookmarkEnd w:id="163"/>
      <w:bookmarkEnd w:id="164"/>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165" w:name="_Toc119957473"/>
      <w:bookmarkStart w:id="166" w:name="_Toc119957997"/>
      <w:bookmarkStart w:id="167" w:name="_Toc120568731"/>
      <w:bookmarkStart w:id="168" w:name="_Toc120568970"/>
      <w:bookmarkStart w:id="169" w:name="_Toc120569854"/>
      <w:bookmarkStart w:id="170" w:name="_Toc120575130"/>
      <w:bookmarkStart w:id="171" w:name="_Toc151461477"/>
      <w:r w:rsidRPr="00F25C88">
        <w:t>6.1.3.3.3</w:t>
      </w:r>
      <w:r w:rsidRPr="00F25C88">
        <w:tab/>
        <w:t>Resource Standard Methods</w:t>
      </w:r>
      <w:bookmarkEnd w:id="165"/>
      <w:bookmarkEnd w:id="166"/>
      <w:bookmarkEnd w:id="167"/>
      <w:bookmarkEnd w:id="168"/>
      <w:bookmarkEnd w:id="169"/>
      <w:bookmarkEnd w:id="170"/>
      <w:bookmarkEnd w:id="171"/>
    </w:p>
    <w:p w14:paraId="18AF76C5" w14:textId="77777777" w:rsidR="00541261" w:rsidRPr="00F25C88" w:rsidRDefault="00541261" w:rsidP="00F75238">
      <w:pPr>
        <w:pStyle w:val="H6"/>
      </w:pPr>
      <w:bookmarkStart w:id="172" w:name="_Toc119957474"/>
      <w:bookmarkStart w:id="173" w:name="_Toc119957998"/>
      <w:bookmarkStart w:id="174" w:name="_Toc120568732"/>
      <w:bookmarkStart w:id="175" w:name="_Toc120568971"/>
      <w:bookmarkStart w:id="176" w:name="_Toc120569855"/>
      <w:bookmarkStart w:id="177" w:name="_Toc120575131"/>
      <w:r w:rsidRPr="00F25C88">
        <w:t>6.1.3.3.3.1</w:t>
      </w:r>
      <w:r w:rsidRPr="00F25C88">
        <w:tab/>
        <w:t>GET</w:t>
      </w:r>
      <w:bookmarkEnd w:id="172"/>
      <w:bookmarkEnd w:id="173"/>
      <w:bookmarkEnd w:id="174"/>
      <w:bookmarkEnd w:id="175"/>
      <w:bookmarkEnd w:id="176"/>
      <w:bookmarkEnd w:id="177"/>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lastRenderedPageBreak/>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178" w:name="_Toc119957475"/>
      <w:bookmarkStart w:id="179" w:name="_Toc119957999"/>
      <w:bookmarkStart w:id="180" w:name="_Toc120568733"/>
      <w:bookmarkStart w:id="181" w:name="_Toc120568972"/>
      <w:bookmarkStart w:id="182" w:name="_Toc120569856"/>
      <w:bookmarkStart w:id="183"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178"/>
      <w:bookmarkEnd w:id="179"/>
      <w:bookmarkEnd w:id="180"/>
      <w:bookmarkEnd w:id="181"/>
      <w:bookmarkEnd w:id="182"/>
      <w:bookmarkEnd w:id="183"/>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lastRenderedPageBreak/>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184"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185" w:name="_Toc151461478"/>
      <w:bookmarkEnd w:id="184"/>
      <w:r w:rsidRPr="00F25C88">
        <w:t>6.1.4</w:t>
      </w:r>
      <w:r w:rsidRPr="00F25C88">
        <w:tab/>
        <w:t>Custom Operations without associated resources</w:t>
      </w:r>
      <w:bookmarkEnd w:id="156"/>
      <w:bookmarkEnd w:id="157"/>
      <w:bookmarkEnd w:id="185"/>
    </w:p>
    <w:p w14:paraId="01D01072" w14:textId="77777777" w:rsidR="00541261" w:rsidRPr="00F25C88" w:rsidRDefault="00541261" w:rsidP="00541261">
      <w:bookmarkStart w:id="186" w:name="_Toc510696623"/>
      <w:bookmarkStart w:id="187" w:name="_Toc35971414"/>
      <w:r w:rsidRPr="00F25C88">
        <w:t>No custom operation is defined in this Release of the specification.</w:t>
      </w:r>
    </w:p>
    <w:p w14:paraId="7E93CAC2" w14:textId="77777777" w:rsidR="003E58FE" w:rsidRPr="00F25C88" w:rsidRDefault="003E58FE" w:rsidP="007A4424">
      <w:pPr>
        <w:pStyle w:val="Heading3"/>
      </w:pPr>
      <w:bookmarkStart w:id="188" w:name="_Toc510696628"/>
      <w:bookmarkStart w:id="189" w:name="_Toc35971419"/>
      <w:bookmarkStart w:id="190" w:name="_Toc151461479"/>
      <w:bookmarkEnd w:id="186"/>
      <w:bookmarkEnd w:id="187"/>
      <w:r w:rsidRPr="00F25C88">
        <w:lastRenderedPageBreak/>
        <w:t>6.1.5</w:t>
      </w:r>
      <w:r w:rsidRPr="00F25C88">
        <w:tab/>
        <w:t>Notifications</w:t>
      </w:r>
      <w:bookmarkEnd w:id="188"/>
      <w:bookmarkEnd w:id="189"/>
      <w:bookmarkEnd w:id="190"/>
    </w:p>
    <w:p w14:paraId="06D675F5" w14:textId="77777777" w:rsidR="003E58FE" w:rsidRPr="00F25C88" w:rsidRDefault="003E58FE" w:rsidP="007A4424">
      <w:pPr>
        <w:pStyle w:val="Heading4"/>
      </w:pPr>
      <w:bookmarkStart w:id="191" w:name="_Toc510696629"/>
      <w:bookmarkStart w:id="192" w:name="_Toc35971420"/>
      <w:bookmarkStart w:id="193" w:name="_Toc151461480"/>
      <w:r w:rsidRPr="00F25C88">
        <w:t>6.1.5.1</w:t>
      </w:r>
      <w:r w:rsidRPr="00F25C88">
        <w:tab/>
        <w:t>General</w:t>
      </w:r>
      <w:bookmarkEnd w:id="191"/>
      <w:bookmarkEnd w:id="192"/>
      <w:bookmarkEnd w:id="193"/>
    </w:p>
    <w:p w14:paraId="4ED9A7A2" w14:textId="77777777" w:rsidR="003E58FE" w:rsidRPr="00F25C88" w:rsidRDefault="003E58FE" w:rsidP="003E58FE">
      <w:bookmarkStart w:id="194" w:name="_Toc510696630"/>
      <w:bookmarkStart w:id="195"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196" w:name="_Toc35971421"/>
      <w:bookmarkStart w:id="197" w:name="_Toc151461481"/>
      <w:r w:rsidRPr="00F25C88">
        <w:t>6.1.5.2</w:t>
      </w:r>
      <w:r w:rsidRPr="00F25C88">
        <w:tab/>
      </w:r>
      <w:r w:rsidR="001D074E" w:rsidRPr="00F25C88">
        <w:t>PDTQ warning notification</w:t>
      </w:r>
      <w:bookmarkEnd w:id="194"/>
      <w:bookmarkEnd w:id="196"/>
      <w:bookmarkEnd w:id="197"/>
    </w:p>
    <w:p w14:paraId="48822DAF" w14:textId="77777777" w:rsidR="003E58FE" w:rsidRPr="00F25C88" w:rsidRDefault="003E58FE" w:rsidP="007A4424">
      <w:pPr>
        <w:pStyle w:val="Heading5"/>
      </w:pPr>
      <w:bookmarkStart w:id="198" w:name="_Toc532994455"/>
      <w:bookmarkStart w:id="199" w:name="_Toc35971422"/>
      <w:bookmarkStart w:id="200" w:name="_Toc151461482"/>
      <w:bookmarkStart w:id="201" w:name="_Toc510696631"/>
      <w:r w:rsidRPr="00F25C88">
        <w:t>6.1.5.2.1</w:t>
      </w:r>
      <w:r w:rsidRPr="00F25C88">
        <w:tab/>
        <w:t>Description</w:t>
      </w:r>
      <w:bookmarkEnd w:id="198"/>
      <w:bookmarkEnd w:id="199"/>
      <w:bookmarkEnd w:id="200"/>
    </w:p>
    <w:p w14:paraId="70FA53A1" w14:textId="707205EA" w:rsidR="00FE33B2" w:rsidRPr="00F25C88" w:rsidRDefault="00FE33B2" w:rsidP="00FE33B2">
      <w:r w:rsidRPr="00F25C88">
        <w:t xml:space="preserve">The </w:t>
      </w:r>
      <w:bookmarkStart w:id="202" w:name="_Hlk7472499"/>
      <w:r w:rsidRPr="00F25C88">
        <w:t xml:space="preserve">PDTQ warning notification </w:t>
      </w:r>
      <w:bookmarkEnd w:id="202"/>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203" w:name="_Toc532994456"/>
      <w:bookmarkStart w:id="204" w:name="_Toc35971423"/>
      <w:bookmarkStart w:id="205" w:name="_Toc151461483"/>
      <w:r w:rsidRPr="00F25C88">
        <w:t>6.1.5.2.2</w:t>
      </w:r>
      <w:r w:rsidRPr="00F25C88">
        <w:tab/>
        <w:t>Target URI</w:t>
      </w:r>
      <w:bookmarkEnd w:id="203"/>
      <w:bookmarkEnd w:id="204"/>
      <w:bookmarkEnd w:id="205"/>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06" w:name="_Toc532994457"/>
      <w:bookmarkStart w:id="207" w:name="_Toc35971424"/>
      <w:bookmarkStart w:id="208" w:name="_Toc151461484"/>
      <w:r w:rsidRPr="00F25C88">
        <w:t>6.1.5.2.3</w:t>
      </w:r>
      <w:r w:rsidRPr="00F25C88">
        <w:tab/>
        <w:t>Standard Methods</w:t>
      </w:r>
      <w:bookmarkEnd w:id="206"/>
      <w:bookmarkEnd w:id="207"/>
      <w:bookmarkEnd w:id="208"/>
    </w:p>
    <w:p w14:paraId="5C57E4FE" w14:textId="77777777" w:rsidR="003E58FE" w:rsidRPr="00F25C88" w:rsidRDefault="003E58FE" w:rsidP="00F75238">
      <w:pPr>
        <w:pStyle w:val="H6"/>
      </w:pPr>
      <w:bookmarkStart w:id="209" w:name="_Toc532994458"/>
      <w:bookmarkStart w:id="210" w:name="_Toc35971425"/>
      <w:r w:rsidRPr="00F25C88">
        <w:t>6.1.5.2.3.1</w:t>
      </w:r>
      <w:r w:rsidRPr="00F25C88">
        <w:tab/>
        <w:t>POST</w:t>
      </w:r>
      <w:bookmarkEnd w:id="209"/>
      <w:bookmarkEnd w:id="210"/>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11" w:name="_Hlk133495006"/>
      <w:bookmarkStart w:id="212" w:name="_Toc35971426"/>
      <w:r w:rsidRPr="00F25C88">
        <w:lastRenderedPageBreak/>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211"/>
    </w:tbl>
    <w:p w14:paraId="594DB712" w14:textId="77777777" w:rsidR="00236843" w:rsidRPr="00F25C88" w:rsidRDefault="00236843" w:rsidP="00236843"/>
    <w:p w14:paraId="368B4F74" w14:textId="77777777" w:rsidR="003E58FE" w:rsidRPr="00F25C88" w:rsidRDefault="003E58FE" w:rsidP="007A4424">
      <w:pPr>
        <w:pStyle w:val="Heading3"/>
      </w:pPr>
      <w:bookmarkStart w:id="213" w:name="_Toc35971427"/>
      <w:bookmarkStart w:id="214" w:name="_Toc151461485"/>
      <w:bookmarkEnd w:id="201"/>
      <w:bookmarkEnd w:id="212"/>
      <w:r w:rsidRPr="00F25C88">
        <w:t>6.1.6</w:t>
      </w:r>
      <w:r w:rsidRPr="00F25C88">
        <w:tab/>
        <w:t>Data Model</w:t>
      </w:r>
      <w:bookmarkEnd w:id="195"/>
      <w:bookmarkEnd w:id="213"/>
      <w:bookmarkEnd w:id="214"/>
    </w:p>
    <w:p w14:paraId="0E711D33" w14:textId="77777777" w:rsidR="006E186B" w:rsidRPr="00F25C88" w:rsidRDefault="006E186B" w:rsidP="006E186B">
      <w:pPr>
        <w:pStyle w:val="Heading4"/>
      </w:pPr>
      <w:bookmarkStart w:id="215" w:name="_Toc510696633"/>
      <w:bookmarkStart w:id="216" w:name="_Toc35971428"/>
      <w:bookmarkStart w:id="217" w:name="_Toc151461486"/>
      <w:bookmarkStart w:id="218" w:name="_Toc510696634"/>
      <w:bookmarkStart w:id="219" w:name="_Toc35971429"/>
      <w:r w:rsidRPr="00F25C88">
        <w:t>6.1.6.1</w:t>
      </w:r>
      <w:r w:rsidRPr="00F25C88">
        <w:tab/>
        <w:t>General</w:t>
      </w:r>
      <w:bookmarkEnd w:id="215"/>
      <w:bookmarkEnd w:id="216"/>
      <w:bookmarkEnd w:id="217"/>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2D567D2E" w:rsidR="00BF07B1" w:rsidRPr="00F25C88" w:rsidRDefault="00BF07B1" w:rsidP="00BF07B1">
            <w:pPr>
              <w:pStyle w:val="TAL"/>
              <w:rPr>
                <w:rFonts w:cs="Arial"/>
                <w:szCs w:val="18"/>
                <w:lang w:eastAsia="zh-CN"/>
              </w:rPr>
            </w:pPr>
            <w:r w:rsidRPr="00F25C88">
              <w:t>Represents a PTDQ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lastRenderedPageBreak/>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20" w:name="_Toc151461487"/>
      <w:r w:rsidRPr="00F25C88">
        <w:t>6.1.6.2</w:t>
      </w:r>
      <w:r w:rsidRPr="00F25C88">
        <w:tab/>
        <w:t>Structured data types</w:t>
      </w:r>
      <w:bookmarkEnd w:id="218"/>
      <w:bookmarkEnd w:id="219"/>
      <w:bookmarkEnd w:id="220"/>
    </w:p>
    <w:p w14:paraId="672B9C59" w14:textId="77777777" w:rsidR="008A6D4A" w:rsidRPr="00F25C88" w:rsidRDefault="008A6D4A" w:rsidP="007A4424">
      <w:pPr>
        <w:pStyle w:val="Heading5"/>
      </w:pPr>
      <w:bookmarkStart w:id="221" w:name="_Toc151461488"/>
      <w:r w:rsidRPr="00F25C88">
        <w:t>6.1.6.2.1</w:t>
      </w:r>
      <w:r w:rsidRPr="00F25C88">
        <w:tab/>
        <w:t>Introduction</w:t>
      </w:r>
      <w:bookmarkEnd w:id="141"/>
      <w:bookmarkEnd w:id="142"/>
      <w:bookmarkEnd w:id="221"/>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22" w:name="_Toc510696636"/>
      <w:bookmarkStart w:id="223" w:name="_Toc35971431"/>
      <w:bookmarkStart w:id="224" w:name="_Toc151461489"/>
      <w:r w:rsidRPr="00F25C88">
        <w:lastRenderedPageBreak/>
        <w:t>6.1.6.2.2</w:t>
      </w:r>
      <w:r w:rsidRPr="00F25C88">
        <w:tab/>
        <w:t xml:space="preserve">Type: </w:t>
      </w:r>
      <w:r w:rsidR="007E6DEA" w:rsidRPr="00F25C88">
        <w:t>PdtqPolicyData</w:t>
      </w:r>
      <w:bookmarkEnd w:id="222"/>
      <w:bookmarkEnd w:id="223"/>
      <w:bookmarkEnd w:id="224"/>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5354F0E5" w:rsidR="00E35BBC" w:rsidRPr="00F25C88" w:rsidRDefault="00E35BBC" w:rsidP="00E35BBC">
            <w:pPr>
              <w:pStyle w:val="TAC"/>
            </w:pPr>
            <w:r w:rsidRPr="00F25C88">
              <w:t>O</w:t>
            </w:r>
          </w:p>
        </w:tc>
        <w:tc>
          <w:tcPr>
            <w:tcW w:w="1134" w:type="dxa"/>
          </w:tcPr>
          <w:p w14:paraId="4BE17878" w14:textId="7CAA5CAD" w:rsidR="00E35BBC" w:rsidRPr="00F25C88" w:rsidRDefault="00E35BBC" w:rsidP="00E35BBC">
            <w:pPr>
              <w:pStyle w:val="TAC"/>
            </w:pPr>
            <w:r w:rsidRPr="00F25C88">
              <w:t>1..N</w:t>
            </w:r>
          </w:p>
        </w:tc>
        <w:tc>
          <w:tcPr>
            <w:tcW w:w="3261" w:type="dxa"/>
          </w:tcPr>
          <w:p w14:paraId="23D7790C" w14:textId="2EB250BC" w:rsidR="00E35BBC" w:rsidRPr="00F25C88" w:rsidRDefault="00E35BBC" w:rsidP="00E35BBC">
            <w:pPr>
              <w:pStyle w:val="TAL"/>
              <w:rPr>
                <w:rFonts w:cs="Arial"/>
                <w:szCs w:val="18"/>
                <w:lang w:eastAsia="zh-CN"/>
              </w:rPr>
            </w:pPr>
            <w:r w:rsidRPr="00F25C88">
              <w:rPr>
                <w:rFonts w:cs="Arial"/>
                <w:szCs w:val="18"/>
                <w:lang w:eastAsia="zh-CN"/>
              </w:rPr>
              <w:t>This IE</w:t>
            </w:r>
            <w:r w:rsidRPr="00F25C88">
              <w:rPr>
                <w:lang w:eastAsia="zh-CN"/>
              </w:rPr>
              <w:t xml:space="preserve"> contains PDTQ policies.</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225" w:name="_Toc510696637"/>
      <w:bookmarkStart w:id="226" w:name="_Toc35971432"/>
      <w:bookmarkStart w:id="227" w:name="_Toc151461490"/>
      <w:r w:rsidRPr="00F25C88">
        <w:lastRenderedPageBreak/>
        <w:t>6.1.6.2.3</w:t>
      </w:r>
      <w:r w:rsidRPr="00F25C88">
        <w:tab/>
        <w:t xml:space="preserve">Type: </w:t>
      </w:r>
      <w:r w:rsidR="00D65702" w:rsidRPr="00F25C88">
        <w:t>QosParameterSet</w:t>
      </w:r>
      <w:bookmarkEnd w:id="225"/>
      <w:bookmarkEnd w:id="226"/>
      <w:bookmarkEnd w:id="227"/>
    </w:p>
    <w:p w14:paraId="496299B8" w14:textId="77777777" w:rsidR="00DA78CB" w:rsidRPr="00F25C88" w:rsidRDefault="00DA78CB" w:rsidP="00DA78CB">
      <w:pPr>
        <w:pStyle w:val="TH"/>
      </w:pPr>
      <w:bookmarkStart w:id="228" w:name="_Toc510696638"/>
      <w:bookmarkStart w:id="229"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230" w:name="_Toc151461491"/>
      <w:r w:rsidRPr="00F25C88">
        <w:t>6.1.6.2.4</w:t>
      </w:r>
      <w:r w:rsidRPr="00F25C88">
        <w:tab/>
        <w:t>Type: AltQosParamSet</w:t>
      </w:r>
      <w:bookmarkEnd w:id="230"/>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231" w:name="_Toc151461492"/>
      <w:r w:rsidRPr="00F25C88">
        <w:t>6.1.6.2.5</w:t>
      </w:r>
      <w:r w:rsidRPr="00F25C88">
        <w:tab/>
        <w:t>Type: PdtqPolicy</w:t>
      </w:r>
      <w:bookmarkEnd w:id="231"/>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232" w:name="_Toc151461493"/>
      <w:r w:rsidRPr="00F25C88">
        <w:lastRenderedPageBreak/>
        <w:t>6.1.6.2.6</w:t>
      </w:r>
      <w:r w:rsidRPr="00F25C88">
        <w:tab/>
        <w:t>Type PdtqPolicyPatchData</w:t>
      </w:r>
      <w:bookmarkEnd w:id="232"/>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233" w:name="_Toc20407995"/>
      <w:bookmarkStart w:id="234" w:name="_Toc24719993"/>
      <w:bookmarkStart w:id="235" w:name="_Toc36041341"/>
      <w:bookmarkStart w:id="236" w:name="_Toc36041422"/>
      <w:bookmarkStart w:id="237" w:name="_Toc36041505"/>
      <w:bookmarkStart w:id="238" w:name="_Toc45134642"/>
      <w:bookmarkStart w:id="239" w:name="_Toc59019667"/>
      <w:bookmarkStart w:id="240" w:name="_Toc121385326"/>
      <w:bookmarkStart w:id="241" w:name="_Toc151461494"/>
      <w:r w:rsidRPr="00F25C88">
        <w:t>6.1.6.2.7</w:t>
      </w:r>
      <w:r w:rsidRPr="00F25C88">
        <w:tab/>
        <w:t>Type Notification</w:t>
      </w:r>
      <w:bookmarkEnd w:id="233"/>
      <w:bookmarkEnd w:id="234"/>
      <w:bookmarkEnd w:id="235"/>
      <w:bookmarkEnd w:id="236"/>
      <w:bookmarkEnd w:id="237"/>
      <w:bookmarkEnd w:id="238"/>
      <w:bookmarkEnd w:id="239"/>
      <w:bookmarkEnd w:id="240"/>
      <w:bookmarkEnd w:id="241"/>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2DD132"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AF may select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242" w:name="_Toc151461495"/>
      <w:r w:rsidRPr="00F25C88">
        <w:t>6.1.6.3</w:t>
      </w:r>
      <w:r w:rsidRPr="00F25C88">
        <w:tab/>
        <w:t>Simple data types and enumerations</w:t>
      </w:r>
      <w:bookmarkEnd w:id="228"/>
      <w:bookmarkEnd w:id="229"/>
      <w:bookmarkEnd w:id="242"/>
    </w:p>
    <w:p w14:paraId="65A70611" w14:textId="77777777" w:rsidR="008A6D4A" w:rsidRPr="00F25C88" w:rsidRDefault="008A6D4A" w:rsidP="007A4424">
      <w:pPr>
        <w:pStyle w:val="Heading5"/>
      </w:pPr>
      <w:bookmarkStart w:id="243" w:name="_Toc510696639"/>
      <w:bookmarkStart w:id="244" w:name="_Toc35971434"/>
      <w:bookmarkStart w:id="245" w:name="_Toc151461496"/>
      <w:r w:rsidRPr="00F25C88">
        <w:t>6.1.6.3.1</w:t>
      </w:r>
      <w:r w:rsidRPr="00F25C88">
        <w:tab/>
        <w:t>Introduction</w:t>
      </w:r>
      <w:bookmarkEnd w:id="243"/>
      <w:bookmarkEnd w:id="244"/>
      <w:bookmarkEnd w:id="245"/>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246" w:name="_Toc510696640"/>
      <w:bookmarkStart w:id="247" w:name="_Toc35971435"/>
      <w:bookmarkStart w:id="248" w:name="_Toc151461497"/>
      <w:r w:rsidRPr="00F25C88">
        <w:t>6.1.6.3.2</w:t>
      </w:r>
      <w:r w:rsidRPr="00F25C88">
        <w:tab/>
        <w:t>Simple data types</w:t>
      </w:r>
      <w:bookmarkEnd w:id="246"/>
      <w:bookmarkEnd w:id="247"/>
      <w:bookmarkEnd w:id="248"/>
    </w:p>
    <w:p w14:paraId="3E57B034" w14:textId="5EA329D5" w:rsidR="003E58FE" w:rsidRPr="00F25C88" w:rsidRDefault="003E58FE" w:rsidP="003E58FE">
      <w:bookmarkStart w:id="249" w:name="_Toc510696641"/>
      <w:bookmarkStart w:id="250"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3D520A7B" w:rsidR="003E58FE" w:rsidRPr="00F25C88" w:rsidRDefault="00A82959" w:rsidP="00015457">
            <w:pPr>
              <w:pStyle w:val="TAL"/>
            </w:pPr>
            <w:r w:rsidRPr="00F25C88">
              <w:t>Represents a PTDQ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251" w:name="_Toc510696643"/>
      <w:bookmarkStart w:id="252" w:name="_Toc35971438"/>
      <w:bookmarkStart w:id="253" w:name="_Toc151461498"/>
      <w:bookmarkEnd w:id="249"/>
      <w:bookmarkEnd w:id="250"/>
      <w:r w:rsidRPr="00F25C88">
        <w:t>6.1.6.4</w:t>
      </w:r>
      <w:r w:rsidRPr="00F25C88">
        <w:tab/>
      </w:r>
      <w:r w:rsidRPr="00F25C88">
        <w:rPr>
          <w:lang w:eastAsia="zh-CN"/>
        </w:rPr>
        <w:t>Data types describing alternative data types or combinations of data types</w:t>
      </w:r>
      <w:bookmarkEnd w:id="251"/>
      <w:bookmarkEnd w:id="252"/>
      <w:bookmarkEnd w:id="253"/>
    </w:p>
    <w:p w14:paraId="0C992B1F" w14:textId="77777777" w:rsidR="00F41145" w:rsidRPr="00F25C88" w:rsidRDefault="00F41145" w:rsidP="00F41145">
      <w:bookmarkStart w:id="254" w:name="_Toc510696644"/>
      <w:bookmarkStart w:id="255"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256" w:name="_Toc510696646"/>
      <w:bookmarkStart w:id="257" w:name="_Toc35971441"/>
      <w:bookmarkStart w:id="258" w:name="_Toc151461499"/>
      <w:bookmarkEnd w:id="254"/>
      <w:bookmarkEnd w:id="255"/>
      <w:r w:rsidRPr="00F25C88">
        <w:lastRenderedPageBreak/>
        <w:t>6.1.6.5</w:t>
      </w:r>
      <w:r w:rsidRPr="00F25C88">
        <w:tab/>
        <w:t>Binary data</w:t>
      </w:r>
      <w:bookmarkEnd w:id="256"/>
      <w:bookmarkEnd w:id="257"/>
      <w:bookmarkEnd w:id="258"/>
    </w:p>
    <w:p w14:paraId="3E8B3ED7" w14:textId="77777777" w:rsidR="008A6D4A" w:rsidRPr="00F25C88" w:rsidRDefault="008A6D4A" w:rsidP="007A4424">
      <w:pPr>
        <w:pStyle w:val="Heading5"/>
      </w:pPr>
      <w:bookmarkStart w:id="259" w:name="_Toc35971442"/>
      <w:bookmarkStart w:id="260" w:name="_Toc151461500"/>
      <w:r w:rsidRPr="00F25C88">
        <w:t>6.1.6.5.1</w:t>
      </w:r>
      <w:r w:rsidRPr="00F25C88">
        <w:tab/>
        <w:t>Binary Data Types</w:t>
      </w:r>
      <w:bookmarkEnd w:id="259"/>
      <w:bookmarkEnd w:id="260"/>
    </w:p>
    <w:p w14:paraId="3F3349B8" w14:textId="2B29677F" w:rsidR="003E58FE" w:rsidRPr="00F25C88" w:rsidRDefault="003E58FE" w:rsidP="003E58FE">
      <w:pPr>
        <w:pStyle w:val="TH"/>
      </w:pPr>
      <w:bookmarkStart w:id="261"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262" w:name="_Toc510696647"/>
      <w:bookmarkStart w:id="263" w:name="_Toc35971443"/>
      <w:bookmarkStart w:id="264" w:name="_Toc151461501"/>
      <w:bookmarkEnd w:id="261"/>
      <w:r w:rsidRPr="00F25C88">
        <w:t>6.1.7</w:t>
      </w:r>
      <w:r w:rsidRPr="00F25C88">
        <w:tab/>
        <w:t>Error Handling</w:t>
      </w:r>
      <w:bookmarkEnd w:id="262"/>
      <w:bookmarkEnd w:id="263"/>
      <w:bookmarkEnd w:id="264"/>
    </w:p>
    <w:p w14:paraId="07F0DFC0" w14:textId="77777777" w:rsidR="008A6D4A" w:rsidRPr="00F25C88" w:rsidRDefault="008A6D4A" w:rsidP="007A4424">
      <w:pPr>
        <w:pStyle w:val="Heading4"/>
      </w:pPr>
      <w:bookmarkStart w:id="265" w:name="_Toc35971444"/>
      <w:bookmarkStart w:id="266" w:name="_Toc151461502"/>
      <w:r w:rsidRPr="00F25C88">
        <w:t>6.1.7.1</w:t>
      </w:r>
      <w:r w:rsidRPr="00F25C88">
        <w:tab/>
        <w:t>General</w:t>
      </w:r>
      <w:bookmarkEnd w:id="265"/>
      <w:bookmarkEnd w:id="266"/>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267" w:name="_Toc35971445"/>
      <w:bookmarkStart w:id="268" w:name="_Toc151461503"/>
      <w:r w:rsidRPr="00F25C88">
        <w:t>6.1.7.2</w:t>
      </w:r>
      <w:r w:rsidRPr="00F25C88">
        <w:tab/>
        <w:t>Protocol Errors</w:t>
      </w:r>
      <w:bookmarkEnd w:id="267"/>
      <w:bookmarkEnd w:id="268"/>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269" w:name="_Toc35971446"/>
      <w:bookmarkStart w:id="270" w:name="_Toc151461504"/>
      <w:r w:rsidRPr="00F25C88">
        <w:t>6.1.7.3</w:t>
      </w:r>
      <w:r w:rsidRPr="00F25C88">
        <w:tab/>
        <w:t>Application Errors</w:t>
      </w:r>
      <w:bookmarkEnd w:id="269"/>
      <w:bookmarkEnd w:id="270"/>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271" w:name="_Toc492899751"/>
      <w:bookmarkStart w:id="272" w:name="_Toc492900030"/>
      <w:bookmarkStart w:id="273" w:name="_Toc492967832"/>
      <w:bookmarkStart w:id="274" w:name="_Toc492972920"/>
      <w:bookmarkStart w:id="275" w:name="_Toc492973140"/>
      <w:bookmarkStart w:id="276" w:name="_Toc493774060"/>
      <w:bookmarkStart w:id="277" w:name="_Toc508285804"/>
      <w:bookmarkStart w:id="278" w:name="_Toc508287269"/>
      <w:bookmarkStart w:id="279" w:name="_Toc510696648"/>
      <w:bookmarkStart w:id="280" w:name="_Toc35971447"/>
    </w:p>
    <w:p w14:paraId="5EE35080" w14:textId="77777777" w:rsidR="003E58FE" w:rsidRPr="00F25C88" w:rsidRDefault="003E58FE" w:rsidP="007A4424">
      <w:pPr>
        <w:pStyle w:val="Heading3"/>
        <w:rPr>
          <w:lang w:eastAsia="zh-CN"/>
        </w:rPr>
      </w:pPr>
      <w:bookmarkStart w:id="281" w:name="_Toc151461505"/>
      <w:r w:rsidRPr="00F25C88">
        <w:t>6.1.8</w:t>
      </w:r>
      <w:r w:rsidRPr="00F25C88">
        <w:rPr>
          <w:lang w:eastAsia="zh-CN"/>
        </w:rPr>
        <w:tab/>
        <w:t>Feature negotiation</w:t>
      </w:r>
      <w:bookmarkEnd w:id="271"/>
      <w:bookmarkEnd w:id="272"/>
      <w:bookmarkEnd w:id="273"/>
      <w:bookmarkEnd w:id="274"/>
      <w:bookmarkEnd w:id="275"/>
      <w:bookmarkEnd w:id="276"/>
      <w:bookmarkEnd w:id="277"/>
      <w:bookmarkEnd w:id="278"/>
      <w:bookmarkEnd w:id="279"/>
      <w:bookmarkEnd w:id="280"/>
      <w:bookmarkEnd w:id="281"/>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282" w:name="_Toc532994477"/>
      <w:bookmarkStart w:id="283" w:name="_Toc35971448"/>
      <w:bookmarkStart w:id="284" w:name="_Toc151461506"/>
      <w:bookmarkStart w:id="285" w:name="_Toc510696649"/>
      <w:r w:rsidRPr="00F25C88">
        <w:t>6.1.9</w:t>
      </w:r>
      <w:r w:rsidRPr="00F25C88">
        <w:tab/>
        <w:t>Security</w:t>
      </w:r>
      <w:bookmarkEnd w:id="282"/>
      <w:bookmarkEnd w:id="283"/>
      <w:bookmarkEnd w:id="284"/>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lastRenderedPageBreak/>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286"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285"/>
    <w:bookmarkEnd w:id="286"/>
    <w:p w14:paraId="4A4D6361" w14:textId="77777777" w:rsidR="008A6D4A" w:rsidRPr="00F25C88" w:rsidRDefault="008A6D4A" w:rsidP="007A4424">
      <w:pPr>
        <w:pStyle w:val="Heading8"/>
      </w:pPr>
      <w:r w:rsidRPr="00F25C88">
        <w:br w:type="page"/>
      </w:r>
      <w:bookmarkStart w:id="287" w:name="_Toc510696650"/>
      <w:bookmarkStart w:id="288" w:name="_Toc35971450"/>
      <w:bookmarkStart w:id="289" w:name="_Toc151461507"/>
      <w:r w:rsidRPr="00F25C88">
        <w:lastRenderedPageBreak/>
        <w:t>Annex A (normative):</w:t>
      </w:r>
      <w:r w:rsidRPr="00F25C88">
        <w:br/>
        <w:t>OpenAPI specification</w:t>
      </w:r>
      <w:bookmarkEnd w:id="287"/>
      <w:bookmarkEnd w:id="288"/>
      <w:bookmarkEnd w:id="289"/>
    </w:p>
    <w:p w14:paraId="03FBDDDC" w14:textId="3FD8595D" w:rsidR="006E186B" w:rsidRPr="00F25C88" w:rsidRDefault="006E186B" w:rsidP="00416A14">
      <w:pPr>
        <w:pStyle w:val="Heading1"/>
      </w:pPr>
      <w:bookmarkStart w:id="290" w:name="_Toc510696651"/>
      <w:bookmarkStart w:id="291" w:name="_Toc35971451"/>
      <w:bookmarkStart w:id="292" w:name="_Toc151461508"/>
      <w:bookmarkStart w:id="293" w:name="_Toc510696653"/>
      <w:r w:rsidRPr="00F25C88">
        <w:t>A.1</w:t>
      </w:r>
      <w:r w:rsidRPr="00F25C88">
        <w:tab/>
        <w:t>General</w:t>
      </w:r>
      <w:bookmarkEnd w:id="290"/>
      <w:bookmarkEnd w:id="291"/>
      <w:bookmarkEnd w:id="292"/>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77777777" w:rsidR="006E186B" w:rsidRPr="00F25C88" w:rsidRDefault="006E186B" w:rsidP="006E186B">
      <w:pPr>
        <w:pStyle w:val="NO"/>
      </w:pPr>
      <w:r w:rsidRPr="00F25C88">
        <w:t>NOTE 1:</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294" w:name="_Toc151461509"/>
      <w:r w:rsidRPr="00F25C88">
        <w:t>A.2</w:t>
      </w:r>
      <w:r w:rsidRPr="00F25C88">
        <w:tab/>
      </w:r>
      <w:r w:rsidR="009A50A7" w:rsidRPr="00F25C88">
        <w:t xml:space="preserve">Npcf_PDTQPolicyControl </w:t>
      </w:r>
      <w:r w:rsidRPr="00F25C88">
        <w:t>API</w:t>
      </w:r>
      <w:bookmarkEnd w:id="294"/>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4E043C29" w:rsidR="00F26108" w:rsidRPr="00F25C88" w:rsidRDefault="00F26108" w:rsidP="00F26108">
      <w:pPr>
        <w:pStyle w:val="PL"/>
      </w:pPr>
      <w:r w:rsidRPr="00F25C88">
        <w:t xml:space="preserve">  version: 1.0.0-alpha.</w:t>
      </w:r>
      <w:r w:rsidR="00A74DE7">
        <w:t>3</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77777777" w:rsidR="00F26108" w:rsidRPr="00F25C88" w:rsidRDefault="00F26108" w:rsidP="00F26108">
      <w:pPr>
        <w:pStyle w:val="PL"/>
      </w:pPr>
      <w:r w:rsidRPr="00F25C88">
        <w:t xml:space="preserve">    © &lt;2023&gt;,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1384D18E" w:rsidR="00F26108" w:rsidRPr="00F25C88" w:rsidRDefault="00F26108" w:rsidP="00F26108">
      <w:pPr>
        <w:pStyle w:val="PL"/>
      </w:pPr>
      <w:r w:rsidRPr="00F25C88">
        <w:t xml:space="preserve">  description: 3GPP TS 29.543 V0.</w:t>
      </w:r>
      <w:r w:rsidR="00A74DE7">
        <w:t>4</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lastRenderedPageBreak/>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lastRenderedPageBreak/>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7E16C8F9" w14:textId="77777777" w:rsidR="00F26108" w:rsidRPr="00F25C88" w:rsidRDefault="00F26108" w:rsidP="00F26108">
      <w:pPr>
        <w:pStyle w:val="PL"/>
        <w:rPr>
          <w:lang w:eastAsia="zh-CN"/>
        </w:rPr>
      </w:pPr>
      <w:r w:rsidRPr="00F25C88">
        <w:t xml:space="preserve">            Contains </w:t>
      </w:r>
      <w:r w:rsidRPr="00F25C88">
        <w:rPr>
          <w:lang w:eastAsia="zh-CN"/>
        </w:rPr>
        <w:t>a list of the candidate PDTQ policies from which the AF may select a new</w:t>
      </w:r>
    </w:p>
    <w:p w14:paraId="4B28EED8" w14:textId="1A33D3F1" w:rsidR="00F26108" w:rsidRPr="00F25C88" w:rsidRDefault="00F26108" w:rsidP="00F26108">
      <w:pPr>
        <w:pStyle w:val="PL"/>
      </w:pPr>
      <w:r w:rsidRPr="00F25C88">
        <w:t xml:space="preserve">            </w:t>
      </w:r>
      <w:r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77777777" w:rsidR="00F26108" w:rsidRPr="00F25C88" w:rsidRDefault="00F26108" w:rsidP="00F26108">
      <w:pPr>
        <w:pStyle w:val="PL"/>
      </w:pPr>
      <w:r w:rsidRPr="00F25C88">
        <w:t xml:space="preserve">      description: Represents a PTDQ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295" w:name="_Toc67903571"/>
      <w:bookmarkStart w:id="296" w:name="_Toc151461510"/>
      <w:bookmarkStart w:id="297" w:name="_Toc2086459"/>
      <w:bookmarkEnd w:id="293"/>
      <w:r w:rsidRPr="00F25C88">
        <w:t>Annex B (informative):</w:t>
      </w:r>
      <w:r w:rsidRPr="00F25C88">
        <w:br/>
        <w:t>Withdrawn API versions</w:t>
      </w:r>
      <w:bookmarkEnd w:id="295"/>
      <w:bookmarkEnd w:id="296"/>
    </w:p>
    <w:p w14:paraId="2EB8E42F" w14:textId="77777777" w:rsidR="000028E2" w:rsidRPr="00F25C88" w:rsidRDefault="000028E2" w:rsidP="00416A14">
      <w:pPr>
        <w:pStyle w:val="Heading1"/>
      </w:pPr>
      <w:bookmarkStart w:id="298" w:name="_Toc67903572"/>
      <w:bookmarkStart w:id="299" w:name="_Toc151461511"/>
      <w:r w:rsidRPr="00F25C88">
        <w:t>B.1</w:t>
      </w:r>
      <w:r w:rsidRPr="00F25C88">
        <w:tab/>
        <w:t>General</w:t>
      </w:r>
      <w:bookmarkEnd w:id="298"/>
      <w:bookmarkEnd w:id="299"/>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300" w:name="_Toc67903573"/>
      <w:bookmarkStart w:id="301" w:name="_Toc151461512"/>
      <w:r w:rsidRPr="00F25C88">
        <w:lastRenderedPageBreak/>
        <w:t>B.2</w:t>
      </w:r>
      <w:r w:rsidRPr="00F25C88">
        <w:tab/>
      </w:r>
      <w:r w:rsidR="00940AA8" w:rsidRPr="00F25C88">
        <w:t>Npcf_PDTQPolicyControl</w:t>
      </w:r>
      <w:r w:rsidRPr="00F25C88">
        <w:t xml:space="preserve"> API</w:t>
      </w:r>
      <w:bookmarkEnd w:id="300"/>
      <w:bookmarkEnd w:id="301"/>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302" w:name="historyclause"/>
      <w:r w:rsidRPr="00F25C88">
        <w:br w:type="page"/>
      </w:r>
      <w:bookmarkStart w:id="303" w:name="_Toc151461513"/>
      <w:bookmarkEnd w:id="302"/>
      <w:r w:rsidR="003446B6" w:rsidRPr="00F25C88">
        <w:lastRenderedPageBreak/>
        <w:t xml:space="preserve">Annex </w:t>
      </w:r>
      <w:r w:rsidRPr="00F25C88">
        <w:t>C</w:t>
      </w:r>
      <w:r w:rsidR="003446B6" w:rsidRPr="00F25C88">
        <w:t xml:space="preserve"> (informative):</w:t>
      </w:r>
      <w:r w:rsidR="003446B6" w:rsidRPr="00F25C88">
        <w:br/>
        <w:t>Change history</w:t>
      </w:r>
      <w:bookmarkEnd w:id="297"/>
      <w:bookmarkEnd w:id="303"/>
    </w:p>
    <w:p w14:paraId="0824B759" w14:textId="77777777" w:rsidR="008A6D4A" w:rsidRPr="00F25C88"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F25C88" w14:paraId="5A92431C" w14:textId="77777777" w:rsidTr="003446B6">
        <w:trPr>
          <w:cantSplit/>
        </w:trPr>
        <w:tc>
          <w:tcPr>
            <w:tcW w:w="96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FE1902">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4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FE1902">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4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FE1902">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4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FE1902">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4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FE1902">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4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FE1902">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4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FE1902">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4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bl>
    <w:p w14:paraId="308F77E4" w14:textId="46EC6900" w:rsidR="00080512" w:rsidRPr="00F25C88" w:rsidRDefault="00080512" w:rsidP="008A6D4A"/>
    <w:sectPr w:rsidR="00080512" w:rsidRPr="00F25C88" w:rsidSect="00CF6ED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28139" w14:textId="77777777" w:rsidR="00C33A89" w:rsidRDefault="00C33A89">
      <w:r>
        <w:separator/>
      </w:r>
    </w:p>
  </w:endnote>
  <w:endnote w:type="continuationSeparator" w:id="0">
    <w:p w14:paraId="724E7D30" w14:textId="77777777" w:rsidR="00C33A89" w:rsidRDefault="00C33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5C510" w14:textId="77777777" w:rsidR="00C33A89" w:rsidRDefault="00C33A89">
      <w:r>
        <w:separator/>
      </w:r>
    </w:p>
  </w:footnote>
  <w:footnote w:type="continuationSeparator" w:id="0">
    <w:p w14:paraId="43781787" w14:textId="77777777" w:rsidR="00C33A89" w:rsidRDefault="00C33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0DA87A8"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2A01">
      <w:rPr>
        <w:rFonts w:ascii="Arial" w:hAnsi="Arial" w:cs="Arial"/>
        <w:b/>
        <w:noProof/>
        <w:sz w:val="18"/>
        <w:szCs w:val="18"/>
      </w:rPr>
      <w:t>3GPP TS 29.543 V0.5.0 (2023-11)</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C6E2CA4"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2A01">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55A6"/>
    <w:rsid w:val="00072EAC"/>
    <w:rsid w:val="0007521E"/>
    <w:rsid w:val="00080400"/>
    <w:rsid w:val="00080512"/>
    <w:rsid w:val="00091461"/>
    <w:rsid w:val="00095A63"/>
    <w:rsid w:val="000A14E8"/>
    <w:rsid w:val="000B2615"/>
    <w:rsid w:val="000B39F8"/>
    <w:rsid w:val="000B53E1"/>
    <w:rsid w:val="000B6AB8"/>
    <w:rsid w:val="000C47C3"/>
    <w:rsid w:val="000D58AB"/>
    <w:rsid w:val="000E2A01"/>
    <w:rsid w:val="000F184D"/>
    <w:rsid w:val="000F43B0"/>
    <w:rsid w:val="000F5D52"/>
    <w:rsid w:val="00102551"/>
    <w:rsid w:val="00102B9E"/>
    <w:rsid w:val="001105A7"/>
    <w:rsid w:val="00117A43"/>
    <w:rsid w:val="0012094B"/>
    <w:rsid w:val="00133525"/>
    <w:rsid w:val="00142251"/>
    <w:rsid w:val="00147CBE"/>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C21C3"/>
    <w:rsid w:val="001C396B"/>
    <w:rsid w:val="001D02C2"/>
    <w:rsid w:val="001D074E"/>
    <w:rsid w:val="001D088F"/>
    <w:rsid w:val="001D2BF9"/>
    <w:rsid w:val="001E4177"/>
    <w:rsid w:val="001E6A64"/>
    <w:rsid w:val="001F053D"/>
    <w:rsid w:val="001F0724"/>
    <w:rsid w:val="001F0C1D"/>
    <w:rsid w:val="001F1132"/>
    <w:rsid w:val="001F168B"/>
    <w:rsid w:val="001F2CDD"/>
    <w:rsid w:val="001F4C9A"/>
    <w:rsid w:val="002035C4"/>
    <w:rsid w:val="0020743F"/>
    <w:rsid w:val="00210B02"/>
    <w:rsid w:val="002228F3"/>
    <w:rsid w:val="00227889"/>
    <w:rsid w:val="002347A2"/>
    <w:rsid w:val="00236843"/>
    <w:rsid w:val="0024192F"/>
    <w:rsid w:val="00243C77"/>
    <w:rsid w:val="00245F69"/>
    <w:rsid w:val="00246608"/>
    <w:rsid w:val="002549CB"/>
    <w:rsid w:val="00254C56"/>
    <w:rsid w:val="002644E1"/>
    <w:rsid w:val="002675F0"/>
    <w:rsid w:val="00271CB9"/>
    <w:rsid w:val="0027618C"/>
    <w:rsid w:val="002771D7"/>
    <w:rsid w:val="00287A03"/>
    <w:rsid w:val="0029077A"/>
    <w:rsid w:val="002972C0"/>
    <w:rsid w:val="002A6102"/>
    <w:rsid w:val="002A78FB"/>
    <w:rsid w:val="002B51A4"/>
    <w:rsid w:val="002B6339"/>
    <w:rsid w:val="002C2F3A"/>
    <w:rsid w:val="002C35F5"/>
    <w:rsid w:val="002D02AF"/>
    <w:rsid w:val="002D380A"/>
    <w:rsid w:val="002E00EE"/>
    <w:rsid w:val="002E75DD"/>
    <w:rsid w:val="002F0D8B"/>
    <w:rsid w:val="002F5131"/>
    <w:rsid w:val="003031E7"/>
    <w:rsid w:val="003172DC"/>
    <w:rsid w:val="00335709"/>
    <w:rsid w:val="003446B6"/>
    <w:rsid w:val="0035462D"/>
    <w:rsid w:val="00355B47"/>
    <w:rsid w:val="00370D42"/>
    <w:rsid w:val="003717E6"/>
    <w:rsid w:val="003765B8"/>
    <w:rsid w:val="00382E38"/>
    <w:rsid w:val="0038612E"/>
    <w:rsid w:val="00387B20"/>
    <w:rsid w:val="003A327F"/>
    <w:rsid w:val="003A5A6B"/>
    <w:rsid w:val="003B642A"/>
    <w:rsid w:val="003C3971"/>
    <w:rsid w:val="003D2053"/>
    <w:rsid w:val="003E5007"/>
    <w:rsid w:val="003E58FE"/>
    <w:rsid w:val="003F7E6A"/>
    <w:rsid w:val="00400FA2"/>
    <w:rsid w:val="00416525"/>
    <w:rsid w:val="00416A14"/>
    <w:rsid w:val="00423334"/>
    <w:rsid w:val="00427E58"/>
    <w:rsid w:val="004345EC"/>
    <w:rsid w:val="00440EBB"/>
    <w:rsid w:val="004454EF"/>
    <w:rsid w:val="00460599"/>
    <w:rsid w:val="00465515"/>
    <w:rsid w:val="00474241"/>
    <w:rsid w:val="0049611A"/>
    <w:rsid w:val="00496E70"/>
    <w:rsid w:val="004B30BB"/>
    <w:rsid w:val="004B5CC3"/>
    <w:rsid w:val="004D3578"/>
    <w:rsid w:val="004D7D43"/>
    <w:rsid w:val="004E213A"/>
    <w:rsid w:val="004F0988"/>
    <w:rsid w:val="004F1F2D"/>
    <w:rsid w:val="004F3340"/>
    <w:rsid w:val="004F3BDB"/>
    <w:rsid w:val="004F45EE"/>
    <w:rsid w:val="004F4D05"/>
    <w:rsid w:val="004F5C24"/>
    <w:rsid w:val="004F651B"/>
    <w:rsid w:val="004F752D"/>
    <w:rsid w:val="0053388B"/>
    <w:rsid w:val="00535773"/>
    <w:rsid w:val="00541261"/>
    <w:rsid w:val="00543E6C"/>
    <w:rsid w:val="005462D7"/>
    <w:rsid w:val="0055764F"/>
    <w:rsid w:val="00565087"/>
    <w:rsid w:val="00576185"/>
    <w:rsid w:val="005812CC"/>
    <w:rsid w:val="00583C98"/>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F5CC0"/>
    <w:rsid w:val="005F73A3"/>
    <w:rsid w:val="00600A97"/>
    <w:rsid w:val="00601347"/>
    <w:rsid w:val="00602AEA"/>
    <w:rsid w:val="0061457A"/>
    <w:rsid w:val="00614FDF"/>
    <w:rsid w:val="00617B81"/>
    <w:rsid w:val="00625B1E"/>
    <w:rsid w:val="00631990"/>
    <w:rsid w:val="00633C2D"/>
    <w:rsid w:val="0063543D"/>
    <w:rsid w:val="00635A70"/>
    <w:rsid w:val="00647114"/>
    <w:rsid w:val="006478E3"/>
    <w:rsid w:val="0065159B"/>
    <w:rsid w:val="006528F5"/>
    <w:rsid w:val="00652D01"/>
    <w:rsid w:val="0066125E"/>
    <w:rsid w:val="00662390"/>
    <w:rsid w:val="006739C1"/>
    <w:rsid w:val="006752A8"/>
    <w:rsid w:val="00683E31"/>
    <w:rsid w:val="006856A1"/>
    <w:rsid w:val="006857B7"/>
    <w:rsid w:val="00691544"/>
    <w:rsid w:val="006973E1"/>
    <w:rsid w:val="006A323F"/>
    <w:rsid w:val="006A56E8"/>
    <w:rsid w:val="006A768C"/>
    <w:rsid w:val="006B2343"/>
    <w:rsid w:val="006B2868"/>
    <w:rsid w:val="006B30D0"/>
    <w:rsid w:val="006C3482"/>
    <w:rsid w:val="006C3D95"/>
    <w:rsid w:val="006C5A01"/>
    <w:rsid w:val="006C606C"/>
    <w:rsid w:val="006D553F"/>
    <w:rsid w:val="006E186B"/>
    <w:rsid w:val="006E5C86"/>
    <w:rsid w:val="006F604F"/>
    <w:rsid w:val="006F705E"/>
    <w:rsid w:val="00701116"/>
    <w:rsid w:val="00711725"/>
    <w:rsid w:val="00713C44"/>
    <w:rsid w:val="00715A48"/>
    <w:rsid w:val="007169BB"/>
    <w:rsid w:val="00717B8D"/>
    <w:rsid w:val="00734A5B"/>
    <w:rsid w:val="00736187"/>
    <w:rsid w:val="007371E4"/>
    <w:rsid w:val="00740171"/>
    <w:rsid w:val="0074026F"/>
    <w:rsid w:val="007429F6"/>
    <w:rsid w:val="00742B07"/>
    <w:rsid w:val="00744E76"/>
    <w:rsid w:val="00745A52"/>
    <w:rsid w:val="00755C18"/>
    <w:rsid w:val="00774DA4"/>
    <w:rsid w:val="00781F0F"/>
    <w:rsid w:val="00785700"/>
    <w:rsid w:val="0078626D"/>
    <w:rsid w:val="007A4424"/>
    <w:rsid w:val="007A6F27"/>
    <w:rsid w:val="007B600E"/>
    <w:rsid w:val="007B72CF"/>
    <w:rsid w:val="007C187B"/>
    <w:rsid w:val="007C67DC"/>
    <w:rsid w:val="007D2755"/>
    <w:rsid w:val="007E6DEA"/>
    <w:rsid w:val="007F0F4A"/>
    <w:rsid w:val="007F3ECA"/>
    <w:rsid w:val="007F64BB"/>
    <w:rsid w:val="008028A4"/>
    <w:rsid w:val="00812DA5"/>
    <w:rsid w:val="00830747"/>
    <w:rsid w:val="00836A6A"/>
    <w:rsid w:val="00846D9D"/>
    <w:rsid w:val="008524D2"/>
    <w:rsid w:val="00855FDA"/>
    <w:rsid w:val="008768CA"/>
    <w:rsid w:val="00884527"/>
    <w:rsid w:val="00886A82"/>
    <w:rsid w:val="00892CCF"/>
    <w:rsid w:val="008A6D4A"/>
    <w:rsid w:val="008A72C5"/>
    <w:rsid w:val="008C384C"/>
    <w:rsid w:val="008C46B0"/>
    <w:rsid w:val="008C5DBA"/>
    <w:rsid w:val="008C6FA0"/>
    <w:rsid w:val="008C72F6"/>
    <w:rsid w:val="008D08D1"/>
    <w:rsid w:val="008D1F48"/>
    <w:rsid w:val="008F10A0"/>
    <w:rsid w:val="008F1BC7"/>
    <w:rsid w:val="008F28F5"/>
    <w:rsid w:val="008F4DF5"/>
    <w:rsid w:val="00900B8D"/>
    <w:rsid w:val="0090271F"/>
    <w:rsid w:val="00902E23"/>
    <w:rsid w:val="009114D7"/>
    <w:rsid w:val="0091348E"/>
    <w:rsid w:val="0091477C"/>
    <w:rsid w:val="00917CCB"/>
    <w:rsid w:val="009216E3"/>
    <w:rsid w:val="00940A87"/>
    <w:rsid w:val="00940AA8"/>
    <w:rsid w:val="00942EC2"/>
    <w:rsid w:val="00983875"/>
    <w:rsid w:val="00985055"/>
    <w:rsid w:val="009A0E9D"/>
    <w:rsid w:val="009A50A7"/>
    <w:rsid w:val="009B2B47"/>
    <w:rsid w:val="009B43C5"/>
    <w:rsid w:val="009C3C0D"/>
    <w:rsid w:val="009C68B4"/>
    <w:rsid w:val="009D2420"/>
    <w:rsid w:val="009F37B7"/>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C0158"/>
    <w:rsid w:val="00AC2304"/>
    <w:rsid w:val="00AC4D86"/>
    <w:rsid w:val="00AC6BC6"/>
    <w:rsid w:val="00AD7D8D"/>
    <w:rsid w:val="00AE65E2"/>
    <w:rsid w:val="00AF3B10"/>
    <w:rsid w:val="00B03D4A"/>
    <w:rsid w:val="00B05317"/>
    <w:rsid w:val="00B06319"/>
    <w:rsid w:val="00B110F5"/>
    <w:rsid w:val="00B15449"/>
    <w:rsid w:val="00B16DBF"/>
    <w:rsid w:val="00B3299B"/>
    <w:rsid w:val="00B41114"/>
    <w:rsid w:val="00B54FF5"/>
    <w:rsid w:val="00B559F2"/>
    <w:rsid w:val="00B62FF6"/>
    <w:rsid w:val="00B71588"/>
    <w:rsid w:val="00B73FE4"/>
    <w:rsid w:val="00B75A59"/>
    <w:rsid w:val="00B770CB"/>
    <w:rsid w:val="00B84B94"/>
    <w:rsid w:val="00B93086"/>
    <w:rsid w:val="00BA19ED"/>
    <w:rsid w:val="00BA4B8D"/>
    <w:rsid w:val="00BA521F"/>
    <w:rsid w:val="00BB2257"/>
    <w:rsid w:val="00BB2BC9"/>
    <w:rsid w:val="00BB333F"/>
    <w:rsid w:val="00BB5171"/>
    <w:rsid w:val="00BC0F7D"/>
    <w:rsid w:val="00BC1197"/>
    <w:rsid w:val="00BC6A26"/>
    <w:rsid w:val="00BD7D31"/>
    <w:rsid w:val="00BE29BB"/>
    <w:rsid w:val="00BE30D3"/>
    <w:rsid w:val="00BE3255"/>
    <w:rsid w:val="00BF007F"/>
    <w:rsid w:val="00BF07B1"/>
    <w:rsid w:val="00BF128E"/>
    <w:rsid w:val="00BF523A"/>
    <w:rsid w:val="00BF641C"/>
    <w:rsid w:val="00C00D79"/>
    <w:rsid w:val="00C06496"/>
    <w:rsid w:val="00C0701C"/>
    <w:rsid w:val="00C074DD"/>
    <w:rsid w:val="00C12195"/>
    <w:rsid w:val="00C13792"/>
    <w:rsid w:val="00C1496A"/>
    <w:rsid w:val="00C15D1E"/>
    <w:rsid w:val="00C33079"/>
    <w:rsid w:val="00C33A89"/>
    <w:rsid w:val="00C35F39"/>
    <w:rsid w:val="00C414C4"/>
    <w:rsid w:val="00C45231"/>
    <w:rsid w:val="00C506B0"/>
    <w:rsid w:val="00C52DD1"/>
    <w:rsid w:val="00C539FB"/>
    <w:rsid w:val="00C55CC9"/>
    <w:rsid w:val="00C72833"/>
    <w:rsid w:val="00C80F1D"/>
    <w:rsid w:val="00C83EBE"/>
    <w:rsid w:val="00C93F40"/>
    <w:rsid w:val="00C9545A"/>
    <w:rsid w:val="00CA3D0C"/>
    <w:rsid w:val="00CB04F2"/>
    <w:rsid w:val="00CB108C"/>
    <w:rsid w:val="00CB137E"/>
    <w:rsid w:val="00CB6611"/>
    <w:rsid w:val="00CC3BCF"/>
    <w:rsid w:val="00CC7F89"/>
    <w:rsid w:val="00CE10EE"/>
    <w:rsid w:val="00CF6ED5"/>
    <w:rsid w:val="00D02B28"/>
    <w:rsid w:val="00D15F28"/>
    <w:rsid w:val="00D17A4D"/>
    <w:rsid w:val="00D3634B"/>
    <w:rsid w:val="00D438B3"/>
    <w:rsid w:val="00D45788"/>
    <w:rsid w:val="00D569AD"/>
    <w:rsid w:val="00D569BD"/>
    <w:rsid w:val="00D57972"/>
    <w:rsid w:val="00D636AC"/>
    <w:rsid w:val="00D64463"/>
    <w:rsid w:val="00D65702"/>
    <w:rsid w:val="00D66618"/>
    <w:rsid w:val="00D675A9"/>
    <w:rsid w:val="00D738D6"/>
    <w:rsid w:val="00D75204"/>
    <w:rsid w:val="00D755EB"/>
    <w:rsid w:val="00D76048"/>
    <w:rsid w:val="00D818CE"/>
    <w:rsid w:val="00D81A09"/>
    <w:rsid w:val="00D87E00"/>
    <w:rsid w:val="00D9134D"/>
    <w:rsid w:val="00D92F75"/>
    <w:rsid w:val="00D94B99"/>
    <w:rsid w:val="00DA3677"/>
    <w:rsid w:val="00DA61D3"/>
    <w:rsid w:val="00DA78CB"/>
    <w:rsid w:val="00DA7A03"/>
    <w:rsid w:val="00DB1818"/>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4582"/>
    <w:rsid w:val="00E670E2"/>
    <w:rsid w:val="00E7048C"/>
    <w:rsid w:val="00E74B92"/>
    <w:rsid w:val="00E75683"/>
    <w:rsid w:val="00E77645"/>
    <w:rsid w:val="00E806E2"/>
    <w:rsid w:val="00E83A21"/>
    <w:rsid w:val="00EA15B0"/>
    <w:rsid w:val="00EA2F3C"/>
    <w:rsid w:val="00EA5EA7"/>
    <w:rsid w:val="00EA71D8"/>
    <w:rsid w:val="00EC0D2D"/>
    <w:rsid w:val="00EC1B92"/>
    <w:rsid w:val="00EC4A25"/>
    <w:rsid w:val="00ED02E7"/>
    <w:rsid w:val="00ED455B"/>
    <w:rsid w:val="00EE0C9E"/>
    <w:rsid w:val="00EF485E"/>
    <w:rsid w:val="00F0241C"/>
    <w:rsid w:val="00F025A2"/>
    <w:rsid w:val="00F04712"/>
    <w:rsid w:val="00F112E4"/>
    <w:rsid w:val="00F13360"/>
    <w:rsid w:val="00F20E11"/>
    <w:rsid w:val="00F22EC7"/>
    <w:rsid w:val="00F25C88"/>
    <w:rsid w:val="00F26108"/>
    <w:rsid w:val="00F305C5"/>
    <w:rsid w:val="00F31FFA"/>
    <w:rsid w:val="00F325C8"/>
    <w:rsid w:val="00F33894"/>
    <w:rsid w:val="00F40F15"/>
    <w:rsid w:val="00F41145"/>
    <w:rsid w:val="00F432E9"/>
    <w:rsid w:val="00F463F6"/>
    <w:rsid w:val="00F56B7E"/>
    <w:rsid w:val="00F60BD4"/>
    <w:rsid w:val="00F640F2"/>
    <w:rsid w:val="00F653B8"/>
    <w:rsid w:val="00F70D20"/>
    <w:rsid w:val="00F75238"/>
    <w:rsid w:val="00F75A94"/>
    <w:rsid w:val="00F7633A"/>
    <w:rsid w:val="00F76A89"/>
    <w:rsid w:val="00F841FA"/>
    <w:rsid w:val="00F9008D"/>
    <w:rsid w:val="00FA1266"/>
    <w:rsid w:val="00FB28CD"/>
    <w:rsid w:val="00FB4846"/>
    <w:rsid w:val="00FB7D04"/>
    <w:rsid w:val="00FC1192"/>
    <w:rsid w:val="00FC454E"/>
    <w:rsid w:val="00FD0318"/>
    <w:rsid w:val="00FD2446"/>
    <w:rsid w:val="00FD5B0A"/>
    <w:rsid w:val="00FD6CA3"/>
    <w:rsid w:val="00FE0554"/>
    <w:rsid w:val="00FE1902"/>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9549</Words>
  <Characters>65176</Characters>
  <Application>Microsoft Office Word</Application>
  <DocSecurity>0</DocSecurity>
  <Lines>543</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Nevenka</cp:lastModifiedBy>
  <cp:revision>3</cp:revision>
  <cp:lastPrinted>2019-02-25T14:05:00Z</cp:lastPrinted>
  <dcterms:created xsi:type="dcterms:W3CDTF">2023-11-28T08:02:00Z</dcterms:created>
  <dcterms:modified xsi:type="dcterms:W3CDTF">2023-11-28T08:03:00Z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