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&lt;Title&gt;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&lt;Source_if_WG&gt;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&lt;Res_date&gt;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&lt;Release&gt;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2020-02-03T08:32:00Z</dcterms:created>
  <dcterms:modified xsi:type="dcterms:W3CDTF">2021-02-02T08:47:00Z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