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A24C4" w14:textId="430D5FED" w:rsidR="00F441E9" w:rsidRPr="00BC4BAD" w:rsidRDefault="00F441E9" w:rsidP="00F44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13</w:t>
      </w:r>
      <w:r w:rsidRPr="00BC4BAD">
        <w:rPr>
          <w:b/>
          <w:noProof/>
          <w:sz w:val="24"/>
        </w:rPr>
        <w:t>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61364A">
        <w:rPr>
          <w:b/>
          <w:noProof/>
          <w:sz w:val="24"/>
        </w:rPr>
        <w:t>-210</w:t>
      </w:r>
      <w:r>
        <w:rPr>
          <w:b/>
          <w:noProof/>
          <w:sz w:val="24"/>
        </w:rPr>
        <w:t>328</w:t>
      </w:r>
    </w:p>
    <w:p w14:paraId="27116073" w14:textId="77777777" w:rsidR="00F441E9" w:rsidRPr="00BC4BAD" w:rsidRDefault="00F441E9" w:rsidP="00F441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proofErr w:type="spellStart"/>
      <w:r w:rsidR="00CC401A" w:rsidRPr="00BC4BAD">
        <w:t>eNPN</w:t>
      </w:r>
      <w:proofErr w:type="spellEnd"/>
      <w:r w:rsidR="00CC401A" w:rsidRPr="00BC4BAD">
        <w:t>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359B1F0E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0702BBB4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327ABD8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0CB7FFEE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10"/>
    <w:p w14:paraId="4AC2BD65" w14:textId="77777777"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2BE8AF93" w14:textId="35FD9A28"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r w:rsidR="00D15F62" w:rsidRPr="002A1BAB">
        <w:t xml:space="preserve">informative mapping table </w:t>
      </w:r>
      <w:r w:rsidR="008079C9" w:rsidRPr="008079C9">
        <w:t>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lastRenderedPageBreak/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06A106B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4004A6A6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D79F69D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1AF6A361" w:rsidR="00806DA8" w:rsidRPr="00BC4BAD" w:rsidRDefault="00966E56" w:rsidP="00806DA8">
            <w:r>
              <w:t>Possible specification of n</w:t>
            </w:r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1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2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14:paraId="573A5D30" w14:textId="3A56FB90" w:rsidR="00981133" w:rsidRPr="00BC4BAD" w:rsidRDefault="00D15F62" w:rsidP="00981133">
            <w:r w:rsidRPr="002A1BAB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1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13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7ADFB" w14:textId="77777777" w:rsidR="0057724A" w:rsidRDefault="0057724A">
      <w:r>
        <w:separator/>
      </w:r>
    </w:p>
  </w:endnote>
  <w:endnote w:type="continuationSeparator" w:id="0">
    <w:p w14:paraId="75D76374" w14:textId="77777777" w:rsidR="0057724A" w:rsidRDefault="0057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F8B56" w14:textId="77777777" w:rsidR="0057724A" w:rsidRDefault="0057724A">
      <w:r>
        <w:separator/>
      </w:r>
    </w:p>
  </w:footnote>
  <w:footnote w:type="continuationSeparator" w:id="0">
    <w:p w14:paraId="0F3E0499" w14:textId="77777777" w:rsidR="0057724A" w:rsidRDefault="00577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3934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D27C4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1BA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751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724A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47985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5C29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1E9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13962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January Fuen 2</dc:creator>
  <cp:keywords>WID template</cp:keywords>
  <dc:description/>
  <cp:lastModifiedBy>January Fuen 2</cp:lastModifiedBy>
  <cp:revision>3</cp:revision>
  <cp:lastPrinted>2000-02-29T10:31:00Z</cp:lastPrinted>
  <dcterms:created xsi:type="dcterms:W3CDTF">2021-01-27T16:42:00Z</dcterms:created>
  <dcterms:modified xsi:type="dcterms:W3CDTF">2021-01-27T16:44:00Z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