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DD0A49" w14:textId="77777777" w:rsidR="00FA55DD" w:rsidRPr="00BC4BAD" w:rsidRDefault="00FA55DD" w:rsidP="00FA55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13</w:t>
      </w:r>
      <w:r w:rsidRPr="00BC4BAD">
        <w:rPr>
          <w:b/>
          <w:noProof/>
          <w:sz w:val="24"/>
        </w:rPr>
        <w:t>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61364A">
        <w:rPr>
          <w:b/>
          <w:noProof/>
          <w:sz w:val="24"/>
        </w:rPr>
        <w:t>-210</w:t>
      </w:r>
      <w:r>
        <w:rPr>
          <w:b/>
          <w:noProof/>
          <w:sz w:val="24"/>
        </w:rPr>
        <w:t>328</w:t>
      </w:r>
    </w:p>
    <w:p w14:paraId="07E053B6" w14:textId="77777777" w:rsidR="00FA55DD" w:rsidRPr="00BC4BAD" w:rsidRDefault="00FA55DD" w:rsidP="00FA55DD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proofErr w:type="spellStart"/>
      <w:r w:rsidR="00CC401A" w:rsidRPr="00BC4BAD">
        <w:t>eNPN</w:t>
      </w:r>
      <w:proofErr w:type="spellEnd"/>
      <w:r w:rsidR="00CC401A" w:rsidRPr="00BC4BAD">
        <w:t>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4A2E718A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F1482EB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3AFF96D7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25BDC5E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5" w:name="_Hlk61246453"/>
      <w:bookmarkStart w:id="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5"/>
    </w:p>
    <w:bookmarkEnd w:id="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9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0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0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7C5D8BEC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</w:t>
      </w:r>
      <w:proofErr w:type="gramStart"/>
      <w:r w:rsidR="00D15F62" w:rsidRPr="00F81B88">
        <w:t xml:space="preserve">table </w:t>
      </w:r>
      <w:r w:rsidR="008079C9" w:rsidRPr="00F81B88">
        <w:t xml:space="preserve"> between</w:t>
      </w:r>
      <w:proofErr w:type="gramEnd"/>
      <w:r w:rsidR="008079C9" w:rsidRPr="00F81B88">
        <w:t xml:space="preserve">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1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1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lastRenderedPageBreak/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BCDE39B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14A1895A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41F0595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0525EE56" w:rsidR="00806DA8" w:rsidRPr="00BC4BAD" w:rsidRDefault="00966E56" w:rsidP="00806DA8">
            <w:r>
              <w:t>Possible specification of n</w:t>
            </w:r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12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12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0957696F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13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13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lastRenderedPageBreak/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655F5" w14:textId="77777777" w:rsidR="00B90F1B" w:rsidRDefault="00B90F1B">
      <w:r>
        <w:separator/>
      </w:r>
    </w:p>
  </w:endnote>
  <w:endnote w:type="continuationSeparator" w:id="0">
    <w:p w14:paraId="46C40430" w14:textId="77777777" w:rsidR="00B90F1B" w:rsidRDefault="00B9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F71731" w14:textId="77777777" w:rsidR="00B90F1B" w:rsidRDefault="00B90F1B">
      <w:r>
        <w:separator/>
      </w:r>
    </w:p>
  </w:footnote>
  <w:footnote w:type="continuationSeparator" w:id="0">
    <w:p w14:paraId="2E5B5A23" w14:textId="77777777" w:rsidR="00B90F1B" w:rsidRDefault="00B90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E39A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E7418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1BE1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0F1B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1B88"/>
    <w:rsid w:val="00F83D11"/>
    <w:rsid w:val="00F91CC3"/>
    <w:rsid w:val="00F921F1"/>
    <w:rsid w:val="00FA55DD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13991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January Fuen 2</dc:creator>
  <cp:keywords>WID template</cp:keywords>
  <dc:description/>
  <cp:lastModifiedBy>January Fuen 2</cp:lastModifiedBy>
  <cp:revision>3</cp:revision>
  <cp:lastPrinted>2000-02-29T10:31:00Z</cp:lastPrinted>
  <dcterms:created xsi:type="dcterms:W3CDTF">2021-01-28T09:04:00Z</dcterms:created>
  <dcterms:modified xsi:type="dcterms:W3CDTF">2021-01-28T09:05:00Z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