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96E2F" w14:textId="0721FE6A" w:rsidR="00617590" w:rsidRDefault="00617590">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8220F5">
        <w:tc>
          <w:tcPr>
            <w:tcW w:w="10423" w:type="dxa"/>
            <w:gridSpan w:val="2"/>
            <w:tcBorders>
              <w:top w:val="nil"/>
              <w:left w:val="nil"/>
              <w:bottom w:val="nil"/>
              <w:right w:val="nil"/>
            </w:tcBorders>
            <w:shd w:val="clear" w:color="auto" w:fill="auto"/>
          </w:tcPr>
          <w:p w14:paraId="3FDEDF14" w14:textId="021DBDEB" w:rsidR="004F0988" w:rsidRDefault="004F0988" w:rsidP="00233A6E">
            <w:pPr>
              <w:pStyle w:val="ZA"/>
              <w:framePr w:w="0" w:hRule="auto" w:wrap="auto" w:vAnchor="margin" w:hAnchor="text" w:yAlign="inline"/>
            </w:pPr>
            <w:r w:rsidRPr="00133525">
              <w:rPr>
                <w:sz w:val="64"/>
              </w:rPr>
              <w:t xml:space="preserve">3GPP </w:t>
            </w:r>
            <w:bookmarkStart w:id="1" w:name="specType1"/>
            <w:r w:rsidRPr="008220F5">
              <w:rPr>
                <w:sz w:val="64"/>
              </w:rPr>
              <w:t>TS</w:t>
            </w:r>
            <w:bookmarkEnd w:id="1"/>
            <w:r w:rsidRPr="00133525">
              <w:rPr>
                <w:sz w:val="64"/>
              </w:rPr>
              <w:t xml:space="preserve"> </w:t>
            </w:r>
            <w:r w:rsidR="0014627B">
              <w:rPr>
                <w:sz w:val="64"/>
              </w:rPr>
              <w:t>24.283</w:t>
            </w:r>
            <w:r w:rsidRPr="00133525">
              <w:rPr>
                <w:sz w:val="64"/>
              </w:rPr>
              <w:t xml:space="preserve"> </w:t>
            </w:r>
            <w:r w:rsidRPr="004D3578">
              <w:t>V</w:t>
            </w:r>
            <w:r w:rsidR="008220F5">
              <w:t>0.</w:t>
            </w:r>
            <w:r w:rsidR="00923F97">
              <w:t>3</w:t>
            </w:r>
            <w:r w:rsidR="008220F5">
              <w:t>.0</w:t>
            </w:r>
            <w:r w:rsidRPr="004D3578">
              <w:t xml:space="preserve"> </w:t>
            </w:r>
            <w:r w:rsidRPr="00133525">
              <w:rPr>
                <w:sz w:val="32"/>
              </w:rPr>
              <w:t>(</w:t>
            </w:r>
            <w:r w:rsidR="008220F5">
              <w:rPr>
                <w:sz w:val="32"/>
              </w:rPr>
              <w:t>202</w:t>
            </w:r>
            <w:r w:rsidR="00D1641E">
              <w:rPr>
                <w:sz w:val="32"/>
              </w:rPr>
              <w:t>4</w:t>
            </w:r>
            <w:r w:rsidR="008220F5">
              <w:rPr>
                <w:sz w:val="32"/>
              </w:rPr>
              <w:t>-</w:t>
            </w:r>
            <w:r w:rsidR="00923F97">
              <w:rPr>
                <w:sz w:val="32"/>
              </w:rPr>
              <w:t>10</w:t>
            </w:r>
            <w:r w:rsidRPr="00133525">
              <w:rPr>
                <w:sz w:val="32"/>
              </w:rPr>
              <w:t>)</w:t>
            </w:r>
          </w:p>
        </w:tc>
      </w:tr>
      <w:tr w:rsidR="004F0988" w14:paraId="0FFD4F19" w14:textId="77777777" w:rsidTr="008220F5">
        <w:trPr>
          <w:trHeight w:hRule="exact" w:val="1134"/>
        </w:trPr>
        <w:tc>
          <w:tcPr>
            <w:tcW w:w="10423" w:type="dxa"/>
            <w:gridSpan w:val="2"/>
            <w:tcBorders>
              <w:top w:val="nil"/>
              <w:left w:val="nil"/>
              <w:bottom w:val="nil"/>
              <w:right w:val="nil"/>
            </w:tcBorders>
            <w:shd w:val="clear" w:color="auto" w:fill="auto"/>
          </w:tcPr>
          <w:p w14:paraId="5AB75458" w14:textId="0B6EACD8" w:rsidR="004F0988" w:rsidRDefault="004F0988" w:rsidP="00133525">
            <w:pPr>
              <w:pStyle w:val="ZB"/>
              <w:framePr w:w="0" w:hRule="auto" w:wrap="auto" w:vAnchor="margin" w:hAnchor="text" w:yAlign="inline"/>
            </w:pPr>
            <w:r w:rsidRPr="004D3578">
              <w:t xml:space="preserve">Technical </w:t>
            </w:r>
            <w:bookmarkStart w:id="2" w:name="spectype2"/>
            <w:r w:rsidRPr="008220F5">
              <w:t>Specification</w:t>
            </w:r>
            <w:bookmarkEnd w:id="2"/>
          </w:p>
          <w:p w14:paraId="462B8E42" w14:textId="30F33F25" w:rsidR="00BA4B8D" w:rsidRDefault="00BA4B8D" w:rsidP="00BA4B8D">
            <w:pPr>
              <w:pStyle w:val="Guidance"/>
            </w:pPr>
          </w:p>
        </w:tc>
      </w:tr>
      <w:tr w:rsidR="004F0988" w14:paraId="717C4EBE" w14:textId="77777777" w:rsidTr="008220F5">
        <w:trPr>
          <w:trHeight w:hRule="exact" w:val="3686"/>
        </w:trPr>
        <w:tc>
          <w:tcPr>
            <w:tcW w:w="10423"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6C488F5" w:rsidR="004F0988" w:rsidRPr="005E4BB2" w:rsidRDefault="004F0988" w:rsidP="00133525">
            <w:pPr>
              <w:pStyle w:val="ZT"/>
              <w:framePr w:wrap="auto" w:hAnchor="text" w:yAlign="inline"/>
              <w:rPr>
                <w:highlight w:val="yellow"/>
              </w:rPr>
            </w:pPr>
            <w:r w:rsidRPr="004D3578">
              <w:t xml:space="preserve">Technical Specification Group </w:t>
            </w:r>
            <w:bookmarkStart w:id="3" w:name="specTitle"/>
            <w:r w:rsidR="008220F5">
              <w:t>Core Network and Terminals</w:t>
            </w:r>
            <w:r w:rsidRPr="008220F5">
              <w:t>;</w:t>
            </w:r>
          </w:p>
          <w:bookmarkEnd w:id="3"/>
          <w:p w14:paraId="7263A5F5" w14:textId="66A184D5" w:rsidR="008220F5" w:rsidRDefault="008220F5" w:rsidP="008220F5">
            <w:pPr>
              <w:pStyle w:val="ZT"/>
              <w:framePr w:wrap="auto" w:hAnchor="text" w:yAlign="inline"/>
            </w:pPr>
            <w:r>
              <w:t>Mission Critical Location Management (MCLoc);</w:t>
            </w:r>
          </w:p>
          <w:p w14:paraId="73E29A7E" w14:textId="77777777" w:rsidR="008220F5" w:rsidRDefault="008220F5" w:rsidP="008220F5">
            <w:pPr>
              <w:pStyle w:val="ZT"/>
              <w:framePr w:wrap="auto" w:hAnchor="text" w:yAlign="inline"/>
            </w:pPr>
            <w:r>
              <w:t>Protocol specification</w:t>
            </w:r>
          </w:p>
          <w:p w14:paraId="04CAC1E0" w14:textId="2A40F002" w:rsidR="004F0988" w:rsidRPr="00133525" w:rsidRDefault="008220F5" w:rsidP="008220F5">
            <w:pPr>
              <w:pStyle w:val="ZT"/>
              <w:framePr w:wrap="auto" w:hAnchor="text" w:yAlign="inline"/>
              <w:rPr>
                <w:i/>
                <w:sz w:val="28"/>
              </w:rPr>
            </w:pPr>
            <w:r>
              <w:t>(</w:t>
            </w:r>
            <w:r>
              <w:rPr>
                <w:rStyle w:val="ZGSM"/>
              </w:rPr>
              <w:t>Release 1</w:t>
            </w:r>
            <w:r w:rsidR="00A244C4">
              <w:rPr>
                <w:rStyle w:val="ZGSM"/>
              </w:rPr>
              <w:t>9</w:t>
            </w:r>
            <w:r>
              <w:t>)</w:t>
            </w:r>
          </w:p>
        </w:tc>
      </w:tr>
      <w:tr w:rsidR="00BF128E" w14:paraId="303DD8FF" w14:textId="77777777" w:rsidTr="008220F5">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220F5">
        <w:trPr>
          <w:trHeight w:hRule="exact" w:val="1531"/>
        </w:trPr>
        <w:tc>
          <w:tcPr>
            <w:tcW w:w="4883" w:type="dxa"/>
            <w:tcBorders>
              <w:top w:val="nil"/>
              <w:left w:val="nil"/>
              <w:bottom w:val="nil"/>
              <w:right w:val="nil"/>
            </w:tcBorders>
            <w:shd w:val="clear" w:color="auto" w:fill="auto"/>
          </w:tcPr>
          <w:p w14:paraId="4743C82D" w14:textId="6A724B5A" w:rsidR="00D82E6F" w:rsidRDefault="00E45BDF" w:rsidP="00D82E6F">
            <w:pPr>
              <w:rPr>
                <w:i/>
              </w:rPr>
            </w:pPr>
            <w:r>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0E935052" w:rsidR="00D82E6F" w:rsidRDefault="00E45BDF" w:rsidP="00D82E6F">
            <w:pPr>
              <w:jc w:val="right"/>
            </w:pPr>
            <w:r>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8220F5">
        <w:trPr>
          <w:trHeight w:hRule="exact" w:val="5783"/>
        </w:trPr>
        <w:tc>
          <w:tcPr>
            <w:tcW w:w="10423" w:type="dxa"/>
            <w:gridSpan w:val="2"/>
            <w:tcBorders>
              <w:top w:val="nil"/>
              <w:left w:val="nil"/>
              <w:bottom w:val="nil"/>
              <w:right w:val="nil"/>
            </w:tcBorders>
            <w:shd w:val="clear" w:color="auto" w:fill="auto"/>
          </w:tcPr>
          <w:p w14:paraId="56990EEF" w14:textId="54507942" w:rsidR="00D82E6F" w:rsidRPr="00C074DD" w:rsidRDefault="00D82E6F" w:rsidP="00D82E6F">
            <w:pPr>
              <w:pStyle w:val="Guidance"/>
              <w:rPr>
                <w:b/>
              </w:rPr>
            </w:pPr>
          </w:p>
        </w:tc>
      </w:tr>
      <w:tr w:rsidR="00D82E6F" w14:paraId="4C89EF09" w14:textId="77777777" w:rsidTr="008220F5">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D970F4A" w:rsidR="00E16509" w:rsidRPr="00133525" w:rsidRDefault="00E16509" w:rsidP="00133525">
            <w:pPr>
              <w:pStyle w:val="FP"/>
              <w:jc w:val="center"/>
              <w:rPr>
                <w:noProof/>
                <w:sz w:val="18"/>
              </w:rPr>
            </w:pPr>
            <w:r w:rsidRPr="00133525">
              <w:rPr>
                <w:noProof/>
                <w:sz w:val="18"/>
              </w:rPr>
              <w:t xml:space="preserve">© </w:t>
            </w:r>
            <w:bookmarkStart w:id="8" w:name="copyrightDate"/>
            <w:r w:rsidRPr="008220F5">
              <w:rPr>
                <w:noProof/>
                <w:sz w:val="18"/>
              </w:rPr>
              <w:t>2</w:t>
            </w:r>
            <w:r w:rsidR="008E2D68" w:rsidRPr="008220F5">
              <w:rPr>
                <w:noProof/>
                <w:sz w:val="18"/>
              </w:rPr>
              <w:t>02</w:t>
            </w:r>
            <w:bookmarkEnd w:id="8"/>
            <w:r w:rsidR="00B56740">
              <w:rPr>
                <w:noProof/>
                <w:sz w:val="18"/>
              </w:rPr>
              <w:t>4</w:t>
            </w:r>
            <w:r w:rsidRPr="00133525">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1E2D6DCB" w14:textId="11A91564" w:rsidR="009E3511" w:rsidRDefault="004D3578">
      <w:pPr>
        <w:pStyle w:val="TOC1"/>
        <w:rPr>
          <w:rFonts w:asciiTheme="minorHAnsi" w:eastAsiaTheme="minorEastAsia" w:hAnsiTheme="minorHAnsi" w:cstheme="minorBidi"/>
          <w:kern w:val="2"/>
          <w:szCs w:val="22"/>
          <w:lang w:val="en-SE" w:eastAsia="zh-CN"/>
          <w14:ligatures w14:val="standardContextual"/>
        </w:rPr>
      </w:pPr>
      <w:r w:rsidRPr="004D3578">
        <w:fldChar w:fldCharType="begin"/>
      </w:r>
      <w:r w:rsidRPr="004D3578">
        <w:instrText xml:space="preserve"> TOC \o "1-9" </w:instrText>
      </w:r>
      <w:r w:rsidRPr="004D3578">
        <w:fldChar w:fldCharType="separate"/>
      </w:r>
      <w:r w:rsidR="009E3511">
        <w:t>Foreword</w:t>
      </w:r>
      <w:r w:rsidR="009E3511">
        <w:tab/>
      </w:r>
      <w:r w:rsidR="009E3511">
        <w:fldChar w:fldCharType="begin"/>
      </w:r>
      <w:r w:rsidR="009E3511">
        <w:instrText xml:space="preserve"> PAGEREF _Toc180396793 \h </w:instrText>
      </w:r>
      <w:r w:rsidR="009E3511">
        <w:fldChar w:fldCharType="separate"/>
      </w:r>
      <w:r w:rsidR="009E3511">
        <w:t>8</w:t>
      </w:r>
      <w:r w:rsidR="009E3511">
        <w:fldChar w:fldCharType="end"/>
      </w:r>
    </w:p>
    <w:p w14:paraId="4FD9D5BE" w14:textId="57E78EBC" w:rsidR="009E3511" w:rsidRDefault="009E3511">
      <w:pPr>
        <w:pStyle w:val="TOC1"/>
        <w:rPr>
          <w:rFonts w:asciiTheme="minorHAnsi" w:eastAsiaTheme="minorEastAsia" w:hAnsiTheme="minorHAnsi" w:cstheme="minorBidi"/>
          <w:kern w:val="2"/>
          <w:szCs w:val="22"/>
          <w:lang w:val="en-SE" w:eastAsia="zh-CN"/>
          <w14:ligatures w14:val="standardContextual"/>
        </w:rPr>
      </w:pPr>
      <w:r>
        <w:t>1</w:t>
      </w:r>
      <w:r>
        <w:rPr>
          <w:rFonts w:asciiTheme="minorHAnsi" w:eastAsiaTheme="minorEastAsia" w:hAnsiTheme="minorHAnsi" w:cstheme="minorBidi"/>
          <w:kern w:val="2"/>
          <w:szCs w:val="22"/>
          <w:lang w:val="en-SE" w:eastAsia="zh-CN"/>
          <w14:ligatures w14:val="standardContextual"/>
        </w:rPr>
        <w:tab/>
      </w:r>
      <w:r>
        <w:t>Scope</w:t>
      </w:r>
      <w:r>
        <w:tab/>
      </w:r>
      <w:r>
        <w:fldChar w:fldCharType="begin"/>
      </w:r>
      <w:r>
        <w:instrText xml:space="preserve"> PAGEREF _Toc180396794 \h </w:instrText>
      </w:r>
      <w:r>
        <w:fldChar w:fldCharType="separate"/>
      </w:r>
      <w:r>
        <w:t>10</w:t>
      </w:r>
      <w:r>
        <w:fldChar w:fldCharType="end"/>
      </w:r>
    </w:p>
    <w:p w14:paraId="72E9C16C" w14:textId="388CB0DC" w:rsidR="009E3511" w:rsidRDefault="009E3511">
      <w:pPr>
        <w:pStyle w:val="TOC1"/>
        <w:rPr>
          <w:rFonts w:asciiTheme="minorHAnsi" w:eastAsiaTheme="minorEastAsia" w:hAnsiTheme="minorHAnsi" w:cstheme="minorBidi"/>
          <w:kern w:val="2"/>
          <w:szCs w:val="22"/>
          <w:lang w:val="en-SE" w:eastAsia="zh-CN"/>
          <w14:ligatures w14:val="standardContextual"/>
        </w:rPr>
      </w:pPr>
      <w:r>
        <w:t>2</w:t>
      </w:r>
      <w:r>
        <w:rPr>
          <w:rFonts w:asciiTheme="minorHAnsi" w:eastAsiaTheme="minorEastAsia" w:hAnsiTheme="minorHAnsi" w:cstheme="minorBidi"/>
          <w:kern w:val="2"/>
          <w:szCs w:val="22"/>
          <w:lang w:val="en-SE" w:eastAsia="zh-CN"/>
          <w14:ligatures w14:val="standardContextual"/>
        </w:rPr>
        <w:tab/>
      </w:r>
      <w:r>
        <w:t>References</w:t>
      </w:r>
      <w:r>
        <w:tab/>
      </w:r>
      <w:r>
        <w:fldChar w:fldCharType="begin"/>
      </w:r>
      <w:r>
        <w:instrText xml:space="preserve"> PAGEREF _Toc180396795 \h </w:instrText>
      </w:r>
      <w:r>
        <w:fldChar w:fldCharType="separate"/>
      </w:r>
      <w:r>
        <w:t>10</w:t>
      </w:r>
      <w:r>
        <w:fldChar w:fldCharType="end"/>
      </w:r>
    </w:p>
    <w:p w14:paraId="0CAE3F8D" w14:textId="453EB651" w:rsidR="009E3511" w:rsidRDefault="009E3511">
      <w:pPr>
        <w:pStyle w:val="TOC1"/>
        <w:rPr>
          <w:rFonts w:asciiTheme="minorHAnsi" w:eastAsiaTheme="minorEastAsia" w:hAnsiTheme="minorHAnsi" w:cstheme="minorBidi"/>
          <w:kern w:val="2"/>
          <w:szCs w:val="22"/>
          <w:lang w:val="en-SE" w:eastAsia="zh-CN"/>
          <w14:ligatures w14:val="standardContextual"/>
        </w:rPr>
      </w:pPr>
      <w:r>
        <w:t>3</w:t>
      </w:r>
      <w:r>
        <w:rPr>
          <w:rFonts w:asciiTheme="minorHAnsi" w:eastAsiaTheme="minorEastAsia" w:hAnsiTheme="minorHAnsi" w:cstheme="minorBidi"/>
          <w:kern w:val="2"/>
          <w:szCs w:val="22"/>
          <w:lang w:val="en-SE" w:eastAsia="zh-CN"/>
          <w14:ligatures w14:val="standardContextual"/>
        </w:rPr>
        <w:tab/>
      </w:r>
      <w:r>
        <w:t>Definitions of terms, symbols and abbreviations</w:t>
      </w:r>
      <w:r>
        <w:tab/>
      </w:r>
      <w:r>
        <w:fldChar w:fldCharType="begin"/>
      </w:r>
      <w:r>
        <w:instrText xml:space="preserve"> PAGEREF _Toc180396796 \h </w:instrText>
      </w:r>
      <w:r>
        <w:fldChar w:fldCharType="separate"/>
      </w:r>
      <w:r>
        <w:t>11</w:t>
      </w:r>
      <w:r>
        <w:fldChar w:fldCharType="end"/>
      </w:r>
    </w:p>
    <w:p w14:paraId="13C8CCAE" w14:textId="6CCCEDEE" w:rsidR="009E3511" w:rsidRDefault="009E3511">
      <w:pPr>
        <w:pStyle w:val="TOC2"/>
        <w:rPr>
          <w:rFonts w:asciiTheme="minorHAnsi" w:eastAsiaTheme="minorEastAsia" w:hAnsiTheme="minorHAnsi" w:cstheme="minorBidi"/>
          <w:kern w:val="2"/>
          <w:sz w:val="22"/>
          <w:szCs w:val="22"/>
          <w:lang w:val="en-SE" w:eastAsia="zh-CN"/>
          <w14:ligatures w14:val="standardContextual"/>
        </w:rPr>
      </w:pPr>
      <w:r>
        <w:t>3.1</w:t>
      </w:r>
      <w:r>
        <w:rPr>
          <w:rFonts w:asciiTheme="minorHAnsi" w:eastAsiaTheme="minorEastAsia" w:hAnsiTheme="minorHAnsi" w:cstheme="minorBidi"/>
          <w:kern w:val="2"/>
          <w:sz w:val="22"/>
          <w:szCs w:val="22"/>
          <w:lang w:val="en-SE" w:eastAsia="zh-CN"/>
          <w14:ligatures w14:val="standardContextual"/>
        </w:rPr>
        <w:tab/>
      </w:r>
      <w:r>
        <w:t>Terms</w:t>
      </w:r>
      <w:r>
        <w:tab/>
      </w:r>
      <w:r>
        <w:fldChar w:fldCharType="begin"/>
      </w:r>
      <w:r>
        <w:instrText xml:space="preserve"> PAGEREF _Toc180396797 \h </w:instrText>
      </w:r>
      <w:r>
        <w:fldChar w:fldCharType="separate"/>
      </w:r>
      <w:r>
        <w:t>11</w:t>
      </w:r>
      <w:r>
        <w:fldChar w:fldCharType="end"/>
      </w:r>
    </w:p>
    <w:p w14:paraId="1960FB7E" w14:textId="3A591189" w:rsidR="009E3511" w:rsidRDefault="009E3511">
      <w:pPr>
        <w:pStyle w:val="TOC2"/>
        <w:rPr>
          <w:rFonts w:asciiTheme="minorHAnsi" w:eastAsiaTheme="minorEastAsia" w:hAnsiTheme="minorHAnsi" w:cstheme="minorBidi"/>
          <w:kern w:val="2"/>
          <w:sz w:val="22"/>
          <w:szCs w:val="22"/>
          <w:lang w:val="en-SE" w:eastAsia="zh-CN"/>
          <w14:ligatures w14:val="standardContextual"/>
        </w:rPr>
      </w:pPr>
      <w:r>
        <w:t>3.2</w:t>
      </w:r>
      <w:r>
        <w:rPr>
          <w:rFonts w:asciiTheme="minorHAnsi" w:eastAsiaTheme="minorEastAsia" w:hAnsiTheme="minorHAnsi" w:cstheme="minorBidi"/>
          <w:kern w:val="2"/>
          <w:sz w:val="22"/>
          <w:szCs w:val="22"/>
          <w:lang w:val="en-SE" w:eastAsia="zh-CN"/>
          <w14:ligatures w14:val="standardContextual"/>
        </w:rPr>
        <w:tab/>
      </w:r>
      <w:r>
        <w:t>Symbols</w:t>
      </w:r>
      <w:r>
        <w:tab/>
      </w:r>
      <w:r>
        <w:fldChar w:fldCharType="begin"/>
      </w:r>
      <w:r>
        <w:instrText xml:space="preserve"> PAGEREF _Toc180396798 \h </w:instrText>
      </w:r>
      <w:r>
        <w:fldChar w:fldCharType="separate"/>
      </w:r>
      <w:r>
        <w:t>11</w:t>
      </w:r>
      <w:r>
        <w:fldChar w:fldCharType="end"/>
      </w:r>
    </w:p>
    <w:p w14:paraId="389CC0CE" w14:textId="6D445FE4" w:rsidR="009E3511" w:rsidRDefault="009E3511">
      <w:pPr>
        <w:pStyle w:val="TOC2"/>
        <w:rPr>
          <w:rFonts w:asciiTheme="minorHAnsi" w:eastAsiaTheme="minorEastAsia" w:hAnsiTheme="minorHAnsi" w:cstheme="minorBidi"/>
          <w:kern w:val="2"/>
          <w:sz w:val="22"/>
          <w:szCs w:val="22"/>
          <w:lang w:val="en-SE" w:eastAsia="zh-CN"/>
          <w14:ligatures w14:val="standardContextual"/>
        </w:rPr>
      </w:pPr>
      <w:r>
        <w:t>3.3</w:t>
      </w:r>
      <w:r>
        <w:rPr>
          <w:rFonts w:asciiTheme="minorHAnsi" w:eastAsiaTheme="minorEastAsia" w:hAnsiTheme="minorHAnsi" w:cstheme="minorBidi"/>
          <w:kern w:val="2"/>
          <w:sz w:val="22"/>
          <w:szCs w:val="22"/>
          <w:lang w:val="en-SE" w:eastAsia="zh-CN"/>
          <w14:ligatures w14:val="standardContextual"/>
        </w:rPr>
        <w:tab/>
      </w:r>
      <w:r>
        <w:t>Abbreviations</w:t>
      </w:r>
      <w:r>
        <w:tab/>
      </w:r>
      <w:r>
        <w:fldChar w:fldCharType="begin"/>
      </w:r>
      <w:r>
        <w:instrText xml:space="preserve"> PAGEREF _Toc180396799 \h </w:instrText>
      </w:r>
      <w:r>
        <w:fldChar w:fldCharType="separate"/>
      </w:r>
      <w:r>
        <w:t>11</w:t>
      </w:r>
      <w:r>
        <w:fldChar w:fldCharType="end"/>
      </w:r>
    </w:p>
    <w:p w14:paraId="709D62DE" w14:textId="7C7B5C90" w:rsidR="009E3511" w:rsidRDefault="009E3511">
      <w:pPr>
        <w:pStyle w:val="TOC1"/>
        <w:rPr>
          <w:rFonts w:asciiTheme="minorHAnsi" w:eastAsiaTheme="minorEastAsia" w:hAnsiTheme="minorHAnsi" w:cstheme="minorBidi"/>
          <w:kern w:val="2"/>
          <w:szCs w:val="22"/>
          <w:lang w:val="en-SE" w:eastAsia="zh-CN"/>
          <w14:ligatures w14:val="standardContextual"/>
        </w:rPr>
      </w:pPr>
      <w:r>
        <w:t>4</w:t>
      </w:r>
      <w:r>
        <w:rPr>
          <w:rFonts w:asciiTheme="minorHAnsi" w:eastAsiaTheme="minorEastAsia" w:hAnsiTheme="minorHAnsi" w:cstheme="minorBidi"/>
          <w:kern w:val="2"/>
          <w:szCs w:val="22"/>
          <w:lang w:val="en-SE" w:eastAsia="zh-CN"/>
          <w14:ligatures w14:val="standardContextual"/>
        </w:rPr>
        <w:tab/>
      </w:r>
      <w:r>
        <w:t>General</w:t>
      </w:r>
      <w:r>
        <w:tab/>
      </w:r>
      <w:r>
        <w:fldChar w:fldCharType="begin"/>
      </w:r>
      <w:r>
        <w:instrText xml:space="preserve"> PAGEREF _Toc180396800 \h </w:instrText>
      </w:r>
      <w:r>
        <w:fldChar w:fldCharType="separate"/>
      </w:r>
      <w:r>
        <w:t>11</w:t>
      </w:r>
      <w:r>
        <w:fldChar w:fldCharType="end"/>
      </w:r>
    </w:p>
    <w:p w14:paraId="60E6DC27" w14:textId="28EEB51C" w:rsidR="009E3511" w:rsidRDefault="009E3511">
      <w:pPr>
        <w:pStyle w:val="TOC2"/>
        <w:rPr>
          <w:rFonts w:asciiTheme="minorHAnsi" w:eastAsiaTheme="minorEastAsia" w:hAnsiTheme="minorHAnsi" w:cstheme="minorBidi"/>
          <w:kern w:val="2"/>
          <w:sz w:val="22"/>
          <w:szCs w:val="22"/>
          <w:lang w:val="en-SE" w:eastAsia="zh-CN"/>
          <w14:ligatures w14:val="standardContextual"/>
        </w:rPr>
      </w:pPr>
      <w:r>
        <w:t>4.1</w:t>
      </w:r>
      <w:r>
        <w:rPr>
          <w:rFonts w:asciiTheme="minorHAnsi" w:eastAsiaTheme="minorEastAsia" w:hAnsiTheme="minorHAnsi" w:cstheme="minorBidi"/>
          <w:kern w:val="2"/>
          <w:sz w:val="22"/>
          <w:szCs w:val="22"/>
          <w:lang w:val="en-SE" w:eastAsia="zh-CN"/>
          <w14:ligatures w14:val="standardContextual"/>
        </w:rPr>
        <w:tab/>
      </w:r>
      <w:r>
        <w:t>Overview</w:t>
      </w:r>
      <w:r>
        <w:tab/>
      </w:r>
      <w:r>
        <w:fldChar w:fldCharType="begin"/>
      </w:r>
      <w:r>
        <w:instrText xml:space="preserve"> PAGEREF _Toc180396801 \h </w:instrText>
      </w:r>
      <w:r>
        <w:fldChar w:fldCharType="separate"/>
      </w:r>
      <w:r>
        <w:t>11</w:t>
      </w:r>
      <w:r>
        <w:fldChar w:fldCharType="end"/>
      </w:r>
    </w:p>
    <w:p w14:paraId="1398A79A" w14:textId="77B96E7F" w:rsidR="009E3511" w:rsidRDefault="009E3511">
      <w:pPr>
        <w:pStyle w:val="TOC2"/>
        <w:rPr>
          <w:rFonts w:asciiTheme="minorHAnsi" w:eastAsiaTheme="minorEastAsia" w:hAnsiTheme="minorHAnsi" w:cstheme="minorBidi"/>
          <w:kern w:val="2"/>
          <w:sz w:val="22"/>
          <w:szCs w:val="22"/>
          <w:lang w:val="en-SE" w:eastAsia="zh-CN"/>
          <w14:ligatures w14:val="standardContextual"/>
        </w:rPr>
      </w:pPr>
      <w:r>
        <w:t>4.2</w:t>
      </w:r>
      <w:r>
        <w:rPr>
          <w:rFonts w:asciiTheme="minorHAnsi" w:eastAsiaTheme="minorEastAsia" w:hAnsiTheme="minorHAnsi" w:cstheme="minorBidi"/>
          <w:kern w:val="2"/>
          <w:sz w:val="22"/>
          <w:szCs w:val="22"/>
          <w:lang w:val="en-SE" w:eastAsia="zh-CN"/>
          <w14:ligatures w14:val="standardContextual"/>
        </w:rPr>
        <w:tab/>
      </w:r>
      <w:r>
        <w:t>LMS Registration</w:t>
      </w:r>
      <w:r>
        <w:tab/>
      </w:r>
      <w:r>
        <w:fldChar w:fldCharType="begin"/>
      </w:r>
      <w:r>
        <w:instrText xml:space="preserve"> PAGEREF _Toc180396802 \h </w:instrText>
      </w:r>
      <w:r>
        <w:fldChar w:fldCharType="separate"/>
      </w:r>
      <w:r>
        <w:t>12</w:t>
      </w:r>
      <w:r>
        <w:fldChar w:fldCharType="end"/>
      </w:r>
    </w:p>
    <w:p w14:paraId="626273D8" w14:textId="7726F547" w:rsidR="009E3511" w:rsidRDefault="009E3511">
      <w:pPr>
        <w:pStyle w:val="TOC2"/>
        <w:rPr>
          <w:rFonts w:asciiTheme="minorHAnsi" w:eastAsiaTheme="minorEastAsia" w:hAnsiTheme="minorHAnsi" w:cstheme="minorBidi"/>
          <w:kern w:val="2"/>
          <w:sz w:val="22"/>
          <w:szCs w:val="22"/>
          <w:lang w:val="en-SE" w:eastAsia="zh-CN"/>
          <w14:ligatures w14:val="standardContextual"/>
        </w:rPr>
      </w:pPr>
      <w:r>
        <w:t>4.3</w:t>
      </w:r>
      <w:r>
        <w:rPr>
          <w:rFonts w:asciiTheme="minorHAnsi" w:eastAsiaTheme="minorEastAsia" w:hAnsiTheme="minorHAnsi" w:cstheme="minorBidi"/>
          <w:kern w:val="2"/>
          <w:sz w:val="22"/>
          <w:szCs w:val="22"/>
          <w:lang w:val="en-SE" w:eastAsia="zh-CN"/>
          <w14:ligatures w14:val="standardContextual"/>
        </w:rPr>
        <w:tab/>
      </w:r>
      <w:r>
        <w:t>Identities</w:t>
      </w:r>
      <w:r>
        <w:tab/>
      </w:r>
      <w:r>
        <w:fldChar w:fldCharType="begin"/>
      </w:r>
      <w:r>
        <w:instrText xml:space="preserve"> PAGEREF _Toc180396803 \h </w:instrText>
      </w:r>
      <w:r>
        <w:fldChar w:fldCharType="separate"/>
      </w:r>
      <w:r>
        <w:t>13</w:t>
      </w:r>
      <w:r>
        <w:fldChar w:fldCharType="end"/>
      </w:r>
    </w:p>
    <w:p w14:paraId="76030872" w14:textId="74730FBD"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4.3.1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_Toc180396804 \h </w:instrText>
      </w:r>
      <w:r>
        <w:fldChar w:fldCharType="separate"/>
      </w:r>
      <w:r>
        <w:t>13</w:t>
      </w:r>
      <w:r>
        <w:fldChar w:fldCharType="end"/>
      </w:r>
    </w:p>
    <w:p w14:paraId="6D67FB97" w14:textId="2F4E3635"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4.3.2</w:t>
      </w:r>
      <w:r>
        <w:rPr>
          <w:rFonts w:asciiTheme="minorHAnsi" w:eastAsiaTheme="minorEastAsia" w:hAnsiTheme="minorHAnsi" w:cstheme="minorBidi"/>
          <w:kern w:val="2"/>
          <w:sz w:val="22"/>
          <w:szCs w:val="22"/>
          <w:lang w:val="en-SE" w:eastAsia="zh-CN"/>
          <w14:ligatures w14:val="standardContextual"/>
        </w:rPr>
        <w:tab/>
      </w:r>
      <w:r>
        <w:t>MCLOC client ID</w:t>
      </w:r>
      <w:r>
        <w:tab/>
      </w:r>
      <w:r>
        <w:fldChar w:fldCharType="begin"/>
      </w:r>
      <w:r>
        <w:instrText xml:space="preserve"> PAGEREF _Toc180396805 \h </w:instrText>
      </w:r>
      <w:r>
        <w:fldChar w:fldCharType="separate"/>
      </w:r>
      <w:r>
        <w:t>13</w:t>
      </w:r>
      <w:r>
        <w:fldChar w:fldCharType="end"/>
      </w:r>
    </w:p>
    <w:p w14:paraId="492BCB90" w14:textId="6B2350E2" w:rsidR="009E3511" w:rsidRDefault="009E3511">
      <w:pPr>
        <w:pStyle w:val="TOC1"/>
        <w:rPr>
          <w:rFonts w:asciiTheme="minorHAnsi" w:eastAsiaTheme="minorEastAsia" w:hAnsiTheme="minorHAnsi" w:cstheme="minorBidi"/>
          <w:kern w:val="2"/>
          <w:szCs w:val="22"/>
          <w:lang w:val="en-SE" w:eastAsia="zh-CN"/>
          <w14:ligatures w14:val="standardContextual"/>
        </w:rPr>
      </w:pPr>
      <w:r>
        <w:t>5</w:t>
      </w:r>
      <w:r>
        <w:rPr>
          <w:rFonts w:asciiTheme="minorHAnsi" w:eastAsiaTheme="minorEastAsia" w:hAnsiTheme="minorHAnsi" w:cstheme="minorBidi"/>
          <w:kern w:val="2"/>
          <w:szCs w:val="22"/>
          <w:lang w:val="en-SE" w:eastAsia="zh-CN"/>
          <w14:ligatures w14:val="standardContextual"/>
        </w:rPr>
        <w:tab/>
      </w:r>
      <w:r>
        <w:t>Functional entities and reference points</w:t>
      </w:r>
      <w:r>
        <w:tab/>
      </w:r>
      <w:r>
        <w:fldChar w:fldCharType="begin"/>
      </w:r>
      <w:r>
        <w:instrText xml:space="preserve"> PAGEREF _Toc180396806 \h </w:instrText>
      </w:r>
      <w:r>
        <w:fldChar w:fldCharType="separate"/>
      </w:r>
      <w:r>
        <w:t>13</w:t>
      </w:r>
      <w:r>
        <w:fldChar w:fldCharType="end"/>
      </w:r>
    </w:p>
    <w:p w14:paraId="302D28F5" w14:textId="427171CC" w:rsidR="009E3511" w:rsidRDefault="009E3511">
      <w:pPr>
        <w:pStyle w:val="TOC2"/>
        <w:rPr>
          <w:rFonts w:asciiTheme="minorHAnsi" w:eastAsiaTheme="minorEastAsia" w:hAnsiTheme="minorHAnsi" w:cstheme="minorBidi"/>
          <w:kern w:val="2"/>
          <w:sz w:val="22"/>
          <w:szCs w:val="22"/>
          <w:lang w:val="en-SE" w:eastAsia="zh-CN"/>
          <w14:ligatures w14:val="standardContextual"/>
        </w:rPr>
      </w:pPr>
      <w:r>
        <w:t>5.1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_Toc180396807 \h </w:instrText>
      </w:r>
      <w:r>
        <w:fldChar w:fldCharType="separate"/>
      </w:r>
      <w:r>
        <w:t>13</w:t>
      </w:r>
      <w:r>
        <w:fldChar w:fldCharType="end"/>
      </w:r>
    </w:p>
    <w:p w14:paraId="4F890A15" w14:textId="0CF478B1" w:rsidR="009E3511" w:rsidRDefault="009E3511">
      <w:pPr>
        <w:pStyle w:val="TOC2"/>
        <w:rPr>
          <w:rFonts w:asciiTheme="minorHAnsi" w:eastAsiaTheme="minorEastAsia" w:hAnsiTheme="minorHAnsi" w:cstheme="minorBidi"/>
          <w:kern w:val="2"/>
          <w:sz w:val="22"/>
          <w:szCs w:val="22"/>
          <w:lang w:val="en-SE" w:eastAsia="zh-CN"/>
          <w14:ligatures w14:val="standardContextual"/>
        </w:rPr>
      </w:pPr>
      <w:r>
        <w:t>5.2</w:t>
      </w:r>
      <w:r>
        <w:rPr>
          <w:rFonts w:asciiTheme="minorHAnsi" w:eastAsiaTheme="minorEastAsia" w:hAnsiTheme="minorHAnsi" w:cstheme="minorBidi"/>
          <w:kern w:val="2"/>
          <w:sz w:val="22"/>
          <w:szCs w:val="22"/>
          <w:lang w:val="en-SE" w:eastAsia="zh-CN"/>
          <w14:ligatures w14:val="standardContextual"/>
        </w:rPr>
        <w:tab/>
      </w:r>
      <w:r>
        <w:t>Location management service functional architecture</w:t>
      </w:r>
      <w:r>
        <w:tab/>
      </w:r>
      <w:r>
        <w:fldChar w:fldCharType="begin"/>
      </w:r>
      <w:r>
        <w:instrText xml:space="preserve"> PAGEREF _Toc180396808 \h </w:instrText>
      </w:r>
      <w:r>
        <w:fldChar w:fldCharType="separate"/>
      </w:r>
      <w:r>
        <w:t>13</w:t>
      </w:r>
      <w:r>
        <w:fldChar w:fldCharType="end"/>
      </w:r>
    </w:p>
    <w:p w14:paraId="5754A19E" w14:textId="08D12E3E" w:rsidR="009E3511" w:rsidRDefault="009E3511">
      <w:pPr>
        <w:pStyle w:val="TOC2"/>
        <w:rPr>
          <w:rFonts w:asciiTheme="minorHAnsi" w:eastAsiaTheme="minorEastAsia" w:hAnsiTheme="minorHAnsi" w:cstheme="minorBidi"/>
          <w:kern w:val="2"/>
          <w:sz w:val="22"/>
          <w:szCs w:val="22"/>
          <w:lang w:val="en-SE" w:eastAsia="zh-CN"/>
          <w14:ligatures w14:val="standardContextual"/>
        </w:rPr>
      </w:pPr>
      <w:r>
        <w:t>5.3</w:t>
      </w:r>
      <w:r>
        <w:rPr>
          <w:rFonts w:asciiTheme="minorHAnsi" w:eastAsiaTheme="minorEastAsia" w:hAnsiTheme="minorHAnsi" w:cstheme="minorBidi"/>
          <w:kern w:val="2"/>
          <w:sz w:val="22"/>
          <w:szCs w:val="22"/>
          <w:lang w:val="en-SE" w:eastAsia="zh-CN"/>
          <w14:ligatures w14:val="standardContextual"/>
        </w:rPr>
        <w:tab/>
      </w:r>
      <w:r>
        <w:t>Functional entities</w:t>
      </w:r>
      <w:r>
        <w:tab/>
      </w:r>
      <w:r>
        <w:fldChar w:fldCharType="begin"/>
      </w:r>
      <w:r>
        <w:instrText xml:space="preserve"> PAGEREF _Toc180396809 \h </w:instrText>
      </w:r>
      <w:r>
        <w:fldChar w:fldCharType="separate"/>
      </w:r>
      <w:r>
        <w:t>14</w:t>
      </w:r>
      <w:r>
        <w:fldChar w:fldCharType="end"/>
      </w:r>
    </w:p>
    <w:p w14:paraId="64C90A01" w14:textId="5D08395D"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5.3.1</w:t>
      </w:r>
      <w:r>
        <w:rPr>
          <w:rFonts w:asciiTheme="minorHAnsi" w:eastAsiaTheme="minorEastAsia" w:hAnsiTheme="minorHAnsi" w:cstheme="minorBidi"/>
          <w:kern w:val="2"/>
          <w:sz w:val="22"/>
          <w:szCs w:val="22"/>
          <w:lang w:val="en-SE" w:eastAsia="zh-CN"/>
          <w14:ligatures w14:val="standardContextual"/>
        </w:rPr>
        <w:tab/>
      </w:r>
      <w:r>
        <w:t>MCLoc client (LMC)</w:t>
      </w:r>
      <w:r>
        <w:tab/>
      </w:r>
      <w:r>
        <w:fldChar w:fldCharType="begin"/>
      </w:r>
      <w:r>
        <w:instrText xml:space="preserve"> PAGEREF _Toc180396810 \h </w:instrText>
      </w:r>
      <w:r>
        <w:fldChar w:fldCharType="separate"/>
      </w:r>
      <w:r>
        <w:t>14</w:t>
      </w:r>
      <w:r>
        <w:fldChar w:fldCharType="end"/>
      </w:r>
    </w:p>
    <w:p w14:paraId="0F91BFE1" w14:textId="19930DF7"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5.3.2</w:t>
      </w:r>
      <w:r>
        <w:rPr>
          <w:rFonts w:asciiTheme="minorHAnsi" w:eastAsiaTheme="minorEastAsia" w:hAnsiTheme="minorHAnsi" w:cstheme="minorBidi"/>
          <w:kern w:val="2"/>
          <w:sz w:val="22"/>
          <w:szCs w:val="22"/>
          <w:lang w:val="en-SE" w:eastAsia="zh-CN"/>
          <w14:ligatures w14:val="standardContextual"/>
        </w:rPr>
        <w:tab/>
      </w:r>
      <w:r>
        <w:t>MCLoc server (LMS)</w:t>
      </w:r>
      <w:r>
        <w:tab/>
      </w:r>
      <w:r>
        <w:fldChar w:fldCharType="begin"/>
      </w:r>
      <w:r>
        <w:instrText xml:space="preserve"> PAGEREF _Toc180396811 \h </w:instrText>
      </w:r>
      <w:r>
        <w:fldChar w:fldCharType="separate"/>
      </w:r>
      <w:r>
        <w:t>14</w:t>
      </w:r>
      <w:r>
        <w:fldChar w:fldCharType="end"/>
      </w:r>
    </w:p>
    <w:p w14:paraId="657AC359" w14:textId="7D59E5B5"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5.3.3</w:t>
      </w:r>
      <w:r>
        <w:rPr>
          <w:rFonts w:asciiTheme="minorHAnsi" w:eastAsiaTheme="minorEastAsia" w:hAnsiTheme="minorHAnsi" w:cstheme="minorBidi"/>
          <w:kern w:val="2"/>
          <w:sz w:val="22"/>
          <w:szCs w:val="22"/>
          <w:lang w:val="en-SE" w:eastAsia="zh-CN"/>
          <w14:ligatures w14:val="standardContextual"/>
        </w:rPr>
        <w:tab/>
      </w:r>
      <w:r>
        <w:t>Key management server (KMS)</w:t>
      </w:r>
      <w:r>
        <w:tab/>
      </w:r>
      <w:r>
        <w:fldChar w:fldCharType="begin"/>
      </w:r>
      <w:r>
        <w:instrText xml:space="preserve"> PAGEREF _Toc180396812 \h </w:instrText>
      </w:r>
      <w:r>
        <w:fldChar w:fldCharType="separate"/>
      </w:r>
      <w:r>
        <w:t>15</w:t>
      </w:r>
      <w:r>
        <w:fldChar w:fldCharType="end"/>
      </w:r>
    </w:p>
    <w:p w14:paraId="31A51868" w14:textId="653A7019"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5.3.4</w:t>
      </w:r>
      <w:r>
        <w:rPr>
          <w:rFonts w:asciiTheme="minorHAnsi" w:eastAsiaTheme="minorEastAsia" w:hAnsiTheme="minorHAnsi" w:cstheme="minorBidi"/>
          <w:kern w:val="2"/>
          <w:sz w:val="22"/>
          <w:szCs w:val="22"/>
          <w:lang w:val="en-SE" w:eastAsia="zh-CN"/>
          <w14:ligatures w14:val="standardContextual"/>
        </w:rPr>
        <w:tab/>
      </w:r>
      <w:r>
        <w:t>Configuration management server (CMS)</w:t>
      </w:r>
      <w:r>
        <w:tab/>
      </w:r>
      <w:r>
        <w:fldChar w:fldCharType="begin"/>
      </w:r>
      <w:r>
        <w:instrText xml:space="preserve"> PAGEREF _Toc180396813 \h </w:instrText>
      </w:r>
      <w:r>
        <w:fldChar w:fldCharType="separate"/>
      </w:r>
      <w:r>
        <w:t>15</w:t>
      </w:r>
      <w:r>
        <w:fldChar w:fldCharType="end"/>
      </w:r>
    </w:p>
    <w:p w14:paraId="25A616EA" w14:textId="411D2739" w:rsidR="009E3511" w:rsidRDefault="009E3511">
      <w:pPr>
        <w:pStyle w:val="TOC2"/>
        <w:rPr>
          <w:rFonts w:asciiTheme="minorHAnsi" w:eastAsiaTheme="minorEastAsia" w:hAnsiTheme="minorHAnsi" w:cstheme="minorBidi"/>
          <w:kern w:val="2"/>
          <w:sz w:val="22"/>
          <w:szCs w:val="22"/>
          <w:lang w:val="en-SE" w:eastAsia="zh-CN"/>
          <w14:ligatures w14:val="standardContextual"/>
        </w:rPr>
      </w:pPr>
      <w:r>
        <w:t>5.4.</w:t>
      </w:r>
      <w:r>
        <w:rPr>
          <w:rFonts w:asciiTheme="minorHAnsi" w:eastAsiaTheme="minorEastAsia" w:hAnsiTheme="minorHAnsi" w:cstheme="minorBidi"/>
          <w:kern w:val="2"/>
          <w:sz w:val="22"/>
          <w:szCs w:val="22"/>
          <w:lang w:val="en-SE" w:eastAsia="zh-CN"/>
          <w14:ligatures w14:val="standardContextual"/>
        </w:rPr>
        <w:tab/>
      </w:r>
      <w:r>
        <w:t>Reference points</w:t>
      </w:r>
      <w:r>
        <w:tab/>
      </w:r>
      <w:r>
        <w:fldChar w:fldCharType="begin"/>
      </w:r>
      <w:r>
        <w:instrText xml:space="preserve"> PAGEREF _Toc180396814 \h </w:instrText>
      </w:r>
      <w:r>
        <w:fldChar w:fldCharType="separate"/>
      </w:r>
      <w:r>
        <w:t>15</w:t>
      </w:r>
      <w:r>
        <w:fldChar w:fldCharType="end"/>
      </w:r>
    </w:p>
    <w:p w14:paraId="6FC9CD45" w14:textId="5C0E49FC"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5.4.1</w:t>
      </w:r>
      <w:r>
        <w:rPr>
          <w:rFonts w:asciiTheme="minorHAnsi" w:eastAsiaTheme="minorEastAsia" w:hAnsiTheme="minorHAnsi" w:cstheme="minorBidi"/>
          <w:kern w:val="2"/>
          <w:sz w:val="22"/>
          <w:szCs w:val="22"/>
          <w:lang w:val="en-SE" w:eastAsia="zh-CN"/>
          <w14:ligatures w14:val="standardContextual"/>
        </w:rPr>
        <w:tab/>
      </w:r>
      <w:r>
        <w:t>Reference point CSC-9 (between the LMS and the key management server)</w:t>
      </w:r>
      <w:r>
        <w:tab/>
      </w:r>
      <w:r>
        <w:fldChar w:fldCharType="begin"/>
      </w:r>
      <w:r>
        <w:instrText xml:space="preserve"> PAGEREF _Toc180396815 \h </w:instrText>
      </w:r>
      <w:r>
        <w:fldChar w:fldCharType="separate"/>
      </w:r>
      <w:r>
        <w:t>15</w:t>
      </w:r>
      <w:r>
        <w:fldChar w:fldCharType="end"/>
      </w:r>
    </w:p>
    <w:p w14:paraId="2BD4CE19" w14:textId="62D5E382"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5.4.2</w:t>
      </w:r>
      <w:r>
        <w:rPr>
          <w:rFonts w:asciiTheme="minorHAnsi" w:eastAsiaTheme="minorEastAsia" w:hAnsiTheme="minorHAnsi" w:cstheme="minorBidi"/>
          <w:kern w:val="2"/>
          <w:sz w:val="22"/>
          <w:szCs w:val="22"/>
          <w:lang w:val="en-SE" w:eastAsia="zh-CN"/>
          <w14:ligatures w14:val="standardContextual"/>
        </w:rPr>
        <w:tab/>
      </w:r>
      <w:r>
        <w:t>Reference point CSC-14 (between the LMS and the LMC)</w:t>
      </w:r>
      <w:r>
        <w:tab/>
      </w:r>
      <w:r>
        <w:fldChar w:fldCharType="begin"/>
      </w:r>
      <w:r>
        <w:instrText xml:space="preserve"> PAGEREF _Toc180396816 \h </w:instrText>
      </w:r>
      <w:r>
        <w:fldChar w:fldCharType="separate"/>
      </w:r>
      <w:r>
        <w:t>15</w:t>
      </w:r>
      <w:r>
        <w:fldChar w:fldCharType="end"/>
      </w:r>
    </w:p>
    <w:p w14:paraId="1DF35CA4" w14:textId="3A961DA3"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5.4.3</w:t>
      </w:r>
      <w:r>
        <w:rPr>
          <w:rFonts w:asciiTheme="minorHAnsi" w:eastAsiaTheme="minorEastAsia" w:hAnsiTheme="minorHAnsi" w:cstheme="minorBidi"/>
          <w:kern w:val="2"/>
          <w:sz w:val="22"/>
          <w:szCs w:val="22"/>
          <w:lang w:val="en-SE" w:eastAsia="zh-CN"/>
          <w14:ligatures w14:val="standardContextual"/>
        </w:rPr>
        <w:tab/>
      </w:r>
      <w:r>
        <w:t>Reference point CSC-15 (between the LMS and the MC server)</w:t>
      </w:r>
      <w:r>
        <w:tab/>
      </w:r>
      <w:r>
        <w:fldChar w:fldCharType="begin"/>
      </w:r>
      <w:r>
        <w:instrText xml:space="preserve"> PAGEREF _Toc180396817 \h </w:instrText>
      </w:r>
      <w:r>
        <w:fldChar w:fldCharType="separate"/>
      </w:r>
      <w:r>
        <w:t>15</w:t>
      </w:r>
      <w:r>
        <w:fldChar w:fldCharType="end"/>
      </w:r>
    </w:p>
    <w:p w14:paraId="1C35C4F7" w14:textId="671D84D9"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5.4.4</w:t>
      </w:r>
      <w:r>
        <w:rPr>
          <w:rFonts w:asciiTheme="minorHAnsi" w:eastAsiaTheme="minorEastAsia" w:hAnsiTheme="minorHAnsi" w:cstheme="minorBidi"/>
          <w:kern w:val="2"/>
          <w:sz w:val="22"/>
          <w:szCs w:val="22"/>
          <w:lang w:val="en-SE" w:eastAsia="zh-CN"/>
          <w14:ligatures w14:val="standardContextual"/>
        </w:rPr>
        <w:tab/>
      </w:r>
      <w:r>
        <w:t>Reference point CSC-22 (between the LMS and another LMS)</w:t>
      </w:r>
      <w:r>
        <w:tab/>
      </w:r>
      <w:r>
        <w:fldChar w:fldCharType="begin"/>
      </w:r>
      <w:r>
        <w:instrText xml:space="preserve"> PAGEREF _Toc180396818 \h </w:instrText>
      </w:r>
      <w:r>
        <w:fldChar w:fldCharType="separate"/>
      </w:r>
      <w:r>
        <w:t>15</w:t>
      </w:r>
      <w:r>
        <w:fldChar w:fldCharType="end"/>
      </w:r>
    </w:p>
    <w:p w14:paraId="55D1F2D9" w14:textId="6E317FF4"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5.4.5</w:t>
      </w:r>
      <w:r>
        <w:rPr>
          <w:rFonts w:asciiTheme="minorHAnsi" w:eastAsiaTheme="minorEastAsia" w:hAnsiTheme="minorHAnsi" w:cstheme="minorBidi"/>
          <w:kern w:val="2"/>
          <w:sz w:val="22"/>
          <w:szCs w:val="22"/>
          <w:lang w:val="en-SE" w:eastAsia="zh-CN"/>
          <w14:ligatures w14:val="standardContextual"/>
        </w:rPr>
        <w:tab/>
      </w:r>
      <w:r>
        <w:t>Reference point CSC-24 (between the LMS and the configuration management server)</w:t>
      </w:r>
      <w:r>
        <w:tab/>
      </w:r>
      <w:r>
        <w:fldChar w:fldCharType="begin"/>
      </w:r>
      <w:r>
        <w:instrText xml:space="preserve"> PAGEREF _Toc180396819 \h </w:instrText>
      </w:r>
      <w:r>
        <w:fldChar w:fldCharType="separate"/>
      </w:r>
      <w:r>
        <w:t>15</w:t>
      </w:r>
      <w:r>
        <w:fldChar w:fldCharType="end"/>
      </w:r>
    </w:p>
    <w:p w14:paraId="725E54BB" w14:textId="2F70434B"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5.4.6</w:t>
      </w:r>
      <w:r>
        <w:rPr>
          <w:rFonts w:asciiTheme="minorHAnsi" w:eastAsiaTheme="minorEastAsia" w:hAnsiTheme="minorHAnsi" w:cstheme="minorBidi"/>
          <w:kern w:val="2"/>
          <w:sz w:val="22"/>
          <w:szCs w:val="22"/>
          <w:lang w:val="en-SE" w:eastAsia="zh-CN"/>
          <w14:ligatures w14:val="standardContextual"/>
        </w:rPr>
        <w:tab/>
      </w:r>
      <w:r>
        <w:t>Reference point IWF-4 (between the LMS and the IWF)</w:t>
      </w:r>
      <w:r>
        <w:tab/>
      </w:r>
      <w:r>
        <w:fldChar w:fldCharType="begin"/>
      </w:r>
      <w:r>
        <w:instrText xml:space="preserve"> PAGEREF _Toc180396820 \h </w:instrText>
      </w:r>
      <w:r>
        <w:fldChar w:fldCharType="separate"/>
      </w:r>
      <w:r>
        <w:t>15</w:t>
      </w:r>
      <w:r>
        <w:fldChar w:fldCharType="end"/>
      </w:r>
    </w:p>
    <w:p w14:paraId="27E58B56" w14:textId="10BEDE4F"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5.4.7</w:t>
      </w:r>
      <w:r>
        <w:rPr>
          <w:rFonts w:asciiTheme="minorHAnsi" w:eastAsiaTheme="minorEastAsia" w:hAnsiTheme="minorHAnsi" w:cstheme="minorBidi"/>
          <w:kern w:val="2"/>
          <w:sz w:val="22"/>
          <w:szCs w:val="22"/>
          <w:lang w:val="en-SE" w:eastAsia="zh-CN"/>
          <w14:ligatures w14:val="standardContextual"/>
        </w:rPr>
        <w:tab/>
      </w:r>
      <w:r>
        <w:t>Reference points HTTP-1, HTTP-2 and HTTP-3</w:t>
      </w:r>
      <w:r>
        <w:tab/>
      </w:r>
      <w:r>
        <w:fldChar w:fldCharType="begin"/>
      </w:r>
      <w:r>
        <w:instrText xml:space="preserve"> PAGEREF _Toc180396821 \h </w:instrText>
      </w:r>
      <w:r>
        <w:fldChar w:fldCharType="separate"/>
      </w:r>
      <w:r>
        <w:t>15</w:t>
      </w:r>
      <w:r>
        <w:fldChar w:fldCharType="end"/>
      </w:r>
    </w:p>
    <w:p w14:paraId="2C1F3065" w14:textId="7DC74F3D" w:rsidR="009E3511" w:rsidRDefault="009E3511">
      <w:pPr>
        <w:pStyle w:val="TOC1"/>
        <w:rPr>
          <w:rFonts w:asciiTheme="minorHAnsi" w:eastAsiaTheme="minorEastAsia" w:hAnsiTheme="minorHAnsi" w:cstheme="minorBidi"/>
          <w:kern w:val="2"/>
          <w:szCs w:val="22"/>
          <w:lang w:val="en-SE" w:eastAsia="zh-CN"/>
          <w14:ligatures w14:val="standardContextual"/>
        </w:rPr>
      </w:pPr>
      <w:r>
        <w:t>6</w:t>
      </w:r>
      <w:r>
        <w:rPr>
          <w:rFonts w:asciiTheme="minorHAnsi" w:eastAsiaTheme="minorEastAsia" w:hAnsiTheme="minorHAnsi" w:cstheme="minorBidi"/>
          <w:kern w:val="2"/>
          <w:szCs w:val="22"/>
          <w:lang w:val="en-SE" w:eastAsia="zh-CN"/>
          <w14:ligatures w14:val="standardContextual"/>
        </w:rPr>
        <w:tab/>
      </w:r>
      <w:r>
        <w:t>Services offered by the location management server</w:t>
      </w:r>
      <w:r>
        <w:tab/>
      </w:r>
      <w:r>
        <w:fldChar w:fldCharType="begin"/>
      </w:r>
      <w:r>
        <w:instrText xml:space="preserve"> PAGEREF _Toc180396822 \h </w:instrText>
      </w:r>
      <w:r>
        <w:fldChar w:fldCharType="separate"/>
      </w:r>
      <w:r>
        <w:t>16</w:t>
      </w:r>
      <w:r>
        <w:fldChar w:fldCharType="end"/>
      </w:r>
    </w:p>
    <w:p w14:paraId="4390577A" w14:textId="58B99BE7" w:rsidR="009E3511" w:rsidRDefault="009E3511">
      <w:pPr>
        <w:pStyle w:val="TOC2"/>
        <w:rPr>
          <w:rFonts w:asciiTheme="minorHAnsi" w:eastAsiaTheme="minorEastAsia" w:hAnsiTheme="minorHAnsi" w:cstheme="minorBidi"/>
          <w:kern w:val="2"/>
          <w:sz w:val="22"/>
          <w:szCs w:val="22"/>
          <w:lang w:val="en-SE" w:eastAsia="zh-CN"/>
          <w14:ligatures w14:val="standardContextual"/>
        </w:rPr>
      </w:pPr>
      <w:r>
        <w:t>6.1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_Toc180396823 \h </w:instrText>
      </w:r>
      <w:r>
        <w:fldChar w:fldCharType="separate"/>
      </w:r>
      <w:r>
        <w:t>16</w:t>
      </w:r>
      <w:r>
        <w:fldChar w:fldCharType="end"/>
      </w:r>
    </w:p>
    <w:p w14:paraId="1378B36C" w14:textId="0A52CE3A" w:rsidR="009E3511" w:rsidRDefault="009E3511">
      <w:pPr>
        <w:pStyle w:val="TOC2"/>
        <w:rPr>
          <w:rFonts w:asciiTheme="minorHAnsi" w:eastAsiaTheme="minorEastAsia" w:hAnsiTheme="minorHAnsi" w:cstheme="minorBidi"/>
          <w:kern w:val="2"/>
          <w:sz w:val="22"/>
          <w:szCs w:val="22"/>
          <w:lang w:val="en-SE" w:eastAsia="zh-CN"/>
          <w14:ligatures w14:val="standardContextual"/>
        </w:rPr>
      </w:pPr>
      <w:r>
        <w:t>6.2</w:t>
      </w:r>
      <w:r>
        <w:rPr>
          <w:rFonts w:asciiTheme="minorHAnsi" w:eastAsiaTheme="minorEastAsia" w:hAnsiTheme="minorHAnsi" w:cstheme="minorBidi"/>
          <w:kern w:val="2"/>
          <w:sz w:val="22"/>
          <w:szCs w:val="22"/>
          <w:lang w:val="en-SE" w:eastAsia="zh-CN"/>
          <w14:ligatures w14:val="standardContextual"/>
        </w:rPr>
        <w:tab/>
      </w:r>
      <w:r>
        <w:t>LMS_Registration service</w:t>
      </w:r>
      <w:r>
        <w:tab/>
      </w:r>
      <w:r>
        <w:fldChar w:fldCharType="begin"/>
      </w:r>
      <w:r>
        <w:instrText xml:space="preserve"> PAGEREF _Toc180396824 \h </w:instrText>
      </w:r>
      <w:r>
        <w:fldChar w:fldCharType="separate"/>
      </w:r>
      <w:r>
        <w:t>17</w:t>
      </w:r>
      <w:r>
        <w:fldChar w:fldCharType="end"/>
      </w:r>
    </w:p>
    <w:p w14:paraId="1887F062" w14:textId="08CC68EA"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6.2.1</w:t>
      </w:r>
      <w:r>
        <w:rPr>
          <w:rFonts w:asciiTheme="minorHAnsi" w:eastAsiaTheme="minorEastAsia" w:hAnsiTheme="minorHAnsi" w:cstheme="minorBidi"/>
          <w:kern w:val="2"/>
          <w:sz w:val="22"/>
          <w:szCs w:val="22"/>
          <w:lang w:val="en-SE" w:eastAsia="zh-CN"/>
          <w14:ligatures w14:val="standardContextual"/>
        </w:rPr>
        <w:tab/>
      </w:r>
      <w:r>
        <w:t>Service description</w:t>
      </w:r>
      <w:r>
        <w:tab/>
      </w:r>
      <w:r>
        <w:fldChar w:fldCharType="begin"/>
      </w:r>
      <w:r>
        <w:instrText xml:space="preserve"> PAGEREF _Toc180396825 \h </w:instrText>
      </w:r>
      <w:r>
        <w:fldChar w:fldCharType="separate"/>
      </w:r>
      <w:r>
        <w:t>17</w:t>
      </w:r>
      <w:r>
        <w:fldChar w:fldCharType="end"/>
      </w:r>
    </w:p>
    <w:p w14:paraId="321D9148" w14:textId="435A29BB"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6.2.2</w:t>
      </w:r>
      <w:r>
        <w:rPr>
          <w:rFonts w:asciiTheme="minorHAnsi" w:eastAsiaTheme="minorEastAsia" w:hAnsiTheme="minorHAnsi" w:cstheme="minorBidi"/>
          <w:kern w:val="2"/>
          <w:sz w:val="22"/>
          <w:szCs w:val="22"/>
          <w:lang w:val="en-SE" w:eastAsia="zh-CN"/>
          <w14:ligatures w14:val="standardContextual"/>
        </w:rPr>
        <w:tab/>
      </w:r>
      <w:r>
        <w:t>Service operations</w:t>
      </w:r>
      <w:r>
        <w:tab/>
      </w:r>
      <w:r>
        <w:fldChar w:fldCharType="begin"/>
      </w:r>
      <w:r>
        <w:instrText xml:space="preserve"> PAGEREF _Toc180396826 \h </w:instrText>
      </w:r>
      <w:r>
        <w:fldChar w:fldCharType="separate"/>
      </w:r>
      <w:r>
        <w:t>17</w:t>
      </w:r>
      <w:r>
        <w:fldChar w:fldCharType="end"/>
      </w:r>
    </w:p>
    <w:p w14:paraId="335B3B0B" w14:textId="7F1C20AF"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6.2.2.1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_Toc180396827 \h </w:instrText>
      </w:r>
      <w:r>
        <w:fldChar w:fldCharType="separate"/>
      </w:r>
      <w:r>
        <w:t>17</w:t>
      </w:r>
      <w:r>
        <w:fldChar w:fldCharType="end"/>
      </w:r>
    </w:p>
    <w:p w14:paraId="4DF4DE33" w14:textId="0658079B"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6.2.2.2</w:t>
      </w:r>
      <w:r>
        <w:rPr>
          <w:rFonts w:asciiTheme="minorHAnsi" w:eastAsiaTheme="minorEastAsia" w:hAnsiTheme="minorHAnsi" w:cstheme="minorBidi"/>
          <w:kern w:val="2"/>
          <w:sz w:val="22"/>
          <w:szCs w:val="22"/>
          <w:lang w:val="en-SE" w:eastAsia="zh-CN"/>
          <w14:ligatures w14:val="standardContextual"/>
        </w:rPr>
        <w:tab/>
      </w:r>
      <w:r>
        <w:t>LMS_Registration_Request</w:t>
      </w:r>
      <w:r>
        <w:tab/>
      </w:r>
      <w:r>
        <w:fldChar w:fldCharType="begin"/>
      </w:r>
      <w:r>
        <w:instrText xml:space="preserve"> PAGEREF _Toc180396828 \h </w:instrText>
      </w:r>
      <w:r>
        <w:fldChar w:fldCharType="separate"/>
      </w:r>
      <w:r>
        <w:t>17</w:t>
      </w:r>
      <w:r>
        <w:fldChar w:fldCharType="end"/>
      </w:r>
    </w:p>
    <w:p w14:paraId="45FD3620" w14:textId="1C2A4FF0"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6.2.2.2.1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_Toc180396829 \h </w:instrText>
      </w:r>
      <w:r>
        <w:fldChar w:fldCharType="separate"/>
      </w:r>
      <w:r>
        <w:t>17</w:t>
      </w:r>
      <w:r>
        <w:fldChar w:fldCharType="end"/>
      </w:r>
    </w:p>
    <w:p w14:paraId="1E123D2C" w14:textId="7391CEE1"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6.2.2.2.2</w:t>
      </w:r>
      <w:r>
        <w:rPr>
          <w:rFonts w:asciiTheme="minorHAnsi" w:eastAsiaTheme="minorEastAsia" w:hAnsiTheme="minorHAnsi" w:cstheme="minorBidi"/>
          <w:kern w:val="2"/>
          <w:sz w:val="22"/>
          <w:szCs w:val="22"/>
          <w:lang w:val="en-SE" w:eastAsia="zh-CN"/>
          <w14:ligatures w14:val="standardContextual"/>
        </w:rPr>
        <w:tab/>
      </w:r>
      <w:r>
        <w:t>LMC register to LMS using LMS_Registration_Request operation</w:t>
      </w:r>
      <w:r>
        <w:tab/>
      </w:r>
      <w:r>
        <w:fldChar w:fldCharType="begin"/>
      </w:r>
      <w:r>
        <w:instrText xml:space="preserve"> PAGEREF _Toc180396830 \h </w:instrText>
      </w:r>
      <w:r>
        <w:fldChar w:fldCharType="separate"/>
      </w:r>
      <w:r>
        <w:t>17</w:t>
      </w:r>
      <w:r>
        <w:fldChar w:fldCharType="end"/>
      </w:r>
    </w:p>
    <w:p w14:paraId="3CC188C4" w14:textId="144E2476"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6.2.2.3</w:t>
      </w:r>
      <w:r>
        <w:rPr>
          <w:rFonts w:asciiTheme="minorHAnsi" w:eastAsiaTheme="minorEastAsia" w:hAnsiTheme="minorHAnsi" w:cstheme="minorBidi"/>
          <w:kern w:val="2"/>
          <w:sz w:val="22"/>
          <w:szCs w:val="22"/>
          <w:lang w:val="en-SE" w:eastAsia="zh-CN"/>
          <w14:ligatures w14:val="standardContextual"/>
        </w:rPr>
        <w:tab/>
      </w:r>
      <w:r>
        <w:t>LMS_Registration_Update</w:t>
      </w:r>
      <w:r>
        <w:tab/>
      </w:r>
      <w:r>
        <w:fldChar w:fldCharType="begin"/>
      </w:r>
      <w:r>
        <w:instrText xml:space="preserve"> PAGEREF _Toc180396831 \h </w:instrText>
      </w:r>
      <w:r>
        <w:fldChar w:fldCharType="separate"/>
      </w:r>
      <w:r>
        <w:t>18</w:t>
      </w:r>
      <w:r>
        <w:fldChar w:fldCharType="end"/>
      </w:r>
    </w:p>
    <w:p w14:paraId="67A8A17D" w14:textId="5DCF7939"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6.2.2.3.1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_Toc180396832 \h </w:instrText>
      </w:r>
      <w:r>
        <w:fldChar w:fldCharType="separate"/>
      </w:r>
      <w:r>
        <w:t>18</w:t>
      </w:r>
      <w:r>
        <w:fldChar w:fldCharType="end"/>
      </w:r>
    </w:p>
    <w:p w14:paraId="4B4833E4" w14:textId="66C3EAE7"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6.2.2.3.2</w:t>
      </w:r>
      <w:r>
        <w:rPr>
          <w:rFonts w:asciiTheme="minorHAnsi" w:eastAsiaTheme="minorEastAsia" w:hAnsiTheme="minorHAnsi" w:cstheme="minorBidi"/>
          <w:kern w:val="2"/>
          <w:sz w:val="22"/>
          <w:szCs w:val="22"/>
          <w:lang w:val="en-SE" w:eastAsia="zh-CN"/>
          <w14:ligatures w14:val="standardContextual"/>
        </w:rPr>
        <w:tab/>
      </w:r>
      <w:r>
        <w:t>LMC updating registration using LMS_Registration_Update operation</w:t>
      </w:r>
      <w:r>
        <w:tab/>
      </w:r>
      <w:r>
        <w:fldChar w:fldCharType="begin"/>
      </w:r>
      <w:r>
        <w:instrText xml:space="preserve"> PAGEREF _Toc180396833 \h </w:instrText>
      </w:r>
      <w:r>
        <w:fldChar w:fldCharType="separate"/>
      </w:r>
      <w:r>
        <w:t>18</w:t>
      </w:r>
      <w:r>
        <w:fldChar w:fldCharType="end"/>
      </w:r>
    </w:p>
    <w:p w14:paraId="2BFB98DB" w14:textId="67216A9F"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6.2.2.4</w:t>
      </w:r>
      <w:r>
        <w:rPr>
          <w:rFonts w:asciiTheme="minorHAnsi" w:eastAsiaTheme="minorEastAsia" w:hAnsiTheme="minorHAnsi" w:cstheme="minorBidi"/>
          <w:kern w:val="2"/>
          <w:sz w:val="22"/>
          <w:szCs w:val="22"/>
          <w:lang w:val="en-SE" w:eastAsia="zh-CN"/>
          <w14:ligatures w14:val="standardContextual"/>
        </w:rPr>
        <w:tab/>
      </w:r>
      <w:r>
        <w:t>LMS_Registration_Deregister</w:t>
      </w:r>
      <w:r>
        <w:tab/>
      </w:r>
      <w:r>
        <w:fldChar w:fldCharType="begin"/>
      </w:r>
      <w:r>
        <w:instrText xml:space="preserve"> PAGEREF _Toc180396834 \h </w:instrText>
      </w:r>
      <w:r>
        <w:fldChar w:fldCharType="separate"/>
      </w:r>
      <w:r>
        <w:t>19</w:t>
      </w:r>
      <w:r>
        <w:fldChar w:fldCharType="end"/>
      </w:r>
    </w:p>
    <w:p w14:paraId="6E23DA07" w14:textId="74DEEDDB"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6.2.2.4.1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_Toc180396835 \h </w:instrText>
      </w:r>
      <w:r>
        <w:fldChar w:fldCharType="separate"/>
      </w:r>
      <w:r>
        <w:t>19</w:t>
      </w:r>
      <w:r>
        <w:fldChar w:fldCharType="end"/>
      </w:r>
    </w:p>
    <w:p w14:paraId="707041E4" w14:textId="4BF0B53E"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6.2.2.4.2</w:t>
      </w:r>
      <w:r>
        <w:rPr>
          <w:rFonts w:asciiTheme="minorHAnsi" w:eastAsiaTheme="minorEastAsia" w:hAnsiTheme="minorHAnsi" w:cstheme="minorBidi"/>
          <w:kern w:val="2"/>
          <w:sz w:val="22"/>
          <w:szCs w:val="22"/>
          <w:lang w:val="en-SE" w:eastAsia="zh-CN"/>
          <w14:ligatures w14:val="standardContextual"/>
        </w:rPr>
        <w:tab/>
      </w:r>
      <w:r>
        <w:t>LMC deregistering using LMS_Registration_Deregister operation</w:t>
      </w:r>
      <w:r>
        <w:tab/>
      </w:r>
      <w:r>
        <w:fldChar w:fldCharType="begin"/>
      </w:r>
      <w:r>
        <w:instrText xml:space="preserve"> PAGEREF _Toc180396836 \h </w:instrText>
      </w:r>
      <w:r>
        <w:fldChar w:fldCharType="separate"/>
      </w:r>
      <w:r>
        <w:t>19</w:t>
      </w:r>
      <w:r>
        <w:fldChar w:fldCharType="end"/>
      </w:r>
    </w:p>
    <w:p w14:paraId="1D9CB1B4" w14:textId="42AA221D" w:rsidR="009E3511" w:rsidRDefault="009E3511">
      <w:pPr>
        <w:pStyle w:val="TOC2"/>
        <w:rPr>
          <w:rFonts w:asciiTheme="minorHAnsi" w:eastAsiaTheme="minorEastAsia" w:hAnsiTheme="minorHAnsi" w:cstheme="minorBidi"/>
          <w:kern w:val="2"/>
          <w:sz w:val="22"/>
          <w:szCs w:val="22"/>
          <w:lang w:val="en-SE" w:eastAsia="zh-CN"/>
          <w14:ligatures w14:val="standardContextual"/>
        </w:rPr>
      </w:pPr>
      <w:r>
        <w:t>6.3</w:t>
      </w:r>
      <w:r>
        <w:rPr>
          <w:rFonts w:asciiTheme="minorHAnsi" w:eastAsiaTheme="minorEastAsia" w:hAnsiTheme="minorHAnsi" w:cstheme="minorBidi"/>
          <w:kern w:val="2"/>
          <w:sz w:val="22"/>
          <w:szCs w:val="22"/>
          <w:lang w:val="en-SE" w:eastAsia="zh-CN"/>
          <w14:ligatures w14:val="standardContextual"/>
        </w:rPr>
        <w:tab/>
      </w:r>
      <w:r>
        <w:t>LMS_LocationReport service</w:t>
      </w:r>
      <w:r>
        <w:tab/>
      </w:r>
      <w:r>
        <w:fldChar w:fldCharType="begin"/>
      </w:r>
      <w:r>
        <w:instrText xml:space="preserve"> PAGEREF _Toc180396837 \h </w:instrText>
      </w:r>
      <w:r>
        <w:fldChar w:fldCharType="separate"/>
      </w:r>
      <w:r>
        <w:t>20</w:t>
      </w:r>
      <w:r>
        <w:fldChar w:fldCharType="end"/>
      </w:r>
    </w:p>
    <w:p w14:paraId="1F5A1332" w14:textId="76731529"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6.3.1</w:t>
      </w:r>
      <w:r>
        <w:rPr>
          <w:rFonts w:asciiTheme="minorHAnsi" w:eastAsiaTheme="minorEastAsia" w:hAnsiTheme="minorHAnsi" w:cstheme="minorBidi"/>
          <w:kern w:val="2"/>
          <w:sz w:val="22"/>
          <w:szCs w:val="22"/>
          <w:lang w:val="en-SE" w:eastAsia="zh-CN"/>
          <w14:ligatures w14:val="standardContextual"/>
        </w:rPr>
        <w:tab/>
      </w:r>
      <w:r>
        <w:t>Service description</w:t>
      </w:r>
      <w:r>
        <w:tab/>
      </w:r>
      <w:r>
        <w:fldChar w:fldCharType="begin"/>
      </w:r>
      <w:r>
        <w:instrText xml:space="preserve"> PAGEREF _Toc180396838 \h </w:instrText>
      </w:r>
      <w:r>
        <w:fldChar w:fldCharType="separate"/>
      </w:r>
      <w:r>
        <w:t>20</w:t>
      </w:r>
      <w:r>
        <w:fldChar w:fldCharType="end"/>
      </w:r>
    </w:p>
    <w:p w14:paraId="5D9F1F9B" w14:textId="25AB12F0"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6.3.2</w:t>
      </w:r>
      <w:r>
        <w:rPr>
          <w:rFonts w:asciiTheme="minorHAnsi" w:eastAsiaTheme="minorEastAsia" w:hAnsiTheme="minorHAnsi" w:cstheme="minorBidi"/>
          <w:kern w:val="2"/>
          <w:sz w:val="22"/>
          <w:szCs w:val="22"/>
          <w:lang w:val="en-SE" w:eastAsia="zh-CN"/>
          <w14:ligatures w14:val="standardContextual"/>
        </w:rPr>
        <w:tab/>
      </w:r>
      <w:r>
        <w:t>Service operations</w:t>
      </w:r>
      <w:r>
        <w:tab/>
      </w:r>
      <w:r>
        <w:fldChar w:fldCharType="begin"/>
      </w:r>
      <w:r>
        <w:instrText xml:space="preserve"> PAGEREF _Toc180396839 \h </w:instrText>
      </w:r>
      <w:r>
        <w:fldChar w:fldCharType="separate"/>
      </w:r>
      <w:r>
        <w:t>20</w:t>
      </w:r>
      <w:r>
        <w:fldChar w:fldCharType="end"/>
      </w:r>
    </w:p>
    <w:p w14:paraId="3C8C7139" w14:textId="30D89925"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6.3.2.1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_Toc180396840 \h </w:instrText>
      </w:r>
      <w:r>
        <w:fldChar w:fldCharType="separate"/>
      </w:r>
      <w:r>
        <w:t>20</w:t>
      </w:r>
      <w:r>
        <w:fldChar w:fldCharType="end"/>
      </w:r>
    </w:p>
    <w:p w14:paraId="72E07178" w14:textId="073FB644"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6.3.2.2</w:t>
      </w:r>
      <w:r>
        <w:rPr>
          <w:rFonts w:asciiTheme="minorHAnsi" w:eastAsiaTheme="minorEastAsia" w:hAnsiTheme="minorHAnsi" w:cstheme="minorBidi"/>
          <w:kern w:val="2"/>
          <w:sz w:val="22"/>
          <w:szCs w:val="22"/>
          <w:lang w:val="en-SE" w:eastAsia="zh-CN"/>
          <w14:ligatures w14:val="standardContextual"/>
        </w:rPr>
        <w:tab/>
      </w:r>
      <w:r>
        <w:t>LMS_LocationReport_Request</w:t>
      </w:r>
      <w:r>
        <w:tab/>
      </w:r>
      <w:r>
        <w:fldChar w:fldCharType="begin"/>
      </w:r>
      <w:r>
        <w:instrText xml:space="preserve"> PAGEREF _Toc180396841 \h </w:instrText>
      </w:r>
      <w:r>
        <w:fldChar w:fldCharType="separate"/>
      </w:r>
      <w:r>
        <w:t>20</w:t>
      </w:r>
      <w:r>
        <w:fldChar w:fldCharType="end"/>
      </w:r>
    </w:p>
    <w:p w14:paraId="276DF9AA" w14:textId="0408DC76"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6.3.2.2.1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_Toc180396842 \h </w:instrText>
      </w:r>
      <w:r>
        <w:fldChar w:fldCharType="separate"/>
      </w:r>
      <w:r>
        <w:t>20</w:t>
      </w:r>
      <w:r>
        <w:fldChar w:fldCharType="end"/>
      </w:r>
    </w:p>
    <w:p w14:paraId="410FA5FB" w14:textId="1AC3892B"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6.3.2.2.2</w:t>
      </w:r>
      <w:r>
        <w:rPr>
          <w:rFonts w:asciiTheme="minorHAnsi" w:eastAsiaTheme="minorEastAsia" w:hAnsiTheme="minorHAnsi" w:cstheme="minorBidi"/>
          <w:kern w:val="2"/>
          <w:sz w:val="22"/>
          <w:szCs w:val="22"/>
          <w:lang w:val="en-SE" w:eastAsia="zh-CN"/>
          <w14:ligatures w14:val="standardContextual"/>
        </w:rPr>
        <w:tab/>
      </w:r>
      <w:r>
        <w:t>LMC reporting to LMS using LMS_LocationReport_Request</w:t>
      </w:r>
      <w:r>
        <w:tab/>
      </w:r>
      <w:r>
        <w:fldChar w:fldCharType="begin"/>
      </w:r>
      <w:r>
        <w:instrText xml:space="preserve"> PAGEREF _Toc180396843 \h </w:instrText>
      </w:r>
      <w:r>
        <w:fldChar w:fldCharType="separate"/>
      </w:r>
      <w:r>
        <w:t>20</w:t>
      </w:r>
      <w:r>
        <w:fldChar w:fldCharType="end"/>
      </w:r>
    </w:p>
    <w:p w14:paraId="105F6301" w14:textId="0C9CC87B" w:rsidR="009E3511" w:rsidRDefault="009E3511">
      <w:pPr>
        <w:pStyle w:val="TOC1"/>
        <w:rPr>
          <w:rFonts w:asciiTheme="minorHAnsi" w:eastAsiaTheme="minorEastAsia" w:hAnsiTheme="minorHAnsi" w:cstheme="minorBidi"/>
          <w:kern w:val="2"/>
          <w:szCs w:val="22"/>
          <w:lang w:val="en-SE" w:eastAsia="zh-CN"/>
          <w14:ligatures w14:val="standardContextual"/>
        </w:rPr>
      </w:pPr>
      <w:r>
        <w:t>6a</w:t>
      </w:r>
      <w:r>
        <w:rPr>
          <w:rFonts w:asciiTheme="minorHAnsi" w:eastAsiaTheme="minorEastAsia" w:hAnsiTheme="minorHAnsi" w:cstheme="minorBidi"/>
          <w:kern w:val="2"/>
          <w:szCs w:val="22"/>
          <w:lang w:val="en-SE" w:eastAsia="zh-CN"/>
          <w14:ligatures w14:val="standardContextual"/>
        </w:rPr>
        <w:tab/>
      </w:r>
      <w:r>
        <w:t>Services offered by the &lt;NF &gt;</w:t>
      </w:r>
      <w:r>
        <w:tab/>
      </w:r>
      <w:r>
        <w:fldChar w:fldCharType="begin"/>
      </w:r>
      <w:r>
        <w:instrText xml:space="preserve"> PAGEREF _Toc180396844 \h </w:instrText>
      </w:r>
      <w:r>
        <w:fldChar w:fldCharType="separate"/>
      </w:r>
      <w:r>
        <w:t>21</w:t>
      </w:r>
      <w:r>
        <w:fldChar w:fldCharType="end"/>
      </w:r>
    </w:p>
    <w:p w14:paraId="3665E884" w14:textId="6C3B83F1" w:rsidR="009E3511" w:rsidRDefault="009E3511">
      <w:pPr>
        <w:pStyle w:val="TOC2"/>
        <w:rPr>
          <w:rFonts w:asciiTheme="minorHAnsi" w:eastAsiaTheme="minorEastAsia" w:hAnsiTheme="minorHAnsi" w:cstheme="minorBidi"/>
          <w:kern w:val="2"/>
          <w:sz w:val="22"/>
          <w:szCs w:val="22"/>
          <w:lang w:val="en-SE" w:eastAsia="zh-CN"/>
          <w14:ligatures w14:val="standardContextual"/>
        </w:rPr>
      </w:pPr>
      <w:r>
        <w:t>6a.1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_Toc180396845 \h </w:instrText>
      </w:r>
      <w:r>
        <w:fldChar w:fldCharType="separate"/>
      </w:r>
      <w:r>
        <w:t>21</w:t>
      </w:r>
      <w:r>
        <w:fldChar w:fldCharType="end"/>
      </w:r>
    </w:p>
    <w:p w14:paraId="7E95F0E8" w14:textId="579EE0EF" w:rsidR="009E3511" w:rsidRDefault="009E3511">
      <w:pPr>
        <w:pStyle w:val="TOC2"/>
        <w:rPr>
          <w:rFonts w:asciiTheme="minorHAnsi" w:eastAsiaTheme="minorEastAsia" w:hAnsiTheme="minorHAnsi" w:cstheme="minorBidi"/>
          <w:kern w:val="2"/>
          <w:sz w:val="22"/>
          <w:szCs w:val="22"/>
          <w:lang w:val="en-SE" w:eastAsia="zh-CN"/>
          <w14:ligatures w14:val="standardContextual"/>
        </w:rPr>
      </w:pPr>
      <w:r>
        <w:t>6a.2</w:t>
      </w:r>
      <w:r>
        <w:rPr>
          <w:rFonts w:asciiTheme="minorHAnsi" w:eastAsiaTheme="minorEastAsia" w:hAnsiTheme="minorHAnsi" w:cstheme="minorBidi"/>
          <w:kern w:val="2"/>
          <w:sz w:val="22"/>
          <w:szCs w:val="22"/>
          <w:lang w:val="en-SE" w:eastAsia="zh-CN"/>
          <w14:ligatures w14:val="standardContextual"/>
        </w:rPr>
        <w:tab/>
      </w:r>
      <w:r>
        <w:t>&lt;Service 1&gt; Service</w:t>
      </w:r>
      <w:r>
        <w:tab/>
      </w:r>
      <w:r>
        <w:fldChar w:fldCharType="begin"/>
      </w:r>
      <w:r>
        <w:instrText xml:space="preserve"> PAGEREF _Toc180396846 \h </w:instrText>
      </w:r>
      <w:r>
        <w:fldChar w:fldCharType="separate"/>
      </w:r>
      <w:r>
        <w:t>22</w:t>
      </w:r>
      <w:r>
        <w:fldChar w:fldCharType="end"/>
      </w:r>
    </w:p>
    <w:p w14:paraId="5947F621" w14:textId="0BC6939A"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lastRenderedPageBreak/>
        <w:t>6a.2.1</w:t>
      </w:r>
      <w:r>
        <w:rPr>
          <w:rFonts w:asciiTheme="minorHAnsi" w:eastAsiaTheme="minorEastAsia" w:hAnsiTheme="minorHAnsi" w:cstheme="minorBidi"/>
          <w:kern w:val="2"/>
          <w:sz w:val="22"/>
          <w:szCs w:val="22"/>
          <w:lang w:val="en-SE" w:eastAsia="zh-CN"/>
          <w14:ligatures w14:val="standardContextual"/>
        </w:rPr>
        <w:tab/>
      </w:r>
      <w:r>
        <w:t>Service Description</w:t>
      </w:r>
      <w:r>
        <w:tab/>
      </w:r>
      <w:r>
        <w:fldChar w:fldCharType="begin"/>
      </w:r>
      <w:r>
        <w:instrText xml:space="preserve"> PAGEREF _Toc180396847 \h </w:instrText>
      </w:r>
      <w:r>
        <w:fldChar w:fldCharType="separate"/>
      </w:r>
      <w:r>
        <w:t>22</w:t>
      </w:r>
      <w:r>
        <w:fldChar w:fldCharType="end"/>
      </w:r>
    </w:p>
    <w:p w14:paraId="38BA47F3" w14:textId="4FE88AC5"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6a.2.2</w:t>
      </w:r>
      <w:r>
        <w:rPr>
          <w:rFonts w:asciiTheme="minorHAnsi" w:eastAsiaTheme="minorEastAsia" w:hAnsiTheme="minorHAnsi" w:cstheme="minorBidi"/>
          <w:kern w:val="2"/>
          <w:sz w:val="22"/>
          <w:szCs w:val="22"/>
          <w:lang w:val="en-SE" w:eastAsia="zh-CN"/>
          <w14:ligatures w14:val="standardContextual"/>
        </w:rPr>
        <w:tab/>
      </w:r>
      <w:r>
        <w:t>Service Operations</w:t>
      </w:r>
      <w:r>
        <w:tab/>
      </w:r>
      <w:r>
        <w:fldChar w:fldCharType="begin"/>
      </w:r>
      <w:r>
        <w:instrText xml:space="preserve"> PAGEREF _Toc180396848 \h </w:instrText>
      </w:r>
      <w:r>
        <w:fldChar w:fldCharType="separate"/>
      </w:r>
      <w:r>
        <w:t>22</w:t>
      </w:r>
      <w:r>
        <w:fldChar w:fldCharType="end"/>
      </w:r>
    </w:p>
    <w:p w14:paraId="5D6707B2" w14:textId="774E15F2"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6a.2.2.1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_Toc180396849 \h </w:instrText>
      </w:r>
      <w:r>
        <w:fldChar w:fldCharType="separate"/>
      </w:r>
      <w:r>
        <w:t>22</w:t>
      </w:r>
      <w:r>
        <w:fldChar w:fldCharType="end"/>
      </w:r>
    </w:p>
    <w:p w14:paraId="549F305F" w14:textId="0B6CE25D"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6a.2.2.2</w:t>
      </w:r>
      <w:r>
        <w:rPr>
          <w:rFonts w:asciiTheme="minorHAnsi" w:eastAsiaTheme="minorEastAsia" w:hAnsiTheme="minorHAnsi" w:cstheme="minorBidi"/>
          <w:kern w:val="2"/>
          <w:sz w:val="22"/>
          <w:szCs w:val="22"/>
          <w:lang w:val="en-SE" w:eastAsia="zh-CN"/>
          <w14:ligatures w14:val="standardContextual"/>
        </w:rPr>
        <w:tab/>
      </w:r>
      <w:r>
        <w:t>&lt;Service operation 1&gt;</w:t>
      </w:r>
      <w:r>
        <w:tab/>
      </w:r>
      <w:r>
        <w:fldChar w:fldCharType="begin"/>
      </w:r>
      <w:r>
        <w:instrText xml:space="preserve"> PAGEREF _Toc180396850 \h </w:instrText>
      </w:r>
      <w:r>
        <w:fldChar w:fldCharType="separate"/>
      </w:r>
      <w:r>
        <w:t>22</w:t>
      </w:r>
      <w:r>
        <w:fldChar w:fldCharType="end"/>
      </w:r>
    </w:p>
    <w:p w14:paraId="7A0F9E40" w14:textId="3E839FC4"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6a.2.2.2.1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_Toc180396851 \h </w:instrText>
      </w:r>
      <w:r>
        <w:fldChar w:fldCharType="separate"/>
      </w:r>
      <w:r>
        <w:t>22</w:t>
      </w:r>
      <w:r>
        <w:fldChar w:fldCharType="end"/>
      </w:r>
    </w:p>
    <w:p w14:paraId="4436F31D" w14:textId="4F6CB6E0"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6a.2.2.2.2</w:t>
      </w:r>
      <w:r>
        <w:rPr>
          <w:rFonts w:asciiTheme="minorHAnsi" w:eastAsiaTheme="minorEastAsia" w:hAnsiTheme="minorHAnsi" w:cstheme="minorBidi"/>
          <w:kern w:val="2"/>
          <w:sz w:val="22"/>
          <w:szCs w:val="22"/>
          <w:lang w:val="en-SE" w:eastAsia="zh-CN"/>
          <w14:ligatures w14:val="standardContextual"/>
        </w:rPr>
        <w:tab/>
      </w:r>
      <w:r>
        <w:t>&lt;Procedure 1 using service operation 1 of service 1&gt;</w:t>
      </w:r>
      <w:r>
        <w:tab/>
      </w:r>
      <w:r>
        <w:fldChar w:fldCharType="begin"/>
      </w:r>
      <w:r>
        <w:instrText xml:space="preserve"> PAGEREF _Toc180396852 \h </w:instrText>
      </w:r>
      <w:r>
        <w:fldChar w:fldCharType="separate"/>
      </w:r>
      <w:r>
        <w:t>22</w:t>
      </w:r>
      <w:r>
        <w:fldChar w:fldCharType="end"/>
      </w:r>
    </w:p>
    <w:p w14:paraId="0B196EBD" w14:textId="2DFABED0"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6a.2.2.2.3</w:t>
      </w:r>
      <w:r>
        <w:rPr>
          <w:rFonts w:asciiTheme="minorHAnsi" w:eastAsiaTheme="minorEastAsia" w:hAnsiTheme="minorHAnsi" w:cstheme="minorBidi"/>
          <w:kern w:val="2"/>
          <w:sz w:val="22"/>
          <w:szCs w:val="22"/>
          <w:lang w:val="en-SE" w:eastAsia="zh-CN"/>
          <w14:ligatures w14:val="standardContextual"/>
        </w:rPr>
        <w:tab/>
      </w:r>
      <w:r>
        <w:t>&lt;Procedure 2 using service operation 1 of service 1&gt;</w:t>
      </w:r>
      <w:r>
        <w:tab/>
      </w:r>
      <w:r>
        <w:fldChar w:fldCharType="begin"/>
      </w:r>
      <w:r>
        <w:instrText xml:space="preserve"> PAGEREF _Toc180396853 \h </w:instrText>
      </w:r>
      <w:r>
        <w:fldChar w:fldCharType="separate"/>
      </w:r>
      <w:r>
        <w:t>22</w:t>
      </w:r>
      <w:r>
        <w:fldChar w:fldCharType="end"/>
      </w:r>
    </w:p>
    <w:p w14:paraId="69B9FBE9" w14:textId="2B1DEC6F"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6a.2.2.3</w:t>
      </w:r>
      <w:r>
        <w:rPr>
          <w:rFonts w:asciiTheme="minorHAnsi" w:eastAsiaTheme="minorEastAsia" w:hAnsiTheme="minorHAnsi" w:cstheme="minorBidi"/>
          <w:kern w:val="2"/>
          <w:sz w:val="22"/>
          <w:szCs w:val="22"/>
          <w:lang w:val="en-SE" w:eastAsia="zh-CN"/>
          <w14:ligatures w14:val="standardContextual"/>
        </w:rPr>
        <w:tab/>
      </w:r>
      <w:r>
        <w:t>&lt;Service operation 2&gt;</w:t>
      </w:r>
      <w:r>
        <w:tab/>
      </w:r>
      <w:r>
        <w:fldChar w:fldCharType="begin"/>
      </w:r>
      <w:r>
        <w:instrText xml:space="preserve"> PAGEREF _Toc180396854 \h </w:instrText>
      </w:r>
      <w:r>
        <w:fldChar w:fldCharType="separate"/>
      </w:r>
      <w:r>
        <w:t>22</w:t>
      </w:r>
      <w:r>
        <w:fldChar w:fldCharType="end"/>
      </w:r>
    </w:p>
    <w:p w14:paraId="1F01FCC7" w14:textId="33EE6218" w:rsidR="009E3511" w:rsidRDefault="009E3511">
      <w:pPr>
        <w:pStyle w:val="TOC2"/>
        <w:rPr>
          <w:rFonts w:asciiTheme="minorHAnsi" w:eastAsiaTheme="minorEastAsia" w:hAnsiTheme="minorHAnsi" w:cstheme="minorBidi"/>
          <w:kern w:val="2"/>
          <w:sz w:val="22"/>
          <w:szCs w:val="22"/>
          <w:lang w:val="en-SE" w:eastAsia="zh-CN"/>
          <w14:ligatures w14:val="standardContextual"/>
        </w:rPr>
      </w:pPr>
      <w:r>
        <w:t>6a.3</w:t>
      </w:r>
      <w:r>
        <w:rPr>
          <w:rFonts w:asciiTheme="minorHAnsi" w:eastAsiaTheme="minorEastAsia" w:hAnsiTheme="minorHAnsi" w:cstheme="minorBidi"/>
          <w:kern w:val="2"/>
          <w:sz w:val="22"/>
          <w:szCs w:val="22"/>
          <w:lang w:val="en-SE" w:eastAsia="zh-CN"/>
          <w14:ligatures w14:val="standardContextual"/>
        </w:rPr>
        <w:tab/>
      </w:r>
      <w:r>
        <w:t>&lt;Service 2 &gt; Service</w:t>
      </w:r>
      <w:r>
        <w:tab/>
      </w:r>
      <w:r>
        <w:fldChar w:fldCharType="begin"/>
      </w:r>
      <w:r>
        <w:instrText xml:space="preserve"> PAGEREF _Toc180396855 \h </w:instrText>
      </w:r>
      <w:r>
        <w:fldChar w:fldCharType="separate"/>
      </w:r>
      <w:r>
        <w:t>22</w:t>
      </w:r>
      <w:r>
        <w:fldChar w:fldCharType="end"/>
      </w:r>
    </w:p>
    <w:p w14:paraId="2A4B1DAF" w14:textId="6F301257" w:rsidR="009E3511" w:rsidRDefault="009E3511">
      <w:pPr>
        <w:pStyle w:val="TOC1"/>
        <w:rPr>
          <w:rFonts w:asciiTheme="minorHAnsi" w:eastAsiaTheme="minorEastAsia" w:hAnsiTheme="minorHAnsi" w:cstheme="minorBidi"/>
          <w:kern w:val="2"/>
          <w:szCs w:val="22"/>
          <w:lang w:val="en-SE" w:eastAsia="zh-CN"/>
          <w14:ligatures w14:val="standardContextual"/>
        </w:rPr>
      </w:pPr>
      <w:r>
        <w:t>7</w:t>
      </w:r>
      <w:r>
        <w:rPr>
          <w:rFonts w:asciiTheme="minorHAnsi" w:eastAsiaTheme="minorEastAsia" w:hAnsiTheme="minorHAnsi" w:cstheme="minorBidi"/>
          <w:kern w:val="2"/>
          <w:szCs w:val="22"/>
          <w:lang w:val="en-SE" w:eastAsia="zh-CN"/>
          <w14:ligatures w14:val="standardContextual"/>
        </w:rPr>
        <w:tab/>
      </w:r>
      <w:r>
        <w:t>LMS API Definitions</w:t>
      </w:r>
      <w:r>
        <w:tab/>
      </w:r>
      <w:r>
        <w:fldChar w:fldCharType="begin"/>
      </w:r>
      <w:r>
        <w:instrText xml:space="preserve"> PAGEREF _Toc180396856 \h </w:instrText>
      </w:r>
      <w:r>
        <w:fldChar w:fldCharType="separate"/>
      </w:r>
      <w:r>
        <w:t>23</w:t>
      </w:r>
      <w:r>
        <w:fldChar w:fldCharType="end"/>
      </w:r>
    </w:p>
    <w:p w14:paraId="1EBE8FAE" w14:textId="3B9AF73B" w:rsidR="009E3511" w:rsidRDefault="009E3511">
      <w:pPr>
        <w:pStyle w:val="TOC2"/>
        <w:rPr>
          <w:rFonts w:asciiTheme="minorHAnsi" w:eastAsiaTheme="minorEastAsia" w:hAnsiTheme="minorHAnsi" w:cstheme="minorBidi"/>
          <w:kern w:val="2"/>
          <w:sz w:val="22"/>
          <w:szCs w:val="22"/>
          <w:lang w:val="en-SE" w:eastAsia="zh-CN"/>
          <w14:ligatures w14:val="standardContextual"/>
        </w:rPr>
      </w:pPr>
      <w:r>
        <w:t>7.1</w:t>
      </w:r>
      <w:r>
        <w:rPr>
          <w:rFonts w:asciiTheme="minorHAnsi" w:eastAsiaTheme="minorEastAsia" w:hAnsiTheme="minorHAnsi" w:cstheme="minorBidi"/>
          <w:kern w:val="2"/>
          <w:sz w:val="22"/>
          <w:szCs w:val="22"/>
          <w:lang w:val="en-SE" w:eastAsia="zh-CN"/>
          <w14:ligatures w14:val="standardContextual"/>
        </w:rPr>
        <w:tab/>
      </w:r>
      <w:r>
        <w:t>LMS_Registration API</w:t>
      </w:r>
      <w:r>
        <w:tab/>
      </w:r>
      <w:r>
        <w:fldChar w:fldCharType="begin"/>
      </w:r>
      <w:r>
        <w:instrText xml:space="preserve"> PAGEREF _Toc180396857 \h </w:instrText>
      </w:r>
      <w:r>
        <w:fldChar w:fldCharType="separate"/>
      </w:r>
      <w:r>
        <w:t>23</w:t>
      </w:r>
      <w:r>
        <w:fldChar w:fldCharType="end"/>
      </w:r>
    </w:p>
    <w:p w14:paraId="0F9AB62B" w14:textId="1ADC0AA6"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7.1.1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_Toc180396858 \h </w:instrText>
      </w:r>
      <w:r>
        <w:fldChar w:fldCharType="separate"/>
      </w:r>
      <w:r>
        <w:t>23</w:t>
      </w:r>
      <w:r>
        <w:fldChar w:fldCharType="end"/>
      </w:r>
    </w:p>
    <w:p w14:paraId="3D4B4CB0" w14:textId="3E7319ED"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7.1.2</w:t>
      </w:r>
      <w:r>
        <w:rPr>
          <w:rFonts w:asciiTheme="minorHAnsi" w:eastAsiaTheme="minorEastAsia" w:hAnsiTheme="minorHAnsi" w:cstheme="minorBidi"/>
          <w:kern w:val="2"/>
          <w:sz w:val="22"/>
          <w:szCs w:val="22"/>
          <w:lang w:val="en-SE" w:eastAsia="zh-CN"/>
          <w14:ligatures w14:val="standardContextual"/>
        </w:rPr>
        <w:tab/>
      </w:r>
      <w:r>
        <w:t>Usage of HTTP</w:t>
      </w:r>
      <w:r>
        <w:tab/>
      </w:r>
      <w:r>
        <w:fldChar w:fldCharType="begin"/>
      </w:r>
      <w:r>
        <w:instrText xml:space="preserve"> PAGEREF _Toc180396859 \h </w:instrText>
      </w:r>
      <w:r>
        <w:fldChar w:fldCharType="separate"/>
      </w:r>
      <w:r>
        <w:t>23</w:t>
      </w:r>
      <w:r>
        <w:fldChar w:fldCharType="end"/>
      </w:r>
    </w:p>
    <w:p w14:paraId="0CC9D734" w14:textId="29F36D58"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7.1.2.1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_Toc180396860 \h </w:instrText>
      </w:r>
      <w:r>
        <w:fldChar w:fldCharType="separate"/>
      </w:r>
      <w:r>
        <w:t>23</w:t>
      </w:r>
      <w:r>
        <w:fldChar w:fldCharType="end"/>
      </w:r>
    </w:p>
    <w:p w14:paraId="3651A282" w14:textId="08FD5196"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7.1.2.2</w:t>
      </w:r>
      <w:r>
        <w:rPr>
          <w:rFonts w:asciiTheme="minorHAnsi" w:eastAsiaTheme="minorEastAsia" w:hAnsiTheme="minorHAnsi" w:cstheme="minorBidi"/>
          <w:kern w:val="2"/>
          <w:sz w:val="22"/>
          <w:szCs w:val="22"/>
          <w:lang w:val="en-SE" w:eastAsia="zh-CN"/>
          <w14:ligatures w14:val="standardContextual"/>
        </w:rPr>
        <w:tab/>
      </w:r>
      <w:r>
        <w:t>HTTP standard headers</w:t>
      </w:r>
      <w:r>
        <w:tab/>
      </w:r>
      <w:r>
        <w:fldChar w:fldCharType="begin"/>
      </w:r>
      <w:r>
        <w:instrText xml:space="preserve"> PAGEREF _Toc180396861 \h </w:instrText>
      </w:r>
      <w:r>
        <w:fldChar w:fldCharType="separate"/>
      </w:r>
      <w:r>
        <w:t>23</w:t>
      </w:r>
      <w:r>
        <w:fldChar w:fldCharType="end"/>
      </w:r>
    </w:p>
    <w:p w14:paraId="74D42D0A" w14:textId="710805FF"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7.1.2.2.1</w:t>
      </w:r>
      <w:r>
        <w:rPr>
          <w:rFonts w:asciiTheme="minorHAnsi" w:eastAsiaTheme="minorEastAsia" w:hAnsiTheme="minorHAnsi" w:cstheme="minorBidi"/>
          <w:kern w:val="2"/>
          <w:sz w:val="22"/>
          <w:szCs w:val="22"/>
          <w:lang w:val="en-SE" w:eastAsia="zh-CN"/>
          <w14:ligatures w14:val="standardContextual"/>
        </w:rPr>
        <w:tab/>
      </w:r>
      <w:r>
        <w:rPr>
          <w:lang w:eastAsia="zh-CN"/>
        </w:rPr>
        <w:t>General</w:t>
      </w:r>
      <w:r>
        <w:tab/>
      </w:r>
      <w:r>
        <w:fldChar w:fldCharType="begin"/>
      </w:r>
      <w:r>
        <w:instrText xml:space="preserve"> PAGEREF _Toc180396862 \h </w:instrText>
      </w:r>
      <w:r>
        <w:fldChar w:fldCharType="separate"/>
      </w:r>
      <w:r>
        <w:t>23</w:t>
      </w:r>
      <w:r>
        <w:fldChar w:fldCharType="end"/>
      </w:r>
    </w:p>
    <w:p w14:paraId="0AD0D458" w14:textId="2E0D47D9"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7.1.2.2.2</w:t>
      </w:r>
      <w:r>
        <w:rPr>
          <w:rFonts w:asciiTheme="minorHAnsi" w:eastAsiaTheme="minorEastAsia" w:hAnsiTheme="minorHAnsi" w:cstheme="minorBidi"/>
          <w:kern w:val="2"/>
          <w:sz w:val="22"/>
          <w:szCs w:val="22"/>
          <w:lang w:val="en-SE" w:eastAsia="zh-CN"/>
          <w14:ligatures w14:val="standardContextual"/>
        </w:rPr>
        <w:tab/>
      </w:r>
      <w:r>
        <w:t>Content type</w:t>
      </w:r>
      <w:r>
        <w:tab/>
      </w:r>
      <w:r>
        <w:fldChar w:fldCharType="begin"/>
      </w:r>
      <w:r>
        <w:instrText xml:space="preserve"> PAGEREF _Toc180396863 \h </w:instrText>
      </w:r>
      <w:r>
        <w:fldChar w:fldCharType="separate"/>
      </w:r>
      <w:r>
        <w:t>23</w:t>
      </w:r>
      <w:r>
        <w:fldChar w:fldCharType="end"/>
      </w:r>
    </w:p>
    <w:p w14:paraId="086EE341" w14:textId="0233F1CD"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7.1.2.3</w:t>
      </w:r>
      <w:r>
        <w:rPr>
          <w:rFonts w:asciiTheme="minorHAnsi" w:eastAsiaTheme="minorEastAsia" w:hAnsiTheme="minorHAnsi" w:cstheme="minorBidi"/>
          <w:kern w:val="2"/>
          <w:sz w:val="22"/>
          <w:szCs w:val="22"/>
          <w:lang w:val="en-SE" w:eastAsia="zh-CN"/>
          <w14:ligatures w14:val="standardContextual"/>
        </w:rPr>
        <w:tab/>
      </w:r>
      <w:r>
        <w:t>HTTP custom headers</w:t>
      </w:r>
      <w:r>
        <w:tab/>
      </w:r>
      <w:r>
        <w:fldChar w:fldCharType="begin"/>
      </w:r>
      <w:r>
        <w:instrText xml:space="preserve"> PAGEREF _Toc180396864 \h </w:instrText>
      </w:r>
      <w:r>
        <w:fldChar w:fldCharType="separate"/>
      </w:r>
      <w:r>
        <w:t>23</w:t>
      </w:r>
      <w:r>
        <w:fldChar w:fldCharType="end"/>
      </w:r>
    </w:p>
    <w:p w14:paraId="2110D955" w14:textId="4594D8FE"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7.1.3</w:t>
      </w:r>
      <w:r>
        <w:rPr>
          <w:rFonts w:asciiTheme="minorHAnsi" w:eastAsiaTheme="minorEastAsia" w:hAnsiTheme="minorHAnsi" w:cstheme="minorBidi"/>
          <w:kern w:val="2"/>
          <w:sz w:val="22"/>
          <w:szCs w:val="22"/>
          <w:lang w:val="en-SE" w:eastAsia="zh-CN"/>
          <w14:ligatures w14:val="standardContextual"/>
        </w:rPr>
        <w:tab/>
      </w:r>
      <w:r>
        <w:t>Resources</w:t>
      </w:r>
      <w:r>
        <w:tab/>
      </w:r>
      <w:r>
        <w:fldChar w:fldCharType="begin"/>
      </w:r>
      <w:r>
        <w:instrText xml:space="preserve"> PAGEREF _Toc180396865 \h </w:instrText>
      </w:r>
      <w:r>
        <w:fldChar w:fldCharType="separate"/>
      </w:r>
      <w:r>
        <w:t>24</w:t>
      </w:r>
      <w:r>
        <w:fldChar w:fldCharType="end"/>
      </w:r>
    </w:p>
    <w:p w14:paraId="1E6E4582" w14:textId="68811989"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7.1.3.1</w:t>
      </w:r>
      <w:r>
        <w:rPr>
          <w:rFonts w:asciiTheme="minorHAnsi" w:eastAsiaTheme="minorEastAsia" w:hAnsiTheme="minorHAnsi" w:cstheme="minorBidi"/>
          <w:kern w:val="2"/>
          <w:sz w:val="22"/>
          <w:szCs w:val="22"/>
          <w:lang w:val="en-SE" w:eastAsia="zh-CN"/>
          <w14:ligatures w14:val="standardContextual"/>
        </w:rPr>
        <w:tab/>
      </w:r>
      <w:r>
        <w:t>Overview</w:t>
      </w:r>
      <w:r>
        <w:tab/>
      </w:r>
      <w:r>
        <w:fldChar w:fldCharType="begin"/>
      </w:r>
      <w:r>
        <w:instrText xml:space="preserve"> PAGEREF _Toc180396866 \h </w:instrText>
      </w:r>
      <w:r>
        <w:fldChar w:fldCharType="separate"/>
      </w:r>
      <w:r>
        <w:t>24</w:t>
      </w:r>
      <w:r>
        <w:fldChar w:fldCharType="end"/>
      </w:r>
    </w:p>
    <w:p w14:paraId="076D457A" w14:textId="2FCA124B"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7.1.3.2</w:t>
      </w:r>
      <w:r>
        <w:rPr>
          <w:rFonts w:asciiTheme="minorHAnsi" w:eastAsiaTheme="minorEastAsia" w:hAnsiTheme="minorHAnsi" w:cstheme="minorBidi"/>
          <w:kern w:val="2"/>
          <w:sz w:val="22"/>
          <w:szCs w:val="22"/>
          <w:lang w:val="en-SE" w:eastAsia="zh-CN"/>
          <w14:ligatures w14:val="standardContextual"/>
        </w:rPr>
        <w:tab/>
      </w:r>
      <w:r>
        <w:t>Resource: LMC Registrations</w:t>
      </w:r>
      <w:r>
        <w:tab/>
      </w:r>
      <w:r>
        <w:fldChar w:fldCharType="begin"/>
      </w:r>
      <w:r>
        <w:instrText xml:space="preserve"> PAGEREF _Toc180396867 \h </w:instrText>
      </w:r>
      <w:r>
        <w:fldChar w:fldCharType="separate"/>
      </w:r>
      <w:r>
        <w:t>24</w:t>
      </w:r>
      <w:r>
        <w:fldChar w:fldCharType="end"/>
      </w:r>
    </w:p>
    <w:p w14:paraId="060F041C" w14:textId="684FECDC"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7.1.3.2.1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_Toc180396868 \h </w:instrText>
      </w:r>
      <w:r>
        <w:fldChar w:fldCharType="separate"/>
      </w:r>
      <w:r>
        <w:t>24</w:t>
      </w:r>
      <w:r>
        <w:fldChar w:fldCharType="end"/>
      </w:r>
    </w:p>
    <w:p w14:paraId="091D4EC9" w14:textId="461EEA67"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7.1.3.2.2</w:t>
      </w:r>
      <w:r>
        <w:rPr>
          <w:rFonts w:asciiTheme="minorHAnsi" w:eastAsiaTheme="minorEastAsia" w:hAnsiTheme="minorHAnsi" w:cstheme="minorBidi"/>
          <w:kern w:val="2"/>
          <w:sz w:val="22"/>
          <w:szCs w:val="22"/>
          <w:lang w:val="en-SE" w:eastAsia="zh-CN"/>
          <w14:ligatures w14:val="standardContextual"/>
        </w:rPr>
        <w:tab/>
      </w:r>
      <w:r>
        <w:t>Resource Definition</w:t>
      </w:r>
      <w:r>
        <w:tab/>
      </w:r>
      <w:r>
        <w:fldChar w:fldCharType="begin"/>
      </w:r>
      <w:r>
        <w:instrText xml:space="preserve"> PAGEREF _Toc180396869 \h </w:instrText>
      </w:r>
      <w:r>
        <w:fldChar w:fldCharType="separate"/>
      </w:r>
      <w:r>
        <w:t>24</w:t>
      </w:r>
      <w:r>
        <w:fldChar w:fldCharType="end"/>
      </w:r>
    </w:p>
    <w:p w14:paraId="446439BB" w14:textId="6A49BAC2"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7.1.3.2.3</w:t>
      </w:r>
      <w:r>
        <w:rPr>
          <w:rFonts w:asciiTheme="minorHAnsi" w:eastAsiaTheme="minorEastAsia" w:hAnsiTheme="minorHAnsi" w:cstheme="minorBidi"/>
          <w:kern w:val="2"/>
          <w:sz w:val="22"/>
          <w:szCs w:val="22"/>
          <w:lang w:val="en-SE" w:eastAsia="zh-CN"/>
          <w14:ligatures w14:val="standardContextual"/>
        </w:rPr>
        <w:tab/>
      </w:r>
      <w:r>
        <w:t>Resource Standard Methods</w:t>
      </w:r>
      <w:r>
        <w:tab/>
      </w:r>
      <w:r>
        <w:fldChar w:fldCharType="begin"/>
      </w:r>
      <w:r>
        <w:instrText xml:space="preserve"> PAGEREF _Toc180396870 \h </w:instrText>
      </w:r>
      <w:r>
        <w:fldChar w:fldCharType="separate"/>
      </w:r>
      <w:r>
        <w:t>24</w:t>
      </w:r>
      <w:r>
        <w:fldChar w:fldCharType="end"/>
      </w:r>
    </w:p>
    <w:p w14:paraId="54078410" w14:textId="1A4B3BC1"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7.1.3.2.4</w:t>
      </w:r>
      <w:r>
        <w:rPr>
          <w:rFonts w:asciiTheme="minorHAnsi" w:eastAsiaTheme="minorEastAsia" w:hAnsiTheme="minorHAnsi" w:cstheme="minorBidi"/>
          <w:kern w:val="2"/>
          <w:sz w:val="22"/>
          <w:szCs w:val="22"/>
          <w:lang w:val="en-SE" w:eastAsia="zh-CN"/>
          <w14:ligatures w14:val="standardContextual"/>
        </w:rPr>
        <w:tab/>
      </w:r>
      <w:r>
        <w:t>Resource Custom Operations</w:t>
      </w:r>
      <w:r>
        <w:tab/>
      </w:r>
      <w:r>
        <w:fldChar w:fldCharType="begin"/>
      </w:r>
      <w:r>
        <w:instrText xml:space="preserve"> PAGEREF _Toc180396871 \h </w:instrText>
      </w:r>
      <w:r>
        <w:fldChar w:fldCharType="separate"/>
      </w:r>
      <w:r>
        <w:t>25</w:t>
      </w:r>
      <w:r>
        <w:fldChar w:fldCharType="end"/>
      </w:r>
    </w:p>
    <w:p w14:paraId="3F623E71" w14:textId="78E88CB6"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7.1.3.3</w:t>
      </w:r>
      <w:r>
        <w:rPr>
          <w:rFonts w:asciiTheme="minorHAnsi" w:eastAsiaTheme="minorEastAsia" w:hAnsiTheme="minorHAnsi" w:cstheme="minorBidi"/>
          <w:kern w:val="2"/>
          <w:sz w:val="22"/>
          <w:szCs w:val="22"/>
          <w:lang w:val="en-SE" w:eastAsia="zh-CN"/>
          <w14:ligatures w14:val="standardContextual"/>
        </w:rPr>
        <w:tab/>
      </w:r>
      <w:r>
        <w:t>Resource: Individual LMC registration</w:t>
      </w:r>
      <w:r>
        <w:tab/>
      </w:r>
      <w:r>
        <w:fldChar w:fldCharType="begin"/>
      </w:r>
      <w:r>
        <w:instrText xml:space="preserve"> PAGEREF _Toc180396872 \h </w:instrText>
      </w:r>
      <w:r>
        <w:fldChar w:fldCharType="separate"/>
      </w:r>
      <w:r>
        <w:t>25</w:t>
      </w:r>
      <w:r>
        <w:fldChar w:fldCharType="end"/>
      </w:r>
    </w:p>
    <w:p w14:paraId="37024CB8" w14:textId="599CFD5B"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rPr>
          <w:lang w:eastAsia="zh-CN"/>
        </w:rPr>
        <w:t>7.1.3.3.1</w:t>
      </w:r>
      <w:r>
        <w:rPr>
          <w:rFonts w:asciiTheme="minorHAnsi" w:eastAsiaTheme="minorEastAsia" w:hAnsiTheme="minorHAnsi" w:cstheme="minorBidi"/>
          <w:kern w:val="2"/>
          <w:sz w:val="22"/>
          <w:szCs w:val="22"/>
          <w:lang w:val="en-SE" w:eastAsia="zh-CN"/>
          <w14:ligatures w14:val="standardContextual"/>
        </w:rPr>
        <w:tab/>
      </w:r>
      <w:r>
        <w:rPr>
          <w:lang w:eastAsia="zh-CN"/>
        </w:rPr>
        <w:t>Description</w:t>
      </w:r>
      <w:r>
        <w:tab/>
      </w:r>
      <w:r>
        <w:fldChar w:fldCharType="begin"/>
      </w:r>
      <w:r>
        <w:instrText xml:space="preserve"> PAGEREF _Toc180396873 \h </w:instrText>
      </w:r>
      <w:r>
        <w:fldChar w:fldCharType="separate"/>
      </w:r>
      <w:r>
        <w:t>25</w:t>
      </w:r>
      <w:r>
        <w:fldChar w:fldCharType="end"/>
      </w:r>
    </w:p>
    <w:p w14:paraId="6E45F63F" w14:textId="7ABA8D40"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rPr>
          <w:lang w:eastAsia="zh-CN"/>
        </w:rPr>
        <w:t>7.1.3.3.2</w:t>
      </w:r>
      <w:r>
        <w:rPr>
          <w:rFonts w:asciiTheme="minorHAnsi" w:eastAsiaTheme="minorEastAsia" w:hAnsiTheme="minorHAnsi" w:cstheme="minorBidi"/>
          <w:kern w:val="2"/>
          <w:sz w:val="22"/>
          <w:szCs w:val="22"/>
          <w:lang w:val="en-SE" w:eastAsia="zh-CN"/>
          <w14:ligatures w14:val="standardContextual"/>
        </w:rPr>
        <w:tab/>
      </w:r>
      <w:r>
        <w:rPr>
          <w:lang w:eastAsia="zh-CN"/>
        </w:rPr>
        <w:t>Resource Definition</w:t>
      </w:r>
      <w:r>
        <w:tab/>
      </w:r>
      <w:r>
        <w:fldChar w:fldCharType="begin"/>
      </w:r>
      <w:r>
        <w:instrText xml:space="preserve"> PAGEREF _Toc180396874 \h </w:instrText>
      </w:r>
      <w:r>
        <w:fldChar w:fldCharType="separate"/>
      </w:r>
      <w:r>
        <w:t>25</w:t>
      </w:r>
      <w:r>
        <w:fldChar w:fldCharType="end"/>
      </w:r>
    </w:p>
    <w:p w14:paraId="0D04D310" w14:textId="70BCA491"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rPr>
          <w:lang w:eastAsia="zh-CN"/>
        </w:rPr>
        <w:t>7.1.3.3.3</w:t>
      </w:r>
      <w:r>
        <w:rPr>
          <w:rFonts w:asciiTheme="minorHAnsi" w:eastAsiaTheme="minorEastAsia" w:hAnsiTheme="minorHAnsi" w:cstheme="minorBidi"/>
          <w:kern w:val="2"/>
          <w:sz w:val="22"/>
          <w:szCs w:val="22"/>
          <w:lang w:val="en-SE" w:eastAsia="zh-CN"/>
          <w14:ligatures w14:val="standardContextual"/>
        </w:rPr>
        <w:tab/>
      </w:r>
      <w:r>
        <w:rPr>
          <w:lang w:eastAsia="zh-CN"/>
        </w:rPr>
        <w:t>Resource Standard Methods</w:t>
      </w:r>
      <w:r>
        <w:tab/>
      </w:r>
      <w:r>
        <w:fldChar w:fldCharType="begin"/>
      </w:r>
      <w:r>
        <w:instrText xml:space="preserve"> PAGEREF _Toc180396875 \h </w:instrText>
      </w:r>
      <w:r>
        <w:fldChar w:fldCharType="separate"/>
      </w:r>
      <w:r>
        <w:t>26</w:t>
      </w:r>
      <w:r>
        <w:fldChar w:fldCharType="end"/>
      </w:r>
    </w:p>
    <w:p w14:paraId="0D21D02D" w14:textId="23CDEF1F"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7.1.3.3.4</w:t>
      </w:r>
      <w:r>
        <w:rPr>
          <w:rFonts w:asciiTheme="minorHAnsi" w:eastAsiaTheme="minorEastAsia" w:hAnsiTheme="minorHAnsi" w:cstheme="minorBidi"/>
          <w:kern w:val="2"/>
          <w:sz w:val="22"/>
          <w:szCs w:val="22"/>
          <w:lang w:val="en-SE" w:eastAsia="zh-CN"/>
          <w14:ligatures w14:val="standardContextual"/>
        </w:rPr>
        <w:tab/>
      </w:r>
      <w:r>
        <w:t>Resource Custom Operations</w:t>
      </w:r>
      <w:r>
        <w:tab/>
      </w:r>
      <w:r>
        <w:fldChar w:fldCharType="begin"/>
      </w:r>
      <w:r>
        <w:instrText xml:space="preserve"> PAGEREF _Toc180396876 \h </w:instrText>
      </w:r>
      <w:r>
        <w:fldChar w:fldCharType="separate"/>
      </w:r>
      <w:r>
        <w:t>28</w:t>
      </w:r>
      <w:r>
        <w:fldChar w:fldCharType="end"/>
      </w:r>
    </w:p>
    <w:p w14:paraId="653C0D23" w14:textId="6ED571D7"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7.1.4</w:t>
      </w:r>
      <w:r>
        <w:rPr>
          <w:rFonts w:asciiTheme="minorHAnsi" w:eastAsiaTheme="minorEastAsia" w:hAnsiTheme="minorHAnsi" w:cstheme="minorBidi"/>
          <w:kern w:val="2"/>
          <w:sz w:val="22"/>
          <w:szCs w:val="22"/>
          <w:lang w:val="en-SE" w:eastAsia="zh-CN"/>
          <w14:ligatures w14:val="standardContextual"/>
        </w:rPr>
        <w:tab/>
      </w:r>
      <w:r>
        <w:t>Custom Operations without associated resources</w:t>
      </w:r>
      <w:r>
        <w:tab/>
      </w:r>
      <w:r>
        <w:fldChar w:fldCharType="begin"/>
      </w:r>
      <w:r>
        <w:instrText xml:space="preserve"> PAGEREF _Toc180396877 \h </w:instrText>
      </w:r>
      <w:r>
        <w:fldChar w:fldCharType="separate"/>
      </w:r>
      <w:r>
        <w:t>28</w:t>
      </w:r>
      <w:r>
        <w:fldChar w:fldCharType="end"/>
      </w:r>
    </w:p>
    <w:p w14:paraId="4BD0D9CC" w14:textId="030E366E"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7.1.5</w:t>
      </w:r>
      <w:r>
        <w:rPr>
          <w:rFonts w:asciiTheme="minorHAnsi" w:eastAsiaTheme="minorEastAsia" w:hAnsiTheme="minorHAnsi" w:cstheme="minorBidi"/>
          <w:kern w:val="2"/>
          <w:sz w:val="22"/>
          <w:szCs w:val="22"/>
          <w:lang w:val="en-SE" w:eastAsia="zh-CN"/>
          <w14:ligatures w14:val="standardContextual"/>
        </w:rPr>
        <w:tab/>
      </w:r>
      <w:r>
        <w:t>Notifications</w:t>
      </w:r>
      <w:r>
        <w:tab/>
      </w:r>
      <w:r>
        <w:fldChar w:fldCharType="begin"/>
      </w:r>
      <w:r>
        <w:instrText xml:space="preserve"> PAGEREF _Toc180396878 \h </w:instrText>
      </w:r>
      <w:r>
        <w:fldChar w:fldCharType="separate"/>
      </w:r>
      <w:r>
        <w:t>28</w:t>
      </w:r>
      <w:r>
        <w:fldChar w:fldCharType="end"/>
      </w:r>
    </w:p>
    <w:p w14:paraId="26403809" w14:textId="3E97C610"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7.1.5.1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_Toc180396879 \h </w:instrText>
      </w:r>
      <w:r>
        <w:fldChar w:fldCharType="separate"/>
      </w:r>
      <w:r>
        <w:t>28</w:t>
      </w:r>
      <w:r>
        <w:fldChar w:fldCharType="end"/>
      </w:r>
    </w:p>
    <w:p w14:paraId="08B26B58" w14:textId="5BF2086E"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rPr>
          <w:lang w:eastAsia="zh-CN"/>
        </w:rPr>
        <w:t>7.1.5.2</w:t>
      </w:r>
      <w:r>
        <w:rPr>
          <w:rFonts w:asciiTheme="minorHAnsi" w:eastAsiaTheme="minorEastAsia" w:hAnsiTheme="minorHAnsi" w:cstheme="minorBidi"/>
          <w:kern w:val="2"/>
          <w:sz w:val="22"/>
          <w:szCs w:val="22"/>
          <w:lang w:val="en-SE" w:eastAsia="zh-CN"/>
          <w14:ligatures w14:val="standardContextual"/>
        </w:rPr>
        <w:tab/>
      </w:r>
      <w:r>
        <w:rPr>
          <w:lang w:eastAsia="zh-CN"/>
        </w:rPr>
        <w:t>Location configuration no</w:t>
      </w:r>
      <w:r>
        <w:t>tification</w:t>
      </w:r>
      <w:r>
        <w:tab/>
      </w:r>
      <w:r>
        <w:fldChar w:fldCharType="begin"/>
      </w:r>
      <w:r>
        <w:instrText xml:space="preserve"> PAGEREF _Toc180396880 \h </w:instrText>
      </w:r>
      <w:r>
        <w:fldChar w:fldCharType="separate"/>
      </w:r>
      <w:r>
        <w:t>28</w:t>
      </w:r>
      <w:r>
        <w:fldChar w:fldCharType="end"/>
      </w:r>
    </w:p>
    <w:p w14:paraId="3FCCB9AE" w14:textId="71D3D10E"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rPr>
          <w:lang w:eastAsia="zh-CN"/>
        </w:rPr>
        <w:t>7.1.5.2.1</w:t>
      </w:r>
      <w:r>
        <w:rPr>
          <w:rFonts w:asciiTheme="minorHAnsi" w:eastAsiaTheme="minorEastAsia" w:hAnsiTheme="minorHAnsi" w:cstheme="minorBidi"/>
          <w:kern w:val="2"/>
          <w:sz w:val="22"/>
          <w:szCs w:val="22"/>
          <w:lang w:val="en-SE" w:eastAsia="zh-CN"/>
          <w14:ligatures w14:val="standardContextual"/>
        </w:rPr>
        <w:tab/>
      </w:r>
      <w:r>
        <w:rPr>
          <w:lang w:eastAsia="zh-CN"/>
        </w:rPr>
        <w:t>Description</w:t>
      </w:r>
      <w:r>
        <w:tab/>
      </w:r>
      <w:r>
        <w:fldChar w:fldCharType="begin"/>
      </w:r>
      <w:r>
        <w:instrText xml:space="preserve"> PAGEREF _Toc180396881 \h </w:instrText>
      </w:r>
      <w:r>
        <w:fldChar w:fldCharType="separate"/>
      </w:r>
      <w:r>
        <w:t>28</w:t>
      </w:r>
      <w:r>
        <w:fldChar w:fldCharType="end"/>
      </w:r>
    </w:p>
    <w:p w14:paraId="2BFC1038" w14:textId="7BEFDB33"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rPr>
          <w:lang w:eastAsia="zh-CN"/>
        </w:rPr>
        <w:t>7.1.5.2.2</w:t>
      </w:r>
      <w:r>
        <w:rPr>
          <w:rFonts w:asciiTheme="minorHAnsi" w:eastAsiaTheme="minorEastAsia" w:hAnsiTheme="minorHAnsi" w:cstheme="minorBidi"/>
          <w:kern w:val="2"/>
          <w:sz w:val="22"/>
          <w:szCs w:val="22"/>
          <w:lang w:val="en-SE" w:eastAsia="zh-CN"/>
          <w14:ligatures w14:val="standardContextual"/>
        </w:rPr>
        <w:tab/>
      </w:r>
      <w:r>
        <w:rPr>
          <w:lang w:eastAsia="zh-CN"/>
        </w:rPr>
        <w:t>Target URI</w:t>
      </w:r>
      <w:r>
        <w:tab/>
      </w:r>
      <w:r>
        <w:fldChar w:fldCharType="begin"/>
      </w:r>
      <w:r>
        <w:instrText xml:space="preserve"> PAGEREF _Toc180396882 \h </w:instrText>
      </w:r>
      <w:r>
        <w:fldChar w:fldCharType="separate"/>
      </w:r>
      <w:r>
        <w:t>28</w:t>
      </w:r>
      <w:r>
        <w:fldChar w:fldCharType="end"/>
      </w:r>
    </w:p>
    <w:p w14:paraId="0006FD2E" w14:textId="6FB96AFB"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rPr>
          <w:lang w:eastAsia="zh-CN"/>
        </w:rPr>
        <w:t>7.1.5.2</w:t>
      </w:r>
      <w:r>
        <w:t>.3</w:t>
      </w:r>
      <w:r>
        <w:rPr>
          <w:rFonts w:asciiTheme="minorHAnsi" w:eastAsiaTheme="minorEastAsia" w:hAnsiTheme="minorHAnsi" w:cstheme="minorBidi"/>
          <w:kern w:val="2"/>
          <w:sz w:val="22"/>
          <w:szCs w:val="22"/>
          <w:lang w:val="en-SE" w:eastAsia="zh-CN"/>
          <w14:ligatures w14:val="standardContextual"/>
        </w:rPr>
        <w:tab/>
      </w:r>
      <w:r>
        <w:t>Standard Methods</w:t>
      </w:r>
      <w:r>
        <w:tab/>
      </w:r>
      <w:r>
        <w:fldChar w:fldCharType="begin"/>
      </w:r>
      <w:r>
        <w:instrText xml:space="preserve"> PAGEREF _Toc180396883 \h </w:instrText>
      </w:r>
      <w:r>
        <w:fldChar w:fldCharType="separate"/>
      </w:r>
      <w:r>
        <w:t>29</w:t>
      </w:r>
      <w:r>
        <w:fldChar w:fldCharType="end"/>
      </w:r>
    </w:p>
    <w:p w14:paraId="272B701B" w14:textId="68745275"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rPr>
          <w:lang w:eastAsia="zh-CN"/>
        </w:rPr>
        <w:t>7.1.5.3</w:t>
      </w:r>
      <w:r>
        <w:rPr>
          <w:rFonts w:asciiTheme="minorHAnsi" w:eastAsiaTheme="minorEastAsia" w:hAnsiTheme="minorHAnsi" w:cstheme="minorBidi"/>
          <w:kern w:val="2"/>
          <w:sz w:val="22"/>
          <w:szCs w:val="22"/>
          <w:lang w:val="en-SE" w:eastAsia="zh-CN"/>
          <w14:ligatures w14:val="standardContextual"/>
        </w:rPr>
        <w:tab/>
      </w:r>
      <w:r>
        <w:rPr>
          <w:lang w:eastAsia="zh-CN"/>
        </w:rPr>
        <w:t>Location request</w:t>
      </w:r>
      <w:r>
        <w:tab/>
      </w:r>
      <w:r>
        <w:fldChar w:fldCharType="begin"/>
      </w:r>
      <w:r>
        <w:instrText xml:space="preserve"> PAGEREF _Toc180396884 \h </w:instrText>
      </w:r>
      <w:r>
        <w:fldChar w:fldCharType="separate"/>
      </w:r>
      <w:r>
        <w:t>29</w:t>
      </w:r>
      <w:r>
        <w:fldChar w:fldCharType="end"/>
      </w:r>
    </w:p>
    <w:p w14:paraId="48787D99" w14:textId="618E32F3"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rPr>
          <w:lang w:eastAsia="zh-CN"/>
        </w:rPr>
        <w:t>7.1.5.3.1</w:t>
      </w:r>
      <w:r>
        <w:rPr>
          <w:rFonts w:asciiTheme="minorHAnsi" w:eastAsiaTheme="minorEastAsia" w:hAnsiTheme="minorHAnsi" w:cstheme="minorBidi"/>
          <w:kern w:val="2"/>
          <w:sz w:val="22"/>
          <w:szCs w:val="22"/>
          <w:lang w:val="en-SE" w:eastAsia="zh-CN"/>
          <w14:ligatures w14:val="standardContextual"/>
        </w:rPr>
        <w:tab/>
      </w:r>
      <w:r>
        <w:rPr>
          <w:lang w:eastAsia="zh-CN"/>
        </w:rPr>
        <w:t>Description</w:t>
      </w:r>
      <w:r>
        <w:tab/>
      </w:r>
      <w:r>
        <w:fldChar w:fldCharType="begin"/>
      </w:r>
      <w:r>
        <w:instrText xml:space="preserve"> PAGEREF _Toc180396885 \h </w:instrText>
      </w:r>
      <w:r>
        <w:fldChar w:fldCharType="separate"/>
      </w:r>
      <w:r>
        <w:t>29</w:t>
      </w:r>
      <w:r>
        <w:fldChar w:fldCharType="end"/>
      </w:r>
    </w:p>
    <w:p w14:paraId="51772A20" w14:textId="6446043E"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rPr>
          <w:lang w:eastAsia="zh-CN"/>
        </w:rPr>
        <w:t>7.1.5.3.2</w:t>
      </w:r>
      <w:r>
        <w:rPr>
          <w:rFonts w:asciiTheme="minorHAnsi" w:eastAsiaTheme="minorEastAsia" w:hAnsiTheme="minorHAnsi" w:cstheme="minorBidi"/>
          <w:kern w:val="2"/>
          <w:sz w:val="22"/>
          <w:szCs w:val="22"/>
          <w:lang w:val="en-SE" w:eastAsia="zh-CN"/>
          <w14:ligatures w14:val="standardContextual"/>
        </w:rPr>
        <w:tab/>
      </w:r>
      <w:r>
        <w:rPr>
          <w:lang w:eastAsia="zh-CN"/>
        </w:rPr>
        <w:t>Target URI</w:t>
      </w:r>
      <w:r>
        <w:tab/>
      </w:r>
      <w:r>
        <w:fldChar w:fldCharType="begin"/>
      </w:r>
      <w:r>
        <w:instrText xml:space="preserve"> PAGEREF _Toc180396886 \h </w:instrText>
      </w:r>
      <w:r>
        <w:fldChar w:fldCharType="separate"/>
      </w:r>
      <w:r>
        <w:t>29</w:t>
      </w:r>
      <w:r>
        <w:fldChar w:fldCharType="end"/>
      </w:r>
    </w:p>
    <w:p w14:paraId="6397FBC5" w14:textId="7B3EE4FB"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rPr>
          <w:lang w:eastAsia="zh-CN"/>
        </w:rPr>
        <w:t>7.1.5.3</w:t>
      </w:r>
      <w:r>
        <w:t>.3</w:t>
      </w:r>
      <w:r>
        <w:rPr>
          <w:rFonts w:asciiTheme="minorHAnsi" w:eastAsiaTheme="minorEastAsia" w:hAnsiTheme="minorHAnsi" w:cstheme="minorBidi"/>
          <w:kern w:val="2"/>
          <w:sz w:val="22"/>
          <w:szCs w:val="22"/>
          <w:lang w:val="en-SE" w:eastAsia="zh-CN"/>
          <w14:ligatures w14:val="standardContextual"/>
        </w:rPr>
        <w:tab/>
      </w:r>
      <w:r>
        <w:t>Standard Methods</w:t>
      </w:r>
      <w:r>
        <w:tab/>
      </w:r>
      <w:r>
        <w:fldChar w:fldCharType="begin"/>
      </w:r>
      <w:r>
        <w:instrText xml:space="preserve"> PAGEREF _Toc180396887 \h </w:instrText>
      </w:r>
      <w:r>
        <w:fldChar w:fldCharType="separate"/>
      </w:r>
      <w:r>
        <w:t>29</w:t>
      </w:r>
      <w:r>
        <w:fldChar w:fldCharType="end"/>
      </w:r>
    </w:p>
    <w:p w14:paraId="58A28EDB" w14:textId="553ABAA4"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7.1.6</w:t>
      </w:r>
      <w:r>
        <w:rPr>
          <w:rFonts w:asciiTheme="minorHAnsi" w:eastAsiaTheme="minorEastAsia" w:hAnsiTheme="minorHAnsi" w:cstheme="minorBidi"/>
          <w:kern w:val="2"/>
          <w:sz w:val="22"/>
          <w:szCs w:val="22"/>
          <w:lang w:val="en-SE" w:eastAsia="zh-CN"/>
          <w14:ligatures w14:val="standardContextual"/>
        </w:rPr>
        <w:tab/>
      </w:r>
      <w:r>
        <w:t>Data Model</w:t>
      </w:r>
      <w:r>
        <w:tab/>
      </w:r>
      <w:r>
        <w:fldChar w:fldCharType="begin"/>
      </w:r>
      <w:r>
        <w:instrText xml:space="preserve"> PAGEREF _Toc180396888 \h </w:instrText>
      </w:r>
      <w:r>
        <w:fldChar w:fldCharType="separate"/>
      </w:r>
      <w:r>
        <w:t>30</w:t>
      </w:r>
      <w:r>
        <w:fldChar w:fldCharType="end"/>
      </w:r>
    </w:p>
    <w:p w14:paraId="6F4F3CAD" w14:textId="0658D35D"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7.1.6.1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_Toc180396889 \h </w:instrText>
      </w:r>
      <w:r>
        <w:fldChar w:fldCharType="separate"/>
      </w:r>
      <w:r>
        <w:t>30</w:t>
      </w:r>
      <w:r>
        <w:fldChar w:fldCharType="end"/>
      </w:r>
    </w:p>
    <w:p w14:paraId="4DD79FE0" w14:textId="59AC1BC7"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rsidRPr="008C7294">
        <w:rPr>
          <w:lang w:val="en-US"/>
        </w:rPr>
        <w:t>7.1.6.2</w:t>
      </w:r>
      <w:r>
        <w:rPr>
          <w:rFonts w:asciiTheme="minorHAnsi" w:eastAsiaTheme="minorEastAsia" w:hAnsiTheme="minorHAnsi" w:cstheme="minorBidi"/>
          <w:kern w:val="2"/>
          <w:sz w:val="22"/>
          <w:szCs w:val="22"/>
          <w:lang w:val="en-SE" w:eastAsia="zh-CN"/>
          <w14:ligatures w14:val="standardContextual"/>
        </w:rPr>
        <w:tab/>
      </w:r>
      <w:r w:rsidRPr="008C7294">
        <w:rPr>
          <w:lang w:val="en-US"/>
        </w:rPr>
        <w:t>Structured data types</w:t>
      </w:r>
      <w:r>
        <w:tab/>
      </w:r>
      <w:r>
        <w:fldChar w:fldCharType="begin"/>
      </w:r>
      <w:r>
        <w:instrText xml:space="preserve"> PAGEREF _Toc180396890 \h </w:instrText>
      </w:r>
      <w:r>
        <w:fldChar w:fldCharType="separate"/>
      </w:r>
      <w:r>
        <w:t>30</w:t>
      </w:r>
      <w:r>
        <w:fldChar w:fldCharType="end"/>
      </w:r>
    </w:p>
    <w:p w14:paraId="641D24EC" w14:textId="11BE2603"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7.1.6.2.1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_Toc180396891 \h </w:instrText>
      </w:r>
      <w:r>
        <w:fldChar w:fldCharType="separate"/>
      </w:r>
      <w:r>
        <w:t>30</w:t>
      </w:r>
      <w:r>
        <w:fldChar w:fldCharType="end"/>
      </w:r>
    </w:p>
    <w:p w14:paraId="4D1E55B0" w14:textId="005F03C3"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7.1.6.2.2</w:t>
      </w:r>
      <w:r>
        <w:rPr>
          <w:rFonts w:asciiTheme="minorHAnsi" w:eastAsiaTheme="minorEastAsia" w:hAnsiTheme="minorHAnsi" w:cstheme="minorBidi"/>
          <w:kern w:val="2"/>
          <w:sz w:val="22"/>
          <w:szCs w:val="22"/>
          <w:lang w:val="en-SE" w:eastAsia="zh-CN"/>
          <w14:ligatures w14:val="standardContextual"/>
        </w:rPr>
        <w:tab/>
      </w:r>
      <w:r>
        <w:t>Type: LMCRegistration</w:t>
      </w:r>
      <w:r>
        <w:tab/>
      </w:r>
      <w:r>
        <w:fldChar w:fldCharType="begin"/>
      </w:r>
      <w:r>
        <w:instrText xml:space="preserve"> PAGEREF _Toc180396892 \h </w:instrText>
      </w:r>
      <w:r>
        <w:fldChar w:fldCharType="separate"/>
      </w:r>
      <w:r>
        <w:t>30</w:t>
      </w:r>
      <w:r>
        <w:fldChar w:fldCharType="end"/>
      </w:r>
    </w:p>
    <w:p w14:paraId="1FCA269E" w14:textId="5B2D11F8"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rsidRPr="008C7294">
        <w:rPr>
          <w:lang w:val="en-US"/>
        </w:rPr>
        <w:t>7.1.6.3</w:t>
      </w:r>
      <w:r>
        <w:rPr>
          <w:rFonts w:asciiTheme="minorHAnsi" w:eastAsiaTheme="minorEastAsia" w:hAnsiTheme="minorHAnsi" w:cstheme="minorBidi"/>
          <w:kern w:val="2"/>
          <w:sz w:val="22"/>
          <w:szCs w:val="22"/>
          <w:lang w:val="en-SE" w:eastAsia="zh-CN"/>
          <w14:ligatures w14:val="standardContextual"/>
        </w:rPr>
        <w:tab/>
      </w:r>
      <w:r w:rsidRPr="008C7294">
        <w:rPr>
          <w:lang w:val="en-US"/>
        </w:rPr>
        <w:t>Simple data types and enumerations</w:t>
      </w:r>
      <w:r>
        <w:tab/>
      </w:r>
      <w:r>
        <w:fldChar w:fldCharType="begin"/>
      </w:r>
      <w:r>
        <w:instrText xml:space="preserve"> PAGEREF _Toc180396893 \h </w:instrText>
      </w:r>
      <w:r>
        <w:fldChar w:fldCharType="separate"/>
      </w:r>
      <w:r>
        <w:t>30</w:t>
      </w:r>
      <w:r>
        <w:fldChar w:fldCharType="end"/>
      </w:r>
    </w:p>
    <w:p w14:paraId="29384188" w14:textId="11E3212F"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7.1.7</w:t>
      </w:r>
      <w:r>
        <w:rPr>
          <w:rFonts w:asciiTheme="minorHAnsi" w:eastAsiaTheme="minorEastAsia" w:hAnsiTheme="minorHAnsi" w:cstheme="minorBidi"/>
          <w:kern w:val="2"/>
          <w:sz w:val="22"/>
          <w:szCs w:val="22"/>
          <w:lang w:val="en-SE" w:eastAsia="zh-CN"/>
          <w14:ligatures w14:val="standardContextual"/>
        </w:rPr>
        <w:tab/>
      </w:r>
      <w:r>
        <w:t>Error Handling</w:t>
      </w:r>
      <w:r>
        <w:tab/>
      </w:r>
      <w:r>
        <w:fldChar w:fldCharType="begin"/>
      </w:r>
      <w:r>
        <w:instrText xml:space="preserve"> PAGEREF _Toc180396894 \h </w:instrText>
      </w:r>
      <w:r>
        <w:fldChar w:fldCharType="separate"/>
      </w:r>
      <w:r>
        <w:t>30</w:t>
      </w:r>
      <w:r>
        <w:fldChar w:fldCharType="end"/>
      </w:r>
    </w:p>
    <w:p w14:paraId="6E36D8D8" w14:textId="166DE795"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7.1.7.1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_Toc180396895 \h </w:instrText>
      </w:r>
      <w:r>
        <w:fldChar w:fldCharType="separate"/>
      </w:r>
      <w:r>
        <w:t>30</w:t>
      </w:r>
      <w:r>
        <w:fldChar w:fldCharType="end"/>
      </w:r>
    </w:p>
    <w:p w14:paraId="4929B986" w14:textId="2E67228B"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7.1.7.2</w:t>
      </w:r>
      <w:r>
        <w:rPr>
          <w:rFonts w:asciiTheme="minorHAnsi" w:eastAsiaTheme="minorEastAsia" w:hAnsiTheme="minorHAnsi" w:cstheme="minorBidi"/>
          <w:kern w:val="2"/>
          <w:sz w:val="22"/>
          <w:szCs w:val="22"/>
          <w:lang w:val="en-SE" w:eastAsia="zh-CN"/>
          <w14:ligatures w14:val="standardContextual"/>
        </w:rPr>
        <w:tab/>
      </w:r>
      <w:r>
        <w:t>Protocol Errors</w:t>
      </w:r>
      <w:r>
        <w:tab/>
      </w:r>
      <w:r>
        <w:fldChar w:fldCharType="begin"/>
      </w:r>
      <w:r>
        <w:instrText xml:space="preserve"> PAGEREF _Toc180396896 \h </w:instrText>
      </w:r>
      <w:r>
        <w:fldChar w:fldCharType="separate"/>
      </w:r>
      <w:r>
        <w:t>31</w:t>
      </w:r>
      <w:r>
        <w:fldChar w:fldCharType="end"/>
      </w:r>
    </w:p>
    <w:p w14:paraId="60BF289D" w14:textId="32C0B01A"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7.1.7.3</w:t>
      </w:r>
      <w:r>
        <w:rPr>
          <w:rFonts w:asciiTheme="minorHAnsi" w:eastAsiaTheme="minorEastAsia" w:hAnsiTheme="minorHAnsi" w:cstheme="minorBidi"/>
          <w:kern w:val="2"/>
          <w:sz w:val="22"/>
          <w:szCs w:val="22"/>
          <w:lang w:val="en-SE" w:eastAsia="zh-CN"/>
          <w14:ligatures w14:val="standardContextual"/>
        </w:rPr>
        <w:tab/>
      </w:r>
      <w:r>
        <w:t>Application Errors</w:t>
      </w:r>
      <w:r>
        <w:tab/>
      </w:r>
      <w:r>
        <w:fldChar w:fldCharType="begin"/>
      </w:r>
      <w:r>
        <w:instrText xml:space="preserve"> PAGEREF _Toc180396897 \h </w:instrText>
      </w:r>
      <w:r>
        <w:fldChar w:fldCharType="separate"/>
      </w:r>
      <w:r>
        <w:t>31</w:t>
      </w:r>
      <w:r>
        <w:fldChar w:fldCharType="end"/>
      </w:r>
    </w:p>
    <w:p w14:paraId="2085EE32" w14:textId="52BE95BB"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7.1.8</w:t>
      </w:r>
      <w:r>
        <w:rPr>
          <w:rFonts w:asciiTheme="minorHAnsi" w:eastAsiaTheme="minorEastAsia" w:hAnsiTheme="minorHAnsi" w:cstheme="minorBidi"/>
          <w:kern w:val="2"/>
          <w:sz w:val="22"/>
          <w:szCs w:val="22"/>
          <w:lang w:val="en-SE" w:eastAsia="zh-CN"/>
          <w14:ligatures w14:val="standardContextual"/>
        </w:rPr>
        <w:tab/>
      </w:r>
      <w:r>
        <w:rPr>
          <w:lang w:eastAsia="zh-CN"/>
        </w:rPr>
        <w:t>Feature negotiation</w:t>
      </w:r>
      <w:r>
        <w:tab/>
      </w:r>
      <w:r>
        <w:fldChar w:fldCharType="begin"/>
      </w:r>
      <w:r>
        <w:instrText xml:space="preserve"> PAGEREF _Toc180396898 \h </w:instrText>
      </w:r>
      <w:r>
        <w:fldChar w:fldCharType="separate"/>
      </w:r>
      <w:r>
        <w:t>31</w:t>
      </w:r>
      <w:r>
        <w:fldChar w:fldCharType="end"/>
      </w:r>
    </w:p>
    <w:p w14:paraId="4D0FC1DD" w14:textId="02145B2C"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7.1.9</w:t>
      </w:r>
      <w:r>
        <w:rPr>
          <w:rFonts w:asciiTheme="minorHAnsi" w:eastAsiaTheme="minorEastAsia" w:hAnsiTheme="minorHAnsi" w:cstheme="minorBidi"/>
          <w:kern w:val="2"/>
          <w:sz w:val="22"/>
          <w:szCs w:val="22"/>
          <w:lang w:val="en-SE" w:eastAsia="zh-CN"/>
          <w14:ligatures w14:val="standardContextual"/>
        </w:rPr>
        <w:tab/>
      </w:r>
      <w:r>
        <w:t>Security</w:t>
      </w:r>
      <w:r>
        <w:tab/>
      </w:r>
      <w:r>
        <w:fldChar w:fldCharType="begin"/>
      </w:r>
      <w:r>
        <w:instrText xml:space="preserve"> PAGEREF _Toc180396899 \h </w:instrText>
      </w:r>
      <w:r>
        <w:fldChar w:fldCharType="separate"/>
      </w:r>
      <w:r>
        <w:t>31</w:t>
      </w:r>
      <w:r>
        <w:fldChar w:fldCharType="end"/>
      </w:r>
    </w:p>
    <w:p w14:paraId="708D22FC" w14:textId="740B7A91"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rsidRPr="008C7294">
        <w:rPr>
          <w:lang w:val="en-US"/>
        </w:rPr>
        <w:t>7.1.10</w:t>
      </w:r>
      <w:r>
        <w:rPr>
          <w:rFonts w:asciiTheme="minorHAnsi" w:eastAsiaTheme="minorEastAsia" w:hAnsiTheme="minorHAnsi" w:cstheme="minorBidi"/>
          <w:kern w:val="2"/>
          <w:sz w:val="22"/>
          <w:szCs w:val="22"/>
          <w:lang w:val="en-SE" w:eastAsia="zh-CN"/>
          <w14:ligatures w14:val="standardContextual"/>
        </w:rPr>
        <w:tab/>
      </w:r>
      <w:r w:rsidRPr="008C7294">
        <w:rPr>
          <w:lang w:val="en-US"/>
        </w:rPr>
        <w:t>HTTP redirection</w:t>
      </w:r>
      <w:r>
        <w:tab/>
      </w:r>
      <w:r>
        <w:fldChar w:fldCharType="begin"/>
      </w:r>
      <w:r>
        <w:instrText xml:space="preserve"> PAGEREF _Toc180396900 \h </w:instrText>
      </w:r>
      <w:r>
        <w:fldChar w:fldCharType="separate"/>
      </w:r>
      <w:r>
        <w:t>31</w:t>
      </w:r>
      <w:r>
        <w:fldChar w:fldCharType="end"/>
      </w:r>
    </w:p>
    <w:p w14:paraId="7184065E" w14:textId="5C869EC6" w:rsidR="009E3511" w:rsidRDefault="009E3511">
      <w:pPr>
        <w:pStyle w:val="TOC2"/>
        <w:rPr>
          <w:rFonts w:asciiTheme="minorHAnsi" w:eastAsiaTheme="minorEastAsia" w:hAnsiTheme="minorHAnsi" w:cstheme="minorBidi"/>
          <w:kern w:val="2"/>
          <w:sz w:val="22"/>
          <w:szCs w:val="22"/>
          <w:lang w:val="en-SE" w:eastAsia="zh-CN"/>
          <w14:ligatures w14:val="standardContextual"/>
        </w:rPr>
      </w:pPr>
      <w:r>
        <w:t>7.2</w:t>
      </w:r>
      <w:r>
        <w:rPr>
          <w:rFonts w:asciiTheme="minorHAnsi" w:eastAsiaTheme="minorEastAsia" w:hAnsiTheme="minorHAnsi" w:cstheme="minorBidi"/>
          <w:kern w:val="2"/>
          <w:sz w:val="22"/>
          <w:szCs w:val="22"/>
          <w:lang w:val="en-SE" w:eastAsia="zh-CN"/>
          <w14:ligatures w14:val="standardContextual"/>
        </w:rPr>
        <w:tab/>
      </w:r>
      <w:r>
        <w:t>LMS_LocationReport API</w:t>
      </w:r>
      <w:r>
        <w:tab/>
      </w:r>
      <w:r>
        <w:fldChar w:fldCharType="begin"/>
      </w:r>
      <w:r>
        <w:instrText xml:space="preserve"> PAGEREF _Toc180396901 \h </w:instrText>
      </w:r>
      <w:r>
        <w:fldChar w:fldCharType="separate"/>
      </w:r>
      <w:r>
        <w:t>31</w:t>
      </w:r>
      <w:r>
        <w:fldChar w:fldCharType="end"/>
      </w:r>
    </w:p>
    <w:p w14:paraId="70F548D8" w14:textId="2ADA707A"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7.2.1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_Toc180396902 \h </w:instrText>
      </w:r>
      <w:r>
        <w:fldChar w:fldCharType="separate"/>
      </w:r>
      <w:r>
        <w:t>31</w:t>
      </w:r>
      <w:r>
        <w:fldChar w:fldCharType="end"/>
      </w:r>
    </w:p>
    <w:p w14:paraId="0CF87AB0" w14:textId="2789979F"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7.2.2</w:t>
      </w:r>
      <w:r>
        <w:rPr>
          <w:rFonts w:asciiTheme="minorHAnsi" w:eastAsiaTheme="minorEastAsia" w:hAnsiTheme="minorHAnsi" w:cstheme="minorBidi"/>
          <w:kern w:val="2"/>
          <w:sz w:val="22"/>
          <w:szCs w:val="22"/>
          <w:lang w:val="en-SE" w:eastAsia="zh-CN"/>
          <w14:ligatures w14:val="standardContextual"/>
        </w:rPr>
        <w:tab/>
      </w:r>
      <w:r>
        <w:t>Usage of HTTP</w:t>
      </w:r>
      <w:r>
        <w:tab/>
      </w:r>
      <w:r>
        <w:fldChar w:fldCharType="begin"/>
      </w:r>
      <w:r>
        <w:instrText xml:space="preserve"> PAGEREF _Toc180396903 \h </w:instrText>
      </w:r>
      <w:r>
        <w:fldChar w:fldCharType="separate"/>
      </w:r>
      <w:r>
        <w:t>31</w:t>
      </w:r>
      <w:r>
        <w:fldChar w:fldCharType="end"/>
      </w:r>
    </w:p>
    <w:p w14:paraId="33875AED" w14:textId="0CCDC48B"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7.2.2.1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_Toc180396904 \h </w:instrText>
      </w:r>
      <w:r>
        <w:fldChar w:fldCharType="separate"/>
      </w:r>
      <w:r>
        <w:t>31</w:t>
      </w:r>
      <w:r>
        <w:fldChar w:fldCharType="end"/>
      </w:r>
    </w:p>
    <w:p w14:paraId="6AB7F748" w14:textId="0C695329"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7.2.2.2</w:t>
      </w:r>
      <w:r>
        <w:rPr>
          <w:rFonts w:asciiTheme="minorHAnsi" w:eastAsiaTheme="minorEastAsia" w:hAnsiTheme="minorHAnsi" w:cstheme="minorBidi"/>
          <w:kern w:val="2"/>
          <w:sz w:val="22"/>
          <w:szCs w:val="22"/>
          <w:lang w:val="en-SE" w:eastAsia="zh-CN"/>
          <w14:ligatures w14:val="standardContextual"/>
        </w:rPr>
        <w:tab/>
      </w:r>
      <w:r>
        <w:t>HTTP standard headers</w:t>
      </w:r>
      <w:r>
        <w:tab/>
      </w:r>
      <w:r>
        <w:fldChar w:fldCharType="begin"/>
      </w:r>
      <w:r>
        <w:instrText xml:space="preserve"> PAGEREF _Toc180396905 \h </w:instrText>
      </w:r>
      <w:r>
        <w:fldChar w:fldCharType="separate"/>
      </w:r>
      <w:r>
        <w:t>32</w:t>
      </w:r>
      <w:r>
        <w:fldChar w:fldCharType="end"/>
      </w:r>
    </w:p>
    <w:p w14:paraId="2E968669" w14:textId="7A13A252"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7.2.2.2.1</w:t>
      </w:r>
      <w:r>
        <w:rPr>
          <w:rFonts w:asciiTheme="minorHAnsi" w:eastAsiaTheme="minorEastAsia" w:hAnsiTheme="minorHAnsi" w:cstheme="minorBidi"/>
          <w:kern w:val="2"/>
          <w:sz w:val="22"/>
          <w:szCs w:val="22"/>
          <w:lang w:val="en-SE" w:eastAsia="zh-CN"/>
          <w14:ligatures w14:val="standardContextual"/>
        </w:rPr>
        <w:tab/>
      </w:r>
      <w:r>
        <w:rPr>
          <w:lang w:eastAsia="zh-CN"/>
        </w:rPr>
        <w:t>General</w:t>
      </w:r>
      <w:r>
        <w:tab/>
      </w:r>
      <w:r>
        <w:fldChar w:fldCharType="begin"/>
      </w:r>
      <w:r>
        <w:instrText xml:space="preserve"> PAGEREF _Toc180396906 \h </w:instrText>
      </w:r>
      <w:r>
        <w:fldChar w:fldCharType="separate"/>
      </w:r>
      <w:r>
        <w:t>32</w:t>
      </w:r>
      <w:r>
        <w:fldChar w:fldCharType="end"/>
      </w:r>
    </w:p>
    <w:p w14:paraId="5FAF2A48" w14:textId="27C84C6E"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7.2.2.2.2</w:t>
      </w:r>
      <w:r>
        <w:rPr>
          <w:rFonts w:asciiTheme="minorHAnsi" w:eastAsiaTheme="minorEastAsia" w:hAnsiTheme="minorHAnsi" w:cstheme="minorBidi"/>
          <w:kern w:val="2"/>
          <w:sz w:val="22"/>
          <w:szCs w:val="22"/>
          <w:lang w:val="en-SE" w:eastAsia="zh-CN"/>
          <w14:ligatures w14:val="standardContextual"/>
        </w:rPr>
        <w:tab/>
      </w:r>
      <w:r>
        <w:t>Content type</w:t>
      </w:r>
      <w:r>
        <w:tab/>
      </w:r>
      <w:r>
        <w:fldChar w:fldCharType="begin"/>
      </w:r>
      <w:r>
        <w:instrText xml:space="preserve"> PAGEREF _Toc180396907 \h </w:instrText>
      </w:r>
      <w:r>
        <w:fldChar w:fldCharType="separate"/>
      </w:r>
      <w:r>
        <w:t>32</w:t>
      </w:r>
      <w:r>
        <w:fldChar w:fldCharType="end"/>
      </w:r>
    </w:p>
    <w:p w14:paraId="5DF5F893" w14:textId="5B6D62D1"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lastRenderedPageBreak/>
        <w:t>7.2.2.3</w:t>
      </w:r>
      <w:r>
        <w:rPr>
          <w:rFonts w:asciiTheme="minorHAnsi" w:eastAsiaTheme="minorEastAsia" w:hAnsiTheme="minorHAnsi" w:cstheme="minorBidi"/>
          <w:kern w:val="2"/>
          <w:sz w:val="22"/>
          <w:szCs w:val="22"/>
          <w:lang w:val="en-SE" w:eastAsia="zh-CN"/>
          <w14:ligatures w14:val="standardContextual"/>
        </w:rPr>
        <w:tab/>
      </w:r>
      <w:r>
        <w:t>HTTP custom headers</w:t>
      </w:r>
      <w:r>
        <w:tab/>
      </w:r>
      <w:r>
        <w:fldChar w:fldCharType="begin"/>
      </w:r>
      <w:r>
        <w:instrText xml:space="preserve"> PAGEREF _Toc180396908 \h </w:instrText>
      </w:r>
      <w:r>
        <w:fldChar w:fldCharType="separate"/>
      </w:r>
      <w:r>
        <w:t>32</w:t>
      </w:r>
      <w:r>
        <w:fldChar w:fldCharType="end"/>
      </w:r>
    </w:p>
    <w:p w14:paraId="404E193C" w14:textId="7D58B9BA"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7.2.3</w:t>
      </w:r>
      <w:r>
        <w:rPr>
          <w:rFonts w:asciiTheme="minorHAnsi" w:eastAsiaTheme="minorEastAsia" w:hAnsiTheme="minorHAnsi" w:cstheme="minorBidi"/>
          <w:kern w:val="2"/>
          <w:sz w:val="22"/>
          <w:szCs w:val="22"/>
          <w:lang w:val="en-SE" w:eastAsia="zh-CN"/>
          <w14:ligatures w14:val="standardContextual"/>
        </w:rPr>
        <w:tab/>
      </w:r>
      <w:r>
        <w:t>Resources</w:t>
      </w:r>
      <w:r>
        <w:tab/>
      </w:r>
      <w:r>
        <w:fldChar w:fldCharType="begin"/>
      </w:r>
      <w:r>
        <w:instrText xml:space="preserve"> PAGEREF _Toc180396909 \h </w:instrText>
      </w:r>
      <w:r>
        <w:fldChar w:fldCharType="separate"/>
      </w:r>
      <w:r>
        <w:t>32</w:t>
      </w:r>
      <w:r>
        <w:fldChar w:fldCharType="end"/>
      </w:r>
    </w:p>
    <w:p w14:paraId="0F2AF9FA" w14:textId="0CF86EEB"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7.2.3.1</w:t>
      </w:r>
      <w:r>
        <w:rPr>
          <w:rFonts w:asciiTheme="minorHAnsi" w:eastAsiaTheme="minorEastAsia" w:hAnsiTheme="minorHAnsi" w:cstheme="minorBidi"/>
          <w:kern w:val="2"/>
          <w:sz w:val="22"/>
          <w:szCs w:val="22"/>
          <w:lang w:val="en-SE" w:eastAsia="zh-CN"/>
          <w14:ligatures w14:val="standardContextual"/>
        </w:rPr>
        <w:tab/>
      </w:r>
      <w:r>
        <w:t>Overview</w:t>
      </w:r>
      <w:r>
        <w:tab/>
      </w:r>
      <w:r>
        <w:fldChar w:fldCharType="begin"/>
      </w:r>
      <w:r>
        <w:instrText xml:space="preserve"> PAGEREF _Toc180396910 \h </w:instrText>
      </w:r>
      <w:r>
        <w:fldChar w:fldCharType="separate"/>
      </w:r>
      <w:r>
        <w:t>32</w:t>
      </w:r>
      <w:r>
        <w:fldChar w:fldCharType="end"/>
      </w:r>
    </w:p>
    <w:p w14:paraId="7EC4A3DD" w14:textId="72705ED2"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7.2.3.2</w:t>
      </w:r>
      <w:r>
        <w:rPr>
          <w:rFonts w:asciiTheme="minorHAnsi" w:eastAsiaTheme="minorEastAsia" w:hAnsiTheme="minorHAnsi" w:cstheme="minorBidi"/>
          <w:kern w:val="2"/>
          <w:sz w:val="22"/>
          <w:szCs w:val="22"/>
          <w:lang w:val="en-SE" w:eastAsia="zh-CN"/>
          <w14:ligatures w14:val="standardContextual"/>
        </w:rPr>
        <w:tab/>
      </w:r>
      <w:r>
        <w:t>Resource: MC UE Location Reports</w:t>
      </w:r>
      <w:r>
        <w:tab/>
      </w:r>
      <w:r>
        <w:fldChar w:fldCharType="begin"/>
      </w:r>
      <w:r>
        <w:instrText xml:space="preserve"> PAGEREF _Toc180396911 \h </w:instrText>
      </w:r>
      <w:r>
        <w:fldChar w:fldCharType="separate"/>
      </w:r>
      <w:r>
        <w:t>33</w:t>
      </w:r>
      <w:r>
        <w:fldChar w:fldCharType="end"/>
      </w:r>
    </w:p>
    <w:p w14:paraId="58CF5064" w14:textId="239BB390"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7.2.3.2.1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_Toc180396912 \h </w:instrText>
      </w:r>
      <w:r>
        <w:fldChar w:fldCharType="separate"/>
      </w:r>
      <w:r>
        <w:t>33</w:t>
      </w:r>
      <w:r>
        <w:fldChar w:fldCharType="end"/>
      </w:r>
    </w:p>
    <w:p w14:paraId="244BF6F4" w14:textId="19833546"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7.2.3.2.2</w:t>
      </w:r>
      <w:r>
        <w:rPr>
          <w:rFonts w:asciiTheme="minorHAnsi" w:eastAsiaTheme="minorEastAsia" w:hAnsiTheme="minorHAnsi" w:cstheme="minorBidi"/>
          <w:kern w:val="2"/>
          <w:sz w:val="22"/>
          <w:szCs w:val="22"/>
          <w:lang w:val="en-SE" w:eastAsia="zh-CN"/>
          <w14:ligatures w14:val="standardContextual"/>
        </w:rPr>
        <w:tab/>
      </w:r>
      <w:r>
        <w:t>Resource Definition</w:t>
      </w:r>
      <w:r>
        <w:tab/>
      </w:r>
      <w:r>
        <w:fldChar w:fldCharType="begin"/>
      </w:r>
      <w:r>
        <w:instrText xml:space="preserve"> PAGEREF _Toc180396913 \h </w:instrText>
      </w:r>
      <w:r>
        <w:fldChar w:fldCharType="separate"/>
      </w:r>
      <w:r>
        <w:t>33</w:t>
      </w:r>
      <w:r>
        <w:fldChar w:fldCharType="end"/>
      </w:r>
    </w:p>
    <w:p w14:paraId="114DB454" w14:textId="62F21FE6"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7.2.3.2.3</w:t>
      </w:r>
      <w:r>
        <w:rPr>
          <w:rFonts w:asciiTheme="minorHAnsi" w:eastAsiaTheme="minorEastAsia" w:hAnsiTheme="minorHAnsi" w:cstheme="minorBidi"/>
          <w:kern w:val="2"/>
          <w:sz w:val="22"/>
          <w:szCs w:val="22"/>
          <w:lang w:val="en-SE" w:eastAsia="zh-CN"/>
          <w14:ligatures w14:val="standardContextual"/>
        </w:rPr>
        <w:tab/>
      </w:r>
      <w:r>
        <w:t>Resource Standard Methods</w:t>
      </w:r>
      <w:r>
        <w:tab/>
      </w:r>
      <w:r>
        <w:fldChar w:fldCharType="begin"/>
      </w:r>
      <w:r>
        <w:instrText xml:space="preserve"> PAGEREF _Toc180396914 \h </w:instrText>
      </w:r>
      <w:r>
        <w:fldChar w:fldCharType="separate"/>
      </w:r>
      <w:r>
        <w:t>33</w:t>
      </w:r>
      <w:r>
        <w:fldChar w:fldCharType="end"/>
      </w:r>
    </w:p>
    <w:p w14:paraId="6D0BAB24" w14:textId="58C73F93"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7.2.3.2.4</w:t>
      </w:r>
      <w:r>
        <w:rPr>
          <w:rFonts w:asciiTheme="minorHAnsi" w:eastAsiaTheme="minorEastAsia" w:hAnsiTheme="minorHAnsi" w:cstheme="minorBidi"/>
          <w:kern w:val="2"/>
          <w:sz w:val="22"/>
          <w:szCs w:val="22"/>
          <w:lang w:val="en-SE" w:eastAsia="zh-CN"/>
          <w14:ligatures w14:val="standardContextual"/>
        </w:rPr>
        <w:tab/>
      </w:r>
      <w:r>
        <w:t>Resource Custom Operations</w:t>
      </w:r>
      <w:r>
        <w:tab/>
      </w:r>
      <w:r>
        <w:fldChar w:fldCharType="begin"/>
      </w:r>
      <w:r>
        <w:instrText xml:space="preserve"> PAGEREF _Toc180396915 \h </w:instrText>
      </w:r>
      <w:r>
        <w:fldChar w:fldCharType="separate"/>
      </w:r>
      <w:r>
        <w:t>34</w:t>
      </w:r>
      <w:r>
        <w:fldChar w:fldCharType="end"/>
      </w:r>
    </w:p>
    <w:p w14:paraId="73B17FDB" w14:textId="4A68517E"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7.2.4</w:t>
      </w:r>
      <w:r>
        <w:rPr>
          <w:rFonts w:asciiTheme="minorHAnsi" w:eastAsiaTheme="minorEastAsia" w:hAnsiTheme="minorHAnsi" w:cstheme="minorBidi"/>
          <w:kern w:val="2"/>
          <w:sz w:val="22"/>
          <w:szCs w:val="22"/>
          <w:lang w:val="en-SE" w:eastAsia="zh-CN"/>
          <w14:ligatures w14:val="standardContextual"/>
        </w:rPr>
        <w:tab/>
      </w:r>
      <w:r>
        <w:t>Custom Operations without associated resources</w:t>
      </w:r>
      <w:r>
        <w:tab/>
      </w:r>
      <w:r>
        <w:fldChar w:fldCharType="begin"/>
      </w:r>
      <w:r>
        <w:instrText xml:space="preserve"> PAGEREF _Toc180396916 \h </w:instrText>
      </w:r>
      <w:r>
        <w:fldChar w:fldCharType="separate"/>
      </w:r>
      <w:r>
        <w:t>34</w:t>
      </w:r>
      <w:r>
        <w:fldChar w:fldCharType="end"/>
      </w:r>
    </w:p>
    <w:p w14:paraId="7B82F774" w14:textId="0FC2E71D"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7.2.5</w:t>
      </w:r>
      <w:r>
        <w:rPr>
          <w:rFonts w:asciiTheme="minorHAnsi" w:eastAsiaTheme="minorEastAsia" w:hAnsiTheme="minorHAnsi" w:cstheme="minorBidi"/>
          <w:kern w:val="2"/>
          <w:sz w:val="22"/>
          <w:szCs w:val="22"/>
          <w:lang w:val="en-SE" w:eastAsia="zh-CN"/>
          <w14:ligatures w14:val="standardContextual"/>
        </w:rPr>
        <w:tab/>
      </w:r>
      <w:r>
        <w:t>Notifications</w:t>
      </w:r>
      <w:r>
        <w:tab/>
      </w:r>
      <w:r>
        <w:fldChar w:fldCharType="begin"/>
      </w:r>
      <w:r>
        <w:instrText xml:space="preserve"> PAGEREF _Toc180396917 \h </w:instrText>
      </w:r>
      <w:r>
        <w:fldChar w:fldCharType="separate"/>
      </w:r>
      <w:r>
        <w:t>34</w:t>
      </w:r>
      <w:r>
        <w:fldChar w:fldCharType="end"/>
      </w:r>
    </w:p>
    <w:p w14:paraId="6A5C29EE" w14:textId="2D09260A"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7.2.6</w:t>
      </w:r>
      <w:r>
        <w:rPr>
          <w:rFonts w:asciiTheme="minorHAnsi" w:eastAsiaTheme="minorEastAsia" w:hAnsiTheme="minorHAnsi" w:cstheme="minorBidi"/>
          <w:kern w:val="2"/>
          <w:sz w:val="22"/>
          <w:szCs w:val="22"/>
          <w:lang w:val="en-SE" w:eastAsia="zh-CN"/>
          <w14:ligatures w14:val="standardContextual"/>
        </w:rPr>
        <w:tab/>
      </w:r>
      <w:r>
        <w:t>Data Model</w:t>
      </w:r>
      <w:r>
        <w:tab/>
      </w:r>
      <w:r>
        <w:fldChar w:fldCharType="begin"/>
      </w:r>
      <w:r>
        <w:instrText xml:space="preserve"> PAGEREF _Toc180396918 \h </w:instrText>
      </w:r>
      <w:r>
        <w:fldChar w:fldCharType="separate"/>
      </w:r>
      <w:r>
        <w:t>34</w:t>
      </w:r>
      <w:r>
        <w:fldChar w:fldCharType="end"/>
      </w:r>
    </w:p>
    <w:p w14:paraId="6CC174FD" w14:textId="49609ECD"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7.2.6.1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_Toc180396919 \h </w:instrText>
      </w:r>
      <w:r>
        <w:fldChar w:fldCharType="separate"/>
      </w:r>
      <w:r>
        <w:t>34</w:t>
      </w:r>
      <w:r>
        <w:fldChar w:fldCharType="end"/>
      </w:r>
    </w:p>
    <w:p w14:paraId="54B1EC78" w14:textId="61275154"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rsidRPr="008C7294">
        <w:rPr>
          <w:lang w:val="en-US"/>
        </w:rPr>
        <w:t>7.2.6.2</w:t>
      </w:r>
      <w:r>
        <w:rPr>
          <w:rFonts w:asciiTheme="minorHAnsi" w:eastAsiaTheme="minorEastAsia" w:hAnsiTheme="minorHAnsi" w:cstheme="minorBidi"/>
          <w:kern w:val="2"/>
          <w:sz w:val="22"/>
          <w:szCs w:val="22"/>
          <w:lang w:val="en-SE" w:eastAsia="zh-CN"/>
          <w14:ligatures w14:val="standardContextual"/>
        </w:rPr>
        <w:tab/>
      </w:r>
      <w:r w:rsidRPr="008C7294">
        <w:rPr>
          <w:lang w:val="en-US"/>
        </w:rPr>
        <w:t>Structured data types</w:t>
      </w:r>
      <w:r>
        <w:tab/>
      </w:r>
      <w:r>
        <w:fldChar w:fldCharType="begin"/>
      </w:r>
      <w:r>
        <w:instrText xml:space="preserve"> PAGEREF _Toc180396920 \h </w:instrText>
      </w:r>
      <w:r>
        <w:fldChar w:fldCharType="separate"/>
      </w:r>
      <w:r>
        <w:t>35</w:t>
      </w:r>
      <w:r>
        <w:fldChar w:fldCharType="end"/>
      </w:r>
    </w:p>
    <w:p w14:paraId="48C99A6D" w14:textId="7C781F7E"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7.2.6.2.1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_Toc180396921 \h </w:instrText>
      </w:r>
      <w:r>
        <w:fldChar w:fldCharType="separate"/>
      </w:r>
      <w:r>
        <w:t>35</w:t>
      </w:r>
      <w:r>
        <w:fldChar w:fldCharType="end"/>
      </w:r>
    </w:p>
    <w:p w14:paraId="79361179" w14:textId="00FD27A8"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7.2.6.2.2</w:t>
      </w:r>
      <w:r>
        <w:rPr>
          <w:rFonts w:asciiTheme="minorHAnsi" w:eastAsiaTheme="minorEastAsia" w:hAnsiTheme="minorHAnsi" w:cstheme="minorBidi"/>
          <w:kern w:val="2"/>
          <w:sz w:val="22"/>
          <w:szCs w:val="22"/>
          <w:lang w:val="en-SE" w:eastAsia="zh-CN"/>
          <w14:ligatures w14:val="standardContextual"/>
        </w:rPr>
        <w:tab/>
      </w:r>
      <w:r>
        <w:t>Type: MCUELocation</w:t>
      </w:r>
      <w:r>
        <w:tab/>
      </w:r>
      <w:r>
        <w:fldChar w:fldCharType="begin"/>
      </w:r>
      <w:r>
        <w:instrText xml:space="preserve"> PAGEREF _Toc180396922 \h </w:instrText>
      </w:r>
      <w:r>
        <w:fldChar w:fldCharType="separate"/>
      </w:r>
      <w:r>
        <w:t>35</w:t>
      </w:r>
      <w:r>
        <w:fldChar w:fldCharType="end"/>
      </w:r>
    </w:p>
    <w:p w14:paraId="2A4952E8" w14:textId="5B93F18A"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7.2.6.2.3</w:t>
      </w:r>
      <w:r>
        <w:rPr>
          <w:rFonts w:asciiTheme="minorHAnsi" w:eastAsiaTheme="minorEastAsia" w:hAnsiTheme="minorHAnsi" w:cstheme="minorBidi"/>
          <w:kern w:val="2"/>
          <w:sz w:val="22"/>
          <w:szCs w:val="22"/>
          <w:lang w:val="en-SE" w:eastAsia="zh-CN"/>
          <w14:ligatures w14:val="standardContextual"/>
        </w:rPr>
        <w:tab/>
      </w:r>
      <w:r>
        <w:t>Type: LocationData</w:t>
      </w:r>
      <w:r>
        <w:tab/>
      </w:r>
      <w:r>
        <w:fldChar w:fldCharType="begin"/>
      </w:r>
      <w:r>
        <w:instrText xml:space="preserve"> PAGEREF _Toc180396923 \h </w:instrText>
      </w:r>
      <w:r>
        <w:fldChar w:fldCharType="separate"/>
      </w:r>
      <w:r>
        <w:t>35</w:t>
      </w:r>
      <w:r>
        <w:fldChar w:fldCharType="end"/>
      </w:r>
    </w:p>
    <w:p w14:paraId="59FE632C" w14:textId="2D087D60"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7.2.6.2.4</w:t>
      </w:r>
      <w:r>
        <w:rPr>
          <w:rFonts w:asciiTheme="minorHAnsi" w:eastAsiaTheme="minorEastAsia" w:hAnsiTheme="minorHAnsi" w:cstheme="minorBidi"/>
          <w:kern w:val="2"/>
          <w:sz w:val="22"/>
          <w:szCs w:val="22"/>
          <w:lang w:val="en-SE" w:eastAsia="zh-CN"/>
          <w14:ligatures w14:val="standardContextual"/>
        </w:rPr>
        <w:tab/>
      </w:r>
      <w:r>
        <w:t>Type: Coordinate</w:t>
      </w:r>
      <w:r>
        <w:tab/>
      </w:r>
      <w:r>
        <w:fldChar w:fldCharType="begin"/>
      </w:r>
      <w:r>
        <w:instrText xml:space="preserve"> PAGEREF _Toc180396924 \h </w:instrText>
      </w:r>
      <w:r>
        <w:fldChar w:fldCharType="separate"/>
      </w:r>
      <w:r>
        <w:t>36</w:t>
      </w:r>
      <w:r>
        <w:fldChar w:fldCharType="end"/>
      </w:r>
    </w:p>
    <w:p w14:paraId="0F2F8779" w14:textId="0DFD836E"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rsidRPr="008C7294">
        <w:rPr>
          <w:lang w:val="en-US"/>
        </w:rPr>
        <w:t>7.2.6.3</w:t>
      </w:r>
      <w:r>
        <w:rPr>
          <w:rFonts w:asciiTheme="minorHAnsi" w:eastAsiaTheme="minorEastAsia" w:hAnsiTheme="minorHAnsi" w:cstheme="minorBidi"/>
          <w:kern w:val="2"/>
          <w:sz w:val="22"/>
          <w:szCs w:val="22"/>
          <w:lang w:val="en-SE" w:eastAsia="zh-CN"/>
          <w14:ligatures w14:val="standardContextual"/>
        </w:rPr>
        <w:tab/>
      </w:r>
      <w:r w:rsidRPr="008C7294">
        <w:rPr>
          <w:lang w:val="en-US"/>
        </w:rPr>
        <w:t>Simple data types and enumerations</w:t>
      </w:r>
      <w:r>
        <w:tab/>
      </w:r>
      <w:r>
        <w:fldChar w:fldCharType="begin"/>
      </w:r>
      <w:r>
        <w:instrText xml:space="preserve"> PAGEREF _Toc180396925 \h </w:instrText>
      </w:r>
      <w:r>
        <w:fldChar w:fldCharType="separate"/>
      </w:r>
      <w:r>
        <w:t>36</w:t>
      </w:r>
      <w:r>
        <w:fldChar w:fldCharType="end"/>
      </w:r>
    </w:p>
    <w:p w14:paraId="2D6CE36E" w14:textId="779C3825"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7.2.6.3.1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_Toc180396926 \h </w:instrText>
      </w:r>
      <w:r>
        <w:fldChar w:fldCharType="separate"/>
      </w:r>
      <w:r>
        <w:t>36</w:t>
      </w:r>
      <w:r>
        <w:fldChar w:fldCharType="end"/>
      </w:r>
    </w:p>
    <w:p w14:paraId="455DCED3" w14:textId="6F0B2FE1"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7.2.6.3.2</w:t>
      </w:r>
      <w:r>
        <w:rPr>
          <w:rFonts w:asciiTheme="minorHAnsi" w:eastAsiaTheme="minorEastAsia" w:hAnsiTheme="minorHAnsi" w:cstheme="minorBidi"/>
          <w:kern w:val="2"/>
          <w:sz w:val="22"/>
          <w:szCs w:val="22"/>
          <w:lang w:val="en-SE" w:eastAsia="zh-CN"/>
          <w14:ligatures w14:val="standardContextual"/>
        </w:rPr>
        <w:tab/>
      </w:r>
      <w:r>
        <w:t>Simple data types</w:t>
      </w:r>
      <w:r>
        <w:tab/>
      </w:r>
      <w:r>
        <w:fldChar w:fldCharType="begin"/>
      </w:r>
      <w:r>
        <w:instrText xml:space="preserve"> PAGEREF _Toc180396927 \h </w:instrText>
      </w:r>
      <w:r>
        <w:fldChar w:fldCharType="separate"/>
      </w:r>
      <w:r>
        <w:t>36</w:t>
      </w:r>
      <w:r>
        <w:fldChar w:fldCharType="end"/>
      </w:r>
    </w:p>
    <w:p w14:paraId="3AD442A7" w14:textId="68266FE4"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7.2.6.3.3</w:t>
      </w:r>
      <w:r>
        <w:rPr>
          <w:rFonts w:asciiTheme="minorHAnsi" w:eastAsiaTheme="minorEastAsia" w:hAnsiTheme="minorHAnsi" w:cstheme="minorBidi"/>
          <w:kern w:val="2"/>
          <w:sz w:val="22"/>
          <w:szCs w:val="22"/>
          <w:lang w:val="en-SE" w:eastAsia="zh-CN"/>
          <w14:ligatures w14:val="standardContextual"/>
        </w:rPr>
        <w:tab/>
      </w:r>
      <w:r>
        <w:t>Enumeration: ReportType</w:t>
      </w:r>
      <w:r>
        <w:tab/>
      </w:r>
      <w:r>
        <w:fldChar w:fldCharType="begin"/>
      </w:r>
      <w:r>
        <w:instrText xml:space="preserve"> PAGEREF _Toc180396928 \h </w:instrText>
      </w:r>
      <w:r>
        <w:fldChar w:fldCharType="separate"/>
      </w:r>
      <w:r>
        <w:t>36</w:t>
      </w:r>
      <w:r>
        <w:fldChar w:fldCharType="end"/>
      </w:r>
    </w:p>
    <w:p w14:paraId="7C0DDDE0" w14:textId="3F329ECB"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7.2.6.3.4</w:t>
      </w:r>
      <w:r>
        <w:rPr>
          <w:rFonts w:asciiTheme="minorHAnsi" w:eastAsiaTheme="minorEastAsia" w:hAnsiTheme="minorHAnsi" w:cstheme="minorBidi"/>
          <w:kern w:val="2"/>
          <w:sz w:val="22"/>
          <w:szCs w:val="22"/>
          <w:lang w:val="en-SE" w:eastAsia="zh-CN"/>
          <w14:ligatures w14:val="standardContextual"/>
        </w:rPr>
        <w:tab/>
      </w:r>
      <w:r>
        <w:t>Enumeration: InterRatType</w:t>
      </w:r>
      <w:r>
        <w:tab/>
      </w:r>
      <w:r>
        <w:fldChar w:fldCharType="begin"/>
      </w:r>
      <w:r>
        <w:instrText xml:space="preserve"> PAGEREF _Toc180396929 \h </w:instrText>
      </w:r>
      <w:r>
        <w:fldChar w:fldCharType="separate"/>
      </w:r>
      <w:r>
        <w:t>36</w:t>
      </w:r>
      <w:r>
        <w:fldChar w:fldCharType="end"/>
      </w:r>
    </w:p>
    <w:p w14:paraId="3B05D914" w14:textId="0CED44C8"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7.2.7</w:t>
      </w:r>
      <w:r>
        <w:rPr>
          <w:rFonts w:asciiTheme="minorHAnsi" w:eastAsiaTheme="minorEastAsia" w:hAnsiTheme="minorHAnsi" w:cstheme="minorBidi"/>
          <w:kern w:val="2"/>
          <w:sz w:val="22"/>
          <w:szCs w:val="22"/>
          <w:lang w:val="en-SE" w:eastAsia="zh-CN"/>
          <w14:ligatures w14:val="standardContextual"/>
        </w:rPr>
        <w:tab/>
      </w:r>
      <w:r>
        <w:t>Error Handling</w:t>
      </w:r>
      <w:r>
        <w:tab/>
      </w:r>
      <w:r>
        <w:fldChar w:fldCharType="begin"/>
      </w:r>
      <w:r>
        <w:instrText xml:space="preserve"> PAGEREF _Toc180396930 \h </w:instrText>
      </w:r>
      <w:r>
        <w:fldChar w:fldCharType="separate"/>
      </w:r>
      <w:r>
        <w:t>37</w:t>
      </w:r>
      <w:r>
        <w:fldChar w:fldCharType="end"/>
      </w:r>
    </w:p>
    <w:p w14:paraId="6A65B419" w14:textId="061E8227"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7.2.7.1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_Toc180396931 \h </w:instrText>
      </w:r>
      <w:r>
        <w:fldChar w:fldCharType="separate"/>
      </w:r>
      <w:r>
        <w:t>37</w:t>
      </w:r>
      <w:r>
        <w:fldChar w:fldCharType="end"/>
      </w:r>
    </w:p>
    <w:p w14:paraId="5ABB0922" w14:textId="06FF5245"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7.2.7.2</w:t>
      </w:r>
      <w:r>
        <w:rPr>
          <w:rFonts w:asciiTheme="minorHAnsi" w:eastAsiaTheme="minorEastAsia" w:hAnsiTheme="minorHAnsi" w:cstheme="minorBidi"/>
          <w:kern w:val="2"/>
          <w:sz w:val="22"/>
          <w:szCs w:val="22"/>
          <w:lang w:val="en-SE" w:eastAsia="zh-CN"/>
          <w14:ligatures w14:val="standardContextual"/>
        </w:rPr>
        <w:tab/>
      </w:r>
      <w:r>
        <w:t>Protocol Errors</w:t>
      </w:r>
      <w:r>
        <w:tab/>
      </w:r>
      <w:r>
        <w:fldChar w:fldCharType="begin"/>
      </w:r>
      <w:r>
        <w:instrText xml:space="preserve"> PAGEREF _Toc180396932 \h </w:instrText>
      </w:r>
      <w:r>
        <w:fldChar w:fldCharType="separate"/>
      </w:r>
      <w:r>
        <w:t>37</w:t>
      </w:r>
      <w:r>
        <w:fldChar w:fldCharType="end"/>
      </w:r>
    </w:p>
    <w:p w14:paraId="545A4653" w14:textId="5753B17E"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7.2.7.3</w:t>
      </w:r>
      <w:r>
        <w:rPr>
          <w:rFonts w:asciiTheme="minorHAnsi" w:eastAsiaTheme="minorEastAsia" w:hAnsiTheme="minorHAnsi" w:cstheme="minorBidi"/>
          <w:kern w:val="2"/>
          <w:sz w:val="22"/>
          <w:szCs w:val="22"/>
          <w:lang w:val="en-SE" w:eastAsia="zh-CN"/>
          <w14:ligatures w14:val="standardContextual"/>
        </w:rPr>
        <w:tab/>
      </w:r>
      <w:r>
        <w:t>Application Errors</w:t>
      </w:r>
      <w:r>
        <w:tab/>
      </w:r>
      <w:r>
        <w:fldChar w:fldCharType="begin"/>
      </w:r>
      <w:r>
        <w:instrText xml:space="preserve"> PAGEREF _Toc180396933 \h </w:instrText>
      </w:r>
      <w:r>
        <w:fldChar w:fldCharType="separate"/>
      </w:r>
      <w:r>
        <w:t>37</w:t>
      </w:r>
      <w:r>
        <w:fldChar w:fldCharType="end"/>
      </w:r>
    </w:p>
    <w:p w14:paraId="2648CA5A" w14:textId="535E96CC"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7.2.8</w:t>
      </w:r>
      <w:r>
        <w:rPr>
          <w:rFonts w:asciiTheme="minorHAnsi" w:eastAsiaTheme="minorEastAsia" w:hAnsiTheme="minorHAnsi" w:cstheme="minorBidi"/>
          <w:kern w:val="2"/>
          <w:sz w:val="22"/>
          <w:szCs w:val="22"/>
          <w:lang w:val="en-SE" w:eastAsia="zh-CN"/>
          <w14:ligatures w14:val="standardContextual"/>
        </w:rPr>
        <w:tab/>
      </w:r>
      <w:r>
        <w:rPr>
          <w:lang w:eastAsia="zh-CN"/>
        </w:rPr>
        <w:t>Feature negotiation</w:t>
      </w:r>
      <w:r>
        <w:tab/>
      </w:r>
      <w:r>
        <w:fldChar w:fldCharType="begin"/>
      </w:r>
      <w:r>
        <w:instrText xml:space="preserve"> PAGEREF _Toc180396934 \h </w:instrText>
      </w:r>
      <w:r>
        <w:fldChar w:fldCharType="separate"/>
      </w:r>
      <w:r>
        <w:t>37</w:t>
      </w:r>
      <w:r>
        <w:fldChar w:fldCharType="end"/>
      </w:r>
    </w:p>
    <w:p w14:paraId="51879D42" w14:textId="7F4A55BB"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7.2.9</w:t>
      </w:r>
      <w:r>
        <w:rPr>
          <w:rFonts w:asciiTheme="minorHAnsi" w:eastAsiaTheme="minorEastAsia" w:hAnsiTheme="minorHAnsi" w:cstheme="minorBidi"/>
          <w:kern w:val="2"/>
          <w:sz w:val="22"/>
          <w:szCs w:val="22"/>
          <w:lang w:val="en-SE" w:eastAsia="zh-CN"/>
          <w14:ligatures w14:val="standardContextual"/>
        </w:rPr>
        <w:tab/>
      </w:r>
      <w:r>
        <w:t>Security</w:t>
      </w:r>
      <w:r>
        <w:tab/>
      </w:r>
      <w:r>
        <w:fldChar w:fldCharType="begin"/>
      </w:r>
      <w:r>
        <w:instrText xml:space="preserve"> PAGEREF _Toc180396935 \h </w:instrText>
      </w:r>
      <w:r>
        <w:fldChar w:fldCharType="separate"/>
      </w:r>
      <w:r>
        <w:t>37</w:t>
      </w:r>
      <w:r>
        <w:fldChar w:fldCharType="end"/>
      </w:r>
    </w:p>
    <w:p w14:paraId="5AA8E084" w14:textId="2A82230D"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rsidRPr="008C7294">
        <w:rPr>
          <w:lang w:val="en-US"/>
        </w:rPr>
        <w:t>7.2.10</w:t>
      </w:r>
      <w:r>
        <w:rPr>
          <w:rFonts w:asciiTheme="minorHAnsi" w:eastAsiaTheme="minorEastAsia" w:hAnsiTheme="minorHAnsi" w:cstheme="minorBidi"/>
          <w:kern w:val="2"/>
          <w:sz w:val="22"/>
          <w:szCs w:val="22"/>
          <w:lang w:val="en-SE" w:eastAsia="zh-CN"/>
          <w14:ligatures w14:val="standardContextual"/>
        </w:rPr>
        <w:tab/>
      </w:r>
      <w:r w:rsidRPr="008C7294">
        <w:rPr>
          <w:lang w:val="en-US"/>
        </w:rPr>
        <w:t>HTTP redirection</w:t>
      </w:r>
      <w:r>
        <w:tab/>
      </w:r>
      <w:r>
        <w:fldChar w:fldCharType="begin"/>
      </w:r>
      <w:r>
        <w:instrText xml:space="preserve"> PAGEREF _Toc180396936 \h </w:instrText>
      </w:r>
      <w:r>
        <w:fldChar w:fldCharType="separate"/>
      </w:r>
      <w:r>
        <w:t>37</w:t>
      </w:r>
      <w:r>
        <w:fldChar w:fldCharType="end"/>
      </w:r>
    </w:p>
    <w:p w14:paraId="1BBA053E" w14:textId="51A5F368" w:rsidR="009E3511" w:rsidRDefault="009E3511">
      <w:pPr>
        <w:pStyle w:val="TOC1"/>
        <w:rPr>
          <w:rFonts w:asciiTheme="minorHAnsi" w:eastAsiaTheme="minorEastAsia" w:hAnsiTheme="minorHAnsi" w:cstheme="minorBidi"/>
          <w:kern w:val="2"/>
          <w:szCs w:val="22"/>
          <w:lang w:val="en-SE" w:eastAsia="zh-CN"/>
          <w14:ligatures w14:val="standardContextual"/>
        </w:rPr>
      </w:pPr>
      <w:r>
        <w:t>7a</w:t>
      </w:r>
      <w:r>
        <w:rPr>
          <w:rFonts w:asciiTheme="minorHAnsi" w:eastAsiaTheme="minorEastAsia" w:hAnsiTheme="minorHAnsi" w:cstheme="minorBidi"/>
          <w:kern w:val="2"/>
          <w:szCs w:val="22"/>
          <w:lang w:val="en-SE" w:eastAsia="zh-CN"/>
          <w14:ligatures w14:val="standardContextual"/>
        </w:rPr>
        <w:tab/>
      </w:r>
      <w:r>
        <w:t>API Definitions</w:t>
      </w:r>
      <w:r>
        <w:tab/>
      </w:r>
      <w:r>
        <w:fldChar w:fldCharType="begin"/>
      </w:r>
      <w:r>
        <w:instrText xml:space="preserve"> PAGEREF _Toc180396937 \h </w:instrText>
      </w:r>
      <w:r>
        <w:fldChar w:fldCharType="separate"/>
      </w:r>
      <w:r>
        <w:t>37</w:t>
      </w:r>
      <w:r>
        <w:fldChar w:fldCharType="end"/>
      </w:r>
    </w:p>
    <w:p w14:paraId="4A67D478" w14:textId="69E62A01" w:rsidR="009E3511" w:rsidRDefault="009E3511">
      <w:pPr>
        <w:pStyle w:val="TOC2"/>
        <w:rPr>
          <w:rFonts w:asciiTheme="minorHAnsi" w:eastAsiaTheme="minorEastAsia" w:hAnsiTheme="minorHAnsi" w:cstheme="minorBidi"/>
          <w:kern w:val="2"/>
          <w:sz w:val="22"/>
          <w:szCs w:val="22"/>
          <w:lang w:val="en-SE" w:eastAsia="zh-CN"/>
          <w14:ligatures w14:val="standardContextual"/>
        </w:rPr>
      </w:pPr>
      <w:r>
        <w:t>7a.1</w:t>
      </w:r>
      <w:r>
        <w:rPr>
          <w:rFonts w:asciiTheme="minorHAnsi" w:eastAsiaTheme="minorEastAsia" w:hAnsiTheme="minorHAnsi" w:cstheme="minorBidi"/>
          <w:kern w:val="2"/>
          <w:sz w:val="22"/>
          <w:szCs w:val="22"/>
          <w:lang w:val="en-SE" w:eastAsia="zh-CN"/>
          <w14:ligatures w14:val="standardContextual"/>
        </w:rPr>
        <w:tab/>
      </w:r>
      <w:r>
        <w:t>&lt; Service 1&gt; Service API</w:t>
      </w:r>
      <w:r>
        <w:tab/>
      </w:r>
      <w:r>
        <w:fldChar w:fldCharType="begin"/>
      </w:r>
      <w:r>
        <w:instrText xml:space="preserve"> PAGEREF _Toc180396938 \h </w:instrText>
      </w:r>
      <w:r>
        <w:fldChar w:fldCharType="separate"/>
      </w:r>
      <w:r>
        <w:t>37</w:t>
      </w:r>
      <w:r>
        <w:fldChar w:fldCharType="end"/>
      </w:r>
    </w:p>
    <w:p w14:paraId="0C4EDB3C" w14:textId="196A9329"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7a.1.1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_Toc180396939 \h </w:instrText>
      </w:r>
      <w:r>
        <w:fldChar w:fldCharType="separate"/>
      </w:r>
      <w:r>
        <w:t>37</w:t>
      </w:r>
      <w:r>
        <w:fldChar w:fldCharType="end"/>
      </w:r>
    </w:p>
    <w:p w14:paraId="483D45E4" w14:textId="08D9799C"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7a.1.2</w:t>
      </w:r>
      <w:r>
        <w:rPr>
          <w:rFonts w:asciiTheme="minorHAnsi" w:eastAsiaTheme="minorEastAsia" w:hAnsiTheme="minorHAnsi" w:cstheme="minorBidi"/>
          <w:kern w:val="2"/>
          <w:sz w:val="22"/>
          <w:szCs w:val="22"/>
          <w:lang w:val="en-SE" w:eastAsia="zh-CN"/>
          <w14:ligatures w14:val="standardContextual"/>
        </w:rPr>
        <w:tab/>
      </w:r>
      <w:r>
        <w:t>Usage of HTTP</w:t>
      </w:r>
      <w:r>
        <w:tab/>
      </w:r>
      <w:r>
        <w:fldChar w:fldCharType="begin"/>
      </w:r>
      <w:r>
        <w:instrText xml:space="preserve"> PAGEREF _Toc180396940 \h </w:instrText>
      </w:r>
      <w:r>
        <w:fldChar w:fldCharType="separate"/>
      </w:r>
      <w:r>
        <w:t>38</w:t>
      </w:r>
      <w:r>
        <w:fldChar w:fldCharType="end"/>
      </w:r>
    </w:p>
    <w:p w14:paraId="71AF2566" w14:textId="34E8D55D"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7a.1.2.1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_Toc180396941 \h </w:instrText>
      </w:r>
      <w:r>
        <w:fldChar w:fldCharType="separate"/>
      </w:r>
      <w:r>
        <w:t>38</w:t>
      </w:r>
      <w:r>
        <w:fldChar w:fldCharType="end"/>
      </w:r>
    </w:p>
    <w:p w14:paraId="673AB7A2" w14:textId="74F909BB"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7a.1.2.2</w:t>
      </w:r>
      <w:r>
        <w:rPr>
          <w:rFonts w:asciiTheme="minorHAnsi" w:eastAsiaTheme="minorEastAsia" w:hAnsiTheme="minorHAnsi" w:cstheme="minorBidi"/>
          <w:kern w:val="2"/>
          <w:sz w:val="22"/>
          <w:szCs w:val="22"/>
          <w:lang w:val="en-SE" w:eastAsia="zh-CN"/>
          <w14:ligatures w14:val="standardContextual"/>
        </w:rPr>
        <w:tab/>
      </w:r>
      <w:r>
        <w:t>HTTP standard headers</w:t>
      </w:r>
      <w:r>
        <w:tab/>
      </w:r>
      <w:r>
        <w:fldChar w:fldCharType="begin"/>
      </w:r>
      <w:r>
        <w:instrText xml:space="preserve"> PAGEREF _Toc180396942 \h </w:instrText>
      </w:r>
      <w:r>
        <w:fldChar w:fldCharType="separate"/>
      </w:r>
      <w:r>
        <w:t>38</w:t>
      </w:r>
      <w:r>
        <w:fldChar w:fldCharType="end"/>
      </w:r>
    </w:p>
    <w:p w14:paraId="52A3AC2D" w14:textId="47959F58"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7a.1.2.2.1</w:t>
      </w:r>
      <w:r>
        <w:rPr>
          <w:rFonts w:asciiTheme="minorHAnsi" w:eastAsiaTheme="minorEastAsia" w:hAnsiTheme="minorHAnsi" w:cstheme="minorBidi"/>
          <w:kern w:val="2"/>
          <w:sz w:val="22"/>
          <w:szCs w:val="22"/>
          <w:lang w:val="en-SE" w:eastAsia="zh-CN"/>
          <w14:ligatures w14:val="standardContextual"/>
        </w:rPr>
        <w:tab/>
      </w:r>
      <w:r>
        <w:rPr>
          <w:lang w:eastAsia="zh-CN"/>
        </w:rPr>
        <w:t>General</w:t>
      </w:r>
      <w:r>
        <w:tab/>
      </w:r>
      <w:r>
        <w:fldChar w:fldCharType="begin"/>
      </w:r>
      <w:r>
        <w:instrText xml:space="preserve"> PAGEREF _Toc180396943 \h </w:instrText>
      </w:r>
      <w:r>
        <w:fldChar w:fldCharType="separate"/>
      </w:r>
      <w:r>
        <w:t>38</w:t>
      </w:r>
      <w:r>
        <w:fldChar w:fldCharType="end"/>
      </w:r>
    </w:p>
    <w:p w14:paraId="6C110A85" w14:textId="158286CA"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7a.1.2.2.2</w:t>
      </w:r>
      <w:r>
        <w:rPr>
          <w:rFonts w:asciiTheme="minorHAnsi" w:eastAsiaTheme="minorEastAsia" w:hAnsiTheme="minorHAnsi" w:cstheme="minorBidi"/>
          <w:kern w:val="2"/>
          <w:sz w:val="22"/>
          <w:szCs w:val="22"/>
          <w:lang w:val="en-SE" w:eastAsia="zh-CN"/>
          <w14:ligatures w14:val="standardContextual"/>
        </w:rPr>
        <w:tab/>
      </w:r>
      <w:r>
        <w:t>Content type</w:t>
      </w:r>
      <w:r>
        <w:tab/>
      </w:r>
      <w:r>
        <w:fldChar w:fldCharType="begin"/>
      </w:r>
      <w:r>
        <w:instrText xml:space="preserve"> PAGEREF _Toc180396944 \h </w:instrText>
      </w:r>
      <w:r>
        <w:fldChar w:fldCharType="separate"/>
      </w:r>
      <w:r>
        <w:t>38</w:t>
      </w:r>
      <w:r>
        <w:fldChar w:fldCharType="end"/>
      </w:r>
    </w:p>
    <w:p w14:paraId="64CD77CA" w14:textId="0D720870"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7a.1.2.3</w:t>
      </w:r>
      <w:r>
        <w:rPr>
          <w:rFonts w:asciiTheme="minorHAnsi" w:eastAsiaTheme="minorEastAsia" w:hAnsiTheme="minorHAnsi" w:cstheme="minorBidi"/>
          <w:kern w:val="2"/>
          <w:sz w:val="22"/>
          <w:szCs w:val="22"/>
          <w:lang w:val="en-SE" w:eastAsia="zh-CN"/>
          <w14:ligatures w14:val="standardContextual"/>
        </w:rPr>
        <w:tab/>
      </w:r>
      <w:r>
        <w:t>HTTP custom headers</w:t>
      </w:r>
      <w:r>
        <w:tab/>
      </w:r>
      <w:r>
        <w:fldChar w:fldCharType="begin"/>
      </w:r>
      <w:r>
        <w:instrText xml:space="preserve"> PAGEREF _Toc180396945 \h </w:instrText>
      </w:r>
      <w:r>
        <w:fldChar w:fldCharType="separate"/>
      </w:r>
      <w:r>
        <w:t>38</w:t>
      </w:r>
      <w:r>
        <w:fldChar w:fldCharType="end"/>
      </w:r>
    </w:p>
    <w:p w14:paraId="39797ABE" w14:textId="59811EF0"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7a.1.3</w:t>
      </w:r>
      <w:r>
        <w:rPr>
          <w:rFonts w:asciiTheme="minorHAnsi" w:eastAsiaTheme="minorEastAsia" w:hAnsiTheme="minorHAnsi" w:cstheme="minorBidi"/>
          <w:kern w:val="2"/>
          <w:sz w:val="22"/>
          <w:szCs w:val="22"/>
          <w:lang w:val="en-SE" w:eastAsia="zh-CN"/>
          <w14:ligatures w14:val="standardContextual"/>
        </w:rPr>
        <w:tab/>
      </w:r>
      <w:r>
        <w:t>Resources</w:t>
      </w:r>
      <w:r>
        <w:tab/>
      </w:r>
      <w:r>
        <w:fldChar w:fldCharType="begin"/>
      </w:r>
      <w:r>
        <w:instrText xml:space="preserve"> PAGEREF _Toc180396946 \h </w:instrText>
      </w:r>
      <w:r>
        <w:fldChar w:fldCharType="separate"/>
      </w:r>
      <w:r>
        <w:t>39</w:t>
      </w:r>
      <w:r>
        <w:fldChar w:fldCharType="end"/>
      </w:r>
    </w:p>
    <w:p w14:paraId="04669641" w14:textId="44E576CC"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7a.1.3.1</w:t>
      </w:r>
      <w:r>
        <w:rPr>
          <w:rFonts w:asciiTheme="minorHAnsi" w:eastAsiaTheme="minorEastAsia" w:hAnsiTheme="minorHAnsi" w:cstheme="minorBidi"/>
          <w:kern w:val="2"/>
          <w:sz w:val="22"/>
          <w:szCs w:val="22"/>
          <w:lang w:val="en-SE" w:eastAsia="zh-CN"/>
          <w14:ligatures w14:val="standardContextual"/>
        </w:rPr>
        <w:tab/>
      </w:r>
      <w:r>
        <w:t>Overview</w:t>
      </w:r>
      <w:r>
        <w:tab/>
      </w:r>
      <w:r>
        <w:fldChar w:fldCharType="begin"/>
      </w:r>
      <w:r>
        <w:instrText xml:space="preserve"> PAGEREF _Toc180396947 \h </w:instrText>
      </w:r>
      <w:r>
        <w:fldChar w:fldCharType="separate"/>
      </w:r>
      <w:r>
        <w:t>39</w:t>
      </w:r>
      <w:r>
        <w:fldChar w:fldCharType="end"/>
      </w:r>
    </w:p>
    <w:p w14:paraId="6E9EFD2C" w14:textId="184D52BE"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7a.1.3.2</w:t>
      </w:r>
      <w:r>
        <w:rPr>
          <w:rFonts w:asciiTheme="minorHAnsi" w:eastAsiaTheme="minorEastAsia" w:hAnsiTheme="minorHAnsi" w:cstheme="minorBidi"/>
          <w:kern w:val="2"/>
          <w:sz w:val="22"/>
          <w:szCs w:val="22"/>
          <w:lang w:val="en-SE" w:eastAsia="zh-CN"/>
          <w14:ligatures w14:val="standardContextual"/>
        </w:rPr>
        <w:tab/>
      </w:r>
      <w:r>
        <w:t>Resource: &lt;resource 1&gt;</w:t>
      </w:r>
      <w:r>
        <w:tab/>
      </w:r>
      <w:r>
        <w:fldChar w:fldCharType="begin"/>
      </w:r>
      <w:r>
        <w:instrText xml:space="preserve"> PAGEREF _Toc180396948 \h </w:instrText>
      </w:r>
      <w:r>
        <w:fldChar w:fldCharType="separate"/>
      </w:r>
      <w:r>
        <w:t>40</w:t>
      </w:r>
      <w:r>
        <w:fldChar w:fldCharType="end"/>
      </w:r>
    </w:p>
    <w:p w14:paraId="64637EB6" w14:textId="5BA1DF87"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7a.1.3.2.1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_Toc180396949 \h </w:instrText>
      </w:r>
      <w:r>
        <w:fldChar w:fldCharType="separate"/>
      </w:r>
      <w:r>
        <w:t>40</w:t>
      </w:r>
      <w:r>
        <w:fldChar w:fldCharType="end"/>
      </w:r>
    </w:p>
    <w:p w14:paraId="58010487" w14:textId="796DA519"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7a.1.3.2.2</w:t>
      </w:r>
      <w:r>
        <w:rPr>
          <w:rFonts w:asciiTheme="minorHAnsi" w:eastAsiaTheme="minorEastAsia" w:hAnsiTheme="minorHAnsi" w:cstheme="minorBidi"/>
          <w:kern w:val="2"/>
          <w:sz w:val="22"/>
          <w:szCs w:val="22"/>
          <w:lang w:val="en-SE" w:eastAsia="zh-CN"/>
          <w14:ligatures w14:val="standardContextual"/>
        </w:rPr>
        <w:tab/>
      </w:r>
      <w:r>
        <w:t>Resource Definition</w:t>
      </w:r>
      <w:r>
        <w:tab/>
      </w:r>
      <w:r>
        <w:fldChar w:fldCharType="begin"/>
      </w:r>
      <w:r>
        <w:instrText xml:space="preserve"> PAGEREF _Toc180396950 \h </w:instrText>
      </w:r>
      <w:r>
        <w:fldChar w:fldCharType="separate"/>
      </w:r>
      <w:r>
        <w:t>40</w:t>
      </w:r>
      <w:r>
        <w:fldChar w:fldCharType="end"/>
      </w:r>
    </w:p>
    <w:p w14:paraId="3A1784E9" w14:textId="36A751BC"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7a.1.3.2.3</w:t>
      </w:r>
      <w:r>
        <w:rPr>
          <w:rFonts w:asciiTheme="minorHAnsi" w:eastAsiaTheme="minorEastAsia" w:hAnsiTheme="minorHAnsi" w:cstheme="minorBidi"/>
          <w:kern w:val="2"/>
          <w:sz w:val="22"/>
          <w:szCs w:val="22"/>
          <w:lang w:val="en-SE" w:eastAsia="zh-CN"/>
          <w14:ligatures w14:val="standardContextual"/>
        </w:rPr>
        <w:tab/>
      </w:r>
      <w:r>
        <w:t>Resource Standard Methods</w:t>
      </w:r>
      <w:r>
        <w:tab/>
      </w:r>
      <w:r>
        <w:fldChar w:fldCharType="begin"/>
      </w:r>
      <w:r>
        <w:instrText xml:space="preserve"> PAGEREF _Toc180396951 \h </w:instrText>
      </w:r>
      <w:r>
        <w:fldChar w:fldCharType="separate"/>
      </w:r>
      <w:r>
        <w:t>40</w:t>
      </w:r>
      <w:r>
        <w:fldChar w:fldCharType="end"/>
      </w:r>
    </w:p>
    <w:p w14:paraId="3352BEA1" w14:textId="3B29C6D8"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7a.1.3.2.4</w:t>
      </w:r>
      <w:r>
        <w:rPr>
          <w:rFonts w:asciiTheme="minorHAnsi" w:eastAsiaTheme="minorEastAsia" w:hAnsiTheme="minorHAnsi" w:cstheme="minorBidi"/>
          <w:kern w:val="2"/>
          <w:sz w:val="22"/>
          <w:szCs w:val="22"/>
          <w:lang w:val="en-SE" w:eastAsia="zh-CN"/>
          <w14:ligatures w14:val="standardContextual"/>
        </w:rPr>
        <w:tab/>
      </w:r>
      <w:r>
        <w:t>Resource Custom Operations</w:t>
      </w:r>
      <w:r>
        <w:tab/>
      </w:r>
      <w:r>
        <w:fldChar w:fldCharType="begin"/>
      </w:r>
      <w:r>
        <w:instrText xml:space="preserve"> PAGEREF _Toc180396952 \h </w:instrText>
      </w:r>
      <w:r>
        <w:fldChar w:fldCharType="separate"/>
      </w:r>
      <w:r>
        <w:t>42</w:t>
      </w:r>
      <w:r>
        <w:fldChar w:fldCharType="end"/>
      </w:r>
    </w:p>
    <w:p w14:paraId="0867F41E" w14:textId="2989FD45"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7a.1.3.3</w:t>
      </w:r>
      <w:r>
        <w:rPr>
          <w:rFonts w:asciiTheme="minorHAnsi" w:eastAsiaTheme="minorEastAsia" w:hAnsiTheme="minorHAnsi" w:cstheme="minorBidi"/>
          <w:kern w:val="2"/>
          <w:sz w:val="22"/>
          <w:szCs w:val="22"/>
          <w:lang w:val="en-SE" w:eastAsia="zh-CN"/>
          <w14:ligatures w14:val="standardContextual"/>
        </w:rPr>
        <w:tab/>
      </w:r>
      <w:r>
        <w:t>Resource: &lt;resource 2&gt;</w:t>
      </w:r>
      <w:r>
        <w:tab/>
      </w:r>
      <w:r>
        <w:fldChar w:fldCharType="begin"/>
      </w:r>
      <w:r>
        <w:instrText xml:space="preserve"> PAGEREF _Toc180396953 \h </w:instrText>
      </w:r>
      <w:r>
        <w:fldChar w:fldCharType="separate"/>
      </w:r>
      <w:r>
        <w:t>43</w:t>
      </w:r>
      <w:r>
        <w:fldChar w:fldCharType="end"/>
      </w:r>
    </w:p>
    <w:p w14:paraId="170CDD45" w14:textId="098CCDDA"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7a.1.4</w:t>
      </w:r>
      <w:r>
        <w:rPr>
          <w:rFonts w:asciiTheme="minorHAnsi" w:eastAsiaTheme="minorEastAsia" w:hAnsiTheme="minorHAnsi" w:cstheme="minorBidi"/>
          <w:kern w:val="2"/>
          <w:sz w:val="22"/>
          <w:szCs w:val="22"/>
          <w:lang w:val="en-SE" w:eastAsia="zh-CN"/>
          <w14:ligatures w14:val="standardContextual"/>
        </w:rPr>
        <w:tab/>
      </w:r>
      <w:r>
        <w:t>Custom Operations without associated resources</w:t>
      </w:r>
      <w:r>
        <w:tab/>
      </w:r>
      <w:r>
        <w:fldChar w:fldCharType="begin"/>
      </w:r>
      <w:r>
        <w:instrText xml:space="preserve"> PAGEREF _Toc180396954 \h </w:instrText>
      </w:r>
      <w:r>
        <w:fldChar w:fldCharType="separate"/>
      </w:r>
      <w:r>
        <w:t>43</w:t>
      </w:r>
      <w:r>
        <w:fldChar w:fldCharType="end"/>
      </w:r>
    </w:p>
    <w:p w14:paraId="639166A6" w14:textId="703A4302"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7a.1.4.1</w:t>
      </w:r>
      <w:r>
        <w:rPr>
          <w:rFonts w:asciiTheme="minorHAnsi" w:eastAsiaTheme="minorEastAsia" w:hAnsiTheme="minorHAnsi" w:cstheme="minorBidi"/>
          <w:kern w:val="2"/>
          <w:sz w:val="22"/>
          <w:szCs w:val="22"/>
          <w:lang w:val="en-SE" w:eastAsia="zh-CN"/>
          <w14:ligatures w14:val="standardContextual"/>
        </w:rPr>
        <w:tab/>
      </w:r>
      <w:r>
        <w:t>Overview</w:t>
      </w:r>
      <w:r>
        <w:tab/>
      </w:r>
      <w:r>
        <w:fldChar w:fldCharType="begin"/>
      </w:r>
      <w:r>
        <w:instrText xml:space="preserve"> PAGEREF _Toc180396955 \h </w:instrText>
      </w:r>
      <w:r>
        <w:fldChar w:fldCharType="separate"/>
      </w:r>
      <w:r>
        <w:t>43</w:t>
      </w:r>
      <w:r>
        <w:fldChar w:fldCharType="end"/>
      </w:r>
    </w:p>
    <w:p w14:paraId="5C1BCC30" w14:textId="459157E7"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7a.1.4.2</w:t>
      </w:r>
      <w:r>
        <w:rPr>
          <w:rFonts w:asciiTheme="minorHAnsi" w:eastAsiaTheme="minorEastAsia" w:hAnsiTheme="minorHAnsi" w:cstheme="minorBidi"/>
          <w:kern w:val="2"/>
          <w:sz w:val="22"/>
          <w:szCs w:val="22"/>
          <w:lang w:val="en-SE" w:eastAsia="zh-CN"/>
          <w14:ligatures w14:val="standardContextual"/>
        </w:rPr>
        <w:tab/>
      </w:r>
      <w:r>
        <w:t>Operation: &lt;operation 1&gt;</w:t>
      </w:r>
      <w:r>
        <w:tab/>
      </w:r>
      <w:r>
        <w:fldChar w:fldCharType="begin"/>
      </w:r>
      <w:r>
        <w:instrText xml:space="preserve"> PAGEREF _Toc180396956 \h </w:instrText>
      </w:r>
      <w:r>
        <w:fldChar w:fldCharType="separate"/>
      </w:r>
      <w:r>
        <w:t>43</w:t>
      </w:r>
      <w:r>
        <w:fldChar w:fldCharType="end"/>
      </w:r>
    </w:p>
    <w:p w14:paraId="31753E22" w14:textId="601FC94B"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7a.1.4.2.1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_Toc180396957 \h </w:instrText>
      </w:r>
      <w:r>
        <w:fldChar w:fldCharType="separate"/>
      </w:r>
      <w:r>
        <w:t>43</w:t>
      </w:r>
      <w:r>
        <w:fldChar w:fldCharType="end"/>
      </w:r>
    </w:p>
    <w:p w14:paraId="79DD5904" w14:textId="19B15B95"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7a.1.4.2.2</w:t>
      </w:r>
      <w:r>
        <w:rPr>
          <w:rFonts w:asciiTheme="minorHAnsi" w:eastAsiaTheme="minorEastAsia" w:hAnsiTheme="minorHAnsi" w:cstheme="minorBidi"/>
          <w:kern w:val="2"/>
          <w:sz w:val="22"/>
          <w:szCs w:val="22"/>
          <w:lang w:val="en-SE" w:eastAsia="zh-CN"/>
          <w14:ligatures w14:val="standardContextual"/>
        </w:rPr>
        <w:tab/>
      </w:r>
      <w:r>
        <w:t>Operation Definition</w:t>
      </w:r>
      <w:r>
        <w:tab/>
      </w:r>
      <w:r>
        <w:fldChar w:fldCharType="begin"/>
      </w:r>
      <w:r>
        <w:instrText xml:space="preserve"> PAGEREF _Toc180396958 \h </w:instrText>
      </w:r>
      <w:r>
        <w:fldChar w:fldCharType="separate"/>
      </w:r>
      <w:r>
        <w:t>43</w:t>
      </w:r>
      <w:r>
        <w:fldChar w:fldCharType="end"/>
      </w:r>
    </w:p>
    <w:p w14:paraId="3BACF746" w14:textId="470D9FA3"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7a.1.4.3</w:t>
      </w:r>
      <w:r>
        <w:rPr>
          <w:rFonts w:asciiTheme="minorHAnsi" w:eastAsiaTheme="minorEastAsia" w:hAnsiTheme="minorHAnsi" w:cstheme="minorBidi"/>
          <w:kern w:val="2"/>
          <w:sz w:val="22"/>
          <w:szCs w:val="22"/>
          <w:lang w:val="en-SE" w:eastAsia="zh-CN"/>
          <w14:ligatures w14:val="standardContextual"/>
        </w:rPr>
        <w:tab/>
      </w:r>
      <w:r>
        <w:t>Operation: &lt; operation 2&gt;</w:t>
      </w:r>
      <w:r>
        <w:tab/>
      </w:r>
      <w:r>
        <w:fldChar w:fldCharType="begin"/>
      </w:r>
      <w:r>
        <w:instrText xml:space="preserve"> PAGEREF _Toc180396959 \h </w:instrText>
      </w:r>
      <w:r>
        <w:fldChar w:fldCharType="separate"/>
      </w:r>
      <w:r>
        <w:t>44</w:t>
      </w:r>
      <w:r>
        <w:fldChar w:fldCharType="end"/>
      </w:r>
    </w:p>
    <w:p w14:paraId="759705FA" w14:textId="4E5D1F35"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7a.1.5</w:t>
      </w:r>
      <w:r>
        <w:rPr>
          <w:rFonts w:asciiTheme="minorHAnsi" w:eastAsiaTheme="minorEastAsia" w:hAnsiTheme="minorHAnsi" w:cstheme="minorBidi"/>
          <w:kern w:val="2"/>
          <w:sz w:val="22"/>
          <w:szCs w:val="22"/>
          <w:lang w:val="en-SE" w:eastAsia="zh-CN"/>
          <w14:ligatures w14:val="standardContextual"/>
        </w:rPr>
        <w:tab/>
      </w:r>
      <w:r>
        <w:t>Notifications</w:t>
      </w:r>
      <w:r>
        <w:tab/>
      </w:r>
      <w:r>
        <w:fldChar w:fldCharType="begin"/>
      </w:r>
      <w:r>
        <w:instrText xml:space="preserve"> PAGEREF _Toc180396960 \h </w:instrText>
      </w:r>
      <w:r>
        <w:fldChar w:fldCharType="separate"/>
      </w:r>
      <w:r>
        <w:t>44</w:t>
      </w:r>
      <w:r>
        <w:fldChar w:fldCharType="end"/>
      </w:r>
    </w:p>
    <w:p w14:paraId="3DCD47F3" w14:textId="58A4CEB8"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7a.1.5.1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_Toc180396961 \h </w:instrText>
      </w:r>
      <w:r>
        <w:fldChar w:fldCharType="separate"/>
      </w:r>
      <w:r>
        <w:t>44</w:t>
      </w:r>
      <w:r>
        <w:fldChar w:fldCharType="end"/>
      </w:r>
    </w:p>
    <w:p w14:paraId="074E0022" w14:textId="4A30C520"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7a.1.5.2</w:t>
      </w:r>
      <w:r>
        <w:rPr>
          <w:rFonts w:asciiTheme="minorHAnsi" w:eastAsiaTheme="minorEastAsia" w:hAnsiTheme="minorHAnsi" w:cstheme="minorBidi"/>
          <w:kern w:val="2"/>
          <w:sz w:val="22"/>
          <w:szCs w:val="22"/>
          <w:lang w:val="en-SE" w:eastAsia="zh-CN"/>
          <w14:ligatures w14:val="standardContextual"/>
        </w:rPr>
        <w:tab/>
      </w:r>
      <w:r>
        <w:t>&lt;notification 1&gt;</w:t>
      </w:r>
      <w:r>
        <w:tab/>
      </w:r>
      <w:r>
        <w:fldChar w:fldCharType="begin"/>
      </w:r>
      <w:r>
        <w:instrText xml:space="preserve"> PAGEREF _Toc180396962 \h </w:instrText>
      </w:r>
      <w:r>
        <w:fldChar w:fldCharType="separate"/>
      </w:r>
      <w:r>
        <w:t>44</w:t>
      </w:r>
      <w:r>
        <w:fldChar w:fldCharType="end"/>
      </w:r>
    </w:p>
    <w:p w14:paraId="5667DD6F" w14:textId="75990160"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7a.1.5.2.1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_Toc180396963 \h </w:instrText>
      </w:r>
      <w:r>
        <w:fldChar w:fldCharType="separate"/>
      </w:r>
      <w:r>
        <w:t>44</w:t>
      </w:r>
      <w:r>
        <w:fldChar w:fldCharType="end"/>
      </w:r>
    </w:p>
    <w:p w14:paraId="69A6D74B" w14:textId="296DA1D5"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7a.1.5.2.2</w:t>
      </w:r>
      <w:r>
        <w:rPr>
          <w:rFonts w:asciiTheme="minorHAnsi" w:eastAsiaTheme="minorEastAsia" w:hAnsiTheme="minorHAnsi" w:cstheme="minorBidi"/>
          <w:kern w:val="2"/>
          <w:sz w:val="22"/>
          <w:szCs w:val="22"/>
          <w:lang w:val="en-SE" w:eastAsia="zh-CN"/>
          <w14:ligatures w14:val="standardContextual"/>
        </w:rPr>
        <w:tab/>
      </w:r>
      <w:r>
        <w:t>Target URI</w:t>
      </w:r>
      <w:r>
        <w:tab/>
      </w:r>
      <w:r>
        <w:fldChar w:fldCharType="begin"/>
      </w:r>
      <w:r>
        <w:instrText xml:space="preserve"> PAGEREF _Toc180396964 \h </w:instrText>
      </w:r>
      <w:r>
        <w:fldChar w:fldCharType="separate"/>
      </w:r>
      <w:r>
        <w:t>44</w:t>
      </w:r>
      <w:r>
        <w:fldChar w:fldCharType="end"/>
      </w:r>
    </w:p>
    <w:p w14:paraId="409E4EA2" w14:textId="486AA41C"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7a.1.5.2.3</w:t>
      </w:r>
      <w:r>
        <w:rPr>
          <w:rFonts w:asciiTheme="minorHAnsi" w:eastAsiaTheme="minorEastAsia" w:hAnsiTheme="minorHAnsi" w:cstheme="minorBidi"/>
          <w:kern w:val="2"/>
          <w:sz w:val="22"/>
          <w:szCs w:val="22"/>
          <w:lang w:val="en-SE" w:eastAsia="zh-CN"/>
          <w14:ligatures w14:val="standardContextual"/>
        </w:rPr>
        <w:tab/>
      </w:r>
      <w:r>
        <w:t>Standard Methods</w:t>
      </w:r>
      <w:r>
        <w:tab/>
      </w:r>
      <w:r>
        <w:fldChar w:fldCharType="begin"/>
      </w:r>
      <w:r>
        <w:instrText xml:space="preserve"> PAGEREF _Toc180396965 \h </w:instrText>
      </w:r>
      <w:r>
        <w:fldChar w:fldCharType="separate"/>
      </w:r>
      <w:r>
        <w:t>45</w:t>
      </w:r>
      <w:r>
        <w:fldChar w:fldCharType="end"/>
      </w:r>
    </w:p>
    <w:p w14:paraId="143B7665" w14:textId="58D82F95"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7a.1.5.3</w:t>
      </w:r>
      <w:r>
        <w:rPr>
          <w:rFonts w:asciiTheme="minorHAnsi" w:eastAsiaTheme="minorEastAsia" w:hAnsiTheme="minorHAnsi" w:cstheme="minorBidi"/>
          <w:kern w:val="2"/>
          <w:sz w:val="22"/>
          <w:szCs w:val="22"/>
          <w:lang w:val="en-SE" w:eastAsia="zh-CN"/>
          <w14:ligatures w14:val="standardContextual"/>
        </w:rPr>
        <w:tab/>
      </w:r>
      <w:r>
        <w:t>&lt;notification 2&gt;</w:t>
      </w:r>
      <w:r>
        <w:tab/>
      </w:r>
      <w:r>
        <w:fldChar w:fldCharType="begin"/>
      </w:r>
      <w:r>
        <w:instrText xml:space="preserve"> PAGEREF _Toc180396966 \h </w:instrText>
      </w:r>
      <w:r>
        <w:fldChar w:fldCharType="separate"/>
      </w:r>
      <w:r>
        <w:t>45</w:t>
      </w:r>
      <w:r>
        <w:fldChar w:fldCharType="end"/>
      </w:r>
    </w:p>
    <w:p w14:paraId="4839B67D" w14:textId="3AF6097E"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7a.1.6</w:t>
      </w:r>
      <w:r>
        <w:rPr>
          <w:rFonts w:asciiTheme="minorHAnsi" w:eastAsiaTheme="minorEastAsia" w:hAnsiTheme="minorHAnsi" w:cstheme="minorBidi"/>
          <w:kern w:val="2"/>
          <w:sz w:val="22"/>
          <w:szCs w:val="22"/>
          <w:lang w:val="en-SE" w:eastAsia="zh-CN"/>
          <w14:ligatures w14:val="standardContextual"/>
        </w:rPr>
        <w:tab/>
      </w:r>
      <w:r>
        <w:t>Data Model</w:t>
      </w:r>
      <w:r>
        <w:tab/>
      </w:r>
      <w:r>
        <w:fldChar w:fldCharType="begin"/>
      </w:r>
      <w:r>
        <w:instrText xml:space="preserve"> PAGEREF _Toc180396967 \h </w:instrText>
      </w:r>
      <w:r>
        <w:fldChar w:fldCharType="separate"/>
      </w:r>
      <w:r>
        <w:t>45</w:t>
      </w:r>
      <w:r>
        <w:fldChar w:fldCharType="end"/>
      </w:r>
    </w:p>
    <w:p w14:paraId="691AC348" w14:textId="47C0AC80"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7a.1.6.1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_Toc180396968 \h </w:instrText>
      </w:r>
      <w:r>
        <w:fldChar w:fldCharType="separate"/>
      </w:r>
      <w:r>
        <w:t>45</w:t>
      </w:r>
      <w:r>
        <w:fldChar w:fldCharType="end"/>
      </w:r>
    </w:p>
    <w:p w14:paraId="42C2943F" w14:textId="23FE03F0"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rsidRPr="008C7294">
        <w:rPr>
          <w:lang w:val="en-US"/>
        </w:rPr>
        <w:lastRenderedPageBreak/>
        <w:t>7a.1.6.2</w:t>
      </w:r>
      <w:r>
        <w:rPr>
          <w:rFonts w:asciiTheme="minorHAnsi" w:eastAsiaTheme="minorEastAsia" w:hAnsiTheme="minorHAnsi" w:cstheme="minorBidi"/>
          <w:kern w:val="2"/>
          <w:sz w:val="22"/>
          <w:szCs w:val="22"/>
          <w:lang w:val="en-SE" w:eastAsia="zh-CN"/>
          <w14:ligatures w14:val="standardContextual"/>
        </w:rPr>
        <w:tab/>
      </w:r>
      <w:r w:rsidRPr="008C7294">
        <w:rPr>
          <w:lang w:val="en-US"/>
        </w:rPr>
        <w:t>Structured data types</w:t>
      </w:r>
      <w:r>
        <w:tab/>
      </w:r>
      <w:r>
        <w:fldChar w:fldCharType="begin"/>
      </w:r>
      <w:r>
        <w:instrText xml:space="preserve"> PAGEREF _Toc180396969 \h </w:instrText>
      </w:r>
      <w:r>
        <w:fldChar w:fldCharType="separate"/>
      </w:r>
      <w:r>
        <w:t>46</w:t>
      </w:r>
      <w:r>
        <w:fldChar w:fldCharType="end"/>
      </w:r>
    </w:p>
    <w:p w14:paraId="3DBE0EBA" w14:textId="5893A311"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7a.1.6.2.1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_Toc180396970 \h </w:instrText>
      </w:r>
      <w:r>
        <w:fldChar w:fldCharType="separate"/>
      </w:r>
      <w:r>
        <w:t>46</w:t>
      </w:r>
      <w:r>
        <w:fldChar w:fldCharType="end"/>
      </w:r>
    </w:p>
    <w:p w14:paraId="3F47C73E" w14:textId="6F50F07E"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7a.1.6.2.2</w:t>
      </w:r>
      <w:r>
        <w:rPr>
          <w:rFonts w:asciiTheme="minorHAnsi" w:eastAsiaTheme="minorEastAsia" w:hAnsiTheme="minorHAnsi" w:cstheme="minorBidi"/>
          <w:kern w:val="2"/>
          <w:sz w:val="22"/>
          <w:szCs w:val="22"/>
          <w:lang w:val="en-SE" w:eastAsia="zh-CN"/>
          <w14:ligatures w14:val="standardContextual"/>
        </w:rPr>
        <w:tab/>
      </w:r>
      <w:r>
        <w:t>Type: &lt;TypeName 1&gt;</w:t>
      </w:r>
      <w:r>
        <w:tab/>
      </w:r>
      <w:r>
        <w:fldChar w:fldCharType="begin"/>
      </w:r>
      <w:r>
        <w:instrText xml:space="preserve"> PAGEREF _Toc180396971 \h </w:instrText>
      </w:r>
      <w:r>
        <w:fldChar w:fldCharType="separate"/>
      </w:r>
      <w:r>
        <w:t>46</w:t>
      </w:r>
      <w:r>
        <w:fldChar w:fldCharType="end"/>
      </w:r>
    </w:p>
    <w:p w14:paraId="3FB36EEA" w14:textId="538C4C33"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7a.1.6.2.3</w:t>
      </w:r>
      <w:r>
        <w:rPr>
          <w:rFonts w:asciiTheme="minorHAnsi" w:eastAsiaTheme="minorEastAsia" w:hAnsiTheme="minorHAnsi" w:cstheme="minorBidi"/>
          <w:kern w:val="2"/>
          <w:sz w:val="22"/>
          <w:szCs w:val="22"/>
          <w:lang w:val="en-SE" w:eastAsia="zh-CN"/>
          <w14:ligatures w14:val="standardContextual"/>
        </w:rPr>
        <w:tab/>
      </w:r>
      <w:r>
        <w:t>Type: &lt;TypeName 2&gt;</w:t>
      </w:r>
      <w:r>
        <w:tab/>
      </w:r>
      <w:r>
        <w:fldChar w:fldCharType="begin"/>
      </w:r>
      <w:r>
        <w:instrText xml:space="preserve"> PAGEREF _Toc180396972 \h </w:instrText>
      </w:r>
      <w:r>
        <w:fldChar w:fldCharType="separate"/>
      </w:r>
      <w:r>
        <w:t>46</w:t>
      </w:r>
      <w:r>
        <w:fldChar w:fldCharType="end"/>
      </w:r>
    </w:p>
    <w:p w14:paraId="61B2D53B" w14:textId="64856327"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rsidRPr="008C7294">
        <w:rPr>
          <w:lang w:val="en-US"/>
        </w:rPr>
        <w:t>7a.1.6.3</w:t>
      </w:r>
      <w:r>
        <w:rPr>
          <w:rFonts w:asciiTheme="minorHAnsi" w:eastAsiaTheme="minorEastAsia" w:hAnsiTheme="minorHAnsi" w:cstheme="minorBidi"/>
          <w:kern w:val="2"/>
          <w:sz w:val="22"/>
          <w:szCs w:val="22"/>
          <w:lang w:val="en-SE" w:eastAsia="zh-CN"/>
          <w14:ligatures w14:val="standardContextual"/>
        </w:rPr>
        <w:tab/>
      </w:r>
      <w:r w:rsidRPr="008C7294">
        <w:rPr>
          <w:lang w:val="en-US"/>
        </w:rPr>
        <w:t>Simple data types and enumerations</w:t>
      </w:r>
      <w:r>
        <w:tab/>
      </w:r>
      <w:r>
        <w:fldChar w:fldCharType="begin"/>
      </w:r>
      <w:r>
        <w:instrText xml:space="preserve"> PAGEREF _Toc180396973 \h </w:instrText>
      </w:r>
      <w:r>
        <w:fldChar w:fldCharType="separate"/>
      </w:r>
      <w:r>
        <w:t>46</w:t>
      </w:r>
      <w:r>
        <w:fldChar w:fldCharType="end"/>
      </w:r>
    </w:p>
    <w:p w14:paraId="24AB2A8D" w14:textId="093282D2"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7a.1.6.3.1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_Toc180396974 \h </w:instrText>
      </w:r>
      <w:r>
        <w:fldChar w:fldCharType="separate"/>
      </w:r>
      <w:r>
        <w:t>47</w:t>
      </w:r>
      <w:r>
        <w:fldChar w:fldCharType="end"/>
      </w:r>
    </w:p>
    <w:p w14:paraId="558C2F33" w14:textId="62F6DAED"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7a.1.6.3.2</w:t>
      </w:r>
      <w:r>
        <w:rPr>
          <w:rFonts w:asciiTheme="minorHAnsi" w:eastAsiaTheme="minorEastAsia" w:hAnsiTheme="minorHAnsi" w:cstheme="minorBidi"/>
          <w:kern w:val="2"/>
          <w:sz w:val="22"/>
          <w:szCs w:val="22"/>
          <w:lang w:val="en-SE" w:eastAsia="zh-CN"/>
          <w14:ligatures w14:val="standardContextual"/>
        </w:rPr>
        <w:tab/>
      </w:r>
      <w:r>
        <w:t>Simple data types</w:t>
      </w:r>
      <w:r>
        <w:tab/>
      </w:r>
      <w:r>
        <w:fldChar w:fldCharType="begin"/>
      </w:r>
      <w:r>
        <w:instrText xml:space="preserve"> PAGEREF _Toc180396975 \h </w:instrText>
      </w:r>
      <w:r>
        <w:fldChar w:fldCharType="separate"/>
      </w:r>
      <w:r>
        <w:t>47</w:t>
      </w:r>
      <w:r>
        <w:fldChar w:fldCharType="end"/>
      </w:r>
    </w:p>
    <w:p w14:paraId="7DFB9868" w14:textId="7FAF5B0C"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7a.1.6.3.3</w:t>
      </w:r>
      <w:r>
        <w:rPr>
          <w:rFonts w:asciiTheme="minorHAnsi" w:eastAsiaTheme="minorEastAsia" w:hAnsiTheme="minorHAnsi" w:cstheme="minorBidi"/>
          <w:kern w:val="2"/>
          <w:sz w:val="22"/>
          <w:szCs w:val="22"/>
          <w:lang w:val="en-SE" w:eastAsia="zh-CN"/>
          <w14:ligatures w14:val="standardContextual"/>
        </w:rPr>
        <w:tab/>
      </w:r>
      <w:r>
        <w:t>Enumeration: &lt;EnumType1&gt;</w:t>
      </w:r>
      <w:r>
        <w:tab/>
      </w:r>
      <w:r>
        <w:fldChar w:fldCharType="begin"/>
      </w:r>
      <w:r>
        <w:instrText xml:space="preserve"> PAGEREF _Toc180396976 \h </w:instrText>
      </w:r>
      <w:r>
        <w:fldChar w:fldCharType="separate"/>
      </w:r>
      <w:r>
        <w:t>47</w:t>
      </w:r>
      <w:r>
        <w:fldChar w:fldCharType="end"/>
      </w:r>
    </w:p>
    <w:p w14:paraId="3812C8AA" w14:textId="75A2416C"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7a.1.6.3.4</w:t>
      </w:r>
      <w:r>
        <w:rPr>
          <w:rFonts w:asciiTheme="minorHAnsi" w:eastAsiaTheme="minorEastAsia" w:hAnsiTheme="minorHAnsi" w:cstheme="minorBidi"/>
          <w:kern w:val="2"/>
          <w:sz w:val="22"/>
          <w:szCs w:val="22"/>
          <w:lang w:val="en-SE" w:eastAsia="zh-CN"/>
          <w14:ligatures w14:val="standardContextual"/>
        </w:rPr>
        <w:tab/>
      </w:r>
      <w:r>
        <w:t>Enumeration: &lt;EnumType2&gt;</w:t>
      </w:r>
      <w:r>
        <w:tab/>
      </w:r>
      <w:r>
        <w:fldChar w:fldCharType="begin"/>
      </w:r>
      <w:r>
        <w:instrText xml:space="preserve"> PAGEREF _Toc180396977 \h </w:instrText>
      </w:r>
      <w:r>
        <w:fldChar w:fldCharType="separate"/>
      </w:r>
      <w:r>
        <w:t>47</w:t>
      </w:r>
      <w:r>
        <w:fldChar w:fldCharType="end"/>
      </w:r>
    </w:p>
    <w:p w14:paraId="43A8F767" w14:textId="2524F6DB"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rsidRPr="008C7294">
        <w:rPr>
          <w:lang w:val="en-US"/>
        </w:rPr>
        <w:t>7a.1.6.4</w:t>
      </w:r>
      <w:r>
        <w:rPr>
          <w:rFonts w:asciiTheme="minorHAnsi" w:eastAsiaTheme="minorEastAsia" w:hAnsiTheme="minorHAnsi" w:cstheme="minorBidi"/>
          <w:kern w:val="2"/>
          <w:sz w:val="22"/>
          <w:szCs w:val="22"/>
          <w:lang w:val="en-SE" w:eastAsia="zh-CN"/>
          <w14:ligatures w14:val="standardContextual"/>
        </w:rPr>
        <w:tab/>
      </w:r>
      <w:r>
        <w:rPr>
          <w:lang w:eastAsia="zh-CN"/>
        </w:rPr>
        <w:t>Data types describing alternative data types or combinations of data types</w:t>
      </w:r>
      <w:r>
        <w:tab/>
      </w:r>
      <w:r>
        <w:fldChar w:fldCharType="begin"/>
      </w:r>
      <w:r>
        <w:instrText xml:space="preserve"> PAGEREF _Toc180396978 \h </w:instrText>
      </w:r>
      <w:r>
        <w:fldChar w:fldCharType="separate"/>
      </w:r>
      <w:r>
        <w:t>47</w:t>
      </w:r>
      <w:r>
        <w:fldChar w:fldCharType="end"/>
      </w:r>
    </w:p>
    <w:p w14:paraId="4427F57F" w14:textId="68C5271A"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7a.1.6.4.1</w:t>
      </w:r>
      <w:r>
        <w:rPr>
          <w:rFonts w:asciiTheme="minorHAnsi" w:eastAsiaTheme="minorEastAsia" w:hAnsiTheme="minorHAnsi" w:cstheme="minorBidi"/>
          <w:kern w:val="2"/>
          <w:sz w:val="22"/>
          <w:szCs w:val="22"/>
          <w:lang w:val="en-SE" w:eastAsia="zh-CN"/>
          <w14:ligatures w14:val="standardContextual"/>
        </w:rPr>
        <w:tab/>
      </w:r>
      <w:r>
        <w:t>Type: &lt;TypeName 1&gt;</w:t>
      </w:r>
      <w:r>
        <w:tab/>
      </w:r>
      <w:r>
        <w:fldChar w:fldCharType="begin"/>
      </w:r>
      <w:r>
        <w:instrText xml:space="preserve"> PAGEREF _Toc180396979 \h </w:instrText>
      </w:r>
      <w:r>
        <w:fldChar w:fldCharType="separate"/>
      </w:r>
      <w:r>
        <w:t>47</w:t>
      </w:r>
      <w:r>
        <w:fldChar w:fldCharType="end"/>
      </w:r>
    </w:p>
    <w:p w14:paraId="4C01E320" w14:textId="2D510001"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7a.1.6.4.2</w:t>
      </w:r>
      <w:r>
        <w:rPr>
          <w:rFonts w:asciiTheme="minorHAnsi" w:eastAsiaTheme="minorEastAsia" w:hAnsiTheme="minorHAnsi" w:cstheme="minorBidi"/>
          <w:kern w:val="2"/>
          <w:sz w:val="22"/>
          <w:szCs w:val="22"/>
          <w:lang w:val="en-SE" w:eastAsia="zh-CN"/>
          <w14:ligatures w14:val="standardContextual"/>
        </w:rPr>
        <w:tab/>
      </w:r>
      <w:r>
        <w:t>Type: &lt;TypeName 2&gt;</w:t>
      </w:r>
      <w:r>
        <w:tab/>
      </w:r>
      <w:r>
        <w:fldChar w:fldCharType="begin"/>
      </w:r>
      <w:r>
        <w:instrText xml:space="preserve"> PAGEREF _Toc180396980 \h </w:instrText>
      </w:r>
      <w:r>
        <w:fldChar w:fldCharType="separate"/>
      </w:r>
      <w:r>
        <w:t>48</w:t>
      </w:r>
      <w:r>
        <w:fldChar w:fldCharType="end"/>
      </w:r>
    </w:p>
    <w:p w14:paraId="7F73223B" w14:textId="1756B228"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7a.1.6.5</w:t>
      </w:r>
      <w:r>
        <w:rPr>
          <w:rFonts w:asciiTheme="minorHAnsi" w:eastAsiaTheme="minorEastAsia" w:hAnsiTheme="minorHAnsi" w:cstheme="minorBidi"/>
          <w:kern w:val="2"/>
          <w:sz w:val="22"/>
          <w:szCs w:val="22"/>
          <w:lang w:val="en-SE" w:eastAsia="zh-CN"/>
          <w14:ligatures w14:val="standardContextual"/>
        </w:rPr>
        <w:tab/>
      </w:r>
      <w:r>
        <w:t>Binary data</w:t>
      </w:r>
      <w:r>
        <w:tab/>
      </w:r>
      <w:r>
        <w:fldChar w:fldCharType="begin"/>
      </w:r>
      <w:r>
        <w:instrText xml:space="preserve"> PAGEREF _Toc180396981 \h </w:instrText>
      </w:r>
      <w:r>
        <w:fldChar w:fldCharType="separate"/>
      </w:r>
      <w:r>
        <w:t>48</w:t>
      </w:r>
      <w:r>
        <w:fldChar w:fldCharType="end"/>
      </w:r>
    </w:p>
    <w:p w14:paraId="7EF528F1" w14:textId="593AE9AA"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7a.1.6.5.1</w:t>
      </w:r>
      <w:r>
        <w:rPr>
          <w:rFonts w:asciiTheme="minorHAnsi" w:eastAsiaTheme="minorEastAsia" w:hAnsiTheme="minorHAnsi" w:cstheme="minorBidi"/>
          <w:kern w:val="2"/>
          <w:sz w:val="22"/>
          <w:szCs w:val="22"/>
          <w:lang w:val="en-SE" w:eastAsia="zh-CN"/>
          <w14:ligatures w14:val="standardContextual"/>
        </w:rPr>
        <w:tab/>
      </w:r>
      <w:r>
        <w:t>Binary Data Types</w:t>
      </w:r>
      <w:r>
        <w:tab/>
      </w:r>
      <w:r>
        <w:fldChar w:fldCharType="begin"/>
      </w:r>
      <w:r>
        <w:instrText xml:space="preserve"> PAGEREF _Toc180396982 \h </w:instrText>
      </w:r>
      <w:r>
        <w:fldChar w:fldCharType="separate"/>
      </w:r>
      <w:r>
        <w:t>48</w:t>
      </w:r>
      <w:r>
        <w:fldChar w:fldCharType="end"/>
      </w:r>
    </w:p>
    <w:p w14:paraId="1E309AF7" w14:textId="629BCF0E" w:rsidR="009E3511" w:rsidRDefault="009E3511">
      <w:pPr>
        <w:pStyle w:val="TOC5"/>
        <w:rPr>
          <w:rFonts w:asciiTheme="minorHAnsi" w:eastAsiaTheme="minorEastAsia" w:hAnsiTheme="minorHAnsi" w:cstheme="minorBidi"/>
          <w:kern w:val="2"/>
          <w:sz w:val="22"/>
          <w:szCs w:val="22"/>
          <w:lang w:val="en-SE" w:eastAsia="zh-CN"/>
          <w14:ligatures w14:val="standardContextual"/>
        </w:rPr>
      </w:pPr>
      <w:r>
        <w:t>7a.1.6.5.2</w:t>
      </w:r>
      <w:r>
        <w:rPr>
          <w:rFonts w:asciiTheme="minorHAnsi" w:eastAsiaTheme="minorEastAsia" w:hAnsiTheme="minorHAnsi" w:cstheme="minorBidi"/>
          <w:kern w:val="2"/>
          <w:sz w:val="22"/>
          <w:szCs w:val="22"/>
          <w:lang w:val="en-SE" w:eastAsia="zh-CN"/>
          <w14:ligatures w14:val="standardContextual"/>
        </w:rPr>
        <w:tab/>
      </w:r>
      <w:r>
        <w:t>&lt; Binary Data 1 &gt;</w:t>
      </w:r>
      <w:r>
        <w:tab/>
      </w:r>
      <w:r>
        <w:fldChar w:fldCharType="begin"/>
      </w:r>
      <w:r>
        <w:instrText xml:space="preserve"> PAGEREF _Toc180396983 \h </w:instrText>
      </w:r>
      <w:r>
        <w:fldChar w:fldCharType="separate"/>
      </w:r>
      <w:r>
        <w:t>48</w:t>
      </w:r>
      <w:r>
        <w:fldChar w:fldCharType="end"/>
      </w:r>
    </w:p>
    <w:p w14:paraId="49B5C17C" w14:textId="4734F926"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7a.1.7</w:t>
      </w:r>
      <w:r>
        <w:rPr>
          <w:rFonts w:asciiTheme="minorHAnsi" w:eastAsiaTheme="minorEastAsia" w:hAnsiTheme="minorHAnsi" w:cstheme="minorBidi"/>
          <w:kern w:val="2"/>
          <w:sz w:val="22"/>
          <w:szCs w:val="22"/>
          <w:lang w:val="en-SE" w:eastAsia="zh-CN"/>
          <w14:ligatures w14:val="standardContextual"/>
        </w:rPr>
        <w:tab/>
      </w:r>
      <w:r>
        <w:t>Error Handling</w:t>
      </w:r>
      <w:r>
        <w:tab/>
      </w:r>
      <w:r>
        <w:fldChar w:fldCharType="begin"/>
      </w:r>
      <w:r>
        <w:instrText xml:space="preserve"> PAGEREF _Toc180396984 \h </w:instrText>
      </w:r>
      <w:r>
        <w:fldChar w:fldCharType="separate"/>
      </w:r>
      <w:r>
        <w:t>48</w:t>
      </w:r>
      <w:r>
        <w:fldChar w:fldCharType="end"/>
      </w:r>
    </w:p>
    <w:p w14:paraId="5CCC7E06" w14:textId="7E3A574F"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7a.1.7.1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_Toc180396985 \h </w:instrText>
      </w:r>
      <w:r>
        <w:fldChar w:fldCharType="separate"/>
      </w:r>
      <w:r>
        <w:t>48</w:t>
      </w:r>
      <w:r>
        <w:fldChar w:fldCharType="end"/>
      </w:r>
    </w:p>
    <w:p w14:paraId="2C0B8D10" w14:textId="288B3C4B"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7a.1.7.2</w:t>
      </w:r>
      <w:r>
        <w:rPr>
          <w:rFonts w:asciiTheme="minorHAnsi" w:eastAsiaTheme="minorEastAsia" w:hAnsiTheme="minorHAnsi" w:cstheme="minorBidi"/>
          <w:kern w:val="2"/>
          <w:sz w:val="22"/>
          <w:szCs w:val="22"/>
          <w:lang w:val="en-SE" w:eastAsia="zh-CN"/>
          <w14:ligatures w14:val="standardContextual"/>
        </w:rPr>
        <w:tab/>
      </w:r>
      <w:r>
        <w:t>Protocol Errors</w:t>
      </w:r>
      <w:r>
        <w:tab/>
      </w:r>
      <w:r>
        <w:fldChar w:fldCharType="begin"/>
      </w:r>
      <w:r>
        <w:instrText xml:space="preserve"> PAGEREF _Toc180396986 \h </w:instrText>
      </w:r>
      <w:r>
        <w:fldChar w:fldCharType="separate"/>
      </w:r>
      <w:r>
        <w:t>49</w:t>
      </w:r>
      <w:r>
        <w:fldChar w:fldCharType="end"/>
      </w:r>
    </w:p>
    <w:p w14:paraId="522F7355" w14:textId="4EF1C10D" w:rsidR="009E3511" w:rsidRDefault="009E3511">
      <w:pPr>
        <w:pStyle w:val="TOC4"/>
        <w:rPr>
          <w:rFonts w:asciiTheme="minorHAnsi" w:eastAsiaTheme="minorEastAsia" w:hAnsiTheme="minorHAnsi" w:cstheme="minorBidi"/>
          <w:kern w:val="2"/>
          <w:sz w:val="22"/>
          <w:szCs w:val="22"/>
          <w:lang w:val="en-SE" w:eastAsia="zh-CN"/>
          <w14:ligatures w14:val="standardContextual"/>
        </w:rPr>
      </w:pPr>
      <w:r>
        <w:t>7a.1.7.3</w:t>
      </w:r>
      <w:r>
        <w:rPr>
          <w:rFonts w:asciiTheme="minorHAnsi" w:eastAsiaTheme="minorEastAsia" w:hAnsiTheme="minorHAnsi" w:cstheme="minorBidi"/>
          <w:kern w:val="2"/>
          <w:sz w:val="22"/>
          <w:szCs w:val="22"/>
          <w:lang w:val="en-SE" w:eastAsia="zh-CN"/>
          <w14:ligatures w14:val="standardContextual"/>
        </w:rPr>
        <w:tab/>
      </w:r>
      <w:r>
        <w:t>Application Errors</w:t>
      </w:r>
      <w:r>
        <w:tab/>
      </w:r>
      <w:r>
        <w:fldChar w:fldCharType="begin"/>
      </w:r>
      <w:r>
        <w:instrText xml:space="preserve"> PAGEREF _Toc180396987 \h </w:instrText>
      </w:r>
      <w:r>
        <w:fldChar w:fldCharType="separate"/>
      </w:r>
      <w:r>
        <w:t>49</w:t>
      </w:r>
      <w:r>
        <w:fldChar w:fldCharType="end"/>
      </w:r>
    </w:p>
    <w:p w14:paraId="01685987" w14:textId="4F6D84B2"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7a.1.8</w:t>
      </w:r>
      <w:r>
        <w:rPr>
          <w:rFonts w:asciiTheme="minorHAnsi" w:eastAsiaTheme="minorEastAsia" w:hAnsiTheme="minorHAnsi" w:cstheme="minorBidi"/>
          <w:kern w:val="2"/>
          <w:sz w:val="22"/>
          <w:szCs w:val="22"/>
          <w:lang w:val="en-SE" w:eastAsia="zh-CN"/>
          <w14:ligatures w14:val="standardContextual"/>
        </w:rPr>
        <w:tab/>
      </w:r>
      <w:r>
        <w:rPr>
          <w:lang w:eastAsia="zh-CN"/>
        </w:rPr>
        <w:t>Feature negotiation</w:t>
      </w:r>
      <w:r>
        <w:tab/>
      </w:r>
      <w:r>
        <w:fldChar w:fldCharType="begin"/>
      </w:r>
      <w:r>
        <w:instrText xml:space="preserve"> PAGEREF _Toc180396988 \h </w:instrText>
      </w:r>
      <w:r>
        <w:fldChar w:fldCharType="separate"/>
      </w:r>
      <w:r>
        <w:t>49</w:t>
      </w:r>
      <w:r>
        <w:fldChar w:fldCharType="end"/>
      </w:r>
    </w:p>
    <w:p w14:paraId="1B3F34C3" w14:textId="2973A8DD"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t>7a.1.9</w:t>
      </w:r>
      <w:r>
        <w:rPr>
          <w:rFonts w:asciiTheme="minorHAnsi" w:eastAsiaTheme="minorEastAsia" w:hAnsiTheme="minorHAnsi" w:cstheme="minorBidi"/>
          <w:kern w:val="2"/>
          <w:sz w:val="22"/>
          <w:szCs w:val="22"/>
          <w:lang w:val="en-SE" w:eastAsia="zh-CN"/>
          <w14:ligatures w14:val="standardContextual"/>
        </w:rPr>
        <w:tab/>
      </w:r>
      <w:r>
        <w:t>Security</w:t>
      </w:r>
      <w:r>
        <w:tab/>
      </w:r>
      <w:r>
        <w:fldChar w:fldCharType="begin"/>
      </w:r>
      <w:r>
        <w:instrText xml:space="preserve"> PAGEREF _Toc180396989 \h </w:instrText>
      </w:r>
      <w:r>
        <w:fldChar w:fldCharType="separate"/>
      </w:r>
      <w:r>
        <w:t>49</w:t>
      </w:r>
      <w:r>
        <w:fldChar w:fldCharType="end"/>
      </w:r>
    </w:p>
    <w:p w14:paraId="62D7D077" w14:textId="75BD9776" w:rsidR="009E3511" w:rsidRDefault="009E3511">
      <w:pPr>
        <w:pStyle w:val="TOC3"/>
        <w:rPr>
          <w:rFonts w:asciiTheme="minorHAnsi" w:eastAsiaTheme="minorEastAsia" w:hAnsiTheme="minorHAnsi" w:cstheme="minorBidi"/>
          <w:kern w:val="2"/>
          <w:sz w:val="22"/>
          <w:szCs w:val="22"/>
          <w:lang w:val="en-SE" w:eastAsia="zh-CN"/>
          <w14:ligatures w14:val="standardContextual"/>
        </w:rPr>
      </w:pPr>
      <w:r w:rsidRPr="008C7294">
        <w:rPr>
          <w:lang w:val="en-US"/>
        </w:rPr>
        <w:t>7a.1.10</w:t>
      </w:r>
      <w:r>
        <w:rPr>
          <w:rFonts w:asciiTheme="minorHAnsi" w:eastAsiaTheme="minorEastAsia" w:hAnsiTheme="minorHAnsi" w:cstheme="minorBidi"/>
          <w:kern w:val="2"/>
          <w:sz w:val="22"/>
          <w:szCs w:val="22"/>
          <w:lang w:val="en-SE" w:eastAsia="zh-CN"/>
          <w14:ligatures w14:val="standardContextual"/>
        </w:rPr>
        <w:tab/>
      </w:r>
      <w:r w:rsidRPr="008C7294">
        <w:rPr>
          <w:lang w:val="en-US"/>
        </w:rPr>
        <w:t>HTTP redirection</w:t>
      </w:r>
      <w:r>
        <w:tab/>
      </w:r>
      <w:r>
        <w:fldChar w:fldCharType="begin"/>
      </w:r>
      <w:r>
        <w:instrText xml:space="preserve"> PAGEREF _Toc180396990 \h </w:instrText>
      </w:r>
      <w:r>
        <w:fldChar w:fldCharType="separate"/>
      </w:r>
      <w:r>
        <w:t>49</w:t>
      </w:r>
      <w:r>
        <w:fldChar w:fldCharType="end"/>
      </w:r>
    </w:p>
    <w:p w14:paraId="0C655058" w14:textId="37BA410D" w:rsidR="009E3511" w:rsidRDefault="009E3511">
      <w:pPr>
        <w:pStyle w:val="TOC2"/>
        <w:rPr>
          <w:rFonts w:asciiTheme="minorHAnsi" w:eastAsiaTheme="minorEastAsia" w:hAnsiTheme="minorHAnsi" w:cstheme="minorBidi"/>
          <w:kern w:val="2"/>
          <w:sz w:val="22"/>
          <w:szCs w:val="22"/>
          <w:lang w:val="en-SE" w:eastAsia="zh-CN"/>
          <w14:ligatures w14:val="standardContextual"/>
        </w:rPr>
      </w:pPr>
      <w:r>
        <w:t>7a.2</w:t>
      </w:r>
      <w:r>
        <w:rPr>
          <w:rFonts w:asciiTheme="minorHAnsi" w:eastAsiaTheme="minorEastAsia" w:hAnsiTheme="minorHAnsi" w:cstheme="minorBidi"/>
          <w:kern w:val="2"/>
          <w:sz w:val="22"/>
          <w:szCs w:val="22"/>
          <w:lang w:val="en-SE" w:eastAsia="zh-CN"/>
          <w14:ligatures w14:val="standardContextual"/>
        </w:rPr>
        <w:tab/>
      </w:r>
      <w:r>
        <w:t>&lt; Service 2&gt; Service API</w:t>
      </w:r>
      <w:r>
        <w:tab/>
      </w:r>
      <w:r>
        <w:fldChar w:fldCharType="begin"/>
      </w:r>
      <w:r>
        <w:instrText xml:space="preserve"> PAGEREF _Toc180396991 \h </w:instrText>
      </w:r>
      <w:r>
        <w:fldChar w:fldCharType="separate"/>
      </w:r>
      <w:r>
        <w:t>50</w:t>
      </w:r>
      <w:r>
        <w:fldChar w:fldCharType="end"/>
      </w:r>
    </w:p>
    <w:p w14:paraId="25C7F95E" w14:textId="5EC4A565" w:rsidR="009E3511" w:rsidRDefault="009E3511">
      <w:pPr>
        <w:pStyle w:val="TOC1"/>
        <w:rPr>
          <w:rFonts w:asciiTheme="minorHAnsi" w:eastAsiaTheme="minorEastAsia" w:hAnsiTheme="minorHAnsi" w:cstheme="minorBidi"/>
          <w:kern w:val="2"/>
          <w:szCs w:val="22"/>
          <w:lang w:val="en-SE" w:eastAsia="zh-CN"/>
          <w14:ligatures w14:val="standardContextual"/>
        </w:rPr>
      </w:pPr>
      <w:r>
        <w:t>Annex A (normative): OpenAPI specification</w:t>
      </w:r>
      <w:r>
        <w:tab/>
      </w:r>
      <w:r>
        <w:fldChar w:fldCharType="begin"/>
      </w:r>
      <w:r>
        <w:instrText xml:space="preserve"> PAGEREF _Toc180396992 \h </w:instrText>
      </w:r>
      <w:r>
        <w:fldChar w:fldCharType="separate"/>
      </w:r>
      <w:r>
        <w:t>50</w:t>
      </w:r>
      <w:r>
        <w:fldChar w:fldCharType="end"/>
      </w:r>
    </w:p>
    <w:p w14:paraId="03B643E0" w14:textId="7C7E2FF5" w:rsidR="009E3511" w:rsidRDefault="009E3511">
      <w:pPr>
        <w:pStyle w:val="TOC1"/>
        <w:rPr>
          <w:rFonts w:asciiTheme="minorHAnsi" w:eastAsiaTheme="minorEastAsia" w:hAnsiTheme="minorHAnsi" w:cstheme="minorBidi"/>
          <w:kern w:val="2"/>
          <w:szCs w:val="22"/>
          <w:lang w:val="en-SE" w:eastAsia="zh-CN"/>
          <w14:ligatures w14:val="standardContextual"/>
        </w:rPr>
      </w:pPr>
      <w:r>
        <w:t>A.1</w:t>
      </w:r>
      <w:r>
        <w:rPr>
          <w:rFonts w:asciiTheme="minorHAnsi" w:eastAsiaTheme="minorEastAsia" w:hAnsiTheme="minorHAnsi" w:cstheme="minorBidi"/>
          <w:kern w:val="2"/>
          <w:szCs w:val="22"/>
          <w:lang w:val="en-SE" w:eastAsia="zh-CN"/>
          <w14:ligatures w14:val="standardContextual"/>
        </w:rPr>
        <w:tab/>
      </w:r>
      <w:r>
        <w:t>General</w:t>
      </w:r>
      <w:r>
        <w:tab/>
      </w:r>
      <w:r>
        <w:fldChar w:fldCharType="begin"/>
      </w:r>
      <w:r>
        <w:instrText xml:space="preserve"> PAGEREF _Toc180396993 \h </w:instrText>
      </w:r>
      <w:r>
        <w:fldChar w:fldCharType="separate"/>
      </w:r>
      <w:r>
        <w:t>50</w:t>
      </w:r>
      <w:r>
        <w:fldChar w:fldCharType="end"/>
      </w:r>
    </w:p>
    <w:p w14:paraId="025688C0" w14:textId="4CBE4CC8" w:rsidR="009E3511" w:rsidRDefault="009E3511">
      <w:pPr>
        <w:pStyle w:val="TOC1"/>
        <w:rPr>
          <w:rFonts w:asciiTheme="minorHAnsi" w:eastAsiaTheme="minorEastAsia" w:hAnsiTheme="minorHAnsi" w:cstheme="minorBidi"/>
          <w:kern w:val="2"/>
          <w:szCs w:val="22"/>
          <w:lang w:val="en-SE" w:eastAsia="zh-CN"/>
          <w14:ligatures w14:val="standardContextual"/>
        </w:rPr>
      </w:pPr>
      <w:r>
        <w:t>A.1</w:t>
      </w:r>
      <w:r>
        <w:rPr>
          <w:rFonts w:asciiTheme="minorHAnsi" w:eastAsiaTheme="minorEastAsia" w:hAnsiTheme="minorHAnsi" w:cstheme="minorBidi"/>
          <w:kern w:val="2"/>
          <w:szCs w:val="22"/>
          <w:lang w:val="en-SE" w:eastAsia="zh-CN"/>
          <w14:ligatures w14:val="standardContextual"/>
        </w:rPr>
        <w:tab/>
      </w:r>
      <w:r>
        <w:t>LMS_Registration API</w:t>
      </w:r>
      <w:r>
        <w:tab/>
      </w:r>
      <w:r>
        <w:fldChar w:fldCharType="begin"/>
      </w:r>
      <w:r>
        <w:instrText xml:space="preserve"> PAGEREF _Toc180396994 \h </w:instrText>
      </w:r>
      <w:r>
        <w:fldChar w:fldCharType="separate"/>
      </w:r>
      <w:r>
        <w:t>50</w:t>
      </w:r>
      <w:r>
        <w:fldChar w:fldCharType="end"/>
      </w:r>
    </w:p>
    <w:p w14:paraId="4CC8CCD8" w14:textId="06AA3DC2" w:rsidR="009E3511" w:rsidRDefault="009E3511">
      <w:pPr>
        <w:pStyle w:val="TOC1"/>
        <w:rPr>
          <w:rFonts w:asciiTheme="minorHAnsi" w:eastAsiaTheme="minorEastAsia" w:hAnsiTheme="minorHAnsi" w:cstheme="minorBidi"/>
          <w:kern w:val="2"/>
          <w:szCs w:val="22"/>
          <w:lang w:val="en-SE" w:eastAsia="zh-CN"/>
          <w14:ligatures w14:val="standardContextual"/>
        </w:rPr>
      </w:pPr>
      <w:r>
        <w:t>A.2</w:t>
      </w:r>
      <w:r>
        <w:rPr>
          <w:rFonts w:asciiTheme="minorHAnsi" w:eastAsiaTheme="minorEastAsia" w:hAnsiTheme="minorHAnsi" w:cstheme="minorBidi"/>
          <w:kern w:val="2"/>
          <w:szCs w:val="22"/>
          <w:lang w:val="en-SE" w:eastAsia="zh-CN"/>
          <w14:ligatures w14:val="standardContextual"/>
        </w:rPr>
        <w:tab/>
      </w:r>
      <w:r>
        <w:t>LMS_LocationReport API</w:t>
      </w:r>
      <w:r>
        <w:tab/>
      </w:r>
      <w:r>
        <w:fldChar w:fldCharType="begin"/>
      </w:r>
      <w:r>
        <w:instrText xml:space="preserve"> PAGEREF _Toc180396995 \h </w:instrText>
      </w:r>
      <w:r>
        <w:fldChar w:fldCharType="separate"/>
      </w:r>
      <w:r>
        <w:t>54</w:t>
      </w:r>
      <w:r>
        <w:fldChar w:fldCharType="end"/>
      </w:r>
    </w:p>
    <w:p w14:paraId="4E6762EC" w14:textId="07527E30" w:rsidR="009E3511" w:rsidRDefault="009E3511">
      <w:pPr>
        <w:pStyle w:val="TOC1"/>
        <w:rPr>
          <w:rFonts w:asciiTheme="minorHAnsi" w:eastAsiaTheme="minorEastAsia" w:hAnsiTheme="minorHAnsi" w:cstheme="minorBidi"/>
          <w:kern w:val="2"/>
          <w:szCs w:val="22"/>
          <w:lang w:val="en-SE" w:eastAsia="zh-CN"/>
          <w14:ligatures w14:val="standardContextual"/>
        </w:rPr>
      </w:pPr>
      <w:r>
        <w:t>Annex A1 (normative): OpenAPI specification</w:t>
      </w:r>
      <w:r>
        <w:tab/>
      </w:r>
      <w:r>
        <w:fldChar w:fldCharType="begin"/>
      </w:r>
      <w:r>
        <w:instrText xml:space="preserve"> PAGEREF _Toc180396996 \h </w:instrText>
      </w:r>
      <w:r>
        <w:fldChar w:fldCharType="separate"/>
      </w:r>
      <w:r>
        <w:t>58</w:t>
      </w:r>
      <w:r>
        <w:fldChar w:fldCharType="end"/>
      </w:r>
    </w:p>
    <w:p w14:paraId="6F4ACA27" w14:textId="2DE21A3A" w:rsidR="009E3511" w:rsidRDefault="009E3511">
      <w:pPr>
        <w:pStyle w:val="TOC1"/>
        <w:rPr>
          <w:rFonts w:asciiTheme="minorHAnsi" w:eastAsiaTheme="minorEastAsia" w:hAnsiTheme="minorHAnsi" w:cstheme="minorBidi"/>
          <w:kern w:val="2"/>
          <w:szCs w:val="22"/>
          <w:lang w:val="en-SE" w:eastAsia="zh-CN"/>
          <w14:ligatures w14:val="standardContextual"/>
        </w:rPr>
      </w:pPr>
      <w:r>
        <w:t>A1.1</w:t>
      </w:r>
      <w:r>
        <w:rPr>
          <w:rFonts w:asciiTheme="minorHAnsi" w:eastAsiaTheme="minorEastAsia" w:hAnsiTheme="minorHAnsi" w:cstheme="minorBidi"/>
          <w:kern w:val="2"/>
          <w:szCs w:val="22"/>
          <w:lang w:val="en-SE" w:eastAsia="zh-CN"/>
          <w14:ligatures w14:val="standardContextual"/>
        </w:rPr>
        <w:tab/>
      </w:r>
      <w:r>
        <w:t>General</w:t>
      </w:r>
      <w:r>
        <w:tab/>
      </w:r>
      <w:r>
        <w:fldChar w:fldCharType="begin"/>
      </w:r>
      <w:r>
        <w:instrText xml:space="preserve"> PAGEREF _Toc180396997 \h </w:instrText>
      </w:r>
      <w:r>
        <w:fldChar w:fldCharType="separate"/>
      </w:r>
      <w:r>
        <w:t>58</w:t>
      </w:r>
      <w:r>
        <w:fldChar w:fldCharType="end"/>
      </w:r>
    </w:p>
    <w:p w14:paraId="233A32E1" w14:textId="0CDE9318" w:rsidR="009E3511" w:rsidRDefault="009E3511">
      <w:pPr>
        <w:pStyle w:val="TOC1"/>
        <w:rPr>
          <w:rFonts w:asciiTheme="minorHAnsi" w:eastAsiaTheme="minorEastAsia" w:hAnsiTheme="minorHAnsi" w:cstheme="minorBidi"/>
          <w:kern w:val="2"/>
          <w:szCs w:val="22"/>
          <w:lang w:val="en-SE" w:eastAsia="zh-CN"/>
          <w14:ligatures w14:val="standardContextual"/>
        </w:rPr>
      </w:pPr>
      <w:r>
        <w:t>A1.2</w:t>
      </w:r>
      <w:r>
        <w:rPr>
          <w:rFonts w:asciiTheme="minorHAnsi" w:eastAsiaTheme="minorEastAsia" w:hAnsiTheme="minorHAnsi" w:cstheme="minorBidi"/>
          <w:kern w:val="2"/>
          <w:szCs w:val="22"/>
          <w:lang w:val="en-SE" w:eastAsia="zh-CN"/>
          <w14:ligatures w14:val="standardContextual"/>
        </w:rPr>
        <w:tab/>
      </w:r>
      <w:r>
        <w:t>&lt;Service 1&gt; API</w:t>
      </w:r>
      <w:r>
        <w:tab/>
      </w:r>
      <w:r>
        <w:fldChar w:fldCharType="begin"/>
      </w:r>
      <w:r>
        <w:instrText xml:space="preserve"> PAGEREF _Toc180396998 \h </w:instrText>
      </w:r>
      <w:r>
        <w:fldChar w:fldCharType="separate"/>
      </w:r>
      <w:r>
        <w:t>58</w:t>
      </w:r>
      <w:r>
        <w:fldChar w:fldCharType="end"/>
      </w:r>
    </w:p>
    <w:p w14:paraId="0ABEAD32" w14:textId="0E456A52" w:rsidR="009E3511" w:rsidRDefault="009E3511">
      <w:pPr>
        <w:pStyle w:val="TOC1"/>
        <w:rPr>
          <w:rFonts w:asciiTheme="minorHAnsi" w:eastAsiaTheme="minorEastAsia" w:hAnsiTheme="minorHAnsi" w:cstheme="minorBidi"/>
          <w:kern w:val="2"/>
          <w:szCs w:val="22"/>
          <w:lang w:val="en-SE" w:eastAsia="zh-CN"/>
          <w14:ligatures w14:val="standardContextual"/>
        </w:rPr>
      </w:pPr>
      <w:r>
        <w:t>A1.3</w:t>
      </w:r>
      <w:r>
        <w:rPr>
          <w:rFonts w:asciiTheme="minorHAnsi" w:eastAsiaTheme="minorEastAsia" w:hAnsiTheme="minorHAnsi" w:cstheme="minorBidi"/>
          <w:kern w:val="2"/>
          <w:szCs w:val="22"/>
          <w:lang w:val="en-SE" w:eastAsia="zh-CN"/>
          <w14:ligatures w14:val="standardContextual"/>
        </w:rPr>
        <w:tab/>
      </w:r>
      <w:r>
        <w:t>&lt;Service 2&gt; API</w:t>
      </w:r>
      <w:r>
        <w:tab/>
      </w:r>
      <w:r>
        <w:fldChar w:fldCharType="begin"/>
      </w:r>
      <w:r>
        <w:instrText xml:space="preserve"> PAGEREF _Toc180396999 \h </w:instrText>
      </w:r>
      <w:r>
        <w:fldChar w:fldCharType="separate"/>
      </w:r>
      <w:r>
        <w:t>61</w:t>
      </w:r>
      <w:r>
        <w:fldChar w:fldCharType="end"/>
      </w:r>
    </w:p>
    <w:p w14:paraId="50070744" w14:textId="0448080C" w:rsidR="009E3511" w:rsidRDefault="009E3511">
      <w:pPr>
        <w:pStyle w:val="TOC8"/>
        <w:rPr>
          <w:rFonts w:asciiTheme="minorHAnsi" w:eastAsiaTheme="minorEastAsia" w:hAnsiTheme="minorHAnsi" w:cstheme="minorBidi"/>
          <w:b w:val="0"/>
          <w:kern w:val="2"/>
          <w:szCs w:val="22"/>
          <w:lang w:val="en-SE" w:eastAsia="zh-CN"/>
          <w14:ligatures w14:val="standardContextual"/>
        </w:rPr>
      </w:pPr>
      <w:r>
        <w:t>Annex B (informative): Change history</w:t>
      </w:r>
      <w:r>
        <w:tab/>
      </w:r>
      <w:r>
        <w:fldChar w:fldCharType="begin"/>
      </w:r>
      <w:r>
        <w:instrText xml:space="preserve"> PAGEREF _Toc180397000 \h </w:instrText>
      </w:r>
      <w:r>
        <w:fldChar w:fldCharType="separate"/>
      </w:r>
      <w:r>
        <w:t>62</w:t>
      </w:r>
      <w:r>
        <w:fldChar w:fldCharType="end"/>
      </w:r>
    </w:p>
    <w:p w14:paraId="0B9E3498" w14:textId="38246569"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1" w:name="foreword"/>
      <w:bookmarkStart w:id="12" w:name="_Toc180396793"/>
      <w:bookmarkEnd w:id="11"/>
      <w:r w:rsidRPr="004D3578">
        <w:t>Foreword</w:t>
      </w:r>
      <w:bookmarkEnd w:id="12"/>
    </w:p>
    <w:p w14:paraId="2511FBFA" w14:textId="75F309B3" w:rsidR="00080512" w:rsidRPr="004D3578" w:rsidRDefault="00080512">
      <w:r w:rsidRPr="004D3578">
        <w:t xml:space="preserve">This Technical </w:t>
      </w:r>
      <w:bookmarkStart w:id="13" w:name="spectype3"/>
      <w:r w:rsidRPr="008220F5">
        <w:t>Specification</w:t>
      </w:r>
      <w:bookmarkEnd w:id="1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BA06A9D" w14:textId="77777777" w:rsidR="008220F5" w:rsidRDefault="008220F5">
      <w:pPr>
        <w:spacing w:after="0"/>
        <w:rPr>
          <w:rFonts w:ascii="Arial" w:hAnsi="Arial"/>
          <w:sz w:val="36"/>
        </w:rPr>
      </w:pPr>
      <w:bookmarkStart w:id="14" w:name="introduction"/>
      <w:bookmarkStart w:id="15" w:name="scope"/>
      <w:bookmarkEnd w:id="14"/>
      <w:bookmarkEnd w:id="15"/>
      <w:r>
        <w:br w:type="page"/>
      </w:r>
    </w:p>
    <w:p w14:paraId="548A512E" w14:textId="646396E3" w:rsidR="00080512" w:rsidRPr="004D3578" w:rsidRDefault="00080512">
      <w:pPr>
        <w:pStyle w:val="Heading1"/>
      </w:pPr>
      <w:bookmarkStart w:id="16" w:name="_Toc180396794"/>
      <w:r w:rsidRPr="004D3578">
        <w:lastRenderedPageBreak/>
        <w:t>1</w:t>
      </w:r>
      <w:r w:rsidRPr="004D3578">
        <w:tab/>
        <w:t>Scope</w:t>
      </w:r>
      <w:bookmarkEnd w:id="16"/>
    </w:p>
    <w:p w14:paraId="74D7FF64" w14:textId="6E18EEBB" w:rsidR="005A00B4" w:rsidRDefault="005A00B4" w:rsidP="005A00B4">
      <w:bookmarkStart w:id="17" w:name="references"/>
      <w:bookmarkEnd w:id="17"/>
      <w:r>
        <w:t xml:space="preserve">The present document specifies the protocols needed to support the Mission Critical Location Management service (MCLoc). </w:t>
      </w:r>
    </w:p>
    <w:p w14:paraId="1D6D9292" w14:textId="2668ABA1" w:rsidR="005A00B4" w:rsidRDefault="005A00B4" w:rsidP="005A00B4">
      <w:r>
        <w:t xml:space="preserve">Mission critical services are services that require </w:t>
      </w:r>
      <w:r w:rsidR="00E14FE6">
        <w:t>part</w:t>
      </w:r>
      <w:r w:rsidR="00CC6A63">
        <w:t>i</w:t>
      </w:r>
      <w:r w:rsidR="00E14FE6">
        <w:t>cular</w:t>
      </w:r>
      <w:r w:rsidR="003E5985">
        <w:t xml:space="preserve"> </w:t>
      </w:r>
      <w:r w:rsidR="00FC128B">
        <w:t xml:space="preserve">features </w:t>
      </w:r>
      <w:r w:rsidR="003E5985">
        <w:t xml:space="preserve">and </w:t>
      </w:r>
      <w:r>
        <w:t>preferential handling compared to normal telecommunication services, e.g.</w:t>
      </w:r>
      <w:r w:rsidR="00290E92">
        <w:t>,</w:t>
      </w:r>
      <w:r>
        <w:t xml:space="preserve"> in support of police or fire brigade.</w:t>
      </w:r>
    </w:p>
    <w:p w14:paraId="0F9CAC9B" w14:textId="431B7033" w:rsidR="005A00B4" w:rsidRDefault="005A00B4" w:rsidP="005A00B4">
      <w:r>
        <w:t xml:space="preserve">The MCLoc service can be used for public safety applications </w:t>
      </w:r>
      <w:r w:rsidR="003D7E36">
        <w:t>as well as for some</w:t>
      </w:r>
      <w:r w:rsidR="00C36D1D">
        <w:t xml:space="preserve"> specialized</w:t>
      </w:r>
      <w:r>
        <w:t xml:space="preserve"> commercial applications (e.g., utility companies and railways).</w:t>
      </w:r>
    </w:p>
    <w:p w14:paraId="42BF488B" w14:textId="20C18183" w:rsidR="00923407" w:rsidRDefault="004D00AF" w:rsidP="00923407">
      <w:r>
        <w:t>In the 3GPP systems, the</w:t>
      </w:r>
      <w:r w:rsidR="00923407">
        <w:t xml:space="preserve"> </w:t>
      </w:r>
      <w:r w:rsidR="00425CC2">
        <w:t>M</w:t>
      </w:r>
      <w:r w:rsidR="006E4DC1">
        <w:t xml:space="preserve">ission </w:t>
      </w:r>
      <w:r w:rsidR="00425CC2">
        <w:t>C</w:t>
      </w:r>
      <w:r w:rsidR="006E4DC1">
        <w:t xml:space="preserve">ritical </w:t>
      </w:r>
      <w:r w:rsidR="00425CC2">
        <w:t>Location</w:t>
      </w:r>
      <w:r w:rsidR="00DD705E">
        <w:t xml:space="preserve"> </w:t>
      </w:r>
      <w:r w:rsidR="00A36DE6">
        <w:t>Management</w:t>
      </w:r>
      <w:r w:rsidR="00425CC2">
        <w:t xml:space="preserve"> </w:t>
      </w:r>
      <w:r w:rsidR="006E0788">
        <w:t>service described in this</w:t>
      </w:r>
      <w:r w:rsidR="00923407">
        <w:t xml:space="preserve"> document is </w:t>
      </w:r>
      <w:r w:rsidR="006E0788">
        <w:t>instantiated at</w:t>
      </w:r>
      <w:r w:rsidR="00923407">
        <w:t xml:space="preserve"> </w:t>
      </w:r>
      <w:r>
        <w:t xml:space="preserve">the application layer </w:t>
      </w:r>
      <w:r w:rsidR="002709E0">
        <w:t xml:space="preserve">and involves </w:t>
      </w:r>
      <w:r w:rsidR="00465FD7">
        <w:t xml:space="preserve">interactions between MCLoc </w:t>
      </w:r>
      <w:r w:rsidR="00B511CF">
        <w:t xml:space="preserve">application </w:t>
      </w:r>
      <w:r w:rsidR="00465FD7">
        <w:t>client</w:t>
      </w:r>
      <w:r w:rsidR="001A53C7">
        <w:t>s</w:t>
      </w:r>
      <w:r w:rsidR="00465FD7">
        <w:t xml:space="preserve"> </w:t>
      </w:r>
      <w:r w:rsidR="007B7C45">
        <w:t xml:space="preserve">on </w:t>
      </w:r>
      <w:r w:rsidR="00923407">
        <w:t>UE</w:t>
      </w:r>
      <w:r w:rsidR="001A53C7">
        <w:t>s</w:t>
      </w:r>
      <w:r w:rsidR="00923407">
        <w:t xml:space="preserve"> </w:t>
      </w:r>
      <w:r w:rsidR="000B2A9E">
        <w:t xml:space="preserve">and </w:t>
      </w:r>
      <w:r w:rsidR="003C545C">
        <w:t>MCLoc</w:t>
      </w:r>
      <w:r w:rsidR="00923407">
        <w:t xml:space="preserve"> application servers</w:t>
      </w:r>
      <w:r w:rsidR="003C545C">
        <w:t>.</w:t>
      </w:r>
    </w:p>
    <w:p w14:paraId="794720D9" w14:textId="4B593399" w:rsidR="00080512" w:rsidRPr="004D3578" w:rsidRDefault="00670711">
      <w:pPr>
        <w:pStyle w:val="Heading1"/>
      </w:pPr>
      <w:bookmarkStart w:id="18" w:name="_Toc180396795"/>
      <w:r>
        <w:t>2</w:t>
      </w:r>
      <w:r w:rsidR="00080512" w:rsidRPr="004D3578">
        <w:tab/>
        <w:t>References</w:t>
      </w:r>
      <w:bookmarkEnd w:id="1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48A909B3"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3B443F" w14:textId="5258975B" w:rsidR="003E69A0" w:rsidRDefault="003E69A0" w:rsidP="003E69A0">
      <w:pPr>
        <w:pStyle w:val="EX"/>
      </w:pPr>
      <w:r>
        <w:t>[</w:t>
      </w:r>
      <w:r w:rsidR="00EC61CA">
        <w:t>1</w:t>
      </w:r>
      <w:r>
        <w:t>]</w:t>
      </w:r>
      <w:r>
        <w:tab/>
        <w:t>3GPP TR 21.900: "Technical Specification Group working methods".</w:t>
      </w:r>
    </w:p>
    <w:p w14:paraId="17B52E82" w14:textId="1051E957" w:rsidR="003548C2" w:rsidRDefault="00EC4A25" w:rsidP="003548C2">
      <w:pPr>
        <w:pStyle w:val="EX"/>
      </w:pPr>
      <w:r w:rsidRPr="00730857">
        <w:t>[</w:t>
      </w:r>
      <w:r w:rsidR="00775DF2" w:rsidRPr="00730857">
        <w:t>2</w:t>
      </w:r>
      <w:r w:rsidRPr="00730857">
        <w:t>]</w:t>
      </w:r>
      <w:r w:rsidRPr="00730857">
        <w:tab/>
        <w:t>3GPP TR 21.905: "Vocabulary for 3GPP Specifications".</w:t>
      </w:r>
    </w:p>
    <w:p w14:paraId="3215257F" w14:textId="029A6B28" w:rsidR="005A00B4" w:rsidRPr="00730857" w:rsidRDefault="003548C2" w:rsidP="005A00B4">
      <w:pPr>
        <w:pStyle w:val="EX"/>
      </w:pPr>
      <w:r>
        <w:rPr>
          <w:lang w:val="en-US"/>
        </w:rPr>
        <w:t>[</w:t>
      </w:r>
      <w:r w:rsidR="00EC61CA">
        <w:rPr>
          <w:lang w:val="en-US"/>
        </w:rPr>
        <w:t>3</w:t>
      </w:r>
      <w:r>
        <w:rPr>
          <w:lang w:val="en-US"/>
        </w:rPr>
        <w:t>]</w:t>
      </w:r>
      <w:r>
        <w:rPr>
          <w:lang w:val="en-US"/>
        </w:rPr>
        <w:tab/>
      </w:r>
      <w:r>
        <w:t>3GPP TS </w:t>
      </w:r>
      <w:r w:rsidRPr="004D73FF">
        <w:t>23.032</w:t>
      </w:r>
      <w:r>
        <w:t>: "Universal Geographical Area Description (GAD)".</w:t>
      </w:r>
      <w:r w:rsidR="005A00B4" w:rsidRPr="00730857">
        <w:t>[</w:t>
      </w:r>
      <w:r w:rsidR="004041B4" w:rsidRPr="00730857">
        <w:t>4</w:t>
      </w:r>
      <w:r w:rsidR="005A00B4" w:rsidRPr="00730857">
        <w:t>]</w:t>
      </w:r>
      <w:r w:rsidR="005A00B4" w:rsidRPr="00730857">
        <w:tab/>
        <w:t>3GPP TS 23.280: "Common functional architecture to support mission critical services; Stage 2"</w:t>
      </w:r>
      <w:r w:rsidR="00BE228A" w:rsidRPr="00730857">
        <w:t>.</w:t>
      </w:r>
    </w:p>
    <w:p w14:paraId="1549EEE3" w14:textId="790D9786" w:rsidR="00BE228A" w:rsidRDefault="00BE228A" w:rsidP="008149C0">
      <w:pPr>
        <w:pStyle w:val="EX"/>
      </w:pPr>
      <w:r w:rsidRPr="00730857">
        <w:t>[</w:t>
      </w:r>
      <w:r w:rsidR="004041B4" w:rsidRPr="00730857">
        <w:t>5</w:t>
      </w:r>
      <w:r w:rsidRPr="00730857">
        <w:t>]</w:t>
      </w:r>
      <w:r w:rsidRPr="00730857">
        <w:tab/>
        <w:t>3GPP TS 23.283: "</w:t>
      </w:r>
      <w:r w:rsidR="008149C0" w:rsidRPr="00730857">
        <w:t>Mission Critical Communication Interworking with Land Mobile Radio Systems; Stage 2</w:t>
      </w:r>
      <w:r w:rsidRPr="00730857">
        <w:t>"</w:t>
      </w:r>
      <w:r w:rsidR="008149C0" w:rsidRPr="00730857">
        <w:t>.</w:t>
      </w:r>
    </w:p>
    <w:p w14:paraId="386A0F83" w14:textId="3DC184F5" w:rsidR="003E6C8E" w:rsidRDefault="003E6C8E" w:rsidP="003E6C8E">
      <w:pPr>
        <w:pStyle w:val="EX"/>
      </w:pPr>
      <w:r>
        <w:t>[</w:t>
      </w:r>
      <w:r w:rsidR="00824FA0">
        <w:t>6</w:t>
      </w:r>
      <w:r>
        <w:t>]</w:t>
      </w:r>
      <w:r>
        <w:tab/>
        <w:t>3GPP TS 24.483</w:t>
      </w:r>
      <w:r w:rsidRPr="0073469F">
        <w:t xml:space="preserve">: "Mission Critical </w:t>
      </w:r>
      <w:r>
        <w:t>Services (MCS)</w:t>
      </w:r>
      <w:r w:rsidRPr="0073469F">
        <w:t xml:space="preserve"> </w:t>
      </w:r>
      <w:r>
        <w:t>Management Object (MO)</w:t>
      </w:r>
      <w:r w:rsidRPr="0073469F">
        <w:t>".</w:t>
      </w:r>
    </w:p>
    <w:p w14:paraId="700109AB" w14:textId="2B985FBD" w:rsidR="003E6C8E" w:rsidRPr="004D3578" w:rsidRDefault="003E6C8E" w:rsidP="003E6C8E">
      <w:pPr>
        <w:pStyle w:val="EX"/>
      </w:pPr>
      <w:r>
        <w:t>[</w:t>
      </w:r>
      <w:r w:rsidR="00824FA0">
        <w:t>7</w:t>
      </w:r>
      <w:r>
        <w:t>]</w:t>
      </w:r>
      <w:r>
        <w:tab/>
        <w:t>3GPP TS 29.500: "</w:t>
      </w:r>
      <w:r w:rsidRPr="0020249F">
        <w:t>5G System; Technical Realization of Service Based Architecture; Stage 3</w:t>
      </w:r>
      <w:r>
        <w:t>".</w:t>
      </w:r>
    </w:p>
    <w:p w14:paraId="72DCE0D3" w14:textId="7E8EA9CA" w:rsidR="003E6C8E" w:rsidRDefault="003E6C8E" w:rsidP="003E6C8E">
      <w:pPr>
        <w:pStyle w:val="EX"/>
      </w:pPr>
      <w:r>
        <w:t>[</w:t>
      </w:r>
      <w:r w:rsidR="00824FA0">
        <w:t>8</w:t>
      </w:r>
      <w:r>
        <w:t>]</w:t>
      </w:r>
      <w:r>
        <w:tab/>
        <w:t>3GPP TS 29.501: "5G System; Principles and Guidelines for Services Definition; Stage 3".</w:t>
      </w:r>
    </w:p>
    <w:p w14:paraId="5CB96D76" w14:textId="197AE027" w:rsidR="00E56362" w:rsidRPr="00730857" w:rsidRDefault="008149C0" w:rsidP="008149C0">
      <w:pPr>
        <w:pStyle w:val="EX"/>
      </w:pPr>
      <w:r w:rsidRPr="00730857">
        <w:t>[</w:t>
      </w:r>
      <w:r w:rsidR="004041B4" w:rsidRPr="00730857">
        <w:t>9</w:t>
      </w:r>
      <w:r w:rsidRPr="00730857">
        <w:t>]</w:t>
      </w:r>
      <w:r w:rsidRPr="00730857">
        <w:tab/>
        <w:t>3GPP TS 33.180: "Security of the mission critical service".</w:t>
      </w:r>
    </w:p>
    <w:p w14:paraId="31A7AF0F" w14:textId="19F5F4F0" w:rsidR="0093750A" w:rsidRPr="00730857" w:rsidRDefault="0093750A" w:rsidP="004756CC">
      <w:pPr>
        <w:pStyle w:val="EX"/>
      </w:pPr>
      <w:r w:rsidRPr="00730857">
        <w:t>[</w:t>
      </w:r>
      <w:r w:rsidR="004041B4" w:rsidRPr="00730857">
        <w:t>10</w:t>
      </w:r>
      <w:r w:rsidRPr="00730857">
        <w:t>]</w:t>
      </w:r>
      <w:r w:rsidRPr="00730857">
        <w:tab/>
        <w:t>IETF RFC </w:t>
      </w:r>
      <w:r w:rsidRPr="00730857">
        <w:rPr>
          <w:rFonts w:eastAsia="SimSun"/>
          <w:lang w:val="en-US"/>
        </w:rPr>
        <w:t>4122</w:t>
      </w:r>
      <w:r w:rsidRPr="00730857">
        <w:t xml:space="preserve"> (July</w:t>
      </w:r>
      <w:r w:rsidRPr="00730857">
        <w:rPr>
          <w:lang w:val="en-US"/>
        </w:rPr>
        <w:t> </w:t>
      </w:r>
      <w:r w:rsidRPr="00730857">
        <w:t>2005): "A Universally Unique IDentifier (UUID) URN Namespace".</w:t>
      </w:r>
    </w:p>
    <w:p w14:paraId="60A73020" w14:textId="65D12C4B" w:rsidR="00925C36" w:rsidRDefault="00925C36" w:rsidP="00925C36">
      <w:pPr>
        <w:pStyle w:val="EX"/>
      </w:pPr>
      <w:r>
        <w:t>[</w:t>
      </w:r>
      <w:r w:rsidR="00824FA0">
        <w:t>11</w:t>
      </w:r>
      <w:r>
        <w:t>]</w:t>
      </w:r>
      <w:r>
        <w:tab/>
      </w:r>
      <w:r w:rsidRPr="00EA26B3">
        <w:t>IETF</w:t>
      </w:r>
      <w:r>
        <w:t> </w:t>
      </w:r>
      <w:r w:rsidRPr="00EA26B3">
        <w:t>RFC</w:t>
      </w:r>
      <w:r>
        <w:t> </w:t>
      </w:r>
      <w:r w:rsidRPr="00EA26B3">
        <w:t>6750: "The OAuth 2.0 Authorization Framework: Bearer Token Usage".</w:t>
      </w:r>
    </w:p>
    <w:p w14:paraId="241F39CA" w14:textId="0027480B" w:rsidR="00B94312" w:rsidRPr="00D91CBF" w:rsidRDefault="00B94312" w:rsidP="00B94312">
      <w:pPr>
        <w:pStyle w:val="EX"/>
        <w:rPr>
          <w:lang w:eastAsia="zh-CN"/>
        </w:rPr>
      </w:pPr>
      <w:r w:rsidRPr="00D1205D">
        <w:rPr>
          <w:lang w:eastAsia="zh-CN"/>
        </w:rPr>
        <w:t>[</w:t>
      </w:r>
      <w:r w:rsidR="00824FA0">
        <w:rPr>
          <w:lang w:eastAsia="zh-CN"/>
        </w:rPr>
        <w:t>12</w:t>
      </w:r>
      <w:r w:rsidRPr="00D1205D">
        <w:rPr>
          <w:lang w:eastAsia="zh-CN"/>
        </w:rPr>
        <w:t>]</w:t>
      </w:r>
      <w:r w:rsidRPr="00D1205D">
        <w:rPr>
          <w:lang w:eastAsia="zh-CN"/>
        </w:rPr>
        <w:tab/>
      </w:r>
      <w:r w:rsidRPr="00D1205D">
        <w:t>IETF RFC 8259: "The JavaScript Object Notation (JSON) Data Interchange Format".</w:t>
      </w:r>
    </w:p>
    <w:p w14:paraId="08EE1F6F" w14:textId="0C37234A" w:rsidR="00925C36" w:rsidRDefault="00925C36" w:rsidP="00925C36">
      <w:pPr>
        <w:pStyle w:val="EX"/>
      </w:pPr>
      <w:r>
        <w:t>[</w:t>
      </w:r>
      <w:r w:rsidR="00824FA0">
        <w:t>13</w:t>
      </w:r>
      <w:r>
        <w:t>]</w:t>
      </w:r>
      <w:r>
        <w:tab/>
      </w:r>
      <w:r w:rsidRPr="0086220A">
        <w:t>IETF RFC </w:t>
      </w:r>
      <w:r>
        <w:t>9113</w:t>
      </w:r>
      <w:r w:rsidRPr="0086220A">
        <w:t>: "HTTP/2"</w:t>
      </w:r>
      <w:r w:rsidRPr="00EA26B3">
        <w:t>.</w:t>
      </w:r>
    </w:p>
    <w:p w14:paraId="323896B4" w14:textId="7CFD2F4A" w:rsidR="00925C36" w:rsidRDefault="00925C36" w:rsidP="00925C36">
      <w:pPr>
        <w:pStyle w:val="EX"/>
        <w:rPr>
          <w:lang w:val="en-US"/>
        </w:rPr>
      </w:pPr>
      <w:r>
        <w:t>[</w:t>
      </w:r>
      <w:r w:rsidR="00824FA0">
        <w:t>14</w:t>
      </w:r>
      <w:r>
        <w:t>]</w:t>
      </w:r>
      <w:r>
        <w:tab/>
      </w:r>
      <w:bookmarkStart w:id="19" w:name="_PERM_MCCTEMPBM_CRPT84370000___5"/>
      <w:r>
        <w:rPr>
          <w:lang w:val="en-US"/>
        </w:rPr>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bookmarkEnd w:id="19"/>
    </w:p>
    <w:p w14:paraId="7E409326" w14:textId="77777777" w:rsidR="00154B99" w:rsidRPr="001208FB" w:rsidRDefault="00154B99" w:rsidP="004756CC">
      <w:pPr>
        <w:pStyle w:val="EX"/>
      </w:pPr>
    </w:p>
    <w:p w14:paraId="24ACB616" w14:textId="77777777" w:rsidR="00080512" w:rsidRPr="004D3578" w:rsidRDefault="00080512">
      <w:pPr>
        <w:pStyle w:val="Heading1"/>
      </w:pPr>
      <w:bookmarkStart w:id="20" w:name="definitions"/>
      <w:bookmarkStart w:id="21" w:name="_Toc180396796"/>
      <w:bookmarkEnd w:id="20"/>
      <w:r w:rsidRPr="004D3578">
        <w:lastRenderedPageBreak/>
        <w:t>3</w:t>
      </w:r>
      <w:r w:rsidRPr="004D3578">
        <w:tab/>
        <w:t>Definitions</w:t>
      </w:r>
      <w:r w:rsidR="00602AEA">
        <w:t xml:space="preserve"> of terms, symbols and abbreviations</w:t>
      </w:r>
      <w:bookmarkEnd w:id="21"/>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2" w:name="_Toc180396797"/>
      <w:r w:rsidRPr="004D3578">
        <w:t>3.1</w:t>
      </w:r>
      <w:r w:rsidRPr="004D3578">
        <w:tab/>
      </w:r>
      <w:r w:rsidR="002B6339">
        <w:t>Terms</w:t>
      </w:r>
      <w:bookmarkEnd w:id="22"/>
    </w:p>
    <w:p w14:paraId="52F085A8" w14:textId="79EC2F67" w:rsidR="00080512" w:rsidRPr="004D3578" w:rsidRDefault="00080512">
      <w:r w:rsidRPr="004D3578">
        <w:t xml:space="preserve">For the purposes of the present document, the terms given in </w:t>
      </w:r>
      <w:r w:rsidR="00DF62CD">
        <w:t xml:space="preserve">3GPP </w:t>
      </w:r>
      <w:r w:rsidRPr="004D3578">
        <w:t>TR 21.905 [</w:t>
      </w:r>
      <w:r w:rsidR="00280F73">
        <w:t>2</w:t>
      </w:r>
      <w:r w:rsidRPr="004D3578">
        <w:t>]</w:t>
      </w:r>
      <w:r w:rsidR="003770EE">
        <w:t xml:space="preserve">, </w:t>
      </w:r>
      <w:r w:rsidR="00767DAA" w:rsidRPr="0073469F">
        <w:t>3GPP TS </w:t>
      </w:r>
      <w:r w:rsidR="00767DAA">
        <w:t>23.280</w:t>
      </w:r>
      <w:r w:rsidR="00767DAA" w:rsidRPr="0073469F">
        <w:t> [</w:t>
      </w:r>
      <w:r w:rsidR="005D442D">
        <w:t>4</w:t>
      </w:r>
      <w:r w:rsidR="00767DAA" w:rsidRPr="0073469F">
        <w:t>]</w:t>
      </w:r>
      <w:r w:rsidRPr="004D3578">
        <w:t xml:space="preserve"> </w:t>
      </w:r>
      <w:r w:rsidR="003770EE">
        <w:t xml:space="preserve">or </w:t>
      </w:r>
      <w:r w:rsidRPr="004D3578">
        <w:t xml:space="preserve">the following apply. A term defined in the present document takes precedence over the definition of the same term, if any, in </w:t>
      </w:r>
      <w:r w:rsidR="00DF62CD">
        <w:t xml:space="preserve">3GPP </w:t>
      </w:r>
      <w:r w:rsidRPr="004D3578">
        <w:t>TR 21.905 [</w:t>
      </w:r>
      <w:r w:rsidR="00280F73">
        <w:t>2</w:t>
      </w:r>
      <w:r w:rsidRPr="004D3578">
        <w:t>]</w:t>
      </w:r>
      <w:r w:rsidR="002E2D5A">
        <w:t xml:space="preserve"> or </w:t>
      </w:r>
      <w:r w:rsidR="002E2D5A" w:rsidRPr="0073469F">
        <w:t>3GPP TS </w:t>
      </w:r>
      <w:r w:rsidR="002E2D5A">
        <w:t>23.280</w:t>
      </w:r>
      <w:r w:rsidR="002E2D5A" w:rsidRPr="0073469F">
        <w:t> [</w:t>
      </w:r>
      <w:r w:rsidR="005D442D">
        <w:t>4</w:t>
      </w:r>
      <w:r w:rsidR="002E2D5A" w:rsidRPr="0073469F">
        <w:t>]</w:t>
      </w:r>
      <w:r w:rsidRPr="004D3578">
        <w:t>.</w:t>
      </w:r>
    </w:p>
    <w:p w14:paraId="4BA11E88" w14:textId="4216A541" w:rsidR="005A00B4" w:rsidRPr="004E44BA" w:rsidRDefault="004E44BA">
      <w:r w:rsidRPr="004E44BA">
        <w:rPr>
          <w:b/>
          <w:bCs/>
        </w:rPr>
        <w:t>L</w:t>
      </w:r>
      <w:r w:rsidR="005A00B4" w:rsidRPr="004E44BA">
        <w:rPr>
          <w:b/>
          <w:bCs/>
        </w:rPr>
        <w:t>ocation management client</w:t>
      </w:r>
      <w:r>
        <w:rPr>
          <w:b/>
          <w:bCs/>
        </w:rPr>
        <w:t>:</w:t>
      </w:r>
      <w:r>
        <w:t xml:space="preserve"> An entity </w:t>
      </w:r>
      <w:r w:rsidR="00D90285">
        <w:t xml:space="preserve">typically </w:t>
      </w:r>
      <w:r w:rsidR="00EE1498">
        <w:t xml:space="preserve">associated </w:t>
      </w:r>
      <w:r w:rsidR="007D6AC8">
        <w:t xml:space="preserve">with a </w:t>
      </w:r>
      <w:r w:rsidR="00D90285">
        <w:t xml:space="preserve">mobile </w:t>
      </w:r>
      <w:r w:rsidR="007D6AC8">
        <w:t xml:space="preserve">device (UE), </w:t>
      </w:r>
      <w:r>
        <w:t xml:space="preserve">that can request </w:t>
      </w:r>
      <w:r w:rsidR="00E378D6">
        <w:t xml:space="preserve">and receive </w:t>
      </w:r>
      <w:r>
        <w:t xml:space="preserve">location information </w:t>
      </w:r>
      <w:r w:rsidR="001A5C92">
        <w:t xml:space="preserve">from </w:t>
      </w:r>
      <w:r w:rsidR="00E05D00">
        <w:t>a</w:t>
      </w:r>
      <w:r w:rsidR="001A5C92">
        <w:t xml:space="preserve"> location management server and can provide location information to the location management server</w:t>
      </w:r>
      <w:r w:rsidR="00E44670">
        <w:t>.</w:t>
      </w:r>
    </w:p>
    <w:p w14:paraId="62D4A2F9" w14:textId="108490A1" w:rsidR="00CF6F5B" w:rsidRDefault="001A5C92" w:rsidP="001A5C92">
      <w:r w:rsidRPr="004E44BA">
        <w:rPr>
          <w:b/>
          <w:bCs/>
        </w:rPr>
        <w:t xml:space="preserve">Location management </w:t>
      </w:r>
      <w:r>
        <w:rPr>
          <w:b/>
          <w:bCs/>
        </w:rPr>
        <w:t>server:</w:t>
      </w:r>
      <w:r>
        <w:t xml:space="preserve"> An entity that can request </w:t>
      </w:r>
      <w:r w:rsidR="00310C62">
        <w:t xml:space="preserve">and receive </w:t>
      </w:r>
      <w:r>
        <w:t>location information from location management client</w:t>
      </w:r>
      <w:r w:rsidR="005A00AB">
        <w:t>s,</w:t>
      </w:r>
      <w:r>
        <w:t xml:space="preserve"> </w:t>
      </w:r>
      <w:r w:rsidR="009300C1">
        <w:t xml:space="preserve">from other </w:t>
      </w:r>
      <w:r w:rsidR="00685BB2">
        <w:t>location management servers and</w:t>
      </w:r>
      <w:r w:rsidR="00CB27C0">
        <w:t xml:space="preserve"> from </w:t>
      </w:r>
      <w:r w:rsidR="00685BB2">
        <w:t xml:space="preserve">IWFs </w:t>
      </w:r>
      <w:r>
        <w:t>and can provide location information to authorized location management client</w:t>
      </w:r>
      <w:r w:rsidR="00F4587A">
        <w:t xml:space="preserve">s, </w:t>
      </w:r>
      <w:r w:rsidR="00497288">
        <w:t xml:space="preserve">other </w:t>
      </w:r>
      <w:r w:rsidR="00F4587A">
        <w:t>location management servers and IWFs</w:t>
      </w:r>
      <w:r>
        <w:t>.</w:t>
      </w:r>
    </w:p>
    <w:p w14:paraId="05ACF245" w14:textId="74E37E1F" w:rsidR="00974ADB" w:rsidRDefault="00974ADB" w:rsidP="001A5C92">
      <w:r w:rsidRPr="0028402D">
        <w:rPr>
          <w:b/>
          <w:bCs/>
        </w:rPr>
        <w:t xml:space="preserve">MCLOC client ID: </w:t>
      </w:r>
      <w:r>
        <w:t>is a globally unique identification of a specific location management client instance. MCLOC client ID is a UUID URN as specified in IETF </w:t>
      </w:r>
      <w:r w:rsidRPr="00B34245">
        <w:t>RFC</w:t>
      </w:r>
      <w:r>
        <w:t> </w:t>
      </w:r>
      <w:r w:rsidRPr="00B34245">
        <w:t>4122</w:t>
      </w:r>
      <w:r>
        <w:t> </w:t>
      </w:r>
      <w:r w:rsidRPr="00B34245">
        <w:t>[</w:t>
      </w:r>
      <w:r w:rsidR="00B21C6C">
        <w:t>10</w:t>
      </w:r>
      <w:r w:rsidRPr="00B34245">
        <w:t>]</w:t>
      </w:r>
      <w:r>
        <w:t>.</w:t>
      </w:r>
    </w:p>
    <w:p w14:paraId="748FAD21" w14:textId="77777777" w:rsidR="00080512" w:rsidRPr="004D3578" w:rsidRDefault="00080512">
      <w:pPr>
        <w:pStyle w:val="Heading2"/>
      </w:pPr>
      <w:bookmarkStart w:id="23" w:name="_Toc180396798"/>
      <w:r w:rsidRPr="004D3578">
        <w:t>3.2</w:t>
      </w:r>
      <w:r w:rsidRPr="004D3578">
        <w:tab/>
        <w:t>Symbols</w:t>
      </w:r>
      <w:bookmarkEnd w:id="23"/>
    </w:p>
    <w:p w14:paraId="46F1B0F7" w14:textId="77777777" w:rsidR="00080512" w:rsidRPr="004D3578" w:rsidRDefault="00080512">
      <w:pPr>
        <w:keepNext/>
      </w:pPr>
      <w:r w:rsidRPr="004D3578">
        <w:t>For the purposes of the present document, the following symbols apply:</w:t>
      </w:r>
    </w:p>
    <w:p w14:paraId="50F83E7B" w14:textId="281997F5" w:rsidR="00080512" w:rsidRPr="004D3578" w:rsidRDefault="00EC5055" w:rsidP="00891DBE">
      <w:pPr>
        <w:pStyle w:val="EditorsNote"/>
      </w:pPr>
      <w:r>
        <w:t>Editor’s Note: This section may end up being void.</w:t>
      </w:r>
    </w:p>
    <w:p w14:paraId="5E81C5C1" w14:textId="77777777" w:rsidR="00080512" w:rsidRPr="004D3578" w:rsidRDefault="00080512">
      <w:pPr>
        <w:pStyle w:val="Heading2"/>
      </w:pPr>
      <w:bookmarkStart w:id="24" w:name="_Toc180396799"/>
      <w:r w:rsidRPr="004D3578">
        <w:t>3.3</w:t>
      </w:r>
      <w:r w:rsidRPr="004D3578">
        <w:tab/>
        <w:t>Abbreviations</w:t>
      </w:r>
      <w:bookmarkEnd w:id="24"/>
    </w:p>
    <w:p w14:paraId="338C6B7C" w14:textId="06E02B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w:t>
      </w:r>
      <w:r w:rsidR="00280F73">
        <w:t>2</w:t>
      </w:r>
      <w:r w:rsidRPr="004D3578">
        <w:t>]</w:t>
      </w:r>
      <w:r w:rsidR="004B0F14">
        <w:t xml:space="preserve">, </w:t>
      </w:r>
      <w:r w:rsidR="004B0F14" w:rsidRPr="0073469F">
        <w:t>3GPP TS </w:t>
      </w:r>
      <w:r w:rsidR="004B0F14">
        <w:t>23.280</w:t>
      </w:r>
      <w:r w:rsidR="004B0F14" w:rsidRPr="0073469F">
        <w:t> [</w:t>
      </w:r>
      <w:r w:rsidR="005D442D">
        <w:t>4</w:t>
      </w:r>
      <w:r w:rsidR="004B0F14" w:rsidRPr="0073469F">
        <w:t>]</w:t>
      </w:r>
      <w:r w:rsidR="00CD215E">
        <w:t xml:space="preserve">, or </w:t>
      </w:r>
      <w:r w:rsidRPr="004D3578">
        <w:t>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w:t>
      </w:r>
      <w:r w:rsidR="00280F73">
        <w:t>2</w:t>
      </w:r>
      <w:r w:rsidRPr="004D3578">
        <w:t>]</w:t>
      </w:r>
      <w:r w:rsidR="00CD215E">
        <w:t xml:space="preserve"> or </w:t>
      </w:r>
      <w:r w:rsidR="00CD215E" w:rsidRPr="0073469F">
        <w:t>3GPP TS </w:t>
      </w:r>
      <w:r w:rsidR="00CD215E">
        <w:t>23.280</w:t>
      </w:r>
      <w:r w:rsidR="00CD215E" w:rsidRPr="0073469F">
        <w:t> [</w:t>
      </w:r>
      <w:r w:rsidR="005D442D">
        <w:t>4</w:t>
      </w:r>
      <w:r w:rsidR="00CD215E" w:rsidRPr="0073469F">
        <w:t>]</w:t>
      </w:r>
      <w:r w:rsidRPr="004D3578">
        <w:t>.</w:t>
      </w:r>
    </w:p>
    <w:p w14:paraId="590BE5ED" w14:textId="226A0C42" w:rsidR="00BE228A" w:rsidRDefault="00BE228A">
      <w:pPr>
        <w:pStyle w:val="EW"/>
        <w:rPr>
          <w:bCs/>
        </w:rPr>
      </w:pPr>
      <w:r>
        <w:rPr>
          <w:bCs/>
        </w:rPr>
        <w:t>IWF</w:t>
      </w:r>
      <w:r>
        <w:rPr>
          <w:bCs/>
        </w:rPr>
        <w:tab/>
        <w:t>Interworking Function</w:t>
      </w:r>
      <w:r w:rsidR="008544DE">
        <w:rPr>
          <w:bCs/>
        </w:rPr>
        <w:t xml:space="preserve"> between </w:t>
      </w:r>
      <w:r w:rsidR="00064EDA">
        <w:rPr>
          <w:bCs/>
        </w:rPr>
        <w:t>a 3GPP Mission Critical system and an LMR system</w:t>
      </w:r>
    </w:p>
    <w:p w14:paraId="16C28805" w14:textId="682CF487" w:rsidR="008A1BFE" w:rsidRPr="004D3578" w:rsidRDefault="008A1BFE">
      <w:pPr>
        <w:pStyle w:val="EW"/>
      </w:pPr>
      <w:r>
        <w:t>LMR</w:t>
      </w:r>
      <w:r w:rsidR="00C552B0">
        <w:tab/>
        <w:t>Land Mobile Radio</w:t>
      </w:r>
    </w:p>
    <w:p w14:paraId="21225CF0" w14:textId="77777777" w:rsidR="001A5C92" w:rsidRPr="0073469F" w:rsidRDefault="001A5C92" w:rsidP="001A5C92">
      <w:pPr>
        <w:pStyle w:val="Heading1"/>
      </w:pPr>
      <w:bookmarkStart w:id="25" w:name="clause4"/>
      <w:bookmarkStart w:id="26" w:name="_Toc20155486"/>
      <w:bookmarkStart w:id="27" w:name="_Toc27500641"/>
      <w:bookmarkStart w:id="28" w:name="_Toc36048766"/>
      <w:bookmarkStart w:id="29" w:name="_Toc45209529"/>
      <w:bookmarkStart w:id="30" w:name="_Toc51860354"/>
      <w:bookmarkStart w:id="31" w:name="_Toc131399652"/>
      <w:bookmarkStart w:id="32" w:name="_Toc180396800"/>
      <w:bookmarkEnd w:id="25"/>
      <w:r w:rsidRPr="0073469F">
        <w:t>4</w:t>
      </w:r>
      <w:r w:rsidRPr="0073469F">
        <w:tab/>
        <w:t>General</w:t>
      </w:r>
      <w:bookmarkEnd w:id="26"/>
      <w:bookmarkEnd w:id="27"/>
      <w:bookmarkEnd w:id="28"/>
      <w:bookmarkEnd w:id="29"/>
      <w:bookmarkEnd w:id="30"/>
      <w:bookmarkEnd w:id="31"/>
      <w:bookmarkEnd w:id="32"/>
    </w:p>
    <w:p w14:paraId="2B9CD544" w14:textId="22DCC032" w:rsidR="004B297E" w:rsidRDefault="001A5C92" w:rsidP="004B297E">
      <w:pPr>
        <w:pStyle w:val="Heading2"/>
      </w:pPr>
      <w:bookmarkStart w:id="33" w:name="_Toc20155487"/>
      <w:bookmarkStart w:id="34" w:name="_Toc27500642"/>
      <w:bookmarkStart w:id="35" w:name="_Toc36048767"/>
      <w:bookmarkStart w:id="36" w:name="_Toc45209530"/>
      <w:bookmarkStart w:id="37" w:name="_Toc51860355"/>
      <w:bookmarkStart w:id="38" w:name="_Toc131399653"/>
      <w:bookmarkStart w:id="39" w:name="_Toc180396801"/>
      <w:r w:rsidRPr="0073469F">
        <w:t>4.1</w:t>
      </w:r>
      <w:r w:rsidRPr="0073469F">
        <w:tab/>
      </w:r>
      <w:bookmarkEnd w:id="33"/>
      <w:bookmarkEnd w:id="34"/>
      <w:bookmarkEnd w:id="35"/>
      <w:bookmarkEnd w:id="36"/>
      <w:bookmarkEnd w:id="37"/>
      <w:bookmarkEnd w:id="38"/>
      <w:r w:rsidR="004B297E">
        <w:t>Overview</w:t>
      </w:r>
      <w:bookmarkEnd w:id="39"/>
    </w:p>
    <w:p w14:paraId="3AAE6EEA" w14:textId="60F01F63" w:rsidR="004B297E" w:rsidRDefault="004B297E" w:rsidP="004B297E">
      <w:pPr>
        <w:spacing w:after="0"/>
      </w:pPr>
      <w:r>
        <w:t>The Mission Critical Location (MCLoc) is an optional auxiliary mission critical service operating at the application plane layer and supporting the MC services: MCPTT, MCVideo and MCData. It is fully integrated with those services (see 3GPP TS 23.280 [</w:t>
      </w:r>
      <w:r w:rsidR="005D442D">
        <w:t>4</w:t>
      </w:r>
      <w:r>
        <w:t>]) and is consistent with the general design principles of the mission critical system. Salient features include:</w:t>
      </w:r>
    </w:p>
    <w:p w14:paraId="50E1DF59" w14:textId="77777777" w:rsidR="004B297E" w:rsidRDefault="004B297E" w:rsidP="004B297E">
      <w:pPr>
        <w:pStyle w:val="B1"/>
        <w:numPr>
          <w:ilvl w:val="0"/>
          <w:numId w:val="21"/>
        </w:numPr>
      </w:pPr>
      <w:r>
        <w:rPr>
          <w:b/>
          <w:bCs/>
        </w:rPr>
        <w:t>Trust domains.</w:t>
      </w:r>
      <w:r>
        <w:t xml:space="preserve"> MCLoc protects the privacy and confidentiality of operation for MC service users, including their identities, by having the ability to restrict the ingestion and dissemination of related information from/to only well trusted entities.</w:t>
      </w:r>
    </w:p>
    <w:p w14:paraId="04423918" w14:textId="77777777" w:rsidR="004B297E" w:rsidRDefault="004B297E" w:rsidP="004B297E">
      <w:pPr>
        <w:pStyle w:val="B1"/>
        <w:numPr>
          <w:ilvl w:val="0"/>
          <w:numId w:val="21"/>
        </w:numPr>
      </w:pPr>
      <w:r>
        <w:rPr>
          <w:b/>
          <w:bCs/>
        </w:rPr>
        <w:t>Controlled list of users.</w:t>
      </w:r>
      <w:r>
        <w:t xml:space="preserve"> MCLoc provides services only to associates of mission critical organizations (MCO) who are subscribed through their respective MCO. The MCOs have business agreements with the mission critical system operator, which avail them of control mechanisms such as pre-configuration, policy rules and user and service profiles.</w:t>
      </w:r>
    </w:p>
    <w:p w14:paraId="7B950670" w14:textId="77777777" w:rsidR="004B297E" w:rsidRDefault="004B297E" w:rsidP="004B297E">
      <w:pPr>
        <w:pStyle w:val="B1"/>
        <w:numPr>
          <w:ilvl w:val="0"/>
          <w:numId w:val="21"/>
        </w:numPr>
      </w:pPr>
      <w:r>
        <w:rPr>
          <w:b/>
          <w:bCs/>
        </w:rPr>
        <w:t>Multiple devices</w:t>
      </w:r>
      <w:r>
        <w:rPr>
          <w:rFonts w:eastAsia="SimSun"/>
        </w:rPr>
        <w:t>.</w:t>
      </w:r>
      <w:r>
        <w:t xml:space="preserve"> From a user perspective, the identification and addressing is by user, rather than by device. Multiple active devices simultaneously active for the same user are supported, allowing addressing to a user at a particular active device.</w:t>
      </w:r>
    </w:p>
    <w:p w14:paraId="1F24E3C9" w14:textId="77777777" w:rsidR="004B297E" w:rsidRDefault="004B297E" w:rsidP="004B297E">
      <w:pPr>
        <w:pStyle w:val="B1"/>
        <w:numPr>
          <w:ilvl w:val="0"/>
          <w:numId w:val="21"/>
        </w:numPr>
      </w:pPr>
      <w:r>
        <w:rPr>
          <w:b/>
          <w:bCs/>
        </w:rPr>
        <w:lastRenderedPageBreak/>
        <w:t>Support for aliases.</w:t>
      </w:r>
      <w:r>
        <w:t xml:space="preserve"> MCLoc supports addressing by, reporting from, and notifications to, users identified via mission critical aliases.</w:t>
      </w:r>
    </w:p>
    <w:p w14:paraId="65435B7A" w14:textId="77777777" w:rsidR="004B297E" w:rsidRDefault="004B297E" w:rsidP="004B297E">
      <w:pPr>
        <w:pStyle w:val="B1"/>
        <w:numPr>
          <w:ilvl w:val="0"/>
          <w:numId w:val="21"/>
        </w:numPr>
      </w:pPr>
      <w:r>
        <w:rPr>
          <w:b/>
          <w:bCs/>
        </w:rPr>
        <w:t>Support of group operations</w:t>
      </w:r>
      <w:r>
        <w:t>. Group communications is a key feature of mission critical systems. The mission critical location service is in constant contact with specific mission critical services (i.e., MCPTT, MCVideo, MCData) and, when instructed, can limit the location data collection and distribution to the members of the respective MC service groups, based on their current status (e.g., currently affiliated, currently in an active communication).</w:t>
      </w:r>
    </w:p>
    <w:p w14:paraId="64193FC5" w14:textId="77777777" w:rsidR="004B297E" w:rsidRDefault="004B297E" w:rsidP="004B297E">
      <w:pPr>
        <w:pStyle w:val="B1"/>
        <w:numPr>
          <w:ilvl w:val="0"/>
          <w:numId w:val="21"/>
        </w:numPr>
      </w:pPr>
      <w:r>
        <w:rPr>
          <w:b/>
          <w:bCs/>
        </w:rPr>
        <w:t>Rich set of</w:t>
      </w:r>
      <w:r>
        <w:t xml:space="preserve"> </w:t>
      </w:r>
      <w:r>
        <w:rPr>
          <w:b/>
          <w:bCs/>
        </w:rPr>
        <w:t>location</w:t>
      </w:r>
      <w:r>
        <w:t xml:space="preserve"> </w:t>
      </w:r>
      <w:r>
        <w:rPr>
          <w:b/>
          <w:bCs/>
        </w:rPr>
        <w:t>trigger types and variables.</w:t>
      </w:r>
      <w:r>
        <w:t xml:space="preserve"> MCLoc supports location event triggering on many various conditions and reporting of values of location variables, beyond just longitude and latitude: for example, z</w:t>
      </w:r>
      <w:r>
        <w:noBreakHyphen/>
        <w:t>axis values, speed, etc. In addition, the time and accuracy of the measurement or data acquisition is also recorded and can be reported by the LMC and/or notified by the LMS.</w:t>
      </w:r>
    </w:p>
    <w:p w14:paraId="37B04A59" w14:textId="77777777" w:rsidR="004B297E" w:rsidRDefault="004B297E" w:rsidP="004B297E">
      <w:pPr>
        <w:pStyle w:val="B1"/>
        <w:numPr>
          <w:ilvl w:val="0"/>
          <w:numId w:val="21"/>
        </w:numPr>
      </w:pPr>
      <w:r>
        <w:rPr>
          <w:b/>
          <w:bCs/>
        </w:rPr>
        <w:t>Context sensitive and adaptive operation</w:t>
      </w:r>
      <w:r>
        <w:t>. MCLoc can be informed by various subsystems of changes in the context of operations (e.g., emergency situations, changes of RRC states, etc.). In those cases, MCLoc may enable/disable certain location triggers, use different set of parameters, and report/notify different location variables.</w:t>
      </w:r>
    </w:p>
    <w:p w14:paraId="012113C0" w14:textId="77777777" w:rsidR="004B297E" w:rsidRDefault="004B297E" w:rsidP="004B297E">
      <w:pPr>
        <w:pStyle w:val="B1"/>
        <w:numPr>
          <w:ilvl w:val="0"/>
          <w:numId w:val="21"/>
        </w:numPr>
      </w:pPr>
      <w:r>
        <w:rPr>
          <w:b/>
          <w:bCs/>
        </w:rPr>
        <w:t>Off-network / on-network operation.</w:t>
      </w:r>
      <w:r>
        <w:t xml:space="preserve"> The location of off-network MC users can also be determined using ProSe communications. If ProSe UE-to-Network relays are employed, the off-network and on-network populations of MC users can be notified of stay updated on each other locations, as appropriate.</w:t>
      </w:r>
    </w:p>
    <w:p w14:paraId="6CFF50F0" w14:textId="77777777" w:rsidR="004B297E" w:rsidRDefault="004B297E" w:rsidP="004B297E">
      <w:pPr>
        <w:pStyle w:val="B1"/>
        <w:numPr>
          <w:ilvl w:val="0"/>
          <w:numId w:val="21"/>
        </w:numPr>
      </w:pPr>
      <w:r>
        <w:rPr>
          <w:b/>
          <w:bCs/>
        </w:rPr>
        <w:t>Interworking with LMR systems.</w:t>
      </w:r>
      <w:r>
        <w:t xml:space="preserve"> Depending on the location features supported by an interworking LMR system (if any), MCLoc may be able to receive, process, and store location information from the LMR system and disseminate it to MC service users. If the LMR system supports notifications, location information about the MC service users could be sent via the IWF to the LMR system.</w:t>
      </w:r>
    </w:p>
    <w:p w14:paraId="19D0FD21" w14:textId="76F10AC7" w:rsidR="004B297E" w:rsidRDefault="004B297E" w:rsidP="004B297E">
      <w:pPr>
        <w:pStyle w:val="Heading2"/>
      </w:pPr>
      <w:bookmarkStart w:id="40" w:name="_Toc20155510"/>
      <w:bookmarkStart w:id="41" w:name="_Toc27500665"/>
      <w:bookmarkStart w:id="42" w:name="_Toc36048790"/>
      <w:bookmarkStart w:id="43" w:name="_Toc45209553"/>
      <w:bookmarkStart w:id="44" w:name="_Toc51860378"/>
      <w:bookmarkStart w:id="45" w:name="_Toc131399676"/>
      <w:bookmarkStart w:id="46" w:name="_Toc180396802"/>
      <w:r>
        <w:t>4.2</w:t>
      </w:r>
      <w:r>
        <w:tab/>
      </w:r>
      <w:bookmarkEnd w:id="40"/>
      <w:bookmarkEnd w:id="41"/>
      <w:bookmarkEnd w:id="42"/>
      <w:bookmarkEnd w:id="43"/>
      <w:bookmarkEnd w:id="44"/>
      <w:bookmarkEnd w:id="45"/>
      <w:r w:rsidR="0086175F">
        <w:t>LMS</w:t>
      </w:r>
      <w:r w:rsidR="00480288">
        <w:t xml:space="preserve"> </w:t>
      </w:r>
      <w:r>
        <w:t>Registration</w:t>
      </w:r>
      <w:bookmarkEnd w:id="46"/>
    </w:p>
    <w:p w14:paraId="2379D075" w14:textId="492C482F" w:rsidR="00627B9F" w:rsidRDefault="00517250" w:rsidP="00627B9F">
      <w:r>
        <w:t>In the context of this specification the LMC needs to register to the LMS prior the MCLoc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p>
    <w:p w14:paraId="018B9643" w14:textId="73E08847" w:rsidR="004B297E" w:rsidRDefault="00627B9F" w:rsidP="00627B9F">
      <w:pPr>
        <w:pStyle w:val="EditorsNote"/>
      </w:pPr>
      <w:r>
        <w:t>Editor</w:t>
      </w:r>
      <w:r w:rsidRPr="002E7D6B">
        <w:rPr>
          <w:rFonts w:cs="Arial"/>
          <w:sz w:val="16"/>
          <w:szCs w:val="16"/>
        </w:rPr>
        <w:t>'</w:t>
      </w:r>
      <w:r>
        <w:t>s note:</w:t>
      </w:r>
      <w:r>
        <w:tab/>
        <w:t>How other types of clients (e.g. MC service server, IWF) register to the LMS is FFS.</w:t>
      </w:r>
    </w:p>
    <w:p w14:paraId="3C499C7A" w14:textId="77777777" w:rsidR="004B297E" w:rsidRDefault="004B297E" w:rsidP="004B297E">
      <w:r>
        <w:t xml:space="preserve">The time period during which an LMC is registered may end automatically when all other MC services have deregistered or ended their operation, or, based on local policy and configuration, may continue in order to assist with locating lost or misplaced MC UEs. </w:t>
      </w:r>
    </w:p>
    <w:p w14:paraId="148B367A" w14:textId="77777777" w:rsidR="009A71D6" w:rsidRDefault="009A71D6" w:rsidP="009A71D6">
      <w:pPr>
        <w:pStyle w:val="Heading2"/>
      </w:pPr>
      <w:bookmarkStart w:id="47" w:name="_Toc180396803"/>
      <w:r>
        <w:t>4.3</w:t>
      </w:r>
      <w:r>
        <w:tab/>
        <w:t>Identities</w:t>
      </w:r>
      <w:bookmarkEnd w:id="47"/>
    </w:p>
    <w:p w14:paraId="3BB5B2C0" w14:textId="77777777" w:rsidR="009A71D6" w:rsidRDefault="009A71D6" w:rsidP="009A71D6">
      <w:pPr>
        <w:pStyle w:val="Heading3"/>
      </w:pPr>
      <w:bookmarkStart w:id="48" w:name="_Toc180396804"/>
      <w:r>
        <w:t>4.3.1</w:t>
      </w:r>
      <w:r>
        <w:tab/>
        <w:t>General</w:t>
      </w:r>
      <w:bookmarkEnd w:id="48"/>
    </w:p>
    <w:p w14:paraId="449744B8" w14:textId="5E4CCE2F" w:rsidR="009A71D6" w:rsidRDefault="009A71D6" w:rsidP="009A71D6">
      <w:r>
        <w:t>The LMC is provided with MC service IDs as defined 3GPPP TS 23.280 [4] from the IdMS during user authentication procedure according to 3GPP TS 33.180 [</w:t>
      </w:r>
      <w:r w:rsidR="00B21C6C">
        <w:t>9</w:t>
      </w:r>
      <w:r>
        <w:t>]. The MC service IDs are provided in the access tokens and ID tokens. The MC UE can get one or several access tokens and ID tokens from the IdMS depending on implementation. The MC service IDs are used in the three MC services and there is no dedicated MC service ID used by the location management server or client.</w:t>
      </w:r>
    </w:p>
    <w:p w14:paraId="7A341FEE" w14:textId="77777777" w:rsidR="009A71D6" w:rsidRDefault="009A71D6" w:rsidP="009A71D6">
      <w:r>
        <w:t xml:space="preserve">In the interaction between the LMC and LMS (e.g. location information reports) the LMC shall provide all MC service IDs that are currently available to the LMC. Other entities requesting location information for a specific MC user might only know a specific MC service ID for the MC user of interest. </w:t>
      </w:r>
    </w:p>
    <w:p w14:paraId="3CB9EC8A" w14:textId="438ED80F" w:rsidR="009A71D6" w:rsidRDefault="009A71D6" w:rsidP="009A71D6">
      <w:r>
        <w:t>Additionally, a LMC sending a request to a LMS shall also include the MCLOC client ID as defined in clause</w:t>
      </w:r>
      <w:r w:rsidR="00952D0B">
        <w:t> </w:t>
      </w:r>
      <w:r>
        <w:t>4.3.2. The MCLOC client ID is used to distinguish multiple location management clients used by a single MC user.</w:t>
      </w:r>
    </w:p>
    <w:p w14:paraId="43B4465F" w14:textId="77777777" w:rsidR="009A71D6" w:rsidRDefault="009A71D6" w:rsidP="009A71D6">
      <w:pPr>
        <w:pStyle w:val="Heading3"/>
      </w:pPr>
      <w:bookmarkStart w:id="49" w:name="_Toc180396805"/>
      <w:r>
        <w:lastRenderedPageBreak/>
        <w:t>4.3.2</w:t>
      </w:r>
      <w:r>
        <w:tab/>
        <w:t>MCLOC client ID</w:t>
      </w:r>
      <w:bookmarkEnd w:id="49"/>
    </w:p>
    <w:p w14:paraId="75FC74FD" w14:textId="5878F811" w:rsidR="009A71D6" w:rsidRDefault="009A71D6" w:rsidP="009A71D6">
      <w:r>
        <w:t>The LMC assigns the MCLOC client ID when the LMC is used for the first time. The LMC generates the MCLOC client ID as specified in clause</w:t>
      </w:r>
      <w:r w:rsidR="00952D0B">
        <w:t> </w:t>
      </w:r>
      <w:r w:rsidRPr="00B34245">
        <w:t xml:space="preserve">4.2 of </w:t>
      </w:r>
      <w:r>
        <w:t>IETF </w:t>
      </w:r>
      <w:r w:rsidRPr="00B34245">
        <w:t>RFC</w:t>
      </w:r>
      <w:r>
        <w:t> </w:t>
      </w:r>
      <w:r w:rsidRPr="00B34245">
        <w:t>4122</w:t>
      </w:r>
      <w:r>
        <w:t> </w:t>
      </w:r>
      <w:r w:rsidRPr="00B34245">
        <w:t>[</w:t>
      </w:r>
      <w:r w:rsidR="00B21C6C">
        <w:t>10</w:t>
      </w:r>
      <w:r w:rsidRPr="00B34245">
        <w:t>]</w:t>
      </w:r>
      <w:r>
        <w:t>.</w:t>
      </w:r>
    </w:p>
    <w:p w14:paraId="7120FCE0" w14:textId="77777777" w:rsidR="009A71D6" w:rsidRDefault="009A71D6" w:rsidP="009A71D6">
      <w:r>
        <w:t>The LMC preserves the MCLOC client ID:</w:t>
      </w:r>
    </w:p>
    <w:p w14:paraId="19921E08" w14:textId="77777777" w:rsidR="009A71D6" w:rsidRDefault="009A71D6" w:rsidP="009A71D6">
      <w:pPr>
        <w:pStyle w:val="B1"/>
      </w:pPr>
      <w:r>
        <w:t>-</w:t>
      </w:r>
      <w:r>
        <w:tab/>
      </w:r>
      <w:r>
        <w:rPr>
          <w:lang w:val="en-US"/>
        </w:rPr>
        <w:t xml:space="preserve">while </w:t>
      </w:r>
      <w:r>
        <w:t xml:space="preserve">the LMC </w:t>
      </w:r>
      <w:r>
        <w:rPr>
          <w:lang w:val="en-US"/>
        </w:rPr>
        <w:t>is service authorized in the LMS;</w:t>
      </w:r>
    </w:p>
    <w:p w14:paraId="1596C7BD" w14:textId="77777777" w:rsidR="009A71D6" w:rsidRDefault="009A71D6" w:rsidP="009A71D6">
      <w:pPr>
        <w:pStyle w:val="B1"/>
      </w:pPr>
      <w:r>
        <w:t>-</w:t>
      </w:r>
      <w:r>
        <w:tab/>
      </w:r>
      <w:r>
        <w:rPr>
          <w:lang w:val="en-US"/>
        </w:rPr>
        <w:t xml:space="preserve">while </w:t>
      </w:r>
      <w:r>
        <w:t xml:space="preserve">the LMC </w:t>
      </w:r>
      <w:r>
        <w:rPr>
          <w:lang w:val="en-US"/>
        </w:rPr>
        <w:t>is not service authorized in the LMS and the UE serving the MCLOC client is switched on</w:t>
      </w:r>
      <w:r>
        <w:t>;</w:t>
      </w:r>
    </w:p>
    <w:p w14:paraId="5479654A" w14:textId="77777777" w:rsidR="009A71D6" w:rsidRPr="0045201D" w:rsidRDefault="009A71D6" w:rsidP="009A71D6">
      <w:pPr>
        <w:pStyle w:val="B1"/>
        <w:rPr>
          <w:lang w:val="en-US"/>
        </w:rPr>
      </w:pPr>
      <w:r>
        <w:t>-</w:t>
      </w:r>
      <w:r>
        <w:tab/>
      </w:r>
      <w:r>
        <w:rPr>
          <w:lang w:val="en-US"/>
        </w:rPr>
        <w:t>while the UE serving the MCLOC client is switched off</w:t>
      </w:r>
      <w:r>
        <w:t>;</w:t>
      </w:r>
      <w:r>
        <w:rPr>
          <w:lang w:val="en-US"/>
        </w:rPr>
        <w:t xml:space="preserve"> and</w:t>
      </w:r>
    </w:p>
    <w:p w14:paraId="502FBA99" w14:textId="77777777" w:rsidR="009A71D6" w:rsidRDefault="009A71D6" w:rsidP="009A71D6">
      <w:pPr>
        <w:pStyle w:val="B1"/>
      </w:pPr>
      <w:r>
        <w:t>-</w:t>
      </w:r>
      <w:r>
        <w:tab/>
      </w:r>
      <w:r>
        <w:rPr>
          <w:lang w:val="en-US"/>
        </w:rPr>
        <w:t>while the UE serving the MCLOC client is power-cycled</w:t>
      </w:r>
      <w:r>
        <w:t>.</w:t>
      </w:r>
    </w:p>
    <w:p w14:paraId="52165CF1" w14:textId="77777777" w:rsidR="009A71D6" w:rsidRDefault="009A71D6" w:rsidP="009A71D6">
      <w:pPr>
        <w:pStyle w:val="NO"/>
      </w:pPr>
      <w:r>
        <w:t>NOTE:</w:t>
      </w:r>
      <w:r>
        <w:tab/>
        <w:t xml:space="preserve">MCLOC client ID </w:t>
      </w:r>
      <w:r>
        <w:rPr>
          <w:lang w:val="en-US"/>
        </w:rPr>
        <w:t xml:space="preserve">is not preserved </w:t>
      </w:r>
      <w:r>
        <w:t>when the UE is reset</w:t>
      </w:r>
      <w:r>
        <w:rPr>
          <w:lang w:val="en-US"/>
        </w:rPr>
        <w:t xml:space="preserve"> to factory settings</w:t>
      </w:r>
      <w:r>
        <w:t>.</w:t>
      </w:r>
    </w:p>
    <w:p w14:paraId="41DF6BF7" w14:textId="77777777" w:rsidR="009A71D6" w:rsidRDefault="009A71D6" w:rsidP="004B297E"/>
    <w:p w14:paraId="3DA7E9C1" w14:textId="33D1910C" w:rsidR="0024387C" w:rsidRPr="004D3E8B" w:rsidRDefault="00362401" w:rsidP="0024387C">
      <w:pPr>
        <w:pStyle w:val="Heading1"/>
      </w:pPr>
      <w:bookmarkStart w:id="50" w:name="_Toc180396806"/>
      <w:r w:rsidRPr="004D3E8B">
        <w:t>5</w:t>
      </w:r>
      <w:r w:rsidR="0024387C" w:rsidRPr="004D3E8B">
        <w:tab/>
        <w:t>Functional entities and reference points</w:t>
      </w:r>
      <w:bookmarkEnd w:id="50"/>
    </w:p>
    <w:p w14:paraId="6DBF6A5A" w14:textId="6E257BB0" w:rsidR="0024387C" w:rsidRPr="004D3E8B" w:rsidRDefault="00362401" w:rsidP="0024387C">
      <w:pPr>
        <w:pStyle w:val="Heading2"/>
      </w:pPr>
      <w:bookmarkStart w:id="51" w:name="_Toc180396807"/>
      <w:r w:rsidRPr="004D3E8B">
        <w:t>5</w:t>
      </w:r>
      <w:r w:rsidR="0024387C" w:rsidRPr="004D3E8B">
        <w:t>.1</w:t>
      </w:r>
      <w:r w:rsidR="0024387C" w:rsidRPr="004D3E8B">
        <w:tab/>
        <w:t>Introduction</w:t>
      </w:r>
      <w:bookmarkEnd w:id="51"/>
      <w:r w:rsidR="0024387C" w:rsidRPr="004D3E8B">
        <w:t xml:space="preserve"> </w:t>
      </w:r>
    </w:p>
    <w:p w14:paraId="635FE558" w14:textId="3EAE6597" w:rsidR="0024387C" w:rsidRPr="004D3E8B" w:rsidRDefault="0024387C" w:rsidP="0024387C">
      <w:r w:rsidRPr="004D3E8B">
        <w:t>This clause describes the association of functional entities within a mission critical system with their roles in the mission critical location management service, consistent with the stage 2 architecture document (see 3GPP TS 23.280 [</w:t>
      </w:r>
      <w:r w:rsidR="005D442D">
        <w:t>4</w:t>
      </w:r>
      <w:r w:rsidRPr="004D3E8B">
        <w:t>]).</w:t>
      </w:r>
    </w:p>
    <w:p w14:paraId="70EE5B79" w14:textId="437C1D62" w:rsidR="0024387C" w:rsidRPr="004D3E8B" w:rsidRDefault="00362401" w:rsidP="0024387C">
      <w:pPr>
        <w:pStyle w:val="Heading2"/>
      </w:pPr>
      <w:bookmarkStart w:id="52" w:name="_Toc180396808"/>
      <w:bookmarkStart w:id="53" w:name="_Toc20155509"/>
      <w:bookmarkStart w:id="54" w:name="_Toc27500664"/>
      <w:bookmarkStart w:id="55" w:name="_Toc36048789"/>
      <w:bookmarkStart w:id="56" w:name="_Toc45209552"/>
      <w:bookmarkStart w:id="57" w:name="_Toc51860377"/>
      <w:bookmarkStart w:id="58" w:name="_Toc131399675"/>
      <w:r w:rsidRPr="004D3E8B">
        <w:t>5</w:t>
      </w:r>
      <w:r w:rsidR="0024387C" w:rsidRPr="004D3E8B">
        <w:t>.2</w:t>
      </w:r>
      <w:r w:rsidR="0024387C" w:rsidRPr="004D3E8B">
        <w:tab/>
        <w:t>Location management service functional architecture</w:t>
      </w:r>
      <w:bookmarkEnd w:id="52"/>
    </w:p>
    <w:p w14:paraId="0338307D" w14:textId="4BDA4484" w:rsidR="0024387C" w:rsidRDefault="0024387C" w:rsidP="0024387C">
      <w:r w:rsidRPr="004D3E8B">
        <w:t>Figure </w:t>
      </w:r>
      <w:r w:rsidR="00362401" w:rsidRPr="004D3E8B">
        <w:t>5</w:t>
      </w:r>
      <w:r w:rsidRPr="004D3E8B">
        <w:t>.2-1</w:t>
      </w:r>
      <w:r>
        <w:t xml:space="preserve"> shows the functional model for the location management service in the application plane, based on the architecture in 3GPP TS 23.280 [</w:t>
      </w:r>
      <w:r w:rsidR="005D442D">
        <w:t>4</w:t>
      </w:r>
      <w:r>
        <w:t>] clause 7.3.</w:t>
      </w:r>
    </w:p>
    <w:p w14:paraId="1DA8E4E2" w14:textId="77777777" w:rsidR="0024387C" w:rsidRPr="004D3E8B" w:rsidRDefault="0024387C" w:rsidP="0024387C">
      <w:pPr>
        <w:rPr>
          <w:rFonts w:ascii="Arial" w:eastAsia="Calibri" w:hAnsi="Arial" w:cs="Arial"/>
          <w:iCs/>
          <w:sz w:val="22"/>
          <w:szCs w:val="22"/>
        </w:rPr>
      </w:pPr>
    </w:p>
    <w:p w14:paraId="736171CA" w14:textId="77777777" w:rsidR="0024387C" w:rsidRDefault="0024387C" w:rsidP="0024387C">
      <w:pPr>
        <w:jc w:val="center"/>
        <w:rPr>
          <w:rFonts w:ascii="Arial" w:eastAsia="Calibri" w:hAnsi="Arial" w:cs="Arial"/>
          <w:iCs/>
          <w:sz w:val="22"/>
          <w:szCs w:val="22"/>
          <w:lang w:val="nl-NL"/>
        </w:rPr>
      </w:pPr>
      <w:r>
        <w:rPr>
          <w:rFonts w:ascii="Arial" w:eastAsia="Calibri" w:hAnsi="Arial" w:cs="Arial"/>
          <w:iCs/>
          <w:sz w:val="22"/>
          <w:szCs w:val="22"/>
          <w:lang w:val="nl-NL"/>
        </w:rPr>
        <w:object w:dxaOrig="6790" w:dyaOrig="7290" w14:anchorId="35594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330pt" o:ole="">
            <v:imagedata r:id="rId14" o:title=""/>
          </v:shape>
          <o:OLEObject Type="Embed" ProgID="Visio.Drawing.15" ShapeID="_x0000_i1025" DrawAspect="Content" ObjectID="_1791009641" r:id="rId15"/>
        </w:object>
      </w:r>
    </w:p>
    <w:p w14:paraId="7C57525B" w14:textId="0F834F5A" w:rsidR="0024387C" w:rsidRDefault="0024387C" w:rsidP="0024387C">
      <w:pPr>
        <w:pStyle w:val="TF"/>
      </w:pPr>
      <w:r w:rsidRPr="004D3E8B">
        <w:t>Figure </w:t>
      </w:r>
      <w:r w:rsidR="00362401" w:rsidRPr="004D3E8B">
        <w:t>5</w:t>
      </w:r>
      <w:r w:rsidRPr="004D3E8B">
        <w:t>.2-1: Location management service functional architecture</w:t>
      </w:r>
    </w:p>
    <w:p w14:paraId="5DDAD799" w14:textId="07C3779F" w:rsidR="007C4D7A" w:rsidRPr="004D3E8B" w:rsidRDefault="00E454DE" w:rsidP="00E454DE">
      <w:r>
        <w:t>The protocol used on reference point CSC-9 and reference point CSC-24 is not part of this specification.</w:t>
      </w:r>
    </w:p>
    <w:p w14:paraId="31EFEDB7" w14:textId="77777777" w:rsidR="000F66E7" w:rsidRDefault="000F66E7" w:rsidP="000F66E7">
      <w:pPr>
        <w:pStyle w:val="Heading2"/>
      </w:pPr>
      <w:bookmarkStart w:id="59" w:name="_Toc180396809"/>
      <w:r>
        <w:t>5</w:t>
      </w:r>
      <w:r w:rsidRPr="0073469F">
        <w:t>.</w:t>
      </w:r>
      <w:r>
        <w:t>3</w:t>
      </w:r>
      <w:r w:rsidRPr="0073469F">
        <w:tab/>
      </w:r>
      <w:r>
        <w:t>Functional entities</w:t>
      </w:r>
      <w:bookmarkEnd w:id="59"/>
    </w:p>
    <w:p w14:paraId="3CFF768D" w14:textId="3B87E98A" w:rsidR="0024387C" w:rsidRPr="004D3E8B" w:rsidRDefault="00362401" w:rsidP="000F66E7">
      <w:pPr>
        <w:pStyle w:val="Heading3"/>
      </w:pPr>
      <w:bookmarkStart w:id="60" w:name="_Toc180396810"/>
      <w:r w:rsidRPr="004D3E8B">
        <w:t>5</w:t>
      </w:r>
      <w:r w:rsidR="0024387C" w:rsidRPr="004D3E8B">
        <w:t>.3</w:t>
      </w:r>
      <w:r w:rsidR="000F66E7">
        <w:t>.1</w:t>
      </w:r>
      <w:r w:rsidR="0024387C" w:rsidRPr="004D3E8B">
        <w:tab/>
        <w:t>MCLoc client</w:t>
      </w:r>
      <w:bookmarkEnd w:id="53"/>
      <w:bookmarkEnd w:id="54"/>
      <w:bookmarkEnd w:id="55"/>
      <w:bookmarkEnd w:id="56"/>
      <w:bookmarkEnd w:id="57"/>
      <w:bookmarkEnd w:id="58"/>
      <w:r w:rsidR="0024387C" w:rsidRPr="004D3E8B">
        <w:t xml:space="preserve"> (LMC)</w:t>
      </w:r>
      <w:bookmarkEnd w:id="60"/>
    </w:p>
    <w:p w14:paraId="2F73E50D" w14:textId="77777777" w:rsidR="0024387C" w:rsidRPr="004D3E8B" w:rsidRDefault="0024387C" w:rsidP="0024387C">
      <w:r w:rsidRPr="004D3E8B">
        <w:t>The MCLoc client can exist in a UE or other device, such as a dispatcher's console. The MCLoc client:</w:t>
      </w:r>
    </w:p>
    <w:p w14:paraId="0C26F7CC" w14:textId="77777777" w:rsidR="0024387C" w:rsidRPr="004D3E8B" w:rsidRDefault="0024387C" w:rsidP="0024387C">
      <w:pPr>
        <w:pStyle w:val="B1"/>
      </w:pPr>
      <w:r w:rsidRPr="004D3E8B">
        <w:t>-</w:t>
      </w:r>
      <w:r w:rsidRPr="004D3E8B">
        <w:tab/>
        <w:t>interacts with the user playing the role of user agent for all location management application transactions;</w:t>
      </w:r>
    </w:p>
    <w:p w14:paraId="4DFCF8F1" w14:textId="77777777" w:rsidR="0024387C" w:rsidRPr="004D3E8B" w:rsidRDefault="0024387C" w:rsidP="0024387C">
      <w:pPr>
        <w:pStyle w:val="B1"/>
      </w:pPr>
      <w:r w:rsidRPr="004D3E8B">
        <w:t>-</w:t>
      </w:r>
      <w:r w:rsidRPr="004D3E8B">
        <w:tab/>
        <w:t>interacts with the hosting device (e.g., UE) and its subsystems as well as with other mission critical clients co-located in the same device, to obtain necessary information; and</w:t>
      </w:r>
    </w:p>
    <w:p w14:paraId="7CE7195A" w14:textId="3592FBFC" w:rsidR="0024387C" w:rsidRPr="004D3E8B" w:rsidRDefault="0024387C" w:rsidP="0024387C">
      <w:pPr>
        <w:pStyle w:val="B1"/>
      </w:pPr>
      <w:r w:rsidRPr="004D3E8B">
        <w:t>-</w:t>
      </w:r>
      <w:r w:rsidRPr="004D3E8B">
        <w:tab/>
        <w:t>interacts with the MCLoc server, executing procedures defined in 3GPP TS 23.280 [</w:t>
      </w:r>
      <w:r w:rsidR="005D442D">
        <w:t>4</w:t>
      </w:r>
      <w:r w:rsidRPr="004D3E8B">
        <w:t>] and in the present document to register, obtain service authorization, request, receive and report location information,</w:t>
      </w:r>
    </w:p>
    <w:p w14:paraId="48C48FCD" w14:textId="586BC4AC" w:rsidR="0024387C" w:rsidRPr="0073469F" w:rsidRDefault="004D3E8B" w:rsidP="004F0C66">
      <w:pPr>
        <w:pStyle w:val="Heading3"/>
      </w:pPr>
      <w:bookmarkStart w:id="61" w:name="_Toc180396811"/>
      <w:r w:rsidRPr="008243A6">
        <w:t>5</w:t>
      </w:r>
      <w:r w:rsidR="0024387C" w:rsidRPr="004D3E8B">
        <w:t>.</w:t>
      </w:r>
      <w:r w:rsidR="00CF545C">
        <w:t>3.2</w:t>
      </w:r>
      <w:r w:rsidR="0024387C" w:rsidRPr="004D3E8B">
        <w:tab/>
        <w:t>MCLoc</w:t>
      </w:r>
      <w:r w:rsidR="0024387C" w:rsidRPr="0073469F">
        <w:t xml:space="preserve"> server</w:t>
      </w:r>
      <w:r w:rsidR="0024387C">
        <w:t xml:space="preserve"> (LMS)</w:t>
      </w:r>
      <w:bookmarkEnd w:id="61"/>
    </w:p>
    <w:p w14:paraId="37CD79EC" w14:textId="1E2EC97C" w:rsidR="0024387C" w:rsidRDefault="0024387C" w:rsidP="0024387C">
      <w:bookmarkStart w:id="62" w:name="_Toc20155511"/>
      <w:bookmarkStart w:id="63" w:name="_Toc27500666"/>
      <w:bookmarkStart w:id="64" w:name="_Toc36048791"/>
      <w:bookmarkStart w:id="65" w:name="_Toc45209554"/>
      <w:bookmarkStart w:id="66" w:name="_Toc51860379"/>
      <w:bookmarkStart w:id="67" w:name="_Toc131399677"/>
      <w:r>
        <w:t>The</w:t>
      </w:r>
      <w:r w:rsidRPr="0073469F">
        <w:t xml:space="preserve"> MC</w:t>
      </w:r>
      <w:r>
        <w:t>Loc</w:t>
      </w:r>
      <w:r w:rsidRPr="0073469F">
        <w:t xml:space="preserve"> </w:t>
      </w:r>
      <w:r>
        <w:t>server executes location related procedures defined in 3GPP TS 23.280 [</w:t>
      </w:r>
      <w:r w:rsidR="005D442D">
        <w:t>4</w:t>
      </w:r>
      <w:r>
        <w:t>] and in the present document. Specifically, the MCLoc server:</w:t>
      </w:r>
    </w:p>
    <w:p w14:paraId="60CB3364" w14:textId="77777777" w:rsidR="0024387C" w:rsidRDefault="0024387C" w:rsidP="0024387C">
      <w:pPr>
        <w:pStyle w:val="B1"/>
      </w:pPr>
      <w:r>
        <w:t>-</w:t>
      </w:r>
      <w:r>
        <w:tab/>
        <w:t>interacts with the LMCs to handle requests for location information that it needs to acquire or has stored;</w:t>
      </w:r>
    </w:p>
    <w:p w14:paraId="6E7F694E" w14:textId="77777777" w:rsidR="0024387C" w:rsidRDefault="0024387C" w:rsidP="0024387C">
      <w:pPr>
        <w:pStyle w:val="B1"/>
      </w:pPr>
      <w:r>
        <w:t>-</w:t>
      </w:r>
      <w:r>
        <w:tab/>
        <w:t>interacts with the LMCs to handle reports of location information;</w:t>
      </w:r>
    </w:p>
    <w:p w14:paraId="28F7B758" w14:textId="48256934" w:rsidR="0024387C" w:rsidRDefault="0024387C" w:rsidP="0024387C">
      <w:pPr>
        <w:pStyle w:val="B1"/>
      </w:pPr>
      <w:r>
        <w:t>-</w:t>
      </w:r>
      <w:r>
        <w:tab/>
        <w:t>interacts with MC service servers acting as authorized LMCs, to handle requests for location information that it needs to acquire or has stored;</w:t>
      </w:r>
    </w:p>
    <w:p w14:paraId="424174EC" w14:textId="77777777" w:rsidR="0024387C" w:rsidRDefault="0024387C" w:rsidP="0024387C">
      <w:pPr>
        <w:pStyle w:val="B1"/>
      </w:pPr>
      <w:r>
        <w:t>-</w:t>
      </w:r>
      <w:r>
        <w:tab/>
        <w:t>interacts with MC service servers acting as authorized LMCs, to acquire and store location information that was reported to the MC service servers by MC service clients;</w:t>
      </w:r>
    </w:p>
    <w:p w14:paraId="642F6649" w14:textId="77777777" w:rsidR="0024387C" w:rsidRDefault="0024387C" w:rsidP="0024387C">
      <w:pPr>
        <w:pStyle w:val="B1"/>
      </w:pPr>
      <w:r>
        <w:lastRenderedPageBreak/>
        <w:t>-</w:t>
      </w:r>
      <w:r>
        <w:tab/>
        <w:t>interacts with KMS and CMS to obtain proper functional parameters, as necessary;</w:t>
      </w:r>
    </w:p>
    <w:p w14:paraId="0973F596" w14:textId="77777777" w:rsidR="0024387C" w:rsidRDefault="0024387C" w:rsidP="0024387C">
      <w:pPr>
        <w:pStyle w:val="B1"/>
      </w:pPr>
      <w:r>
        <w:t>-</w:t>
      </w:r>
      <w:r>
        <w:tab/>
        <w:t>interacts with other LMSs to request or provide location information; and</w:t>
      </w:r>
    </w:p>
    <w:p w14:paraId="40A120A8" w14:textId="77777777" w:rsidR="0024387C" w:rsidRDefault="0024387C" w:rsidP="0024387C">
      <w:pPr>
        <w:pStyle w:val="B1"/>
      </w:pPr>
      <w:r>
        <w:t>-</w:t>
      </w:r>
      <w:r>
        <w:tab/>
        <w:t>interacts with an IWF to request or provide location information.</w:t>
      </w:r>
    </w:p>
    <w:p w14:paraId="006EAA79" w14:textId="4E298108" w:rsidR="0024387C" w:rsidRPr="004D3E8B" w:rsidRDefault="004D3E8B" w:rsidP="004F0C66">
      <w:pPr>
        <w:pStyle w:val="Heading3"/>
      </w:pPr>
      <w:bookmarkStart w:id="68" w:name="_Toc180396812"/>
      <w:bookmarkStart w:id="69" w:name="_Toc468105321"/>
      <w:bookmarkStart w:id="70" w:name="_Toc468110416"/>
      <w:bookmarkStart w:id="71" w:name="_Toc131207382"/>
      <w:bookmarkEnd w:id="62"/>
      <w:bookmarkEnd w:id="63"/>
      <w:bookmarkEnd w:id="64"/>
      <w:bookmarkEnd w:id="65"/>
      <w:bookmarkEnd w:id="66"/>
      <w:bookmarkEnd w:id="67"/>
      <w:r w:rsidRPr="008243A6">
        <w:t>5</w:t>
      </w:r>
      <w:r w:rsidR="00601BB8">
        <w:t>.3.3</w:t>
      </w:r>
      <w:r w:rsidR="0024387C" w:rsidRPr="004D3E8B">
        <w:tab/>
        <w:t>Key management server (KMS)</w:t>
      </w:r>
      <w:bookmarkEnd w:id="68"/>
    </w:p>
    <w:p w14:paraId="308E847A" w14:textId="2947F882" w:rsidR="0024387C" w:rsidRPr="004D3E8B" w:rsidRDefault="0024387C" w:rsidP="0024387C">
      <w:r w:rsidRPr="004D3E8B">
        <w:t>See 3GPP TS 23.280 [</w:t>
      </w:r>
      <w:r w:rsidR="005D442D">
        <w:t>4</w:t>
      </w:r>
      <w:r w:rsidRPr="004D3E8B">
        <w:t>] clause 7.4.2.2.8.</w:t>
      </w:r>
    </w:p>
    <w:p w14:paraId="667D0FB7" w14:textId="538D934C" w:rsidR="0024387C" w:rsidRPr="0073469F" w:rsidRDefault="004D3E8B" w:rsidP="004F0C66">
      <w:pPr>
        <w:pStyle w:val="Heading3"/>
      </w:pPr>
      <w:bookmarkStart w:id="72" w:name="_Toc180396813"/>
      <w:r w:rsidRPr="008243A6">
        <w:t>5</w:t>
      </w:r>
      <w:r w:rsidR="0024387C" w:rsidRPr="004D3E8B">
        <w:t>.</w:t>
      </w:r>
      <w:r w:rsidR="00AE16EA">
        <w:t>3.4</w:t>
      </w:r>
      <w:r w:rsidR="0024387C" w:rsidRPr="004D3E8B">
        <w:tab/>
        <w:t>Configuration</w:t>
      </w:r>
      <w:r w:rsidR="0024387C">
        <w:t xml:space="preserve"> management server (CMS)</w:t>
      </w:r>
      <w:bookmarkEnd w:id="72"/>
    </w:p>
    <w:p w14:paraId="66D0CB30" w14:textId="7958BC46" w:rsidR="0024387C" w:rsidRDefault="0024387C" w:rsidP="0024387C">
      <w:r>
        <w:t>See 3GPP TS 23.280 [</w:t>
      </w:r>
      <w:r w:rsidR="005D442D">
        <w:t>4</w:t>
      </w:r>
      <w:r>
        <w:t>] clause 7.4.2.2.2.</w:t>
      </w:r>
    </w:p>
    <w:p w14:paraId="55D1CC81" w14:textId="28AC54A7" w:rsidR="00C40830" w:rsidRPr="0073469F" w:rsidRDefault="00195E82" w:rsidP="004F0C66">
      <w:pPr>
        <w:pStyle w:val="Heading2"/>
      </w:pPr>
      <w:bookmarkStart w:id="73" w:name="_Toc180396814"/>
      <w:r>
        <w:t>5.4.</w:t>
      </w:r>
      <w:r>
        <w:tab/>
        <w:t>Reference points</w:t>
      </w:r>
      <w:bookmarkEnd w:id="73"/>
    </w:p>
    <w:p w14:paraId="730FE194" w14:textId="7A1B1B65" w:rsidR="0024387C" w:rsidRPr="0023242D" w:rsidRDefault="004D3E8B" w:rsidP="005D6E0C">
      <w:pPr>
        <w:pStyle w:val="Heading3"/>
      </w:pPr>
      <w:bookmarkStart w:id="74" w:name="_Toc180396815"/>
      <w:r>
        <w:t>5</w:t>
      </w:r>
      <w:r w:rsidR="0024387C">
        <w:t>.</w:t>
      </w:r>
      <w:r w:rsidR="005D6E0C">
        <w:t>4.1</w:t>
      </w:r>
      <w:r w:rsidR="0024387C">
        <w:tab/>
      </w:r>
      <w:r w:rsidR="0024387C" w:rsidRPr="0023242D">
        <w:t xml:space="preserve">Reference point </w:t>
      </w:r>
      <w:r w:rsidR="0024387C" w:rsidRPr="007E122D">
        <w:t>CSC-9</w:t>
      </w:r>
      <w:r w:rsidR="0024387C" w:rsidRPr="0023242D">
        <w:t xml:space="preserve"> (between the LMS and the key management server)</w:t>
      </w:r>
      <w:bookmarkEnd w:id="74"/>
    </w:p>
    <w:p w14:paraId="434DCF3F" w14:textId="7CF6EA53" w:rsidR="0024387C" w:rsidRDefault="0024387C" w:rsidP="0024387C">
      <w:r w:rsidRPr="0023242D">
        <w:t>The CSC-9 reference point, which exists between the LMS and the key management server, is described in 3GPP TS 23.280</w:t>
      </w:r>
      <w:r>
        <w:t> [</w:t>
      </w:r>
      <w:r w:rsidR="005D442D">
        <w:t>4</w:t>
      </w:r>
      <w:r>
        <w:t>]</w:t>
      </w:r>
      <w:r w:rsidRPr="0023242D">
        <w:t xml:space="preserve"> clause</w:t>
      </w:r>
      <w:r>
        <w:t> </w:t>
      </w:r>
      <w:r w:rsidRPr="0023242D">
        <w:t>7.5.2.9.</w:t>
      </w:r>
    </w:p>
    <w:p w14:paraId="1B146DB2" w14:textId="35678389" w:rsidR="0024387C" w:rsidRDefault="004D3E8B" w:rsidP="005D6E0C">
      <w:pPr>
        <w:pStyle w:val="Heading3"/>
      </w:pPr>
      <w:bookmarkStart w:id="75" w:name="_Toc180396816"/>
      <w:r>
        <w:t>5</w:t>
      </w:r>
      <w:r w:rsidR="0024387C">
        <w:t>.</w:t>
      </w:r>
      <w:r w:rsidR="005D6E0C">
        <w:t>4.2</w:t>
      </w:r>
      <w:r w:rsidR="0024387C">
        <w:tab/>
        <w:t>Reference point CSC-14 (between the LMS and the LMC)</w:t>
      </w:r>
      <w:bookmarkEnd w:id="69"/>
      <w:bookmarkEnd w:id="70"/>
      <w:bookmarkEnd w:id="71"/>
      <w:bookmarkEnd w:id="75"/>
    </w:p>
    <w:p w14:paraId="79C0F5EA" w14:textId="34B14531" w:rsidR="0024387C" w:rsidRDefault="0024387C" w:rsidP="0024387C">
      <w:r>
        <w:t>The CSC-14 reference point, which exists between the LMC and the LMS, is described in 3GPP TS 23.280 [</w:t>
      </w:r>
      <w:r w:rsidR="005D442D">
        <w:t>4</w:t>
      </w:r>
      <w:r>
        <w:t>] clause 7.5.2.14.</w:t>
      </w:r>
    </w:p>
    <w:p w14:paraId="7AA7114F" w14:textId="299F6DBC" w:rsidR="0024387C" w:rsidRDefault="004D3E8B" w:rsidP="005D6E0C">
      <w:pPr>
        <w:pStyle w:val="Heading3"/>
      </w:pPr>
      <w:bookmarkStart w:id="76" w:name="_Toc180396817"/>
      <w:r w:rsidRPr="008243A6">
        <w:t>5</w:t>
      </w:r>
      <w:r w:rsidR="0024387C">
        <w:t>.</w:t>
      </w:r>
      <w:r w:rsidR="005D6E0C">
        <w:t>4.3</w:t>
      </w:r>
      <w:r w:rsidR="0024387C">
        <w:tab/>
        <w:t>Reference point CSC-15 (between the LMS and the</w:t>
      </w:r>
      <w:r w:rsidR="0024387C" w:rsidRPr="00BE0D7A">
        <w:t xml:space="preserve"> </w:t>
      </w:r>
      <w:r w:rsidR="0024387C">
        <w:t>MC server)</w:t>
      </w:r>
      <w:bookmarkEnd w:id="76"/>
    </w:p>
    <w:p w14:paraId="764FF4EA" w14:textId="7E9CD14F" w:rsidR="0024387C" w:rsidRPr="004D3E8B" w:rsidRDefault="0024387C" w:rsidP="0024387C">
      <w:r>
        <w:t>The CSC-15 reference point, which exists between the LMS and the</w:t>
      </w:r>
      <w:r w:rsidRPr="00BE0D7A">
        <w:t xml:space="preserve"> </w:t>
      </w:r>
      <w:r>
        <w:t>MC server, is described in 3GPP TS 23.280 [</w:t>
      </w:r>
      <w:r w:rsidR="005D442D">
        <w:t>4</w:t>
      </w:r>
      <w:r>
        <w:t xml:space="preserve">] </w:t>
      </w:r>
      <w:r w:rsidRPr="004D3E8B">
        <w:t>clause 7.5.2.15.</w:t>
      </w:r>
    </w:p>
    <w:p w14:paraId="7473A087" w14:textId="3FC2998C" w:rsidR="0024387C" w:rsidRDefault="004D3E8B" w:rsidP="005D6E0C">
      <w:pPr>
        <w:pStyle w:val="Heading3"/>
      </w:pPr>
      <w:bookmarkStart w:id="77" w:name="_Toc180396818"/>
      <w:r w:rsidRPr="008243A6">
        <w:t>5</w:t>
      </w:r>
      <w:r w:rsidR="0024387C" w:rsidRPr="004D3E8B">
        <w:t>.</w:t>
      </w:r>
      <w:r w:rsidR="005D6E0C">
        <w:t>4.4</w:t>
      </w:r>
      <w:r w:rsidR="0024387C" w:rsidRPr="004D3E8B">
        <w:tab/>
        <w:t>Reference point CSC-22 (between the LMS and another</w:t>
      </w:r>
      <w:r w:rsidR="0024387C">
        <w:t xml:space="preserve"> LMS)</w:t>
      </w:r>
      <w:bookmarkEnd w:id="77"/>
    </w:p>
    <w:p w14:paraId="12E24E10" w14:textId="019DA4E5" w:rsidR="0024387C" w:rsidRDefault="0024387C" w:rsidP="0024387C">
      <w:r>
        <w:t>The CSC-22 reference point, which exists between the LMS and another LMS, is described in 3GPP TS 23.280 [</w:t>
      </w:r>
      <w:r w:rsidR="005D442D">
        <w:t>4</w:t>
      </w:r>
      <w:r>
        <w:t>] clause 7.5.2.23.</w:t>
      </w:r>
    </w:p>
    <w:p w14:paraId="0ED96866" w14:textId="75E6A9BC" w:rsidR="0024387C" w:rsidRPr="004D3E8B" w:rsidRDefault="004D3E8B" w:rsidP="005D6E0C">
      <w:pPr>
        <w:pStyle w:val="Heading3"/>
      </w:pPr>
      <w:bookmarkStart w:id="78" w:name="_Toc180396819"/>
      <w:r>
        <w:t>5</w:t>
      </w:r>
      <w:r w:rsidR="0024387C" w:rsidRPr="004D3E8B">
        <w:t>.</w:t>
      </w:r>
      <w:r w:rsidR="005D6E0C">
        <w:t>4.5</w:t>
      </w:r>
      <w:r w:rsidR="0024387C" w:rsidRPr="004D3E8B">
        <w:tab/>
        <w:t>Reference point CSC-24 (between the LMS and the configuration management server)</w:t>
      </w:r>
      <w:bookmarkEnd w:id="78"/>
    </w:p>
    <w:p w14:paraId="4586C774" w14:textId="2EEA9D7E" w:rsidR="0024387C" w:rsidRPr="004D3E8B" w:rsidRDefault="0024387C" w:rsidP="0024387C">
      <w:r w:rsidRPr="004D3E8B">
        <w:t>The CSC-24 reference point, which exists between the LMS and the configuration management server, is described in 3GPP TS 23.280 [</w:t>
      </w:r>
      <w:r w:rsidR="005D442D">
        <w:t>4</w:t>
      </w:r>
      <w:r w:rsidRPr="004D3E8B">
        <w:t>] clause 7.5.2.25.</w:t>
      </w:r>
    </w:p>
    <w:p w14:paraId="5E9E8208" w14:textId="5AC22A40" w:rsidR="0024387C" w:rsidRPr="004D3E8B" w:rsidRDefault="004D3E8B" w:rsidP="005D6E0C">
      <w:pPr>
        <w:pStyle w:val="Heading3"/>
      </w:pPr>
      <w:bookmarkStart w:id="79" w:name="_Toc180396820"/>
      <w:r>
        <w:t>5</w:t>
      </w:r>
      <w:r w:rsidR="0024387C" w:rsidRPr="004D3E8B">
        <w:t>.</w:t>
      </w:r>
      <w:r w:rsidR="005D6E0C">
        <w:t>4.6</w:t>
      </w:r>
      <w:r w:rsidR="0024387C" w:rsidRPr="004D3E8B">
        <w:tab/>
        <w:t>Reference point IWF-4 (between the LMS and the IWF)</w:t>
      </w:r>
      <w:bookmarkEnd w:id="79"/>
    </w:p>
    <w:p w14:paraId="01EF6565" w14:textId="51968DC7" w:rsidR="0024387C" w:rsidRPr="004D3E8B" w:rsidRDefault="0024387C" w:rsidP="0024387C">
      <w:r w:rsidRPr="004D3E8B">
        <w:t>The IWF-4 reference point, which exists between the LMS and the IWF, is described in 3GPP TS 23.283 [</w:t>
      </w:r>
      <w:r w:rsidR="003B29DD">
        <w:t>5</w:t>
      </w:r>
      <w:r w:rsidRPr="004D3E8B">
        <w:t>] clause 7.4.4.</w:t>
      </w:r>
    </w:p>
    <w:p w14:paraId="58118A2A" w14:textId="3784D9BB" w:rsidR="0024387C" w:rsidRDefault="004D3E8B" w:rsidP="005D6E0C">
      <w:pPr>
        <w:pStyle w:val="Heading3"/>
      </w:pPr>
      <w:bookmarkStart w:id="80" w:name="_Toc180396821"/>
      <w:r>
        <w:t>5</w:t>
      </w:r>
      <w:r w:rsidR="0024387C" w:rsidRPr="004D3E8B">
        <w:t>.</w:t>
      </w:r>
      <w:r w:rsidR="005D6E0C">
        <w:t>4.7</w:t>
      </w:r>
      <w:r w:rsidR="0024387C">
        <w:tab/>
        <w:t>Reference points HTTP-1, HTTP-2 and HTTP-3</w:t>
      </w:r>
      <w:bookmarkEnd w:id="80"/>
    </w:p>
    <w:p w14:paraId="33EE4920" w14:textId="56BC5E0A" w:rsidR="0024387C" w:rsidRDefault="0024387C" w:rsidP="0024387C">
      <w:r>
        <w:t>The HTTP-1, HTTP-2 and HT</w:t>
      </w:r>
      <w:r w:rsidRPr="004D3E8B">
        <w:t>TP-3 reference points, which support the location management system in the signalling control plane (not shown in Figure </w:t>
      </w:r>
      <w:r w:rsidR="004D3E8B" w:rsidRPr="004D3E8B">
        <w:t>5</w:t>
      </w:r>
      <w:r w:rsidRPr="004D3E8B">
        <w:t>.2-1)</w:t>
      </w:r>
      <w:r>
        <w:t xml:space="preserve"> are described in 3GPP TS 23.280 [</w:t>
      </w:r>
      <w:r w:rsidR="005D442D">
        <w:t>4</w:t>
      </w:r>
      <w:r>
        <w:t>] clause 7.5.3.</w:t>
      </w:r>
    </w:p>
    <w:p w14:paraId="12B8BE31" w14:textId="77777777" w:rsidR="00D46F3B" w:rsidRPr="00D46F3B" w:rsidRDefault="00D46F3B" w:rsidP="00D46F3B"/>
    <w:p w14:paraId="2CB9D21E" w14:textId="77777777" w:rsidR="00A073D9" w:rsidRDefault="00A073D9" w:rsidP="00A073D9">
      <w:pPr>
        <w:pStyle w:val="Heading1"/>
        <w:pBdr>
          <w:top w:val="none" w:sz="0" w:space="0" w:color="auto"/>
        </w:pBdr>
      </w:pPr>
      <w:bookmarkStart w:id="81" w:name="startOfAnnexes"/>
      <w:bookmarkStart w:id="82" w:name="_Toc180396822"/>
      <w:bookmarkEnd w:id="81"/>
      <w:r>
        <w:lastRenderedPageBreak/>
        <w:t>6</w:t>
      </w:r>
      <w:r w:rsidRPr="004D3578">
        <w:tab/>
      </w:r>
      <w:r>
        <w:t>Services offered by the location management server</w:t>
      </w:r>
      <w:bookmarkEnd w:id="82"/>
    </w:p>
    <w:p w14:paraId="6FBE99AB" w14:textId="77777777" w:rsidR="00A073D9" w:rsidRDefault="00A073D9" w:rsidP="00A073D9">
      <w:pPr>
        <w:pStyle w:val="Heading2"/>
      </w:pPr>
      <w:bookmarkStart w:id="83" w:name="_Toc510696586"/>
      <w:bookmarkStart w:id="84" w:name="_Toc35971378"/>
      <w:bookmarkStart w:id="85" w:name="_Toc180396823"/>
      <w:r>
        <w:t>6.1</w:t>
      </w:r>
      <w:r>
        <w:tab/>
        <w:t>Introduction</w:t>
      </w:r>
      <w:bookmarkEnd w:id="83"/>
      <w:bookmarkEnd w:id="84"/>
      <w:bookmarkEnd w:id="85"/>
    </w:p>
    <w:p w14:paraId="7E1A2DFA" w14:textId="77777777" w:rsidR="00A073D9" w:rsidRDefault="00A073D9" w:rsidP="00A073D9">
      <w:r>
        <w:t>The table 6.1-1 lists the location management server APIs below the service name. A service description clause for each API gives a general description of the related API.</w:t>
      </w:r>
    </w:p>
    <w:p w14:paraId="4D62CF93" w14:textId="77777777" w:rsidR="00A073D9" w:rsidRDefault="00A073D9" w:rsidP="00A073D9">
      <w:pPr>
        <w:pStyle w:val="TH"/>
      </w:pPr>
      <w:r w:rsidRPr="002D1C72">
        <w:t>Table</w:t>
      </w:r>
      <w:r>
        <w:t> 6</w:t>
      </w:r>
      <w:r w:rsidRPr="002D1C72">
        <w:t>.1-</w:t>
      </w:r>
      <w:r>
        <w:t>1</w:t>
      </w:r>
      <w:r w:rsidRPr="002D1C72">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4"/>
        <w:gridCol w:w="2127"/>
        <w:gridCol w:w="2268"/>
        <w:gridCol w:w="2356"/>
      </w:tblGrid>
      <w:tr w:rsidR="00A073D9" w14:paraId="50EA387D" w14:textId="77777777" w:rsidTr="00C21234">
        <w:trPr>
          <w:jc w:val="center"/>
        </w:trPr>
        <w:tc>
          <w:tcPr>
            <w:tcW w:w="2782" w:type="dxa"/>
            <w:shd w:val="clear" w:color="auto" w:fill="F2F2F2"/>
          </w:tcPr>
          <w:p w14:paraId="62C208B3" w14:textId="77777777" w:rsidR="00A073D9" w:rsidRDefault="00A073D9" w:rsidP="00C21234">
            <w:pPr>
              <w:pStyle w:val="TAH"/>
            </w:pPr>
            <w:r>
              <w:t>Service Name</w:t>
            </w:r>
          </w:p>
        </w:tc>
        <w:tc>
          <w:tcPr>
            <w:tcW w:w="2127" w:type="dxa"/>
            <w:shd w:val="clear" w:color="auto" w:fill="F2F2F2"/>
          </w:tcPr>
          <w:p w14:paraId="48D4B41C" w14:textId="77777777" w:rsidR="00A073D9" w:rsidRDefault="00A073D9" w:rsidP="00C21234">
            <w:pPr>
              <w:pStyle w:val="TAH"/>
            </w:pPr>
            <w:r>
              <w:t>Service Operations</w:t>
            </w:r>
          </w:p>
        </w:tc>
        <w:tc>
          <w:tcPr>
            <w:tcW w:w="2268" w:type="dxa"/>
            <w:shd w:val="clear" w:color="auto" w:fill="F2F2F2"/>
          </w:tcPr>
          <w:p w14:paraId="230E8465" w14:textId="77777777" w:rsidR="00A073D9" w:rsidRDefault="00A073D9" w:rsidP="00C21234">
            <w:pPr>
              <w:pStyle w:val="TAH"/>
            </w:pPr>
            <w:r>
              <w:t>Operation Semantics</w:t>
            </w:r>
          </w:p>
        </w:tc>
        <w:tc>
          <w:tcPr>
            <w:tcW w:w="2356" w:type="dxa"/>
            <w:shd w:val="clear" w:color="auto" w:fill="F2F2F2"/>
          </w:tcPr>
          <w:p w14:paraId="7EF9D195" w14:textId="77777777" w:rsidR="00A073D9" w:rsidRDefault="00A073D9" w:rsidP="00C21234">
            <w:pPr>
              <w:pStyle w:val="TAH"/>
            </w:pPr>
            <w:r>
              <w:t>Consumer(s)</w:t>
            </w:r>
          </w:p>
        </w:tc>
      </w:tr>
      <w:tr w:rsidR="00A073D9" w14:paraId="7278DD1A" w14:textId="77777777" w:rsidTr="00C21234">
        <w:trPr>
          <w:trHeight w:val="136"/>
          <w:jc w:val="center"/>
        </w:trPr>
        <w:tc>
          <w:tcPr>
            <w:tcW w:w="2782" w:type="dxa"/>
            <w:vMerge w:val="restart"/>
            <w:shd w:val="clear" w:color="auto" w:fill="auto"/>
          </w:tcPr>
          <w:p w14:paraId="4485FAE3" w14:textId="77777777" w:rsidR="00A073D9" w:rsidRPr="00366EFF" w:rsidRDefault="00A073D9" w:rsidP="00C21234">
            <w:pPr>
              <w:pStyle w:val="TAL"/>
            </w:pPr>
            <w:r>
              <w:t>LMS_Registration</w:t>
            </w:r>
          </w:p>
        </w:tc>
        <w:tc>
          <w:tcPr>
            <w:tcW w:w="2127" w:type="dxa"/>
            <w:shd w:val="clear" w:color="auto" w:fill="auto"/>
          </w:tcPr>
          <w:p w14:paraId="62F6AA62" w14:textId="77777777" w:rsidR="00A073D9" w:rsidRDefault="00A073D9" w:rsidP="00C21234">
            <w:pPr>
              <w:pStyle w:val="TAL"/>
            </w:pPr>
            <w:r>
              <w:t>Request</w:t>
            </w:r>
          </w:p>
        </w:tc>
        <w:tc>
          <w:tcPr>
            <w:tcW w:w="2268" w:type="dxa"/>
          </w:tcPr>
          <w:p w14:paraId="2BF35C3A" w14:textId="77777777" w:rsidR="00A073D9" w:rsidRDefault="00A073D9" w:rsidP="00C21234">
            <w:pPr>
              <w:pStyle w:val="TAL"/>
            </w:pPr>
            <w:r>
              <w:t>Request/Response</w:t>
            </w:r>
          </w:p>
        </w:tc>
        <w:tc>
          <w:tcPr>
            <w:tcW w:w="2356" w:type="dxa"/>
            <w:shd w:val="clear" w:color="auto" w:fill="auto"/>
          </w:tcPr>
          <w:p w14:paraId="3225E2C1" w14:textId="77777777" w:rsidR="00A073D9" w:rsidRDefault="00A073D9" w:rsidP="00C21234">
            <w:pPr>
              <w:pStyle w:val="TAL"/>
              <w:rPr>
                <w:lang w:eastAsia="zh-CN"/>
              </w:rPr>
            </w:pPr>
            <w:r>
              <w:rPr>
                <w:lang w:eastAsia="zh-CN"/>
              </w:rPr>
              <w:t>LMC</w:t>
            </w:r>
          </w:p>
        </w:tc>
      </w:tr>
      <w:tr w:rsidR="00A073D9" w14:paraId="086A4B32" w14:textId="77777777" w:rsidTr="00C21234">
        <w:trPr>
          <w:trHeight w:val="136"/>
          <w:jc w:val="center"/>
        </w:trPr>
        <w:tc>
          <w:tcPr>
            <w:tcW w:w="2782" w:type="dxa"/>
            <w:vMerge/>
            <w:shd w:val="clear" w:color="auto" w:fill="auto"/>
          </w:tcPr>
          <w:p w14:paraId="21C72A3B" w14:textId="77777777" w:rsidR="00A073D9" w:rsidRDefault="00A073D9" w:rsidP="00C21234">
            <w:pPr>
              <w:pStyle w:val="TAL"/>
            </w:pPr>
          </w:p>
        </w:tc>
        <w:tc>
          <w:tcPr>
            <w:tcW w:w="2127" w:type="dxa"/>
            <w:shd w:val="clear" w:color="auto" w:fill="auto"/>
          </w:tcPr>
          <w:p w14:paraId="70ABCF9B" w14:textId="77777777" w:rsidR="00A073D9" w:rsidRDefault="00A073D9" w:rsidP="00C21234">
            <w:pPr>
              <w:pStyle w:val="TAL"/>
            </w:pPr>
            <w:r>
              <w:t>Update</w:t>
            </w:r>
          </w:p>
        </w:tc>
        <w:tc>
          <w:tcPr>
            <w:tcW w:w="2268" w:type="dxa"/>
          </w:tcPr>
          <w:p w14:paraId="0A4853AA" w14:textId="77777777" w:rsidR="00A073D9" w:rsidRDefault="00A073D9" w:rsidP="00C21234">
            <w:pPr>
              <w:pStyle w:val="TAL"/>
            </w:pPr>
            <w:r>
              <w:t>Request/Response</w:t>
            </w:r>
          </w:p>
        </w:tc>
        <w:tc>
          <w:tcPr>
            <w:tcW w:w="2356" w:type="dxa"/>
            <w:shd w:val="clear" w:color="auto" w:fill="auto"/>
          </w:tcPr>
          <w:p w14:paraId="13BE5908" w14:textId="77777777" w:rsidR="00A073D9" w:rsidRDefault="00A073D9" w:rsidP="00C21234">
            <w:pPr>
              <w:pStyle w:val="TAL"/>
              <w:rPr>
                <w:lang w:eastAsia="zh-CN"/>
              </w:rPr>
            </w:pPr>
            <w:r>
              <w:rPr>
                <w:lang w:eastAsia="zh-CN"/>
              </w:rPr>
              <w:t>LMC</w:t>
            </w:r>
          </w:p>
        </w:tc>
      </w:tr>
      <w:tr w:rsidR="00A073D9" w14:paraId="1638EBDD" w14:textId="77777777" w:rsidTr="00C21234">
        <w:trPr>
          <w:trHeight w:val="136"/>
          <w:jc w:val="center"/>
        </w:trPr>
        <w:tc>
          <w:tcPr>
            <w:tcW w:w="2782" w:type="dxa"/>
            <w:vMerge/>
            <w:shd w:val="clear" w:color="auto" w:fill="auto"/>
          </w:tcPr>
          <w:p w14:paraId="70D374FC" w14:textId="77777777" w:rsidR="00A073D9" w:rsidRDefault="00A073D9" w:rsidP="00C21234">
            <w:pPr>
              <w:pStyle w:val="TAL"/>
            </w:pPr>
          </w:p>
        </w:tc>
        <w:tc>
          <w:tcPr>
            <w:tcW w:w="2127" w:type="dxa"/>
            <w:shd w:val="clear" w:color="auto" w:fill="auto"/>
          </w:tcPr>
          <w:p w14:paraId="7B3BCDBF" w14:textId="77777777" w:rsidR="00A073D9" w:rsidRDefault="00A073D9" w:rsidP="00C21234">
            <w:pPr>
              <w:pStyle w:val="TAL"/>
            </w:pPr>
            <w:r>
              <w:t>Deregister</w:t>
            </w:r>
          </w:p>
        </w:tc>
        <w:tc>
          <w:tcPr>
            <w:tcW w:w="2268" w:type="dxa"/>
          </w:tcPr>
          <w:p w14:paraId="40510F4C" w14:textId="77777777" w:rsidR="00A073D9" w:rsidRDefault="00A073D9" w:rsidP="00C21234">
            <w:pPr>
              <w:pStyle w:val="TAL"/>
            </w:pPr>
            <w:r>
              <w:t>Request/Response</w:t>
            </w:r>
          </w:p>
        </w:tc>
        <w:tc>
          <w:tcPr>
            <w:tcW w:w="2356" w:type="dxa"/>
            <w:shd w:val="clear" w:color="auto" w:fill="auto"/>
          </w:tcPr>
          <w:p w14:paraId="00C4BAA5" w14:textId="77777777" w:rsidR="00A073D9" w:rsidRDefault="00A073D9" w:rsidP="00C21234">
            <w:pPr>
              <w:pStyle w:val="TAL"/>
              <w:rPr>
                <w:lang w:eastAsia="zh-CN"/>
              </w:rPr>
            </w:pPr>
            <w:r>
              <w:rPr>
                <w:lang w:eastAsia="zh-CN"/>
              </w:rPr>
              <w:t>LMC</w:t>
            </w:r>
          </w:p>
        </w:tc>
      </w:tr>
      <w:tr w:rsidR="00A073D9" w14:paraId="7B6CDFA4" w14:textId="77777777" w:rsidTr="00C21234">
        <w:trPr>
          <w:trHeight w:val="136"/>
          <w:jc w:val="center"/>
        </w:trPr>
        <w:tc>
          <w:tcPr>
            <w:tcW w:w="2782" w:type="dxa"/>
            <w:shd w:val="clear" w:color="auto" w:fill="auto"/>
          </w:tcPr>
          <w:p w14:paraId="20BD3F4D" w14:textId="77777777" w:rsidR="00A073D9" w:rsidRDefault="00A073D9" w:rsidP="00C21234">
            <w:pPr>
              <w:pStyle w:val="TAL"/>
            </w:pPr>
            <w:r>
              <w:t>LMS_LocationReport</w:t>
            </w:r>
          </w:p>
        </w:tc>
        <w:tc>
          <w:tcPr>
            <w:tcW w:w="2127" w:type="dxa"/>
            <w:shd w:val="clear" w:color="auto" w:fill="auto"/>
          </w:tcPr>
          <w:p w14:paraId="17322CED" w14:textId="77777777" w:rsidR="00A073D9" w:rsidRDefault="00A073D9" w:rsidP="00C21234">
            <w:pPr>
              <w:pStyle w:val="TAL"/>
            </w:pPr>
            <w:r>
              <w:t>Publish</w:t>
            </w:r>
          </w:p>
        </w:tc>
        <w:tc>
          <w:tcPr>
            <w:tcW w:w="2268" w:type="dxa"/>
          </w:tcPr>
          <w:p w14:paraId="7AF247EA" w14:textId="77777777" w:rsidR="00A073D9" w:rsidRPr="00DF5E9D" w:rsidRDefault="00A073D9" w:rsidP="00C21234">
            <w:pPr>
              <w:pStyle w:val="TAL"/>
            </w:pPr>
            <w:r>
              <w:t>Request/Response</w:t>
            </w:r>
          </w:p>
        </w:tc>
        <w:tc>
          <w:tcPr>
            <w:tcW w:w="2356" w:type="dxa"/>
            <w:shd w:val="clear" w:color="auto" w:fill="auto"/>
          </w:tcPr>
          <w:p w14:paraId="3BBDCCF6" w14:textId="77777777" w:rsidR="00A073D9" w:rsidRDefault="00A073D9" w:rsidP="00C21234">
            <w:pPr>
              <w:pStyle w:val="TAL"/>
              <w:rPr>
                <w:lang w:eastAsia="zh-CN"/>
              </w:rPr>
            </w:pPr>
            <w:r>
              <w:rPr>
                <w:lang w:eastAsia="zh-CN"/>
              </w:rPr>
              <w:t>LMC</w:t>
            </w:r>
          </w:p>
        </w:tc>
      </w:tr>
      <w:tr w:rsidR="00A073D9" w14:paraId="018BCB9F" w14:textId="77777777" w:rsidTr="00C21234">
        <w:trPr>
          <w:trHeight w:val="136"/>
          <w:jc w:val="center"/>
        </w:trPr>
        <w:tc>
          <w:tcPr>
            <w:tcW w:w="2782" w:type="dxa"/>
            <w:vMerge w:val="restart"/>
            <w:shd w:val="clear" w:color="auto" w:fill="auto"/>
          </w:tcPr>
          <w:p w14:paraId="1ACC9476" w14:textId="77777777" w:rsidR="00A073D9" w:rsidRDefault="00A073D9" w:rsidP="00C21234">
            <w:pPr>
              <w:pStyle w:val="TAL"/>
            </w:pPr>
            <w:r>
              <w:t>LMS_LocationRequest</w:t>
            </w:r>
          </w:p>
        </w:tc>
        <w:tc>
          <w:tcPr>
            <w:tcW w:w="2127" w:type="dxa"/>
            <w:shd w:val="clear" w:color="auto" w:fill="auto"/>
          </w:tcPr>
          <w:p w14:paraId="35682C57" w14:textId="77777777" w:rsidR="00A073D9" w:rsidRDefault="00A073D9" w:rsidP="00C21234">
            <w:pPr>
              <w:pStyle w:val="TAL"/>
            </w:pPr>
            <w:r>
              <w:t>Request</w:t>
            </w:r>
          </w:p>
        </w:tc>
        <w:tc>
          <w:tcPr>
            <w:tcW w:w="2268" w:type="dxa"/>
          </w:tcPr>
          <w:p w14:paraId="7879C54B" w14:textId="77777777" w:rsidR="00A073D9" w:rsidRDefault="00A073D9" w:rsidP="00C21234">
            <w:pPr>
              <w:pStyle w:val="TAL"/>
            </w:pPr>
            <w:r w:rsidRPr="00DF5E9D">
              <w:t>Request/Response</w:t>
            </w:r>
          </w:p>
        </w:tc>
        <w:tc>
          <w:tcPr>
            <w:tcW w:w="2356" w:type="dxa"/>
            <w:shd w:val="clear" w:color="auto" w:fill="auto"/>
          </w:tcPr>
          <w:p w14:paraId="7292B738" w14:textId="77777777" w:rsidR="00A073D9" w:rsidRDefault="00A073D9" w:rsidP="00C21234">
            <w:pPr>
              <w:pStyle w:val="TAL"/>
              <w:rPr>
                <w:lang w:eastAsia="zh-CN"/>
              </w:rPr>
            </w:pPr>
            <w:r>
              <w:rPr>
                <w:lang w:eastAsia="zh-CN"/>
              </w:rPr>
              <w:t>LMC, MC service server</w:t>
            </w:r>
          </w:p>
        </w:tc>
      </w:tr>
      <w:tr w:rsidR="00A073D9" w14:paraId="23E7BF09" w14:textId="77777777" w:rsidTr="00C21234">
        <w:trPr>
          <w:trHeight w:val="136"/>
          <w:jc w:val="center"/>
        </w:trPr>
        <w:tc>
          <w:tcPr>
            <w:tcW w:w="2782" w:type="dxa"/>
            <w:vMerge/>
            <w:shd w:val="clear" w:color="auto" w:fill="auto"/>
          </w:tcPr>
          <w:p w14:paraId="6B0F3201" w14:textId="77777777" w:rsidR="00A073D9" w:rsidRDefault="00A073D9" w:rsidP="00C21234">
            <w:pPr>
              <w:pStyle w:val="TAL"/>
            </w:pPr>
          </w:p>
        </w:tc>
        <w:tc>
          <w:tcPr>
            <w:tcW w:w="2127" w:type="dxa"/>
            <w:shd w:val="clear" w:color="auto" w:fill="auto"/>
          </w:tcPr>
          <w:p w14:paraId="40FE46C0" w14:textId="77777777" w:rsidR="00A073D9" w:rsidRDefault="00A073D9" w:rsidP="00C21234">
            <w:pPr>
              <w:pStyle w:val="TAL"/>
            </w:pPr>
            <w:r>
              <w:t>Subscribe</w:t>
            </w:r>
          </w:p>
        </w:tc>
        <w:tc>
          <w:tcPr>
            <w:tcW w:w="2268" w:type="dxa"/>
          </w:tcPr>
          <w:p w14:paraId="75ED18D3" w14:textId="77777777" w:rsidR="00A073D9" w:rsidRPr="00DF5E9D" w:rsidRDefault="00A073D9" w:rsidP="00C21234">
            <w:pPr>
              <w:pStyle w:val="TAL"/>
            </w:pPr>
            <w:r>
              <w:t>Subscribe/Notify</w:t>
            </w:r>
          </w:p>
        </w:tc>
        <w:tc>
          <w:tcPr>
            <w:tcW w:w="2356" w:type="dxa"/>
            <w:shd w:val="clear" w:color="auto" w:fill="auto"/>
          </w:tcPr>
          <w:p w14:paraId="23DE5821" w14:textId="77777777" w:rsidR="00A073D9" w:rsidRDefault="00A073D9" w:rsidP="00C21234">
            <w:pPr>
              <w:pStyle w:val="TAL"/>
              <w:rPr>
                <w:lang w:eastAsia="zh-CN"/>
              </w:rPr>
            </w:pPr>
            <w:r>
              <w:rPr>
                <w:lang w:eastAsia="zh-CN"/>
              </w:rPr>
              <w:t>LMC, MC service server</w:t>
            </w:r>
          </w:p>
        </w:tc>
      </w:tr>
      <w:tr w:rsidR="00A073D9" w14:paraId="23433643" w14:textId="77777777" w:rsidTr="00C21234">
        <w:trPr>
          <w:trHeight w:val="136"/>
          <w:jc w:val="center"/>
        </w:trPr>
        <w:tc>
          <w:tcPr>
            <w:tcW w:w="2782" w:type="dxa"/>
            <w:vMerge/>
            <w:shd w:val="clear" w:color="auto" w:fill="auto"/>
          </w:tcPr>
          <w:p w14:paraId="0C9875F8" w14:textId="77777777" w:rsidR="00A073D9" w:rsidRDefault="00A073D9" w:rsidP="00C21234">
            <w:pPr>
              <w:pStyle w:val="TAL"/>
            </w:pPr>
          </w:p>
        </w:tc>
        <w:tc>
          <w:tcPr>
            <w:tcW w:w="2127" w:type="dxa"/>
            <w:shd w:val="clear" w:color="auto" w:fill="auto"/>
          </w:tcPr>
          <w:p w14:paraId="4FF25953" w14:textId="77777777" w:rsidR="00A073D9" w:rsidRDefault="00A073D9" w:rsidP="00C21234">
            <w:pPr>
              <w:pStyle w:val="TAL"/>
            </w:pPr>
            <w:r>
              <w:t>Notify</w:t>
            </w:r>
          </w:p>
        </w:tc>
        <w:tc>
          <w:tcPr>
            <w:tcW w:w="2268" w:type="dxa"/>
          </w:tcPr>
          <w:p w14:paraId="1F59A1C4" w14:textId="77777777" w:rsidR="00A073D9" w:rsidRPr="00DF5E9D" w:rsidRDefault="00A073D9" w:rsidP="00C21234">
            <w:pPr>
              <w:pStyle w:val="TAL"/>
            </w:pPr>
            <w:r>
              <w:t>Subscribe/Notify</w:t>
            </w:r>
          </w:p>
        </w:tc>
        <w:tc>
          <w:tcPr>
            <w:tcW w:w="2356" w:type="dxa"/>
            <w:shd w:val="clear" w:color="auto" w:fill="auto"/>
          </w:tcPr>
          <w:p w14:paraId="4C9FA329" w14:textId="77777777" w:rsidR="00A073D9" w:rsidRDefault="00A073D9" w:rsidP="00C21234">
            <w:pPr>
              <w:pStyle w:val="TAL"/>
              <w:rPr>
                <w:lang w:eastAsia="zh-CN"/>
              </w:rPr>
            </w:pPr>
            <w:r>
              <w:rPr>
                <w:lang w:eastAsia="zh-CN"/>
              </w:rPr>
              <w:t>LMC, MC service server</w:t>
            </w:r>
          </w:p>
        </w:tc>
      </w:tr>
      <w:tr w:rsidR="00A073D9" w14:paraId="1AA17845" w14:textId="77777777" w:rsidTr="00C21234">
        <w:trPr>
          <w:trHeight w:val="136"/>
          <w:jc w:val="center"/>
        </w:trPr>
        <w:tc>
          <w:tcPr>
            <w:tcW w:w="2782" w:type="dxa"/>
            <w:vMerge/>
            <w:shd w:val="clear" w:color="auto" w:fill="auto"/>
          </w:tcPr>
          <w:p w14:paraId="64855E10" w14:textId="77777777" w:rsidR="00A073D9" w:rsidRDefault="00A073D9" w:rsidP="00C21234">
            <w:pPr>
              <w:pStyle w:val="TAL"/>
            </w:pPr>
          </w:p>
        </w:tc>
        <w:tc>
          <w:tcPr>
            <w:tcW w:w="2127" w:type="dxa"/>
            <w:shd w:val="clear" w:color="auto" w:fill="auto"/>
          </w:tcPr>
          <w:p w14:paraId="6B766EB7" w14:textId="77777777" w:rsidR="00A073D9" w:rsidRDefault="00A073D9" w:rsidP="00C21234">
            <w:pPr>
              <w:pStyle w:val="TAL"/>
            </w:pPr>
            <w:r>
              <w:t>UpdateSubscription</w:t>
            </w:r>
          </w:p>
        </w:tc>
        <w:tc>
          <w:tcPr>
            <w:tcW w:w="2268" w:type="dxa"/>
          </w:tcPr>
          <w:p w14:paraId="398259B1" w14:textId="77777777" w:rsidR="00A073D9" w:rsidRDefault="00A073D9" w:rsidP="00C21234">
            <w:pPr>
              <w:pStyle w:val="TAL"/>
            </w:pPr>
            <w:r>
              <w:t>Subscribe/Notify</w:t>
            </w:r>
          </w:p>
        </w:tc>
        <w:tc>
          <w:tcPr>
            <w:tcW w:w="2356" w:type="dxa"/>
            <w:shd w:val="clear" w:color="auto" w:fill="auto"/>
          </w:tcPr>
          <w:p w14:paraId="58B7B4D7" w14:textId="77777777" w:rsidR="00A073D9" w:rsidRDefault="00A073D9" w:rsidP="00C21234">
            <w:pPr>
              <w:pStyle w:val="TAL"/>
              <w:rPr>
                <w:lang w:eastAsia="zh-CN"/>
              </w:rPr>
            </w:pPr>
            <w:r>
              <w:rPr>
                <w:lang w:eastAsia="zh-CN"/>
              </w:rPr>
              <w:t>LMC, MC service server</w:t>
            </w:r>
          </w:p>
        </w:tc>
      </w:tr>
      <w:tr w:rsidR="00A073D9" w14:paraId="7851F84A" w14:textId="77777777" w:rsidTr="00C21234">
        <w:trPr>
          <w:trHeight w:val="136"/>
          <w:jc w:val="center"/>
        </w:trPr>
        <w:tc>
          <w:tcPr>
            <w:tcW w:w="2782" w:type="dxa"/>
            <w:vMerge/>
            <w:shd w:val="clear" w:color="auto" w:fill="auto"/>
          </w:tcPr>
          <w:p w14:paraId="3F8FB294" w14:textId="77777777" w:rsidR="00A073D9" w:rsidRDefault="00A073D9" w:rsidP="00C21234">
            <w:pPr>
              <w:pStyle w:val="TAL"/>
            </w:pPr>
          </w:p>
        </w:tc>
        <w:tc>
          <w:tcPr>
            <w:tcW w:w="2127" w:type="dxa"/>
            <w:shd w:val="clear" w:color="auto" w:fill="auto"/>
          </w:tcPr>
          <w:p w14:paraId="06C2A47F" w14:textId="77777777" w:rsidR="00A073D9" w:rsidRDefault="00A073D9" w:rsidP="00C21234">
            <w:pPr>
              <w:pStyle w:val="TAL"/>
            </w:pPr>
            <w:r>
              <w:t>Unsubscribe</w:t>
            </w:r>
          </w:p>
        </w:tc>
        <w:tc>
          <w:tcPr>
            <w:tcW w:w="2268" w:type="dxa"/>
          </w:tcPr>
          <w:p w14:paraId="742D4F9C" w14:textId="77777777" w:rsidR="00A073D9" w:rsidRDefault="00A073D9" w:rsidP="00C21234">
            <w:pPr>
              <w:pStyle w:val="TAL"/>
            </w:pPr>
            <w:r>
              <w:t>Subscribe/Notify</w:t>
            </w:r>
          </w:p>
        </w:tc>
        <w:tc>
          <w:tcPr>
            <w:tcW w:w="2356" w:type="dxa"/>
            <w:shd w:val="clear" w:color="auto" w:fill="auto"/>
          </w:tcPr>
          <w:p w14:paraId="09540BB6" w14:textId="77777777" w:rsidR="00A073D9" w:rsidRDefault="00A073D9" w:rsidP="00C21234">
            <w:pPr>
              <w:pStyle w:val="TAL"/>
              <w:rPr>
                <w:lang w:eastAsia="zh-CN"/>
              </w:rPr>
            </w:pPr>
            <w:r>
              <w:rPr>
                <w:lang w:eastAsia="zh-CN"/>
              </w:rPr>
              <w:t>LMC, MC service server</w:t>
            </w:r>
          </w:p>
        </w:tc>
      </w:tr>
    </w:tbl>
    <w:p w14:paraId="7BAF3168" w14:textId="77777777" w:rsidR="00A073D9" w:rsidRDefault="00A073D9" w:rsidP="00A073D9">
      <w:pPr>
        <w:rPr>
          <w:lang w:val="en-US"/>
        </w:rPr>
      </w:pPr>
    </w:p>
    <w:p w14:paraId="0B074CCF" w14:textId="77777777" w:rsidR="00A073D9" w:rsidRDefault="00A073D9" w:rsidP="00A073D9">
      <w:r>
        <w:t>Table 6.1</w:t>
      </w:r>
      <w:r>
        <w:rPr>
          <w:noProof/>
        </w:rPr>
        <w:t>-2</w:t>
      </w:r>
      <w:r>
        <w:t xml:space="preserve"> summarizes the corresponding LMS APIs defined in this specification.</w:t>
      </w:r>
    </w:p>
    <w:p w14:paraId="321A5593" w14:textId="77777777" w:rsidR="00A073D9" w:rsidRDefault="00A073D9" w:rsidP="00A073D9">
      <w:pPr>
        <w:pStyle w:val="TH"/>
      </w:pPr>
      <w:r>
        <w:t>Table 6.1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851"/>
        <w:gridCol w:w="2078"/>
        <w:gridCol w:w="1985"/>
        <w:gridCol w:w="1701"/>
        <w:gridCol w:w="797"/>
      </w:tblGrid>
      <w:tr w:rsidR="00A073D9" w14:paraId="14BD07B8" w14:textId="77777777" w:rsidTr="00C21234">
        <w:trPr>
          <w:jc w:val="center"/>
        </w:trPr>
        <w:tc>
          <w:tcPr>
            <w:tcW w:w="212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51C0F8" w14:textId="77777777" w:rsidR="00A073D9" w:rsidRPr="00140838" w:rsidRDefault="00A073D9" w:rsidP="00C21234">
            <w:pPr>
              <w:pStyle w:val="TAH"/>
            </w:pPr>
            <w:r w:rsidRPr="00140838">
              <w:t>Service Name</w:t>
            </w:r>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64B865" w14:textId="77777777" w:rsidR="00A073D9" w:rsidRPr="00140838" w:rsidRDefault="00A073D9" w:rsidP="00C21234">
            <w:pPr>
              <w:pStyle w:val="TAH"/>
            </w:pPr>
            <w:r w:rsidRPr="00140838">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02CD69" w14:textId="77777777" w:rsidR="00A073D9" w:rsidRPr="00140838" w:rsidRDefault="00A073D9" w:rsidP="00C21234">
            <w:pPr>
              <w:pStyle w:val="TAH"/>
            </w:pPr>
            <w:r w:rsidRPr="00140838">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F235E" w14:textId="77777777" w:rsidR="00A073D9" w:rsidRPr="00140838" w:rsidRDefault="00A073D9" w:rsidP="00C21234">
            <w:pPr>
              <w:pStyle w:val="TAH"/>
            </w:pPr>
            <w:r w:rsidRPr="00140838">
              <w:t>OpenAPI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C881D" w14:textId="77777777" w:rsidR="00A073D9" w:rsidRPr="00140838" w:rsidRDefault="00A073D9" w:rsidP="00C21234">
            <w:pPr>
              <w:pStyle w:val="TAH"/>
            </w:pPr>
            <w:r w:rsidRPr="00140838">
              <w:t>apiName</w:t>
            </w:r>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0EBEDE" w14:textId="77777777" w:rsidR="00A073D9" w:rsidRPr="00140838" w:rsidRDefault="00A073D9" w:rsidP="00C21234">
            <w:pPr>
              <w:pStyle w:val="TAH"/>
            </w:pPr>
            <w:r w:rsidRPr="00140838">
              <w:t>Annex</w:t>
            </w:r>
          </w:p>
        </w:tc>
      </w:tr>
      <w:tr w:rsidR="00A073D9" w14:paraId="5624589F" w14:textId="77777777" w:rsidTr="00080A17">
        <w:trPr>
          <w:jc w:val="center"/>
        </w:trPr>
        <w:tc>
          <w:tcPr>
            <w:tcW w:w="2122" w:type="dxa"/>
            <w:tcBorders>
              <w:top w:val="single" w:sz="4" w:space="0" w:color="auto"/>
              <w:left w:val="single" w:sz="4" w:space="0" w:color="auto"/>
              <w:bottom w:val="single" w:sz="4" w:space="0" w:color="auto"/>
              <w:right w:val="single" w:sz="4" w:space="0" w:color="auto"/>
            </w:tcBorders>
          </w:tcPr>
          <w:p w14:paraId="32DDD2BF" w14:textId="77777777" w:rsidR="00A073D9" w:rsidRPr="00140838" w:rsidRDefault="00A073D9" w:rsidP="00C21234">
            <w:pPr>
              <w:pStyle w:val="TAL"/>
            </w:pPr>
            <w:r w:rsidRPr="00140838">
              <w:t>LMS_Registration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EAA602" w14:textId="737BC754" w:rsidR="00A073D9" w:rsidRPr="00080A17" w:rsidRDefault="00A073D9" w:rsidP="00C21234">
            <w:pPr>
              <w:pStyle w:val="TAL"/>
            </w:pPr>
            <w:r w:rsidRPr="00080A17">
              <w:t>7.</w:t>
            </w:r>
            <w:r w:rsidR="00FE1728" w:rsidRPr="00080A17">
              <w:t>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EEF4C2D" w14:textId="77777777" w:rsidR="00A073D9" w:rsidRPr="00080A17" w:rsidRDefault="00A073D9" w:rsidP="00C21234">
            <w:pPr>
              <w:pStyle w:val="TAL"/>
            </w:pPr>
            <w:r w:rsidRPr="00080A17">
              <w:t>LMS registration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D4A560F" w14:textId="77777777" w:rsidR="00A073D9" w:rsidRPr="00080A17" w:rsidRDefault="00A073D9" w:rsidP="00C21234">
            <w:pPr>
              <w:pStyle w:val="TAL"/>
            </w:pPr>
            <w:r w:rsidRPr="00080A17">
              <w:t>TS24283_Lms_Registration.yaml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D443A8" w14:textId="77777777" w:rsidR="00A073D9" w:rsidRPr="00080A17" w:rsidRDefault="00A073D9" w:rsidP="00C21234">
            <w:pPr>
              <w:pStyle w:val="TAL"/>
            </w:pPr>
            <w:r w:rsidRPr="00080A17">
              <w:rPr>
                <w:noProof/>
              </w:rPr>
              <w:t>lms-registration</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5346570" w14:textId="2E104A2E" w:rsidR="00A073D9" w:rsidRPr="00080A17" w:rsidRDefault="00A073D9" w:rsidP="00C21234">
            <w:pPr>
              <w:pStyle w:val="TAL"/>
            </w:pPr>
            <w:r w:rsidRPr="00080A17">
              <w:t>A.</w:t>
            </w:r>
            <w:r w:rsidR="00080A17" w:rsidRPr="00080A17">
              <w:t>2</w:t>
            </w:r>
          </w:p>
        </w:tc>
      </w:tr>
      <w:tr w:rsidR="00A073D9" w14:paraId="61A20924" w14:textId="77777777" w:rsidTr="00080A17">
        <w:trPr>
          <w:jc w:val="center"/>
        </w:trPr>
        <w:tc>
          <w:tcPr>
            <w:tcW w:w="2122" w:type="dxa"/>
            <w:tcBorders>
              <w:top w:val="single" w:sz="4" w:space="0" w:color="auto"/>
              <w:left w:val="single" w:sz="4" w:space="0" w:color="auto"/>
              <w:bottom w:val="single" w:sz="4" w:space="0" w:color="auto"/>
              <w:right w:val="single" w:sz="4" w:space="0" w:color="auto"/>
            </w:tcBorders>
            <w:hideMark/>
          </w:tcPr>
          <w:p w14:paraId="4B68AAEC" w14:textId="77777777" w:rsidR="00A073D9" w:rsidRPr="00140838" w:rsidRDefault="00A073D9" w:rsidP="00C21234">
            <w:pPr>
              <w:pStyle w:val="TAL"/>
            </w:pPr>
            <w:r w:rsidRPr="00140838">
              <w:t>LMS_LocationReport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1ED70" w14:textId="50C49F3E" w:rsidR="00A073D9" w:rsidRPr="00080A17" w:rsidRDefault="00A073D9" w:rsidP="00C21234">
            <w:pPr>
              <w:pStyle w:val="TAL"/>
            </w:pPr>
            <w:r w:rsidRPr="00080A17">
              <w:t>7.</w:t>
            </w:r>
            <w:r w:rsidR="00FE1728" w:rsidRPr="00080A17">
              <w:t>2</w:t>
            </w:r>
          </w:p>
        </w:tc>
        <w:tc>
          <w:tcPr>
            <w:tcW w:w="20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EA306" w14:textId="77777777" w:rsidR="00A073D9" w:rsidRPr="00080A17" w:rsidRDefault="00A073D9" w:rsidP="00C21234">
            <w:pPr>
              <w:pStyle w:val="TAL"/>
            </w:pPr>
            <w:r w:rsidRPr="00080A17">
              <w:t>LMS location report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10601" w14:textId="77777777" w:rsidR="00A073D9" w:rsidRPr="00080A17" w:rsidRDefault="00A073D9" w:rsidP="00C21234">
            <w:pPr>
              <w:pStyle w:val="TAL"/>
            </w:pPr>
            <w:r w:rsidRPr="00080A17">
              <w:t>TS24283_Lms_LocationReport.yaml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032B3" w14:textId="77777777" w:rsidR="00A073D9" w:rsidRPr="00080A17" w:rsidRDefault="00A073D9" w:rsidP="00C21234">
            <w:pPr>
              <w:pStyle w:val="TAL"/>
            </w:pPr>
            <w:r w:rsidRPr="00080A17">
              <w:t>lms-location-report</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5CACE" w14:textId="4A79D7B5" w:rsidR="00A073D9" w:rsidRPr="00080A17" w:rsidRDefault="00A073D9" w:rsidP="00C21234">
            <w:pPr>
              <w:pStyle w:val="TAL"/>
            </w:pPr>
            <w:r w:rsidRPr="00080A17">
              <w:t>A.</w:t>
            </w:r>
            <w:r w:rsidR="00080A17" w:rsidRPr="00080A17">
              <w:t>3</w:t>
            </w:r>
          </w:p>
        </w:tc>
      </w:tr>
      <w:tr w:rsidR="00A073D9" w14:paraId="3FEA1A7B" w14:textId="77777777" w:rsidTr="00C21234">
        <w:trPr>
          <w:jc w:val="center"/>
        </w:trPr>
        <w:tc>
          <w:tcPr>
            <w:tcW w:w="2122" w:type="dxa"/>
            <w:tcBorders>
              <w:top w:val="single" w:sz="4" w:space="0" w:color="auto"/>
              <w:left w:val="single" w:sz="4" w:space="0" w:color="auto"/>
              <w:bottom w:val="single" w:sz="4" w:space="0" w:color="auto"/>
              <w:right w:val="single" w:sz="4" w:space="0" w:color="auto"/>
            </w:tcBorders>
          </w:tcPr>
          <w:p w14:paraId="20458EC9" w14:textId="77777777" w:rsidR="00A073D9" w:rsidRPr="00140838" w:rsidRDefault="00A073D9" w:rsidP="00C21234">
            <w:pPr>
              <w:pStyle w:val="TAL"/>
            </w:pPr>
            <w:r w:rsidRPr="00140838">
              <w:t>LMS_LocationRequest</w:t>
            </w:r>
          </w:p>
        </w:tc>
        <w:tc>
          <w:tcPr>
            <w:tcW w:w="850" w:type="dxa"/>
            <w:tcBorders>
              <w:top w:val="single" w:sz="4" w:space="0" w:color="auto"/>
              <w:left w:val="single" w:sz="4" w:space="0" w:color="auto"/>
              <w:bottom w:val="single" w:sz="4" w:space="0" w:color="auto"/>
              <w:right w:val="single" w:sz="4" w:space="0" w:color="auto"/>
            </w:tcBorders>
            <w:vAlign w:val="center"/>
          </w:tcPr>
          <w:p w14:paraId="27836D4B" w14:textId="77777777" w:rsidR="00A073D9" w:rsidRPr="00140838" w:rsidRDefault="00A073D9" w:rsidP="00C21234">
            <w:pPr>
              <w:pStyle w:val="TAL"/>
            </w:pPr>
          </w:p>
        </w:tc>
        <w:tc>
          <w:tcPr>
            <w:tcW w:w="2078" w:type="dxa"/>
            <w:tcBorders>
              <w:top w:val="single" w:sz="4" w:space="0" w:color="auto"/>
              <w:left w:val="single" w:sz="4" w:space="0" w:color="auto"/>
              <w:bottom w:val="single" w:sz="4" w:space="0" w:color="auto"/>
              <w:right w:val="single" w:sz="4" w:space="0" w:color="auto"/>
            </w:tcBorders>
            <w:vAlign w:val="center"/>
          </w:tcPr>
          <w:p w14:paraId="78049987" w14:textId="77777777" w:rsidR="00A073D9" w:rsidRPr="00140838" w:rsidRDefault="00A073D9" w:rsidP="00C21234">
            <w:pPr>
              <w:pStyle w:val="TAL"/>
            </w:pPr>
          </w:p>
        </w:tc>
        <w:tc>
          <w:tcPr>
            <w:tcW w:w="1985" w:type="dxa"/>
            <w:tcBorders>
              <w:top w:val="single" w:sz="4" w:space="0" w:color="auto"/>
              <w:left w:val="single" w:sz="4" w:space="0" w:color="auto"/>
              <w:bottom w:val="single" w:sz="4" w:space="0" w:color="auto"/>
              <w:right w:val="single" w:sz="4" w:space="0" w:color="auto"/>
            </w:tcBorders>
            <w:vAlign w:val="center"/>
          </w:tcPr>
          <w:p w14:paraId="6382D497" w14:textId="77777777" w:rsidR="00A073D9" w:rsidRPr="00140838" w:rsidRDefault="00A073D9" w:rsidP="00C21234">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2D228B22" w14:textId="77777777" w:rsidR="00A073D9" w:rsidRPr="00140838" w:rsidRDefault="00A073D9" w:rsidP="00C21234">
            <w:pPr>
              <w:pStyle w:val="TAL"/>
            </w:pPr>
          </w:p>
        </w:tc>
        <w:tc>
          <w:tcPr>
            <w:tcW w:w="797" w:type="dxa"/>
            <w:tcBorders>
              <w:top w:val="single" w:sz="4" w:space="0" w:color="auto"/>
              <w:left w:val="single" w:sz="4" w:space="0" w:color="auto"/>
              <w:bottom w:val="single" w:sz="4" w:space="0" w:color="auto"/>
              <w:right w:val="single" w:sz="4" w:space="0" w:color="auto"/>
            </w:tcBorders>
            <w:vAlign w:val="center"/>
          </w:tcPr>
          <w:p w14:paraId="21406EDF" w14:textId="77777777" w:rsidR="00A073D9" w:rsidRPr="00140838" w:rsidRDefault="00A073D9" w:rsidP="00C21234">
            <w:pPr>
              <w:pStyle w:val="TAL"/>
            </w:pPr>
          </w:p>
        </w:tc>
      </w:tr>
    </w:tbl>
    <w:p w14:paraId="1306C6BD" w14:textId="77777777" w:rsidR="00A073D9" w:rsidRDefault="00A073D9" w:rsidP="00A073D9">
      <w:pPr>
        <w:rPr>
          <w:lang w:val="en-US"/>
        </w:rPr>
      </w:pPr>
    </w:p>
    <w:p w14:paraId="06030346" w14:textId="77777777" w:rsidR="00A073D9" w:rsidRDefault="00A073D9" w:rsidP="00A073D9">
      <w:pPr>
        <w:pStyle w:val="EditorsNote"/>
      </w:pPr>
      <w:r>
        <w:rPr>
          <w:noProof/>
        </w:rPr>
        <w:t>Editor</w:t>
      </w:r>
      <w:r>
        <w:t>'</w:t>
      </w:r>
      <w:r>
        <w:rPr>
          <w:noProof/>
        </w:rPr>
        <w:t>s Note:</w:t>
      </w:r>
      <w:r>
        <w:rPr>
          <w:noProof/>
        </w:rPr>
        <w:tab/>
        <w:t>Additional services TBD</w:t>
      </w:r>
      <w:r>
        <w:t>.</w:t>
      </w:r>
    </w:p>
    <w:p w14:paraId="0B7325B0" w14:textId="06F179B9" w:rsidR="00411677" w:rsidRDefault="00411677" w:rsidP="00411677">
      <w:pPr>
        <w:pStyle w:val="Heading2"/>
      </w:pPr>
      <w:bookmarkStart w:id="86" w:name="_Toc180396824"/>
      <w:r>
        <w:t>6.</w:t>
      </w:r>
      <w:r w:rsidR="00AE6485">
        <w:t>2</w:t>
      </w:r>
      <w:r>
        <w:tab/>
        <w:t>LMS_Registration service</w:t>
      </w:r>
      <w:bookmarkEnd w:id="86"/>
    </w:p>
    <w:p w14:paraId="5B79805E" w14:textId="33E49408" w:rsidR="00411677" w:rsidRDefault="00411677" w:rsidP="00411677">
      <w:pPr>
        <w:pStyle w:val="Heading3"/>
      </w:pPr>
      <w:bookmarkStart w:id="87" w:name="_Toc510696588"/>
      <w:bookmarkStart w:id="88" w:name="_Toc35971380"/>
      <w:bookmarkStart w:id="89" w:name="_Toc180396825"/>
      <w:r>
        <w:t>6.</w:t>
      </w:r>
      <w:r w:rsidR="00AE6485">
        <w:t>2</w:t>
      </w:r>
      <w:r>
        <w:t>.1</w:t>
      </w:r>
      <w:r>
        <w:tab/>
        <w:t>Service description</w:t>
      </w:r>
      <w:bookmarkEnd w:id="87"/>
      <w:bookmarkEnd w:id="88"/>
      <w:bookmarkEnd w:id="89"/>
    </w:p>
    <w:p w14:paraId="5F3E6F29" w14:textId="00C97C9F" w:rsidR="00411677" w:rsidRDefault="00411677" w:rsidP="00411677">
      <w:bookmarkStart w:id="90" w:name="_Toc510696589"/>
      <w:bookmarkStart w:id="91" w:name="_Toc35971381"/>
      <w:r>
        <w:t>The LMS_Registration service allows the LMC to register, update the registration and to deregister in the LMS. At registration the LMS performs the service authorization according to 3GPP TS 33.180</w:t>
      </w:r>
      <w:r w:rsidR="00A41D6F">
        <w:t> </w:t>
      </w:r>
      <w:r>
        <w:t>[</w:t>
      </w:r>
      <w:r w:rsidR="00A41D6F">
        <w:t>9</w:t>
      </w:r>
      <w:r>
        <w:t>].</w:t>
      </w:r>
    </w:p>
    <w:p w14:paraId="793B7000" w14:textId="6D285A1E" w:rsidR="00411677" w:rsidRDefault="00411677" w:rsidP="00411677">
      <w:pPr>
        <w:pStyle w:val="Heading3"/>
      </w:pPr>
      <w:bookmarkStart w:id="92" w:name="_Toc180396826"/>
      <w:r>
        <w:t>6.</w:t>
      </w:r>
      <w:r w:rsidR="00AE6485">
        <w:t>2</w:t>
      </w:r>
      <w:r>
        <w:t>.2</w:t>
      </w:r>
      <w:r>
        <w:tab/>
        <w:t>Service operations</w:t>
      </w:r>
      <w:bookmarkEnd w:id="90"/>
      <w:bookmarkEnd w:id="91"/>
      <w:bookmarkEnd w:id="92"/>
    </w:p>
    <w:p w14:paraId="5AA955CA" w14:textId="1BBDD059" w:rsidR="00324385" w:rsidRPr="00324385" w:rsidRDefault="00CF6594" w:rsidP="00814AA4">
      <w:pPr>
        <w:pStyle w:val="Heading4"/>
      </w:pPr>
      <w:bookmarkStart w:id="93" w:name="_Toc180396827"/>
      <w:r>
        <w:t>6.2.2.1</w:t>
      </w:r>
      <w:r>
        <w:tab/>
        <w:t>Introduction</w:t>
      </w:r>
      <w:bookmarkEnd w:id="93"/>
    </w:p>
    <w:p w14:paraId="7844B6B8" w14:textId="6D502652" w:rsidR="00411677" w:rsidRDefault="00411677" w:rsidP="00411677">
      <w:r>
        <w:t xml:space="preserve">The service operation defined for </w:t>
      </w:r>
      <w:r>
        <w:rPr>
          <w:noProof/>
        </w:rPr>
        <w:t>LMS_</w:t>
      </w:r>
      <w:r>
        <w:t>Registration service is shown in the table 6.</w:t>
      </w:r>
      <w:r w:rsidR="00CF6594">
        <w:t>2</w:t>
      </w:r>
      <w:r w:rsidRPr="007E5C37">
        <w:t>.</w:t>
      </w:r>
      <w:r>
        <w:t>2.1-1.</w:t>
      </w:r>
    </w:p>
    <w:p w14:paraId="7F22A175" w14:textId="20E6A21C" w:rsidR="00411677" w:rsidRDefault="00411677" w:rsidP="00411677">
      <w:pPr>
        <w:pStyle w:val="TH"/>
      </w:pPr>
      <w:r>
        <w:t>Table 6.</w:t>
      </w:r>
      <w:r w:rsidR="00324385">
        <w:t>2</w:t>
      </w:r>
      <w:r w:rsidRPr="007E5C37">
        <w:t>.</w:t>
      </w:r>
      <w:r>
        <w:t>2.1-1: Operations of the LMS_LocationRegistration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411677" w14:paraId="37494AC9" w14:textId="77777777" w:rsidTr="00C21234">
        <w:trPr>
          <w:jc w:val="center"/>
        </w:trPr>
        <w:tc>
          <w:tcPr>
            <w:tcW w:w="3491" w:type="dxa"/>
            <w:shd w:val="clear" w:color="auto" w:fill="D9D9D9"/>
          </w:tcPr>
          <w:p w14:paraId="6E990601" w14:textId="77777777" w:rsidR="00411677" w:rsidRDefault="00411677" w:rsidP="00C21234">
            <w:pPr>
              <w:pStyle w:val="TAH"/>
            </w:pPr>
            <w:r>
              <w:t>Service operation name</w:t>
            </w:r>
          </w:p>
        </w:tc>
        <w:tc>
          <w:tcPr>
            <w:tcW w:w="4253" w:type="dxa"/>
            <w:shd w:val="clear" w:color="auto" w:fill="D9D9D9"/>
          </w:tcPr>
          <w:p w14:paraId="7F8841FB" w14:textId="77777777" w:rsidR="00411677" w:rsidRDefault="00411677" w:rsidP="00C21234">
            <w:pPr>
              <w:pStyle w:val="TAH"/>
            </w:pPr>
            <w:r>
              <w:t>Description</w:t>
            </w:r>
          </w:p>
        </w:tc>
        <w:tc>
          <w:tcPr>
            <w:tcW w:w="1789" w:type="dxa"/>
            <w:shd w:val="clear" w:color="auto" w:fill="D9D9D9"/>
          </w:tcPr>
          <w:p w14:paraId="2958307F" w14:textId="77777777" w:rsidR="00411677" w:rsidRDefault="00411677" w:rsidP="00C21234">
            <w:pPr>
              <w:pStyle w:val="TAH"/>
            </w:pPr>
            <w:r>
              <w:t>Initiated by</w:t>
            </w:r>
          </w:p>
        </w:tc>
      </w:tr>
      <w:tr w:rsidR="00411677" w14:paraId="731B0E5F" w14:textId="77777777" w:rsidTr="00C21234">
        <w:trPr>
          <w:jc w:val="center"/>
        </w:trPr>
        <w:tc>
          <w:tcPr>
            <w:tcW w:w="3491" w:type="dxa"/>
          </w:tcPr>
          <w:p w14:paraId="11C6C1E9" w14:textId="77777777" w:rsidR="00411677" w:rsidRPr="00BF35EC" w:rsidRDefault="00411677" w:rsidP="00C21234">
            <w:pPr>
              <w:pStyle w:val="TAL"/>
              <w:rPr>
                <w:highlight w:val="darkCyan"/>
              </w:rPr>
            </w:pPr>
            <w:r w:rsidRPr="007E09F3">
              <w:t>LMS_</w:t>
            </w:r>
            <w:r>
              <w:t>Registration_Request</w:t>
            </w:r>
          </w:p>
        </w:tc>
        <w:tc>
          <w:tcPr>
            <w:tcW w:w="4253" w:type="dxa"/>
          </w:tcPr>
          <w:p w14:paraId="1109C6AA" w14:textId="77777777" w:rsidR="00411677" w:rsidRDefault="00411677" w:rsidP="00C21234">
            <w:pPr>
              <w:pStyle w:val="TAL"/>
            </w:pPr>
            <w:r>
              <w:t>This service operation is used by the LMC to register in the LMS.</w:t>
            </w:r>
          </w:p>
        </w:tc>
        <w:tc>
          <w:tcPr>
            <w:tcW w:w="1789" w:type="dxa"/>
          </w:tcPr>
          <w:p w14:paraId="3F171205" w14:textId="77777777" w:rsidR="00411677" w:rsidRDefault="00411677" w:rsidP="00C21234">
            <w:pPr>
              <w:pStyle w:val="TAL"/>
            </w:pPr>
            <w:r>
              <w:t>LMC</w:t>
            </w:r>
          </w:p>
        </w:tc>
      </w:tr>
      <w:tr w:rsidR="00411677" w14:paraId="0FF5C9B7" w14:textId="77777777" w:rsidTr="00C21234">
        <w:trPr>
          <w:jc w:val="center"/>
        </w:trPr>
        <w:tc>
          <w:tcPr>
            <w:tcW w:w="3491" w:type="dxa"/>
          </w:tcPr>
          <w:p w14:paraId="70035A6E" w14:textId="77777777" w:rsidR="00411677" w:rsidRPr="007E09F3" w:rsidRDefault="00411677" w:rsidP="00C21234">
            <w:pPr>
              <w:pStyle w:val="TAL"/>
            </w:pPr>
            <w:r w:rsidRPr="007E09F3">
              <w:t>LMS_</w:t>
            </w:r>
            <w:r>
              <w:t>Registration_Update</w:t>
            </w:r>
          </w:p>
        </w:tc>
        <w:tc>
          <w:tcPr>
            <w:tcW w:w="4253" w:type="dxa"/>
          </w:tcPr>
          <w:p w14:paraId="4BB11AFB" w14:textId="77777777" w:rsidR="00411677" w:rsidRDefault="00411677" w:rsidP="00C21234">
            <w:pPr>
              <w:pStyle w:val="TAL"/>
            </w:pPr>
            <w:r>
              <w:t>This service operation is used by the LMC to update a registration in the LMS.</w:t>
            </w:r>
          </w:p>
        </w:tc>
        <w:tc>
          <w:tcPr>
            <w:tcW w:w="1789" w:type="dxa"/>
          </w:tcPr>
          <w:p w14:paraId="6464F41C" w14:textId="77777777" w:rsidR="00411677" w:rsidRDefault="00411677" w:rsidP="00C21234">
            <w:pPr>
              <w:pStyle w:val="TAL"/>
            </w:pPr>
            <w:r>
              <w:t>LMC</w:t>
            </w:r>
          </w:p>
        </w:tc>
      </w:tr>
      <w:tr w:rsidR="00411677" w14:paraId="2D1AC5B7" w14:textId="77777777" w:rsidTr="00C21234">
        <w:trPr>
          <w:jc w:val="center"/>
        </w:trPr>
        <w:tc>
          <w:tcPr>
            <w:tcW w:w="3491" w:type="dxa"/>
          </w:tcPr>
          <w:p w14:paraId="63482867" w14:textId="77777777" w:rsidR="00411677" w:rsidRPr="007E09F3" w:rsidRDefault="00411677" w:rsidP="00C21234">
            <w:pPr>
              <w:pStyle w:val="TAL"/>
            </w:pPr>
            <w:r w:rsidRPr="007E09F3">
              <w:t>LMS_</w:t>
            </w:r>
            <w:r>
              <w:t>Registration_Deregister</w:t>
            </w:r>
          </w:p>
        </w:tc>
        <w:tc>
          <w:tcPr>
            <w:tcW w:w="4253" w:type="dxa"/>
          </w:tcPr>
          <w:p w14:paraId="6242D6BA" w14:textId="77777777" w:rsidR="00411677" w:rsidRDefault="00411677" w:rsidP="00C21234">
            <w:pPr>
              <w:pStyle w:val="TAL"/>
            </w:pPr>
            <w:r>
              <w:t>This service operation is used by the LMC to deregister in the LMS.</w:t>
            </w:r>
          </w:p>
        </w:tc>
        <w:tc>
          <w:tcPr>
            <w:tcW w:w="1789" w:type="dxa"/>
          </w:tcPr>
          <w:p w14:paraId="39347935" w14:textId="77777777" w:rsidR="00411677" w:rsidRDefault="00411677" w:rsidP="00C21234">
            <w:pPr>
              <w:pStyle w:val="TAL"/>
            </w:pPr>
            <w:r>
              <w:t>LMC</w:t>
            </w:r>
          </w:p>
        </w:tc>
      </w:tr>
    </w:tbl>
    <w:p w14:paraId="771FC0B0" w14:textId="77777777" w:rsidR="00411677" w:rsidRPr="003A17C2" w:rsidRDefault="00411677" w:rsidP="00411677"/>
    <w:p w14:paraId="18301D85" w14:textId="0209B409" w:rsidR="00411677" w:rsidRDefault="00411677" w:rsidP="00411677">
      <w:pPr>
        <w:pStyle w:val="Heading4"/>
      </w:pPr>
      <w:bookmarkStart w:id="94" w:name="_Toc510696591"/>
      <w:bookmarkStart w:id="95" w:name="_Toc35971383"/>
      <w:bookmarkStart w:id="96" w:name="_Toc180396828"/>
      <w:r>
        <w:lastRenderedPageBreak/>
        <w:t>6.</w:t>
      </w:r>
      <w:r w:rsidR="004E311C">
        <w:t>2</w:t>
      </w:r>
      <w:r>
        <w:t>.2.2</w:t>
      </w:r>
      <w:r>
        <w:tab/>
      </w:r>
      <w:bookmarkEnd w:id="94"/>
      <w:bookmarkEnd w:id="95"/>
      <w:r w:rsidRPr="007E09F3">
        <w:t>LMS_</w:t>
      </w:r>
      <w:r>
        <w:t>Registration_Request</w:t>
      </w:r>
      <w:bookmarkEnd w:id="96"/>
    </w:p>
    <w:p w14:paraId="08E93B48" w14:textId="0ABB0C52" w:rsidR="00411677" w:rsidRDefault="00411677" w:rsidP="00411677">
      <w:pPr>
        <w:pStyle w:val="Heading5"/>
      </w:pPr>
      <w:bookmarkStart w:id="97" w:name="_Toc510696592"/>
      <w:bookmarkStart w:id="98" w:name="_Toc35971384"/>
      <w:bookmarkStart w:id="99" w:name="_Toc180396829"/>
      <w:r>
        <w:t>6.</w:t>
      </w:r>
      <w:r w:rsidR="004E311C">
        <w:t>2</w:t>
      </w:r>
      <w:r>
        <w:t>.2.2.1</w:t>
      </w:r>
      <w:r>
        <w:tab/>
        <w:t>General</w:t>
      </w:r>
      <w:bookmarkEnd w:id="97"/>
      <w:bookmarkEnd w:id="98"/>
      <w:bookmarkEnd w:id="99"/>
    </w:p>
    <w:p w14:paraId="7693E2F7" w14:textId="77777777" w:rsidR="00411677" w:rsidRDefault="00411677" w:rsidP="00411677">
      <w:bookmarkStart w:id="100" w:name="_Toc510696593"/>
      <w:bookmarkStart w:id="101" w:name="_Toc35971385"/>
      <w:r>
        <w:t xml:space="preserve">This service operation is used by LMC to </w:t>
      </w:r>
      <w:r w:rsidRPr="00502871">
        <w:t xml:space="preserve">register itself </w:t>
      </w:r>
      <w:r>
        <w:t xml:space="preserve">in </w:t>
      </w:r>
      <w:r w:rsidRPr="00502871">
        <w:t>a given LMS.</w:t>
      </w:r>
    </w:p>
    <w:p w14:paraId="22770535" w14:textId="140BA1F6" w:rsidR="00411677" w:rsidRPr="00C32C9D" w:rsidRDefault="00411677" w:rsidP="00411677">
      <w:pPr>
        <w:pStyle w:val="Heading5"/>
      </w:pPr>
      <w:bookmarkStart w:id="102" w:name="_Toc180396830"/>
      <w:r>
        <w:t>6.</w:t>
      </w:r>
      <w:r w:rsidR="00FB10E8">
        <w:t>2</w:t>
      </w:r>
      <w:r w:rsidRPr="000E53F8">
        <w:t>.2.2.2</w:t>
      </w:r>
      <w:r w:rsidRPr="000E53F8">
        <w:tab/>
      </w:r>
      <w:r w:rsidRPr="00C32C9D">
        <w:t>LMC register to LMS using LMS_Registration_Request</w:t>
      </w:r>
      <w:bookmarkEnd w:id="100"/>
      <w:bookmarkEnd w:id="101"/>
      <w:r w:rsidRPr="00C32C9D">
        <w:t xml:space="preserve"> operation</w:t>
      </w:r>
      <w:bookmarkEnd w:id="102"/>
    </w:p>
    <w:p w14:paraId="4B0F9640" w14:textId="77777777" w:rsidR="00411677" w:rsidRDefault="00411677" w:rsidP="00411677">
      <w:r w:rsidRPr="00587D2A">
        <w:t xml:space="preserve">For a LMC to register in the LMS, the LMC shall send an HTTP POST message to the LMS on the LMS_Registration collection resource (i.e., LMC Registration) </w:t>
      </w:r>
      <w:r w:rsidRPr="00587D2A">
        <w:rPr>
          <w:lang w:eastAsia="zh-CN"/>
        </w:rPr>
        <w:t xml:space="preserve">to create the resource </w:t>
      </w:r>
      <w:r w:rsidRPr="00587D2A">
        <w:t>associated to the registration in the LMC.</w:t>
      </w:r>
    </w:p>
    <w:p w14:paraId="3003E07B" w14:textId="120D9125" w:rsidR="00411677" w:rsidRPr="00587D2A" w:rsidRDefault="00411677" w:rsidP="00411677">
      <w:r>
        <w:rPr>
          <w:lang w:eastAsia="zh-CN"/>
        </w:rPr>
        <w:t>The request URI shall be set according to clause</w:t>
      </w:r>
      <w:r w:rsidR="00E37EE5">
        <w:rPr>
          <w:lang w:eastAsia="zh-CN"/>
        </w:rPr>
        <w:t> </w:t>
      </w:r>
      <w:r>
        <w:rPr>
          <w:lang w:eastAsia="zh-CN"/>
        </w:rPr>
        <w:t>7.</w:t>
      </w:r>
      <w:r w:rsidR="005B58A7">
        <w:rPr>
          <w:lang w:eastAsia="zh-CN"/>
        </w:rPr>
        <w:t>1</w:t>
      </w:r>
      <w:r>
        <w:rPr>
          <w:lang w:eastAsia="zh-CN"/>
        </w:rPr>
        <w:t>.1.</w:t>
      </w:r>
    </w:p>
    <w:p w14:paraId="1FC79040" w14:textId="59CEAFD1"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11</w:t>
      </w:r>
      <w:r w:rsidRPr="00587D2A">
        <w:t>]</w:t>
      </w:r>
      <w:r w:rsidRPr="00587D2A">
        <w:rPr>
          <w:lang w:eastAsia="zh-CN"/>
        </w:rPr>
        <w:t xml:space="preserve">. </w:t>
      </w:r>
    </w:p>
    <w:p w14:paraId="45F5984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79DEC782" w14:textId="7D882A2F"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5B58A7">
        <w:rPr>
          <w:lang w:eastAsia="zh-CN"/>
        </w:rPr>
        <w:t>1</w:t>
      </w:r>
      <w:r>
        <w:rPr>
          <w:lang w:eastAsia="zh-CN"/>
        </w:rPr>
        <w:t>.2.2.</w:t>
      </w:r>
    </w:p>
    <w:p w14:paraId="7298B485" w14:textId="4EBE5480" w:rsidR="00411677" w:rsidRDefault="00411677" w:rsidP="00411677">
      <w:r w:rsidRPr="00587D2A">
        <w:rPr>
          <w:lang w:eastAsia="zh-CN"/>
        </w:rPr>
        <w:t xml:space="preserve">The body of the HTTP POST message shall include the </w:t>
      </w:r>
      <w:r w:rsidRPr="00587D2A">
        <w:t>LMCRegistration as specified in clause</w:t>
      </w:r>
      <w:r w:rsidR="00E37EE5">
        <w:t> </w:t>
      </w:r>
      <w:r w:rsidRPr="00587D2A">
        <w:t>7.</w:t>
      </w:r>
      <w:r w:rsidR="00ED34AA">
        <w:t>1</w:t>
      </w:r>
      <w:r w:rsidR="00E05869">
        <w:t>.</w:t>
      </w:r>
      <w:r w:rsidR="00D97DD6">
        <w:t>6.2.2</w:t>
      </w:r>
      <w:r w:rsidRPr="00587D2A">
        <w:t xml:space="preserve">. The LMCRegistration </w:t>
      </w:r>
      <w:r>
        <w:t>datatype shall include:</w:t>
      </w:r>
    </w:p>
    <w:p w14:paraId="67523A8A" w14:textId="77777777" w:rsidR="00411677" w:rsidRDefault="00411677" w:rsidP="00411677">
      <w:pPr>
        <w:pStyle w:val="B1"/>
        <w:ind w:left="284" w:firstLine="0"/>
      </w:pPr>
      <w:r>
        <w:t>1)</w:t>
      </w:r>
      <w:r>
        <w:tab/>
        <w:t>an expTime attribute containing the time and date for the registration expiry;</w:t>
      </w:r>
    </w:p>
    <w:p w14:paraId="589CB372" w14:textId="77777777" w:rsidR="00411677" w:rsidRDefault="00411677" w:rsidP="00411677">
      <w:pPr>
        <w:pStyle w:val="B1"/>
        <w:ind w:left="284" w:firstLine="0"/>
      </w:pPr>
      <w:r>
        <w:t>2)</w:t>
      </w:r>
      <w:r>
        <w:tab/>
        <w:t>a mclocClientId attribute identifying the instance of the LMC;</w:t>
      </w:r>
    </w:p>
    <w:p w14:paraId="0E9D0B29" w14:textId="77777777" w:rsidR="00411677" w:rsidRDefault="00411677" w:rsidP="00411677">
      <w:pPr>
        <w:pStyle w:val="B1"/>
        <w:ind w:left="284" w:firstLine="0"/>
      </w:pPr>
      <w:r>
        <w:t>3)</w:t>
      </w:r>
      <w:r>
        <w:tab/>
        <w:t>a locationConfigUri attribute specifying the URI of the LMC to which location configuration request shall be sent to; and</w:t>
      </w:r>
    </w:p>
    <w:p w14:paraId="39C1E934" w14:textId="77777777" w:rsidR="00411677" w:rsidRDefault="00411677" w:rsidP="00411677">
      <w:pPr>
        <w:pStyle w:val="B1"/>
        <w:ind w:left="284" w:firstLine="0"/>
      </w:pPr>
      <w:r>
        <w:t>4)</w:t>
      </w:r>
      <w:r>
        <w:tab/>
        <w:t>a locationRequestUri attribute specifying the URI of the LMC to which location request shall be sent to.</w:t>
      </w:r>
    </w:p>
    <w:p w14:paraId="5F1C4A67" w14:textId="77777777" w:rsidR="00411677" w:rsidRPr="00CB5C2A" w:rsidRDefault="00411677" w:rsidP="00411677">
      <w:r w:rsidRPr="00CB5C2A">
        <w:t>Upon receiving the HTTP POST message from the LMC, the LMS shall:</w:t>
      </w:r>
    </w:p>
    <w:p w14:paraId="5B5F3B71" w14:textId="4450AF47"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891AFC">
        <w:t>9</w:t>
      </w:r>
      <w:r>
        <w:t>]</w:t>
      </w:r>
      <w:r w:rsidRPr="006C461B">
        <w:rPr>
          <w:lang w:val="en-US"/>
        </w:rPr>
        <w:t>;</w:t>
      </w:r>
    </w:p>
    <w:p w14:paraId="6F7838B6" w14:textId="77777777" w:rsidR="00411677" w:rsidRDefault="00411677" w:rsidP="00411677">
      <w:pPr>
        <w:pStyle w:val="B1"/>
      </w:pPr>
      <w:r>
        <w:rPr>
          <w:lang w:val="en-US"/>
        </w:rPr>
        <w:t>2)</w:t>
      </w:r>
      <w:r>
        <w:rPr>
          <w:lang w:val="en-US"/>
        </w:rPr>
        <w:tab/>
      </w:r>
      <w:r>
        <w:t>consider the MC service IDs derived from the bearer access tokens as the identities of the sender of the LMS_Registration request;</w:t>
      </w:r>
    </w:p>
    <w:p w14:paraId="72249613" w14:textId="77777777" w:rsidR="00411677" w:rsidRDefault="00411677" w:rsidP="00411677">
      <w:pPr>
        <w:pStyle w:val="B1"/>
        <w:rPr>
          <w:lang w:val="en-US"/>
        </w:rPr>
      </w:pPr>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009E4FC4" w14:textId="77777777"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access token validate is successful</w:t>
      </w:r>
      <w:r w:rsidRPr="00CB5C2A">
        <w:rPr>
          <w:lang w:val="en-US"/>
        </w:rPr>
        <w:t>, then:</w:t>
      </w:r>
    </w:p>
    <w:p w14:paraId="5466C53A" w14:textId="255F2B01" w:rsidR="00411677" w:rsidRPr="00880E94" w:rsidRDefault="00411677" w:rsidP="00411677">
      <w:pPr>
        <w:pStyle w:val="B2"/>
      </w:pPr>
      <w:r w:rsidRPr="00880E94">
        <w:t>a)</w:t>
      </w:r>
      <w:r w:rsidRPr="00880E94">
        <w:tab/>
        <w:t>the LMS shall create a new resource with the LMC registration information as specified in clause 7.</w:t>
      </w:r>
      <w:r w:rsidR="007C4494" w:rsidRPr="00880E94">
        <w:t>1</w:t>
      </w:r>
      <w:r w:rsidRPr="00880E94">
        <w:t>.3.3.2 together with all LMS authorized MC service IDs;</w:t>
      </w:r>
    </w:p>
    <w:p w14:paraId="05A936AA" w14:textId="2CA870D4" w:rsidR="00411677" w:rsidRPr="00CB5C2A" w:rsidRDefault="00411677" w:rsidP="00411677">
      <w:pPr>
        <w:pStyle w:val="B2"/>
        <w:rPr>
          <w:lang w:val="en-US"/>
        </w:rPr>
      </w:pPr>
      <w:r w:rsidRPr="00CB5C2A">
        <w:rPr>
          <w:lang w:val="en-US"/>
        </w:rPr>
        <w:t>b)</w:t>
      </w:r>
      <w:r w:rsidRPr="00CB5C2A">
        <w:rPr>
          <w:lang w:val="en-US"/>
        </w:rPr>
        <w:tab/>
      </w:r>
      <w:r>
        <w:rPr>
          <w:lang w:val="en-US"/>
        </w:rPr>
        <w:t>m</w:t>
      </w:r>
      <w:r>
        <w:t>ay initiate a LocationConfiguration notification as specified in clause</w:t>
      </w:r>
      <w:r w:rsidR="00E37EE5">
        <w:t> </w:t>
      </w:r>
      <w:r>
        <w:t>7.</w:t>
      </w:r>
      <w:r w:rsidR="007C4494">
        <w:t>1</w:t>
      </w:r>
      <w:r>
        <w:t xml:space="preserve">.5.2; and </w:t>
      </w:r>
    </w:p>
    <w:p w14:paraId="47A2C89C" w14:textId="77777777" w:rsidR="00411677" w:rsidRDefault="00411677" w:rsidP="00411677">
      <w:pPr>
        <w:pStyle w:val="B2"/>
        <w:rPr>
          <w:lang w:val="en-US"/>
        </w:rPr>
      </w:pPr>
      <w:r w:rsidRPr="00CB5C2A">
        <w:rPr>
          <w:lang w:val="en-US"/>
        </w:rPr>
        <w:t>c)</w:t>
      </w:r>
      <w:r w:rsidRPr="00CB5C2A">
        <w:rPr>
          <w:lang w:val="en-US"/>
        </w:rPr>
        <w:tab/>
        <w:t xml:space="preserve">shall send a HTTP 201 Created </w:t>
      </w:r>
      <w:r>
        <w:rPr>
          <w:lang w:val="en-US"/>
        </w:rPr>
        <w:t xml:space="preserve">response message </w:t>
      </w:r>
      <w:r w:rsidRPr="00CB5C2A">
        <w:rPr>
          <w:lang w:val="en-US"/>
        </w:rPr>
        <w:t>to the LMC</w:t>
      </w:r>
      <w:r>
        <w:rPr>
          <w:lang w:val="en-US"/>
        </w:rPr>
        <w:t xml:space="preserve"> with the following clarifications:</w:t>
      </w:r>
    </w:p>
    <w:p w14:paraId="4AF6F2FF" w14:textId="77777777" w:rsidR="00411677" w:rsidRPr="00683539" w:rsidRDefault="00411677" w:rsidP="00411677">
      <w:pPr>
        <w:pStyle w:val="B3"/>
      </w:pPr>
      <w:r w:rsidRPr="00683539">
        <w:t>i)</w:t>
      </w:r>
      <w:r w:rsidRPr="00683539">
        <w:tab/>
        <w:t xml:space="preserve">the response message may include </w:t>
      </w:r>
      <w:r>
        <w:t xml:space="preserve">an updated </w:t>
      </w:r>
      <w:r w:rsidRPr="00683539">
        <w:t>expiration time to indicate when the LMC registration will automatically expire; and</w:t>
      </w:r>
    </w:p>
    <w:p w14:paraId="7ED4F0CE" w14:textId="77777777" w:rsidR="00411677" w:rsidRPr="00CB5C2A" w:rsidRDefault="00411677" w:rsidP="00411677">
      <w:pPr>
        <w:pStyle w:val="B3"/>
        <w:rPr>
          <w:lang w:val="en-US"/>
        </w:rPr>
      </w:pPr>
      <w:r w:rsidRPr="00683539">
        <w:t>ii)</w:t>
      </w:r>
      <w:r w:rsidRPr="00683539">
        <w:tab/>
        <w:t>the URI of the created resource shall be returned in the "Location" HTTP header.</w:t>
      </w:r>
    </w:p>
    <w:p w14:paraId="4A271CAD" w14:textId="77777777" w:rsidR="00411677" w:rsidRDefault="00411677" w:rsidP="00411677">
      <w:pPr>
        <w:rPr>
          <w:lang w:val="en-US" w:eastAsia="zh-CN"/>
        </w:rPr>
      </w:pPr>
      <w:r>
        <w:rPr>
          <w:lang w:val="en-US" w:eastAsia="zh-CN"/>
        </w:rPr>
        <w:t xml:space="preserve">While the LMC is registered in the LMS, the LMS may repeatedly send: </w:t>
      </w:r>
    </w:p>
    <w:p w14:paraId="5983ECD7" w14:textId="11D11F45" w:rsidR="00411677" w:rsidRDefault="00411677" w:rsidP="00411677">
      <w:pPr>
        <w:pStyle w:val="B1"/>
        <w:numPr>
          <w:ilvl w:val="0"/>
          <w:numId w:val="37"/>
        </w:numPr>
        <w:rPr>
          <w:lang w:val="en-US" w:eastAsia="zh-CN"/>
        </w:rPr>
      </w:pPr>
      <w:r>
        <w:rPr>
          <w:lang w:val="en-US" w:eastAsia="zh-CN"/>
        </w:rPr>
        <w:t>LocationConfiguration messages as specified in clause</w:t>
      </w:r>
      <w:r w:rsidR="00E37EE5">
        <w:rPr>
          <w:lang w:val="en-US" w:eastAsia="zh-CN"/>
        </w:rPr>
        <w:t> </w:t>
      </w:r>
      <w:r>
        <w:rPr>
          <w:lang w:val="en-US" w:eastAsia="zh-CN"/>
        </w:rPr>
        <w:t>7.</w:t>
      </w:r>
      <w:r w:rsidR="007C4494">
        <w:rPr>
          <w:lang w:val="en-US" w:eastAsia="zh-CN"/>
        </w:rPr>
        <w:t>1</w:t>
      </w:r>
      <w:r>
        <w:rPr>
          <w:lang w:val="en-US" w:eastAsia="zh-CN"/>
        </w:rPr>
        <w:t>.5.</w:t>
      </w:r>
      <w:r w:rsidR="002568F8">
        <w:rPr>
          <w:lang w:val="en-US" w:eastAsia="zh-CN"/>
        </w:rPr>
        <w:t>2</w:t>
      </w:r>
      <w:r>
        <w:rPr>
          <w:lang w:val="en-US" w:eastAsia="zh-CN"/>
        </w:rPr>
        <w:t>; and</w:t>
      </w:r>
    </w:p>
    <w:p w14:paraId="3521E5B3" w14:textId="77777777" w:rsidR="00411677" w:rsidRDefault="00411677" w:rsidP="00411677">
      <w:pPr>
        <w:pStyle w:val="B1"/>
        <w:numPr>
          <w:ilvl w:val="0"/>
          <w:numId w:val="37"/>
        </w:numPr>
        <w:rPr>
          <w:lang w:val="en-US" w:eastAsia="zh-CN"/>
        </w:rPr>
      </w:pPr>
      <w:r>
        <w:rPr>
          <w:lang w:val="en-US" w:eastAsia="zh-CN"/>
        </w:rPr>
        <w:t xml:space="preserve">LocationRequest message as specified in clause. </w:t>
      </w:r>
    </w:p>
    <w:p w14:paraId="7075C596" w14:textId="11871ADF" w:rsidR="00411677" w:rsidRPr="002F44AF" w:rsidRDefault="00411677" w:rsidP="00411677">
      <w:r>
        <w:rPr>
          <w:lang w:val="en-US" w:eastAsia="zh-CN"/>
        </w:rPr>
        <w:t>T</w:t>
      </w:r>
      <w:r w:rsidRPr="002F44AF">
        <w:rPr>
          <w:lang w:val="en-US" w:eastAsia="zh-CN"/>
        </w:rPr>
        <w:t xml:space="preserve">he </w:t>
      </w:r>
      <w:r>
        <w:rPr>
          <w:lang w:val="en-US" w:eastAsia="zh-CN"/>
        </w:rPr>
        <w:t>LM</w:t>
      </w:r>
      <w:r w:rsidRPr="002F44AF">
        <w:rPr>
          <w:lang w:val="en-US" w:eastAsia="zh-CN"/>
        </w:rPr>
        <w:t>C shall send a registration update request (as described in clause </w:t>
      </w:r>
      <w:r>
        <w:rPr>
          <w:lang w:val="en-US" w:eastAsia="zh-CN"/>
        </w:rPr>
        <w:t>6.</w:t>
      </w:r>
      <w:r w:rsidR="00193121">
        <w:rPr>
          <w:lang w:val="en-US" w:eastAsia="zh-CN"/>
        </w:rPr>
        <w:t>1</w:t>
      </w:r>
      <w:r>
        <w:rPr>
          <w:lang w:val="en-US" w:eastAsia="zh-CN"/>
        </w:rPr>
        <w:t>.2.3</w:t>
      </w:r>
      <w:r w:rsidRPr="002F44AF">
        <w:rPr>
          <w:lang w:val="en-US" w:eastAsia="zh-CN"/>
        </w:rPr>
        <w:t>) prior to the expiration time</w:t>
      </w:r>
      <w:r>
        <w:rPr>
          <w:lang w:val="en-US" w:eastAsia="zh-CN"/>
        </w:rPr>
        <w:t xml:space="preserve">, to maintain the registration state. </w:t>
      </w:r>
      <w:r w:rsidRPr="002F44AF">
        <w:rPr>
          <w:lang w:val="en-US" w:eastAsia="zh-CN"/>
        </w:rPr>
        <w:t xml:space="preserve">If a successful registration update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p>
    <w:p w14:paraId="712A0938" w14:textId="15418C6B" w:rsidR="00411677" w:rsidRPr="000B0CEE" w:rsidRDefault="00411677" w:rsidP="00411677">
      <w:pPr>
        <w:pStyle w:val="Heading4"/>
      </w:pPr>
      <w:bookmarkStart w:id="103" w:name="_Toc101529238"/>
      <w:bookmarkStart w:id="104" w:name="_Toc114864064"/>
      <w:bookmarkStart w:id="105" w:name="_Toc143871208"/>
      <w:bookmarkStart w:id="106" w:name="_Toc144134704"/>
      <w:bookmarkStart w:id="107" w:name="_Toc160609167"/>
      <w:bookmarkStart w:id="108" w:name="_Toc168502588"/>
      <w:bookmarkStart w:id="109" w:name="_Toc180396831"/>
      <w:r>
        <w:lastRenderedPageBreak/>
        <w:t>6.</w:t>
      </w:r>
      <w:r w:rsidR="00570F8B">
        <w:t>2</w:t>
      </w:r>
      <w:r w:rsidRPr="000B0CEE">
        <w:t>.2.3</w:t>
      </w:r>
      <w:r w:rsidRPr="000B0CEE">
        <w:tab/>
      </w:r>
      <w:r>
        <w:t>LMS_R</w:t>
      </w:r>
      <w:r w:rsidRPr="000B0CEE">
        <w:t>egistration_Update</w:t>
      </w:r>
      <w:bookmarkEnd w:id="103"/>
      <w:bookmarkEnd w:id="104"/>
      <w:bookmarkEnd w:id="105"/>
      <w:bookmarkEnd w:id="106"/>
      <w:bookmarkEnd w:id="107"/>
      <w:bookmarkEnd w:id="108"/>
      <w:bookmarkEnd w:id="109"/>
    </w:p>
    <w:p w14:paraId="74B0A1C0" w14:textId="1FF10D11" w:rsidR="00411677" w:rsidRPr="000B0CEE" w:rsidRDefault="00411677" w:rsidP="00411677">
      <w:pPr>
        <w:pStyle w:val="Heading5"/>
      </w:pPr>
      <w:bookmarkStart w:id="110" w:name="_Toc101529239"/>
      <w:bookmarkStart w:id="111" w:name="_Toc114864065"/>
      <w:bookmarkStart w:id="112" w:name="_Toc143871209"/>
      <w:bookmarkStart w:id="113" w:name="_Toc144134705"/>
      <w:bookmarkStart w:id="114" w:name="_Toc160609168"/>
      <w:bookmarkStart w:id="115" w:name="_Toc168502589"/>
      <w:bookmarkStart w:id="116" w:name="_Toc180396832"/>
      <w:r>
        <w:t>6.</w:t>
      </w:r>
      <w:r w:rsidR="00570F8B">
        <w:t>2</w:t>
      </w:r>
      <w:r w:rsidRPr="000B0CEE">
        <w:t>.2.3.1</w:t>
      </w:r>
      <w:r w:rsidRPr="000B0CEE">
        <w:tab/>
        <w:t>General</w:t>
      </w:r>
      <w:bookmarkEnd w:id="110"/>
      <w:bookmarkEnd w:id="111"/>
      <w:bookmarkEnd w:id="112"/>
      <w:bookmarkEnd w:id="113"/>
      <w:bookmarkEnd w:id="114"/>
      <w:bookmarkEnd w:id="115"/>
      <w:bookmarkEnd w:id="116"/>
    </w:p>
    <w:p w14:paraId="373A3F0F" w14:textId="77777777" w:rsidR="00411677" w:rsidRPr="000B0CEE" w:rsidRDefault="00411677" w:rsidP="00411677">
      <w:r w:rsidRPr="000B0CEE">
        <w:t xml:space="preserve">This service operation is used by the </w:t>
      </w:r>
      <w:r>
        <w:t>LMC</w:t>
      </w:r>
      <w:r w:rsidRPr="000B0CEE">
        <w:t xml:space="preserve"> to update its registration information at the </w:t>
      </w:r>
      <w:r>
        <w:t>LMS</w:t>
      </w:r>
      <w:r w:rsidRPr="000B0CEE">
        <w:t>.</w:t>
      </w:r>
    </w:p>
    <w:p w14:paraId="5091E31D" w14:textId="4E6A0F88" w:rsidR="00411677" w:rsidRPr="00815B52" w:rsidRDefault="00411677" w:rsidP="00411677">
      <w:pPr>
        <w:pStyle w:val="Heading5"/>
      </w:pPr>
      <w:bookmarkStart w:id="117" w:name="_Toc101529240"/>
      <w:bookmarkStart w:id="118" w:name="_Toc114864066"/>
      <w:bookmarkStart w:id="119" w:name="_Toc143871210"/>
      <w:bookmarkStart w:id="120" w:name="_Toc144134706"/>
      <w:bookmarkStart w:id="121" w:name="_Toc160609169"/>
      <w:bookmarkStart w:id="122" w:name="_Toc168502590"/>
      <w:bookmarkStart w:id="123" w:name="_Toc180396833"/>
      <w:r>
        <w:t>6.</w:t>
      </w:r>
      <w:r w:rsidR="00570F8B">
        <w:t>2</w:t>
      </w:r>
      <w:r w:rsidRPr="00815B52">
        <w:t>.2.3.2</w:t>
      </w:r>
      <w:r w:rsidRPr="00815B52">
        <w:tab/>
        <w:t>LMC updating registration using LMS_Registration_Update operation</w:t>
      </w:r>
      <w:bookmarkEnd w:id="117"/>
      <w:bookmarkEnd w:id="118"/>
      <w:bookmarkEnd w:id="119"/>
      <w:bookmarkEnd w:id="120"/>
      <w:bookmarkEnd w:id="121"/>
      <w:bookmarkEnd w:id="122"/>
      <w:bookmarkEnd w:id="123"/>
    </w:p>
    <w:p w14:paraId="07C2A003" w14:textId="46AAD10B" w:rsidR="00411677" w:rsidRDefault="00411677" w:rsidP="00411677">
      <w:r w:rsidRPr="00CF116F">
        <w:t>To update the LMC registration information at the LMS, the LMC shall send an HTTP PUT message to the LMS on resource URI identifying the Individual LMC registration resource representation as specified in clause </w:t>
      </w:r>
      <w:r w:rsidRPr="00CF116F">
        <w:rPr>
          <w:lang w:eastAsia="zh-CN"/>
        </w:rPr>
        <w:t>7.</w:t>
      </w:r>
      <w:r w:rsidR="00570F8B">
        <w:rPr>
          <w:lang w:eastAsia="zh-CN"/>
        </w:rPr>
        <w:t>1</w:t>
      </w:r>
      <w:r w:rsidRPr="00CF116F">
        <w:rPr>
          <w:lang w:eastAsia="zh-CN"/>
        </w:rPr>
        <w:t>.3.3.2</w:t>
      </w:r>
      <w:r w:rsidRPr="00CF116F">
        <w:rPr>
          <w:lang w:val="en-IN"/>
        </w:rPr>
        <w:t xml:space="preserve">. </w:t>
      </w:r>
      <w:r w:rsidRPr="00CF116F">
        <w:t>The HTTP PUT message shall replace all properties of the existing resource with the LMC registration information in the request.</w:t>
      </w:r>
    </w:p>
    <w:p w14:paraId="508149B6" w14:textId="0537CB68" w:rsidR="00411677" w:rsidRPr="00587D2A" w:rsidRDefault="00411677" w:rsidP="00411677">
      <w:r>
        <w:rPr>
          <w:lang w:eastAsia="zh-CN"/>
        </w:rPr>
        <w:t>The request URI shall be set according to clause</w:t>
      </w:r>
      <w:r w:rsidR="00E37EE5">
        <w:rPr>
          <w:lang w:eastAsia="zh-CN"/>
        </w:rPr>
        <w:t> </w:t>
      </w:r>
      <w:r>
        <w:rPr>
          <w:lang w:eastAsia="zh-CN"/>
        </w:rPr>
        <w:t>7.</w:t>
      </w:r>
      <w:r w:rsidR="00DB5681">
        <w:rPr>
          <w:lang w:eastAsia="zh-CN"/>
        </w:rPr>
        <w:t>1</w:t>
      </w:r>
      <w:r>
        <w:rPr>
          <w:lang w:eastAsia="zh-CN"/>
        </w:rPr>
        <w:t>.1.</w:t>
      </w:r>
    </w:p>
    <w:p w14:paraId="0AF5B4EB" w14:textId="4A43125B"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11</w:t>
      </w:r>
      <w:r w:rsidRPr="00587D2A">
        <w:t>]</w:t>
      </w:r>
      <w:r w:rsidRPr="00587D2A">
        <w:rPr>
          <w:lang w:eastAsia="zh-CN"/>
        </w:rPr>
        <w:t xml:space="preserve">. </w:t>
      </w:r>
    </w:p>
    <w:p w14:paraId="0F2A6122"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67DD0CF2" w14:textId="1ED73206"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DB5681">
        <w:rPr>
          <w:lang w:eastAsia="zh-CN"/>
        </w:rPr>
        <w:t>1</w:t>
      </w:r>
      <w:r>
        <w:rPr>
          <w:lang w:eastAsia="zh-CN"/>
        </w:rPr>
        <w:t>.2.2.</w:t>
      </w:r>
    </w:p>
    <w:p w14:paraId="26469794" w14:textId="658456B4" w:rsidR="00411677" w:rsidRDefault="00411677" w:rsidP="00411677">
      <w:r w:rsidRPr="00587D2A">
        <w:rPr>
          <w:lang w:eastAsia="zh-CN"/>
        </w:rPr>
        <w:t xml:space="preserve">The body of the HTTP </w:t>
      </w:r>
      <w:r>
        <w:rPr>
          <w:lang w:eastAsia="zh-CN"/>
        </w:rPr>
        <w:t>PUT</w:t>
      </w:r>
      <w:r w:rsidRPr="00587D2A">
        <w:rPr>
          <w:lang w:eastAsia="zh-CN"/>
        </w:rPr>
        <w:t xml:space="preserve"> message shall include the </w:t>
      </w:r>
      <w:r w:rsidRPr="00587D2A">
        <w:t>LMCRegistration as specified in clause</w:t>
      </w:r>
      <w:r w:rsidR="00E37EE5">
        <w:t> </w:t>
      </w:r>
      <w:r w:rsidRPr="00587D2A">
        <w:t>7.</w:t>
      </w:r>
      <w:r w:rsidR="00814E8C">
        <w:t>1</w:t>
      </w:r>
      <w:r w:rsidR="00842FA2">
        <w:t>.6.2.2</w:t>
      </w:r>
      <w:r w:rsidRPr="00587D2A">
        <w:t xml:space="preserve">. The LMCRegistration </w:t>
      </w:r>
      <w:r>
        <w:t>datatype shall include:</w:t>
      </w:r>
    </w:p>
    <w:p w14:paraId="7D31BF4F" w14:textId="77777777" w:rsidR="00411677" w:rsidRDefault="00411677" w:rsidP="00411677">
      <w:pPr>
        <w:pStyle w:val="B1"/>
        <w:ind w:left="284" w:firstLine="0"/>
      </w:pPr>
      <w:r>
        <w:t>1)</w:t>
      </w:r>
      <w:r>
        <w:tab/>
        <w:t>an expTime attribute containing the time and date for the registration expiry;</w:t>
      </w:r>
    </w:p>
    <w:p w14:paraId="788542E4" w14:textId="77777777" w:rsidR="00411677" w:rsidRDefault="00411677" w:rsidP="00411677">
      <w:pPr>
        <w:pStyle w:val="B1"/>
        <w:ind w:left="284" w:firstLine="0"/>
      </w:pPr>
      <w:r>
        <w:t>2)</w:t>
      </w:r>
      <w:r>
        <w:tab/>
        <w:t>a mclocClientId attribute identifying the instance of the LMC;</w:t>
      </w:r>
    </w:p>
    <w:p w14:paraId="2B641526" w14:textId="77777777" w:rsidR="00411677" w:rsidRDefault="00411677" w:rsidP="00411677">
      <w:pPr>
        <w:pStyle w:val="B1"/>
        <w:ind w:left="284" w:firstLine="0"/>
      </w:pPr>
      <w:r>
        <w:t>3)</w:t>
      </w:r>
      <w:r>
        <w:tab/>
        <w:t>a locationConfigUri attribute specifying the URI of the LMC to which location configuration request shall be sent to; and</w:t>
      </w:r>
    </w:p>
    <w:p w14:paraId="398C1112" w14:textId="77777777" w:rsidR="00411677" w:rsidRPr="00D83263" w:rsidRDefault="00411677" w:rsidP="00411677">
      <w:pPr>
        <w:pStyle w:val="B1"/>
        <w:ind w:left="284" w:firstLine="0"/>
      </w:pPr>
      <w:r>
        <w:t>4)</w:t>
      </w:r>
      <w:r>
        <w:tab/>
        <w:t>a locationRequestUri attribute specifying the URI of the LMC to which location request shall be sent to.</w:t>
      </w:r>
    </w:p>
    <w:p w14:paraId="4D77B734" w14:textId="77777777" w:rsidR="00411677" w:rsidRPr="00B77440" w:rsidRDefault="00411677" w:rsidP="00411677">
      <w:r w:rsidRPr="00B77440">
        <w:t xml:space="preserve">Upon receiving the PUT message from the </w:t>
      </w:r>
      <w:r>
        <w:t>LMC</w:t>
      </w:r>
      <w:r w:rsidRPr="00B77440">
        <w:t xml:space="preserve">, if the resource URI does not exist, the </w:t>
      </w:r>
      <w:r>
        <w:t>LMS</w:t>
      </w:r>
      <w:r w:rsidRPr="00B77440">
        <w:t xml:space="preserve"> shall respond 404 Not Found error to the </w:t>
      </w:r>
      <w:r>
        <w:t>LMC</w:t>
      </w:r>
      <w:r w:rsidRPr="00B77440">
        <w:t xml:space="preserve">. Otherwise, the </w:t>
      </w:r>
      <w:r>
        <w:t>LMS</w:t>
      </w:r>
      <w:r w:rsidRPr="00B77440">
        <w:t xml:space="preserve"> shall:</w:t>
      </w:r>
    </w:p>
    <w:p w14:paraId="04BC33AA" w14:textId="18F2B309"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891AFC">
        <w:t>9</w:t>
      </w:r>
      <w:r>
        <w:t>]</w:t>
      </w:r>
      <w:r w:rsidRPr="006C461B">
        <w:rPr>
          <w:lang w:val="en-US"/>
        </w:rPr>
        <w:t>;</w:t>
      </w:r>
    </w:p>
    <w:p w14:paraId="4316B834" w14:textId="77777777" w:rsidR="00411677" w:rsidRDefault="00411677" w:rsidP="00411677">
      <w:pPr>
        <w:pStyle w:val="B1"/>
      </w:pPr>
      <w:r>
        <w:rPr>
          <w:lang w:val="en-US"/>
        </w:rPr>
        <w:t>2)</w:t>
      </w:r>
      <w:r>
        <w:rPr>
          <w:lang w:val="en-US"/>
        </w:rPr>
        <w:tab/>
      </w:r>
      <w:r>
        <w:t>consider the MC service IDs derived from the bearer access tokens as the identities of the sender of the LMS_Registration request;</w:t>
      </w:r>
    </w:p>
    <w:p w14:paraId="59A58C9D" w14:textId="77777777" w:rsidR="00411677" w:rsidRDefault="00411677" w:rsidP="00411677">
      <w:pPr>
        <w:pStyle w:val="B1"/>
        <w:rPr>
          <w:lang w:val="en-US"/>
        </w:rPr>
      </w:pPr>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3F104830" w14:textId="77777777"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access token validate is successful</w:t>
      </w:r>
      <w:r w:rsidRPr="00CB5C2A">
        <w:rPr>
          <w:lang w:val="en-US"/>
        </w:rPr>
        <w:t>, then:</w:t>
      </w:r>
    </w:p>
    <w:p w14:paraId="6EAE3B84" w14:textId="4B6C8D28" w:rsidR="00411677" w:rsidRPr="00880E94" w:rsidRDefault="00411677" w:rsidP="00411677">
      <w:pPr>
        <w:pStyle w:val="B2"/>
      </w:pPr>
      <w:r w:rsidRPr="00880E94">
        <w:t>a)</w:t>
      </w:r>
      <w:r w:rsidRPr="00880E94">
        <w:tab/>
        <w:t>the LMS shall update the resource with the LMC registration information as specified in clause 7.</w:t>
      </w:r>
      <w:r w:rsidR="00842FA2" w:rsidRPr="00880E94">
        <w:t>1</w:t>
      </w:r>
      <w:r w:rsidRPr="00880E94">
        <w:t>.3.3.2 together with all LMS authorized MC service IDs; and</w:t>
      </w:r>
    </w:p>
    <w:p w14:paraId="2D2E2E3E" w14:textId="77777777" w:rsidR="00411677" w:rsidRDefault="00411677" w:rsidP="00411677">
      <w:pPr>
        <w:pStyle w:val="B2"/>
        <w:rPr>
          <w:highlight w:val="cyan"/>
        </w:rPr>
      </w:pPr>
      <w:r>
        <w:rPr>
          <w:lang w:val="en-US"/>
        </w:rPr>
        <w:t>b</w:t>
      </w:r>
      <w:r w:rsidRPr="00CB5C2A">
        <w:rPr>
          <w:lang w:val="en-US"/>
        </w:rPr>
        <w:t>)</w:t>
      </w:r>
      <w:r w:rsidRPr="00CB5C2A">
        <w:rPr>
          <w:lang w:val="en-US"/>
        </w:rPr>
        <w:tab/>
        <w:t>shall</w:t>
      </w:r>
      <w:r>
        <w:t xml:space="preserve"> </w:t>
      </w:r>
      <w:r w:rsidRPr="00F534D9">
        <w:t xml:space="preserve">return the updated LMC registration information in the response. In the response message, the LMS may send "200 OK" response code to provide an updated expiration time to indicate to the </w:t>
      </w:r>
      <w:r>
        <w:t>LMC</w:t>
      </w:r>
      <w:r w:rsidRPr="00F534D9">
        <w:t xml:space="preserve"> when the updated registration will automatically expire. Otherwise, the LMS sends "</w:t>
      </w:r>
      <w:r w:rsidRPr="00F534D9">
        <w:rPr>
          <w:rFonts w:hint="eastAsia"/>
          <w:lang w:eastAsia="zh-CN"/>
        </w:rPr>
        <w:t>2</w:t>
      </w:r>
      <w:r w:rsidRPr="00F534D9">
        <w:rPr>
          <w:lang w:eastAsia="zh-CN"/>
        </w:rPr>
        <w:t>04 No Content</w:t>
      </w:r>
      <w:r w:rsidRPr="00F534D9">
        <w:t>" response code.</w:t>
      </w:r>
    </w:p>
    <w:p w14:paraId="5FB0BA97" w14:textId="604097AE" w:rsidR="00411677" w:rsidRPr="00E53713" w:rsidRDefault="00411677" w:rsidP="00411677">
      <w:r>
        <w:rPr>
          <w:lang w:val="en-US" w:eastAsia="zh-CN"/>
        </w:rPr>
        <w:t>T</w:t>
      </w:r>
      <w:r w:rsidRPr="002F44AF">
        <w:rPr>
          <w:lang w:val="en-US" w:eastAsia="zh-CN"/>
        </w:rPr>
        <w:t xml:space="preserve">he </w:t>
      </w:r>
      <w:r>
        <w:rPr>
          <w:lang w:val="en-US" w:eastAsia="zh-CN"/>
        </w:rPr>
        <w:t>LM</w:t>
      </w:r>
      <w:r w:rsidRPr="002F44AF">
        <w:rPr>
          <w:lang w:val="en-US" w:eastAsia="zh-CN"/>
        </w:rPr>
        <w:t>C shall send a registration update request (as described in clause </w:t>
      </w:r>
      <w:r w:rsidR="00090524">
        <w:rPr>
          <w:lang w:val="en-US" w:eastAsia="zh-CN"/>
        </w:rPr>
        <w:t>6</w:t>
      </w:r>
      <w:r w:rsidRPr="002F44AF">
        <w:rPr>
          <w:lang w:val="en-US" w:eastAsia="zh-CN"/>
        </w:rPr>
        <w:t>.2.2.3) prior to the expiration time</w:t>
      </w:r>
      <w:r>
        <w:rPr>
          <w:lang w:val="en-US" w:eastAsia="zh-CN"/>
        </w:rPr>
        <w:t xml:space="preserve">, to maintain the registration state. </w:t>
      </w:r>
      <w:r w:rsidRPr="002F44AF">
        <w:rPr>
          <w:lang w:val="en-US" w:eastAsia="zh-CN"/>
        </w:rPr>
        <w:t xml:space="preserve">If a successful registration update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p>
    <w:p w14:paraId="19F32A4B" w14:textId="470F9C4A" w:rsidR="00411677" w:rsidRPr="00C3206F" w:rsidRDefault="00411677" w:rsidP="00411677">
      <w:pPr>
        <w:pStyle w:val="Heading4"/>
      </w:pPr>
      <w:bookmarkStart w:id="124" w:name="_Toc101529241"/>
      <w:bookmarkStart w:id="125" w:name="_Toc114864067"/>
      <w:bookmarkStart w:id="126" w:name="_Toc143871211"/>
      <w:bookmarkStart w:id="127" w:name="_Toc144134707"/>
      <w:bookmarkStart w:id="128" w:name="_Toc160609170"/>
      <w:bookmarkStart w:id="129" w:name="_Toc168502591"/>
      <w:bookmarkStart w:id="130" w:name="_Toc180396834"/>
      <w:r>
        <w:t>6.</w:t>
      </w:r>
      <w:r w:rsidR="00090524">
        <w:t>2</w:t>
      </w:r>
      <w:r w:rsidRPr="00C3206F">
        <w:t>.2.4</w:t>
      </w:r>
      <w:r w:rsidRPr="00C3206F">
        <w:tab/>
        <w:t>LMS_Registration_Deregister</w:t>
      </w:r>
      <w:bookmarkEnd w:id="124"/>
      <w:bookmarkEnd w:id="125"/>
      <w:bookmarkEnd w:id="126"/>
      <w:bookmarkEnd w:id="127"/>
      <w:bookmarkEnd w:id="128"/>
      <w:bookmarkEnd w:id="129"/>
      <w:bookmarkEnd w:id="130"/>
    </w:p>
    <w:p w14:paraId="20AA4741" w14:textId="31905BE5" w:rsidR="00411677" w:rsidRPr="00C3206F" w:rsidRDefault="00411677" w:rsidP="00411677">
      <w:pPr>
        <w:pStyle w:val="Heading5"/>
      </w:pPr>
      <w:bookmarkStart w:id="131" w:name="_Toc101529242"/>
      <w:bookmarkStart w:id="132" w:name="_Toc114864068"/>
      <w:bookmarkStart w:id="133" w:name="_Toc143871212"/>
      <w:bookmarkStart w:id="134" w:name="_Toc144134708"/>
      <w:bookmarkStart w:id="135" w:name="_Toc160609171"/>
      <w:bookmarkStart w:id="136" w:name="_Toc168502592"/>
      <w:bookmarkStart w:id="137" w:name="_Toc180396835"/>
      <w:r>
        <w:t>6.</w:t>
      </w:r>
      <w:r w:rsidR="00A94DE1">
        <w:t>2</w:t>
      </w:r>
      <w:r w:rsidRPr="00C3206F">
        <w:t>.2.4.1</w:t>
      </w:r>
      <w:r w:rsidRPr="00C3206F">
        <w:tab/>
        <w:t>General</w:t>
      </w:r>
      <w:bookmarkEnd w:id="131"/>
      <w:bookmarkEnd w:id="132"/>
      <w:bookmarkEnd w:id="133"/>
      <w:bookmarkEnd w:id="134"/>
      <w:bookmarkEnd w:id="135"/>
      <w:bookmarkEnd w:id="136"/>
      <w:bookmarkEnd w:id="137"/>
    </w:p>
    <w:p w14:paraId="3F7C5172" w14:textId="77777777" w:rsidR="00411677" w:rsidRPr="00C3206F" w:rsidRDefault="00411677" w:rsidP="00411677">
      <w:r w:rsidRPr="00C3206F">
        <w:t xml:space="preserve">This service operation is used by </w:t>
      </w:r>
      <w:r>
        <w:t>LM</w:t>
      </w:r>
      <w:r w:rsidRPr="00C3206F">
        <w:t xml:space="preserve">C to deregister itself from a given </w:t>
      </w:r>
      <w:r>
        <w:t>LM</w:t>
      </w:r>
      <w:r w:rsidRPr="00C3206F">
        <w:t>S.</w:t>
      </w:r>
    </w:p>
    <w:p w14:paraId="1F4D4B2C" w14:textId="0CB72E59" w:rsidR="00411677" w:rsidRPr="009B0B8D" w:rsidRDefault="00411677" w:rsidP="00411677">
      <w:pPr>
        <w:pStyle w:val="Heading5"/>
        <w:rPr>
          <w:highlight w:val="cyan"/>
        </w:rPr>
      </w:pPr>
      <w:bookmarkStart w:id="138" w:name="_Toc101529243"/>
      <w:bookmarkStart w:id="139" w:name="_Toc114864069"/>
      <w:bookmarkStart w:id="140" w:name="_Toc143871213"/>
      <w:bookmarkStart w:id="141" w:name="_Toc144134709"/>
      <w:bookmarkStart w:id="142" w:name="_Toc160609172"/>
      <w:bookmarkStart w:id="143" w:name="_Toc168502593"/>
      <w:bookmarkStart w:id="144" w:name="_Toc180396836"/>
      <w:r>
        <w:lastRenderedPageBreak/>
        <w:t>6.</w:t>
      </w:r>
      <w:r w:rsidR="00A94DE1">
        <w:t>2</w:t>
      </w:r>
      <w:r w:rsidRPr="00354307">
        <w:t>.2.4.2</w:t>
      </w:r>
      <w:r w:rsidRPr="00354307">
        <w:tab/>
        <w:t>LMC deregistering using LMS_Registration_Deregister operation</w:t>
      </w:r>
      <w:bookmarkEnd w:id="138"/>
      <w:bookmarkEnd w:id="139"/>
      <w:bookmarkEnd w:id="140"/>
      <w:bookmarkEnd w:id="141"/>
      <w:bookmarkEnd w:id="142"/>
      <w:bookmarkEnd w:id="143"/>
      <w:bookmarkEnd w:id="144"/>
    </w:p>
    <w:p w14:paraId="734998C5" w14:textId="12E2BE41" w:rsidR="00411677" w:rsidRDefault="00411677" w:rsidP="00411677">
      <w:r w:rsidRPr="00ED41BC">
        <w:t>To deregister itself from the LMS, the LMC shall send HTTP DELETE message to the LMS, on the resource URI identifying the Individual LMC registration resource representation as specified in clause </w:t>
      </w:r>
      <w:r w:rsidRPr="00ED41BC">
        <w:rPr>
          <w:lang w:eastAsia="zh-CN"/>
        </w:rPr>
        <w:t>7.</w:t>
      </w:r>
      <w:r w:rsidR="00F00A5D">
        <w:rPr>
          <w:lang w:eastAsia="zh-CN"/>
        </w:rPr>
        <w:t>1</w:t>
      </w:r>
      <w:r w:rsidRPr="00ED41BC">
        <w:rPr>
          <w:lang w:eastAsia="zh-CN"/>
        </w:rPr>
        <w:t>.3.3.</w:t>
      </w:r>
      <w:r w:rsidR="00AE4A62">
        <w:rPr>
          <w:lang w:eastAsia="zh-CN"/>
        </w:rPr>
        <w:t>2</w:t>
      </w:r>
      <w:r w:rsidRPr="00ED41BC">
        <w:t>.</w:t>
      </w:r>
    </w:p>
    <w:p w14:paraId="6976A9D6" w14:textId="07E0168E" w:rsidR="00411677" w:rsidRPr="00ED41BC" w:rsidRDefault="00411677" w:rsidP="00411677">
      <w:r>
        <w:rPr>
          <w:lang w:eastAsia="zh-CN"/>
        </w:rPr>
        <w:t>The request URI shall be set according to clause</w:t>
      </w:r>
      <w:r w:rsidR="00162B19">
        <w:rPr>
          <w:lang w:eastAsia="zh-CN"/>
        </w:rPr>
        <w:t> </w:t>
      </w:r>
      <w:r>
        <w:rPr>
          <w:lang w:eastAsia="zh-CN"/>
        </w:rPr>
        <w:t>7.</w:t>
      </w:r>
      <w:r w:rsidR="00AE4A62">
        <w:rPr>
          <w:lang w:eastAsia="zh-CN"/>
        </w:rPr>
        <w:t>1</w:t>
      </w:r>
      <w:r>
        <w:rPr>
          <w:lang w:eastAsia="zh-CN"/>
        </w:rPr>
        <w:t>.1.</w:t>
      </w:r>
    </w:p>
    <w:p w14:paraId="085E62B8" w14:textId="586EF6BA" w:rsidR="00411677" w:rsidRDefault="00411677" w:rsidP="00411677">
      <w:pPr>
        <w:rPr>
          <w:lang w:eastAsia="zh-CN"/>
        </w:rPr>
      </w:pPr>
      <w:r w:rsidRPr="00ED41BC">
        <w:t>The HTTP request shall include an Authorization header field with the "Bearer" authentication scheme set to the access tokens of the "bearer" token type as specified in IETF RFC 6750 [</w:t>
      </w:r>
      <w:r w:rsidR="00891AFC">
        <w:t>11</w:t>
      </w:r>
      <w:r w:rsidRPr="00ED41BC">
        <w:t>]</w:t>
      </w:r>
      <w:r w:rsidRPr="00ED41BC">
        <w:rPr>
          <w:lang w:eastAsia="zh-CN"/>
        </w:rPr>
        <w:t>.</w:t>
      </w:r>
    </w:p>
    <w:p w14:paraId="27FDD68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501AEC67" w14:textId="3947C580" w:rsidR="00411677" w:rsidRPr="00ED41BC" w:rsidRDefault="00411677" w:rsidP="00411677">
      <w:pPr>
        <w:rPr>
          <w:lang w:eastAsia="zh-CN"/>
        </w:rPr>
      </w:pPr>
      <w:r>
        <w:rPr>
          <w:lang w:eastAsia="zh-CN"/>
        </w:rPr>
        <w:t>Other HTTP headers shall be set according to clause</w:t>
      </w:r>
      <w:r w:rsidR="00162B19">
        <w:rPr>
          <w:lang w:eastAsia="zh-CN"/>
        </w:rPr>
        <w:t> </w:t>
      </w:r>
      <w:r>
        <w:rPr>
          <w:lang w:eastAsia="zh-CN"/>
        </w:rPr>
        <w:t>7.</w:t>
      </w:r>
      <w:r w:rsidR="00AE4A62">
        <w:rPr>
          <w:lang w:eastAsia="zh-CN"/>
        </w:rPr>
        <w:t>1</w:t>
      </w:r>
      <w:r>
        <w:rPr>
          <w:lang w:eastAsia="zh-CN"/>
        </w:rPr>
        <w:t>.2.2.</w:t>
      </w:r>
    </w:p>
    <w:p w14:paraId="33EC0795" w14:textId="77777777" w:rsidR="00411677" w:rsidRPr="005E1A77" w:rsidRDefault="00411677" w:rsidP="00411677">
      <w:r w:rsidRPr="00ED41BC">
        <w:t>Upon receiving the HTTP DELETE request, the LMS shall:</w:t>
      </w:r>
    </w:p>
    <w:p w14:paraId="00EBA2A5" w14:textId="77777777" w:rsidR="00411677" w:rsidRPr="005E1A77" w:rsidRDefault="00411677" w:rsidP="00411677">
      <w:pPr>
        <w:pStyle w:val="B1"/>
      </w:pPr>
      <w:r>
        <w:t>1</w:t>
      </w:r>
      <w:r w:rsidRPr="005E1A77">
        <w:t>)</w:t>
      </w:r>
      <w:r w:rsidRPr="005E1A77">
        <w:tab/>
        <w:t xml:space="preserve">verify the identity of the </w:t>
      </w:r>
      <w:r>
        <w:t>LM</w:t>
      </w:r>
      <w:r w:rsidRPr="005E1A77">
        <w:t xml:space="preserve">C and check if the </w:t>
      </w:r>
      <w:r>
        <w:t>LM</w:t>
      </w:r>
      <w:r w:rsidRPr="005E1A77">
        <w:t xml:space="preserve">C is authorized to deregister the </w:t>
      </w:r>
      <w:r>
        <w:t xml:space="preserve">LMS </w:t>
      </w:r>
      <w:r w:rsidRPr="005E1A77">
        <w:t>registration information;</w:t>
      </w:r>
      <w:r>
        <w:t xml:space="preserve"> and</w:t>
      </w:r>
    </w:p>
    <w:p w14:paraId="6ACB3A4D" w14:textId="77777777" w:rsidR="00411677" w:rsidRPr="005E1A77" w:rsidRDefault="00411677" w:rsidP="00411677">
      <w:pPr>
        <w:pStyle w:val="B1"/>
      </w:pPr>
      <w:r>
        <w:t>2</w:t>
      </w:r>
      <w:r w:rsidRPr="005E1A77">
        <w:t>)</w:t>
      </w:r>
      <w:r w:rsidRPr="005E1A77">
        <w:tab/>
        <w:t xml:space="preserve">if the </w:t>
      </w:r>
      <w:r>
        <w:t>LM</w:t>
      </w:r>
      <w:r w:rsidRPr="005E1A77">
        <w:t xml:space="preserve">C is authorized to deregister the </w:t>
      </w:r>
      <w:r>
        <w:t>LMS</w:t>
      </w:r>
      <w:r w:rsidRPr="005E1A77">
        <w:t xml:space="preserve"> registration information, then the </w:t>
      </w:r>
      <w:r>
        <w:t>LM</w:t>
      </w:r>
      <w:r w:rsidRPr="005E1A77">
        <w:t xml:space="preserve">S shall </w:t>
      </w:r>
    </w:p>
    <w:p w14:paraId="11889C2E" w14:textId="77777777" w:rsidR="00411677" w:rsidRPr="005E1A77" w:rsidRDefault="00411677" w:rsidP="00411677">
      <w:pPr>
        <w:pStyle w:val="B2"/>
      </w:pPr>
      <w:r>
        <w:t>a</w:t>
      </w:r>
      <w:r w:rsidRPr="005E1A77">
        <w:t>)</w:t>
      </w:r>
      <w:r w:rsidRPr="005E1A77">
        <w:tab/>
        <w:t xml:space="preserve">if the resource identified by registrationId is not found, return "404 Not Found" error message to the </w:t>
      </w:r>
      <w:r>
        <w:t>LM</w:t>
      </w:r>
      <w:r w:rsidRPr="005E1A77">
        <w:t>C;</w:t>
      </w:r>
    </w:p>
    <w:p w14:paraId="40DC47A2" w14:textId="77777777" w:rsidR="00411677" w:rsidRPr="005E1A77" w:rsidRDefault="00411677" w:rsidP="00411677">
      <w:pPr>
        <w:pStyle w:val="B2"/>
      </w:pPr>
      <w:r>
        <w:t>b</w:t>
      </w:r>
      <w:r w:rsidRPr="005E1A77">
        <w:t>)</w:t>
      </w:r>
      <w:r w:rsidRPr="005E1A77">
        <w:tab/>
        <w:t xml:space="preserve">otherwise, deregister the </w:t>
      </w:r>
      <w:r>
        <w:t>LM</w:t>
      </w:r>
      <w:r w:rsidRPr="005E1A77">
        <w:t>C</w:t>
      </w:r>
      <w:r>
        <w:t xml:space="preserve"> from the</w:t>
      </w:r>
      <w:r w:rsidRPr="005E1A77">
        <w:t xml:space="preserve"> </w:t>
      </w:r>
      <w:r>
        <w:t>LM</w:t>
      </w:r>
      <w:r w:rsidRPr="005E1A77">
        <w:t xml:space="preserve">S and delete the resource representing </w:t>
      </w:r>
      <w:r>
        <w:t>LM</w:t>
      </w:r>
      <w:r w:rsidRPr="005E1A77">
        <w:t>C registration information; and</w:t>
      </w:r>
    </w:p>
    <w:p w14:paraId="5DB4F129" w14:textId="77777777" w:rsidR="00411677" w:rsidRDefault="00411677" w:rsidP="00411677">
      <w:pPr>
        <w:pStyle w:val="B2"/>
      </w:pPr>
      <w:r>
        <w:t>c</w:t>
      </w:r>
      <w:r w:rsidRPr="005E1A77">
        <w:t>)</w:t>
      </w:r>
      <w:r w:rsidRPr="005E1A77">
        <w:tab/>
        <w:t xml:space="preserve">return the "204 No Content" message to the </w:t>
      </w:r>
      <w:r>
        <w:t>LM</w:t>
      </w:r>
      <w:r w:rsidRPr="005E1A77">
        <w:t xml:space="preserve">C, indicating the successful deregistration of the </w:t>
      </w:r>
      <w:r>
        <w:t>LM</w:t>
      </w:r>
      <w:r w:rsidRPr="005E1A77">
        <w:t>C information.</w:t>
      </w:r>
    </w:p>
    <w:p w14:paraId="28E99E2A" w14:textId="52F70A81" w:rsidR="000775C1" w:rsidRDefault="000775C1" w:rsidP="000775C1">
      <w:pPr>
        <w:pStyle w:val="Heading2"/>
      </w:pPr>
      <w:bookmarkStart w:id="145" w:name="_Toc510696587"/>
      <w:bookmarkStart w:id="146" w:name="_Toc35971379"/>
      <w:bookmarkStart w:id="147" w:name="_Toc180396837"/>
      <w:r>
        <w:t>6.</w:t>
      </w:r>
      <w:r w:rsidR="00F74900">
        <w:t>3</w:t>
      </w:r>
      <w:r>
        <w:tab/>
        <w:t>LMS_LocationReport</w:t>
      </w:r>
      <w:r w:rsidRPr="00AF47A0">
        <w:t xml:space="preserve"> </w:t>
      </w:r>
      <w:r>
        <w:t>service</w:t>
      </w:r>
      <w:bookmarkEnd w:id="145"/>
      <w:bookmarkEnd w:id="146"/>
      <w:bookmarkEnd w:id="147"/>
    </w:p>
    <w:p w14:paraId="25657D3D" w14:textId="42FA0353" w:rsidR="000775C1" w:rsidRDefault="000775C1" w:rsidP="000775C1">
      <w:pPr>
        <w:pStyle w:val="Heading3"/>
      </w:pPr>
      <w:bookmarkStart w:id="148" w:name="_Toc180396838"/>
      <w:r>
        <w:t>6.</w:t>
      </w:r>
      <w:r w:rsidR="00F74900">
        <w:t>3</w:t>
      </w:r>
      <w:r>
        <w:t>.1</w:t>
      </w:r>
      <w:r>
        <w:tab/>
        <w:t>Service description</w:t>
      </w:r>
      <w:bookmarkEnd w:id="148"/>
    </w:p>
    <w:p w14:paraId="418247AE" w14:textId="646DD432" w:rsidR="000775C1" w:rsidRDefault="000775C1" w:rsidP="000775C1">
      <w:r>
        <w:t>The LMS_LocationReport is defined based on the procedure for location report as defined in 3GPP TS 23.280 [</w:t>
      </w:r>
      <w:r w:rsidR="00812B74">
        <w:t>4</w:t>
      </w:r>
      <w:r>
        <w:t>], which allows an LMC to send a location information report to the LMS.</w:t>
      </w:r>
    </w:p>
    <w:p w14:paraId="3E04B2BB" w14:textId="1058B96A" w:rsidR="000775C1" w:rsidRDefault="000775C1" w:rsidP="000775C1">
      <w:pPr>
        <w:pStyle w:val="Heading3"/>
      </w:pPr>
      <w:bookmarkStart w:id="149" w:name="_Toc180396839"/>
      <w:r>
        <w:t>6.</w:t>
      </w:r>
      <w:r w:rsidR="00F74900">
        <w:t>3</w:t>
      </w:r>
      <w:r>
        <w:t>.2</w:t>
      </w:r>
      <w:r>
        <w:tab/>
        <w:t>Service operations</w:t>
      </w:r>
      <w:bookmarkEnd w:id="149"/>
    </w:p>
    <w:p w14:paraId="394B71B1" w14:textId="1353E84C" w:rsidR="00477875" w:rsidRPr="00477875" w:rsidRDefault="00477875" w:rsidP="00477875">
      <w:pPr>
        <w:pStyle w:val="Heading4"/>
      </w:pPr>
      <w:bookmarkStart w:id="150" w:name="_Toc180396840"/>
      <w:r>
        <w:t>6.3.2.1</w:t>
      </w:r>
      <w:r>
        <w:tab/>
        <w:t>Introduction</w:t>
      </w:r>
      <w:bookmarkEnd w:id="150"/>
    </w:p>
    <w:p w14:paraId="55498593" w14:textId="3685BBD6" w:rsidR="000775C1" w:rsidRDefault="000775C1" w:rsidP="000775C1">
      <w:r>
        <w:t xml:space="preserve">The service operation defined for </w:t>
      </w:r>
      <w:r>
        <w:rPr>
          <w:noProof/>
        </w:rPr>
        <w:t>LMS_LocationReport</w:t>
      </w:r>
      <w:r>
        <w:t xml:space="preserve"> API is shown in the table 6.</w:t>
      </w:r>
      <w:r w:rsidR="00F74900">
        <w:t>3</w:t>
      </w:r>
      <w:r w:rsidRPr="007E5C37">
        <w:t>.</w:t>
      </w:r>
      <w:r>
        <w:t>2.1-1.</w:t>
      </w:r>
    </w:p>
    <w:p w14:paraId="009649D9" w14:textId="56AFF476" w:rsidR="000775C1" w:rsidRDefault="000775C1" w:rsidP="000775C1">
      <w:pPr>
        <w:pStyle w:val="TH"/>
      </w:pPr>
      <w:r>
        <w:t>Table 6.</w:t>
      </w:r>
      <w:r w:rsidR="00477875">
        <w:t>3</w:t>
      </w:r>
      <w:r w:rsidRPr="007E5C37">
        <w:t>.</w:t>
      </w:r>
      <w:r>
        <w:t>2.1-1: Operations of the LMS_LocationReport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538"/>
        <w:gridCol w:w="1789"/>
      </w:tblGrid>
      <w:tr w:rsidR="000775C1" w14:paraId="698C82B2" w14:textId="77777777" w:rsidTr="00C21234">
        <w:trPr>
          <w:jc w:val="center"/>
        </w:trPr>
        <w:tc>
          <w:tcPr>
            <w:tcW w:w="3207" w:type="dxa"/>
            <w:shd w:val="clear" w:color="auto" w:fill="D9D9D9"/>
          </w:tcPr>
          <w:p w14:paraId="209BBD76" w14:textId="77777777" w:rsidR="000775C1" w:rsidRDefault="000775C1" w:rsidP="00C21234">
            <w:pPr>
              <w:pStyle w:val="TAH"/>
            </w:pPr>
            <w:r>
              <w:t>Service operation name</w:t>
            </w:r>
          </w:p>
        </w:tc>
        <w:tc>
          <w:tcPr>
            <w:tcW w:w="4537" w:type="dxa"/>
            <w:shd w:val="clear" w:color="auto" w:fill="D9D9D9"/>
          </w:tcPr>
          <w:p w14:paraId="11C0111E" w14:textId="77777777" w:rsidR="000775C1" w:rsidRDefault="000775C1" w:rsidP="00C21234">
            <w:pPr>
              <w:pStyle w:val="TAH"/>
            </w:pPr>
            <w:r>
              <w:t>Description</w:t>
            </w:r>
          </w:p>
        </w:tc>
        <w:tc>
          <w:tcPr>
            <w:tcW w:w="1789" w:type="dxa"/>
            <w:shd w:val="clear" w:color="auto" w:fill="D9D9D9"/>
          </w:tcPr>
          <w:p w14:paraId="105D6230" w14:textId="77777777" w:rsidR="000775C1" w:rsidRDefault="000775C1" w:rsidP="00C21234">
            <w:pPr>
              <w:pStyle w:val="TAH"/>
            </w:pPr>
            <w:r>
              <w:t>Initiated by</w:t>
            </w:r>
          </w:p>
        </w:tc>
      </w:tr>
      <w:tr w:rsidR="000775C1" w14:paraId="1B35C2E5" w14:textId="77777777" w:rsidTr="00C21234">
        <w:trPr>
          <w:jc w:val="center"/>
        </w:trPr>
        <w:tc>
          <w:tcPr>
            <w:tcW w:w="3207" w:type="dxa"/>
          </w:tcPr>
          <w:p w14:paraId="4E7ED226" w14:textId="77777777" w:rsidR="000775C1" w:rsidRPr="00BF35EC" w:rsidRDefault="000775C1" w:rsidP="00C21234">
            <w:pPr>
              <w:pStyle w:val="TAL"/>
              <w:rPr>
                <w:highlight w:val="darkCyan"/>
              </w:rPr>
            </w:pPr>
            <w:r w:rsidRPr="007E09F3">
              <w:t>LMS_LocationReport</w:t>
            </w:r>
            <w:r>
              <w:t>_Request</w:t>
            </w:r>
          </w:p>
        </w:tc>
        <w:tc>
          <w:tcPr>
            <w:tcW w:w="4537" w:type="dxa"/>
          </w:tcPr>
          <w:p w14:paraId="7250D81D" w14:textId="77777777" w:rsidR="000775C1" w:rsidRDefault="000775C1" w:rsidP="00C21234">
            <w:pPr>
              <w:pStyle w:val="TAL"/>
            </w:pPr>
            <w:r>
              <w:t xml:space="preserve">This service operation is used by the LMC to send a location report to LMS. </w:t>
            </w:r>
          </w:p>
        </w:tc>
        <w:tc>
          <w:tcPr>
            <w:tcW w:w="1789" w:type="dxa"/>
          </w:tcPr>
          <w:p w14:paraId="227FC859" w14:textId="77777777" w:rsidR="000775C1" w:rsidRDefault="000775C1" w:rsidP="00C21234">
            <w:pPr>
              <w:pStyle w:val="TAL"/>
            </w:pPr>
            <w:r>
              <w:t>LMC</w:t>
            </w:r>
          </w:p>
        </w:tc>
      </w:tr>
    </w:tbl>
    <w:p w14:paraId="78828662" w14:textId="77777777" w:rsidR="000775C1" w:rsidRPr="0022439F" w:rsidRDefault="000775C1" w:rsidP="000775C1"/>
    <w:p w14:paraId="426A4A79" w14:textId="6A2468FB" w:rsidR="000775C1" w:rsidRDefault="000775C1" w:rsidP="000775C1">
      <w:pPr>
        <w:pStyle w:val="Heading4"/>
      </w:pPr>
      <w:bookmarkStart w:id="151" w:name="_Toc180396841"/>
      <w:r>
        <w:t>6.</w:t>
      </w:r>
      <w:r w:rsidR="00477875">
        <w:t>3</w:t>
      </w:r>
      <w:r>
        <w:t>.2.2</w:t>
      </w:r>
      <w:r>
        <w:tab/>
      </w:r>
      <w:r w:rsidRPr="007E09F3">
        <w:t>LMS_LocationReport</w:t>
      </w:r>
      <w:r>
        <w:t>_Request</w:t>
      </w:r>
      <w:bookmarkEnd w:id="151"/>
    </w:p>
    <w:p w14:paraId="02B7DAF4" w14:textId="5B84E2F9" w:rsidR="000775C1" w:rsidRDefault="000775C1" w:rsidP="000775C1">
      <w:pPr>
        <w:pStyle w:val="Heading5"/>
      </w:pPr>
      <w:bookmarkStart w:id="152" w:name="_Toc180396842"/>
      <w:r>
        <w:t>6.</w:t>
      </w:r>
      <w:r w:rsidR="00C40A50">
        <w:t>3</w:t>
      </w:r>
      <w:r>
        <w:t>.2.2.1</w:t>
      </w:r>
      <w:r>
        <w:tab/>
        <w:t>General</w:t>
      </w:r>
      <w:bookmarkEnd w:id="152"/>
    </w:p>
    <w:p w14:paraId="625771B2" w14:textId="77777777" w:rsidR="000775C1" w:rsidRDefault="000775C1" w:rsidP="000775C1">
      <w:r>
        <w:t>This service operation is used by LMC to send a location report to a given LMS.</w:t>
      </w:r>
    </w:p>
    <w:p w14:paraId="4FB19634" w14:textId="6007E4C0" w:rsidR="000775C1" w:rsidRPr="000E53F8" w:rsidRDefault="000775C1" w:rsidP="000775C1">
      <w:pPr>
        <w:pStyle w:val="Heading5"/>
      </w:pPr>
      <w:bookmarkStart w:id="153" w:name="_Toc180396843"/>
      <w:r>
        <w:t>6.</w:t>
      </w:r>
      <w:r w:rsidR="00C40A50">
        <w:t>3</w:t>
      </w:r>
      <w:r w:rsidRPr="000E53F8">
        <w:t>.2.2.2</w:t>
      </w:r>
      <w:r w:rsidRPr="000E53F8">
        <w:tab/>
        <w:t>LMC reporting to LMS using LMS_LocationReport_Request</w:t>
      </w:r>
      <w:bookmarkEnd w:id="153"/>
    </w:p>
    <w:p w14:paraId="6ADC1FE1" w14:textId="77777777" w:rsidR="000775C1" w:rsidRDefault="000775C1" w:rsidP="000775C1">
      <w:r w:rsidRPr="00A54CDD">
        <w:t>For a LMC to send location reports to the LMS, the LMC shall send an HTTP POST message to the LMS on the LMS_LocationReport collection resource (i.e., MC UE Location Reports) to publish the location report representing the location information of the LMC.</w:t>
      </w:r>
    </w:p>
    <w:p w14:paraId="19BFF686" w14:textId="430793D7" w:rsidR="000775C1" w:rsidRPr="00A54CDD" w:rsidRDefault="000775C1" w:rsidP="000775C1">
      <w:r>
        <w:rPr>
          <w:lang w:eastAsia="zh-CN"/>
        </w:rPr>
        <w:lastRenderedPageBreak/>
        <w:t>The request URI shall be set according to clause</w:t>
      </w:r>
      <w:r w:rsidR="009E51CF">
        <w:rPr>
          <w:lang w:eastAsia="zh-CN"/>
        </w:rPr>
        <w:t> </w:t>
      </w:r>
      <w:r>
        <w:rPr>
          <w:lang w:eastAsia="zh-CN"/>
        </w:rPr>
        <w:t>7.</w:t>
      </w:r>
      <w:r w:rsidR="00BE5CC4">
        <w:rPr>
          <w:lang w:eastAsia="zh-CN"/>
        </w:rPr>
        <w:t>2</w:t>
      </w:r>
      <w:r>
        <w:rPr>
          <w:lang w:eastAsia="zh-CN"/>
        </w:rPr>
        <w:t>.1.</w:t>
      </w:r>
    </w:p>
    <w:p w14:paraId="746128DA" w14:textId="75EAE6F5" w:rsidR="000775C1" w:rsidRDefault="000775C1" w:rsidP="000775C1">
      <w:pPr>
        <w:rPr>
          <w:lang w:eastAsia="zh-CN"/>
        </w:rPr>
      </w:pPr>
      <w:r w:rsidRPr="00A54CDD">
        <w:t xml:space="preserve">The HTTP request shall include an Authorization header field with the "Bearer" authentication scheme set to </w:t>
      </w:r>
      <w:r>
        <w:t>all</w:t>
      </w:r>
      <w:r w:rsidRPr="00A54CDD">
        <w:t xml:space="preserve"> access tokens of the "bearer" token type as specified in IETF RFC 6750 [</w:t>
      </w:r>
      <w:r w:rsidR="00891AFC">
        <w:t>11</w:t>
      </w:r>
      <w:r w:rsidRPr="00A54CDD">
        <w:t>]</w:t>
      </w:r>
      <w:r w:rsidRPr="00A54CDD">
        <w:rPr>
          <w:lang w:eastAsia="zh-CN"/>
        </w:rPr>
        <w:t xml:space="preserve">. </w:t>
      </w:r>
    </w:p>
    <w:p w14:paraId="4E69198C" w14:textId="77777777" w:rsidR="000775C1" w:rsidRDefault="000775C1" w:rsidP="000775C1">
      <w:pPr>
        <w:pStyle w:val="NO"/>
        <w:rPr>
          <w:lang w:eastAsia="zh-CN"/>
        </w:rPr>
      </w:pPr>
      <w:r>
        <w:rPr>
          <w:lang w:eastAsia="zh-CN"/>
        </w:rPr>
        <w:t>NOTE:</w:t>
      </w:r>
      <w:r>
        <w:rPr>
          <w:lang w:eastAsia="zh-CN"/>
        </w:rPr>
        <w:tab/>
        <w:t>The location report is relevant for all valid MC service IDs, hence the request includes all access tokens.</w:t>
      </w:r>
    </w:p>
    <w:p w14:paraId="3105EE7F" w14:textId="67B6CEAB" w:rsidR="000775C1" w:rsidRDefault="000775C1" w:rsidP="000775C1">
      <w:pPr>
        <w:rPr>
          <w:lang w:eastAsia="zh-CN"/>
        </w:rPr>
      </w:pPr>
      <w:r>
        <w:rPr>
          <w:lang w:eastAsia="zh-CN"/>
        </w:rPr>
        <w:t>Other HTTP headers shall be set according to clause</w:t>
      </w:r>
      <w:r w:rsidR="009E51CF">
        <w:rPr>
          <w:lang w:eastAsia="zh-CN"/>
        </w:rPr>
        <w:t> </w:t>
      </w:r>
      <w:r>
        <w:rPr>
          <w:lang w:eastAsia="zh-CN"/>
        </w:rPr>
        <w:t>7.</w:t>
      </w:r>
      <w:r w:rsidR="00BE5CC4">
        <w:rPr>
          <w:lang w:eastAsia="zh-CN"/>
        </w:rPr>
        <w:t>2</w:t>
      </w:r>
      <w:r>
        <w:rPr>
          <w:lang w:eastAsia="zh-CN"/>
        </w:rPr>
        <w:t>.2.2.</w:t>
      </w:r>
    </w:p>
    <w:p w14:paraId="4B9B416C" w14:textId="72E1B86D" w:rsidR="000775C1" w:rsidRDefault="000775C1" w:rsidP="000775C1">
      <w:r w:rsidRPr="00A54CDD">
        <w:rPr>
          <w:lang w:eastAsia="zh-CN"/>
        </w:rPr>
        <w:t xml:space="preserve">The body of the HTTP POST message shall include the </w:t>
      </w:r>
      <w:r w:rsidRPr="00A54CDD">
        <w:t xml:space="preserve">MCUELocation </w:t>
      </w:r>
      <w:r>
        <w:t xml:space="preserve">data type </w:t>
      </w:r>
      <w:r w:rsidRPr="00A54CDD">
        <w:t>as specified in clause</w:t>
      </w:r>
      <w:r>
        <w:t> 7.</w:t>
      </w:r>
      <w:r w:rsidR="00362289">
        <w:t>2</w:t>
      </w:r>
      <w:r>
        <w:t>.6.2.2. The MCUELocation datatype shall include:</w:t>
      </w:r>
    </w:p>
    <w:p w14:paraId="1E29AA6C" w14:textId="77777777" w:rsidR="000775C1" w:rsidRDefault="000775C1" w:rsidP="000775C1">
      <w:pPr>
        <w:pStyle w:val="B1"/>
        <w:ind w:left="284" w:firstLine="0"/>
      </w:pPr>
      <w:r>
        <w:t>1)</w:t>
      </w:r>
      <w:r>
        <w:tab/>
        <w:t>a reportID attribute if the report was triggered by a location request, set to the value of the requestID attribute in the received request</w:t>
      </w:r>
      <w:r w:rsidRPr="0073469F">
        <w:t>;</w:t>
      </w:r>
    </w:p>
    <w:p w14:paraId="3F7BB113" w14:textId="77777777" w:rsidR="000775C1" w:rsidRDefault="000775C1" w:rsidP="000775C1">
      <w:pPr>
        <w:pStyle w:val="B1"/>
        <w:ind w:left="284" w:firstLine="0"/>
      </w:pPr>
      <w:r>
        <w:t>2)</w:t>
      </w:r>
      <w:r>
        <w:tab/>
        <w:t>a reportType attribute indicating if the report is sent during emergency state or not;</w:t>
      </w:r>
    </w:p>
    <w:p w14:paraId="0744F674" w14:textId="77777777" w:rsidR="000775C1" w:rsidRDefault="000775C1" w:rsidP="000775C1">
      <w:pPr>
        <w:pStyle w:val="B1"/>
        <w:ind w:left="284" w:firstLine="0"/>
      </w:pPr>
      <w:r>
        <w:t>3)</w:t>
      </w:r>
      <w:r>
        <w:tab/>
        <w:t>a locTimstamp attribute set to the date and time of the location measurement;</w:t>
      </w:r>
    </w:p>
    <w:p w14:paraId="7BAF7DBA" w14:textId="77777777" w:rsidR="000775C1" w:rsidRDefault="000775C1" w:rsidP="000775C1">
      <w:pPr>
        <w:pStyle w:val="B1"/>
        <w:ind w:left="284" w:firstLine="0"/>
      </w:pPr>
      <w:r>
        <w:t>4)</w:t>
      </w:r>
      <w:r>
        <w:tab/>
        <w:t>an array with triggerId attributes, where each item is set to the value associated with the trigger that have fired;</w:t>
      </w:r>
    </w:p>
    <w:p w14:paraId="1677549D" w14:textId="77777777" w:rsidR="000775C1" w:rsidRDefault="000775C1" w:rsidP="000775C1">
      <w:pPr>
        <w:pStyle w:val="B1"/>
        <w:ind w:left="284" w:firstLine="0"/>
      </w:pPr>
      <w:r>
        <w:t>5)</w:t>
      </w:r>
      <w:r>
        <w:tab/>
        <w:t>a mclocClientId attribute identifying the instance of the LMC; and</w:t>
      </w:r>
    </w:p>
    <w:p w14:paraId="7AF5D13D" w14:textId="77777777" w:rsidR="000775C1" w:rsidRDefault="000775C1" w:rsidP="000775C1">
      <w:pPr>
        <w:pStyle w:val="B1"/>
        <w:ind w:left="284" w:firstLine="0"/>
      </w:pPr>
      <w:r>
        <w:t>6)</w:t>
      </w:r>
      <w:r>
        <w:tab/>
        <w:t>a locationData attribute including subitems corresponding to the location configuration, and shall include at least one of the following attributes:</w:t>
      </w:r>
    </w:p>
    <w:p w14:paraId="436918EE" w14:textId="77777777" w:rsidR="000775C1" w:rsidRDefault="000775C1" w:rsidP="000775C1">
      <w:pPr>
        <w:pStyle w:val="B2"/>
      </w:pPr>
      <w:r>
        <w:t>a)</w:t>
      </w:r>
      <w:r>
        <w:tab/>
        <w:t xml:space="preserve">coordinate, containing the </w:t>
      </w:r>
      <w:r w:rsidRPr="00232ECA">
        <w:t>geospatial coordinate</w:t>
      </w:r>
      <w:r>
        <w:t xml:space="preserve"> of the MC UE, with the following clarification:</w:t>
      </w:r>
    </w:p>
    <w:p w14:paraId="31EE4165" w14:textId="7DB2B4A2" w:rsidR="000775C1" w:rsidRDefault="000775C1" w:rsidP="000775C1">
      <w:pPr>
        <w:pStyle w:val="B3"/>
      </w:pPr>
      <w:r>
        <w:t>i)</w:t>
      </w:r>
      <w:r>
        <w:tab/>
        <w:t xml:space="preserve">shall include the longitude attribute </w:t>
      </w:r>
      <w:r w:rsidRPr="0034092D">
        <w:t>coded as in clause 6.1 in 3GPP TS 23.032 [</w:t>
      </w:r>
      <w:r w:rsidR="00812D1B">
        <w:t>3</w:t>
      </w:r>
      <w:r w:rsidRPr="0034092D">
        <w:t>]</w:t>
      </w:r>
      <w:r>
        <w:t>;</w:t>
      </w:r>
    </w:p>
    <w:p w14:paraId="1C4F9EDA" w14:textId="3E50939E" w:rsidR="000775C1" w:rsidRDefault="000775C1" w:rsidP="000775C1">
      <w:pPr>
        <w:pStyle w:val="B3"/>
      </w:pPr>
      <w:r>
        <w:t>ii)</w:t>
      </w:r>
      <w:r>
        <w:tab/>
        <w:t xml:space="preserve">shall include the latitude attribute </w:t>
      </w:r>
      <w:r w:rsidRPr="0034092D">
        <w:t>coded as in clause 6.1 in 3GPP TS 23.032 [</w:t>
      </w:r>
      <w:r w:rsidR="00812D1B">
        <w:t>3</w:t>
      </w:r>
      <w:r w:rsidRPr="0034092D">
        <w:t>]</w:t>
      </w:r>
      <w:r>
        <w:t>;</w:t>
      </w:r>
    </w:p>
    <w:p w14:paraId="358DDEE6" w14:textId="35C6319E" w:rsidR="000775C1" w:rsidRDefault="000775C1" w:rsidP="000775C1">
      <w:pPr>
        <w:pStyle w:val="B3"/>
      </w:pPr>
      <w:r>
        <w:t xml:space="preserve">iii) may include </w:t>
      </w:r>
      <w:r w:rsidRPr="00105ECA">
        <w:t>altitude</w:t>
      </w:r>
      <w:r>
        <w:t xml:space="preserve"> attribute in a two byte format according to 3GPP TS 23.032 </w:t>
      </w:r>
      <w:r w:rsidRPr="0034092D">
        <w:t>[</w:t>
      </w:r>
      <w:r w:rsidR="00812D1B">
        <w:t>3</w:t>
      </w:r>
      <w:r w:rsidRPr="0034092D">
        <w:t>]</w:t>
      </w:r>
      <w:r>
        <w:t xml:space="preserve"> clause</w:t>
      </w:r>
      <w:r w:rsidR="00A26877">
        <w:t> </w:t>
      </w:r>
      <w:r>
        <w:t>6.3;</w:t>
      </w:r>
    </w:p>
    <w:p w14:paraId="1EACDEE5" w14:textId="5FB792FD" w:rsidR="000775C1" w:rsidRDefault="000775C1" w:rsidP="000775C1">
      <w:pPr>
        <w:pStyle w:val="B3"/>
      </w:pPr>
      <w:r>
        <w:t>iv)</w:t>
      </w:r>
      <w:r>
        <w:tab/>
        <w:t xml:space="preserve">may include the </w:t>
      </w:r>
      <w:r w:rsidRPr="008458B3">
        <w:t>horizontalaccuracy</w:t>
      </w:r>
      <w:r>
        <w:t xml:space="preserve"> attribute </w:t>
      </w:r>
      <w:r w:rsidRPr="00FF178F">
        <w:t>coded as in clause</w:t>
      </w:r>
      <w:r w:rsidR="00A26877">
        <w:t> </w:t>
      </w:r>
      <w:r w:rsidRPr="00FF178F">
        <w:t xml:space="preserve">6.2 in </w:t>
      </w:r>
      <w:r>
        <w:t>3GPP TS 23.032 </w:t>
      </w:r>
      <w:r w:rsidRPr="0034092D">
        <w:t>[</w:t>
      </w:r>
      <w:r w:rsidR="00812D1B">
        <w:t>3</w:t>
      </w:r>
      <w:r w:rsidRPr="0034092D">
        <w:t>]</w:t>
      </w:r>
      <w:r>
        <w:t>;</w:t>
      </w:r>
    </w:p>
    <w:p w14:paraId="68EFB9A7" w14:textId="47B643FA" w:rsidR="000775C1" w:rsidRDefault="000775C1" w:rsidP="000775C1">
      <w:pPr>
        <w:pStyle w:val="B3"/>
      </w:pPr>
      <w:r>
        <w:t>v)</w:t>
      </w:r>
      <w:r>
        <w:tab/>
        <w:t>may include the vertical</w:t>
      </w:r>
      <w:r w:rsidRPr="008458B3">
        <w:t>accuracy</w:t>
      </w:r>
      <w:r>
        <w:t xml:space="preserve"> attribute </w:t>
      </w:r>
      <w:r w:rsidRPr="00FF178F">
        <w:t>coded as in clause</w:t>
      </w:r>
      <w:r w:rsidR="003F65CF">
        <w:t> </w:t>
      </w:r>
      <w:r w:rsidRPr="00FF178F">
        <w:t>6.2</w:t>
      </w:r>
      <w:r w:rsidR="003F65CF">
        <w:t xml:space="preserve"> </w:t>
      </w:r>
      <w:r w:rsidRPr="00FF178F">
        <w:t xml:space="preserve">in </w:t>
      </w:r>
      <w:r>
        <w:t>3GPP TS</w:t>
      </w:r>
      <w:r w:rsidR="003F65CF">
        <w:t> </w:t>
      </w:r>
      <w:r>
        <w:t>23.032 </w:t>
      </w:r>
      <w:r w:rsidRPr="0034092D">
        <w:t>[</w:t>
      </w:r>
      <w:r w:rsidR="00812D1B">
        <w:t>3</w:t>
      </w:r>
      <w:r w:rsidRPr="0034092D">
        <w:t>]</w:t>
      </w:r>
      <w:r>
        <w:t>; and</w:t>
      </w:r>
    </w:p>
    <w:p w14:paraId="4FB219ED" w14:textId="2D7005B2" w:rsidR="000775C1" w:rsidRDefault="000775C1" w:rsidP="000775C1">
      <w:pPr>
        <w:pStyle w:val="B3"/>
      </w:pPr>
      <w:r>
        <w:t>vi)</w:t>
      </w:r>
      <w:r>
        <w:tab/>
        <w:t xml:space="preserve">may include the bearingAndSpeed attribute </w:t>
      </w:r>
      <w:r w:rsidRPr="0034092D">
        <w:t>consisting of a 7 byte</w:t>
      </w:r>
      <w:r w:rsidRPr="0034092D">
        <w:noBreakHyphen/>
        <w:t>long string of 14 hexadecimal digits which encode the binary content of the bearing, horizontal velocity and vertical velocity, as well as horizontal and vertical speed uncertainties of the MC UE, according to clause 8.15 of 3GPP TS 23.032 [</w:t>
      </w:r>
      <w:r w:rsidR="00812D1B">
        <w:t>3</w:t>
      </w:r>
      <w:r w:rsidRPr="0034092D">
        <w:t>], where the spare bits are set to 0.</w:t>
      </w:r>
    </w:p>
    <w:p w14:paraId="7E998644" w14:textId="77777777" w:rsidR="000775C1" w:rsidRDefault="000775C1" w:rsidP="000775C1">
      <w:pPr>
        <w:pStyle w:val="B2"/>
      </w:pPr>
      <w:r>
        <w:t>b)</w:t>
      </w:r>
      <w:r>
        <w:tab/>
        <w:t>ecgi attribute containing the current served EUTRAN cell;</w:t>
      </w:r>
    </w:p>
    <w:p w14:paraId="62C0D17E" w14:textId="77777777" w:rsidR="000775C1" w:rsidRDefault="000775C1" w:rsidP="000775C1">
      <w:pPr>
        <w:pStyle w:val="B2"/>
      </w:pPr>
      <w:r>
        <w:t>c)</w:t>
      </w:r>
      <w:r>
        <w:tab/>
        <w:t xml:space="preserve">neighbouringEcgi attribute contiaing an array of </w:t>
      </w:r>
      <w:r w:rsidRPr="00270899">
        <w:t xml:space="preserve">ECGI of any neighbouring cell the </w:t>
      </w:r>
      <w:r>
        <w:t xml:space="preserve">MC UE </w:t>
      </w:r>
      <w:r w:rsidRPr="00270899">
        <w:t>can detect</w:t>
      </w:r>
      <w:r>
        <w:t>;</w:t>
      </w:r>
    </w:p>
    <w:p w14:paraId="1A31B31B" w14:textId="77777777" w:rsidR="000775C1" w:rsidRDefault="000775C1" w:rsidP="000775C1">
      <w:pPr>
        <w:pStyle w:val="B2"/>
      </w:pPr>
      <w:r>
        <w:t>d)</w:t>
      </w:r>
      <w:r>
        <w:tab/>
        <w:t xml:space="preserve">mbmsSaiId attribute containing </w:t>
      </w:r>
      <w:r w:rsidRPr="00017681">
        <w:t>the MBMS Service Area Id the LMC is located in</w:t>
      </w:r>
      <w:r>
        <w:t>;</w:t>
      </w:r>
    </w:p>
    <w:p w14:paraId="7FB0CE99" w14:textId="77777777" w:rsidR="000775C1" w:rsidRDefault="000775C1" w:rsidP="000775C1">
      <w:pPr>
        <w:pStyle w:val="B2"/>
      </w:pPr>
      <w:r>
        <w:t>e)</w:t>
      </w:r>
      <w:r>
        <w:tab/>
        <w:t xml:space="preserve">mbsfnArea attribute containing </w:t>
      </w:r>
      <w:r w:rsidRPr="006A277D">
        <w:t>the MBSFN Area the LMC is located in</w:t>
      </w:r>
      <w:r>
        <w:t>;</w:t>
      </w:r>
    </w:p>
    <w:p w14:paraId="3CF2C1D6" w14:textId="77777777" w:rsidR="000775C1" w:rsidRDefault="000775C1" w:rsidP="000775C1">
      <w:pPr>
        <w:pStyle w:val="B2"/>
      </w:pPr>
      <w:r>
        <w:t>f)</w:t>
      </w:r>
      <w:r>
        <w:tab/>
        <w:t>ncgi attribute containing the current served NR cell;</w:t>
      </w:r>
    </w:p>
    <w:p w14:paraId="48030B21" w14:textId="77777777" w:rsidR="000775C1" w:rsidRDefault="000775C1" w:rsidP="000775C1">
      <w:pPr>
        <w:pStyle w:val="B2"/>
      </w:pPr>
      <w:r>
        <w:t>g)</w:t>
      </w:r>
      <w:r>
        <w:tab/>
        <w:t>neigbouringNcgi attribute containing an array of N</w:t>
      </w:r>
      <w:r w:rsidRPr="00270899">
        <w:t xml:space="preserve">CGI of any neighbouring cell the </w:t>
      </w:r>
      <w:r>
        <w:t xml:space="preserve">MC UE </w:t>
      </w:r>
      <w:r w:rsidRPr="00270899">
        <w:t>can detect</w:t>
      </w:r>
      <w:r>
        <w:t>; and</w:t>
      </w:r>
    </w:p>
    <w:p w14:paraId="37CEC968" w14:textId="77777777" w:rsidR="000775C1" w:rsidRDefault="000775C1" w:rsidP="000775C1">
      <w:pPr>
        <w:pStyle w:val="B2"/>
      </w:pPr>
      <w:r>
        <w:t>h)</w:t>
      </w:r>
      <w:r>
        <w:tab/>
        <w:t>nr5GMbsfsaArea</w:t>
      </w:r>
      <w:r w:rsidRPr="00B71B27">
        <w:t xml:space="preserve"> </w:t>
      </w:r>
      <w:r>
        <w:t xml:space="preserve">attribute </w:t>
      </w:r>
      <w:r w:rsidRPr="0034092D">
        <w:t>containing the 5G MBSFSA the MC</w:t>
      </w:r>
      <w:r>
        <w:t xml:space="preserve"> UE</w:t>
      </w:r>
      <w:r w:rsidRPr="0034092D">
        <w:t xml:space="preserve"> is located in;</w:t>
      </w:r>
    </w:p>
    <w:p w14:paraId="13115B26" w14:textId="77777777" w:rsidR="000775C1" w:rsidRDefault="000775C1" w:rsidP="000775C1">
      <w:r>
        <w:t>and may include:</w:t>
      </w:r>
    </w:p>
    <w:p w14:paraId="1BE27568" w14:textId="77777777" w:rsidR="000775C1" w:rsidRDefault="000775C1" w:rsidP="000775C1">
      <w:pPr>
        <w:pStyle w:val="B1"/>
      </w:pPr>
      <w:r>
        <w:t>1)</w:t>
      </w:r>
      <w:r>
        <w:tab/>
        <w:t xml:space="preserve">a functionalAlias Attribute containing the functional alias status change that tiggered the location measurement; </w:t>
      </w:r>
    </w:p>
    <w:p w14:paraId="59BEDDE3" w14:textId="77777777" w:rsidR="000775C1" w:rsidRPr="00AD7BE6" w:rsidRDefault="000775C1" w:rsidP="000775C1">
      <w:pPr>
        <w:pStyle w:val="EditorsNote"/>
        <w:rPr>
          <w:lang w:val="en-US"/>
        </w:rPr>
      </w:pPr>
      <w:r>
        <w:t>Editor</w:t>
      </w:r>
      <w:r>
        <w:rPr>
          <w:sz w:val="16"/>
          <w:szCs w:val="16"/>
        </w:rPr>
        <w:t>'</w:t>
      </w:r>
      <w:r>
        <w:t>s Note: The meaning of "functional alias status change" requires further study.</w:t>
      </w:r>
    </w:p>
    <w:p w14:paraId="0A5335C5" w14:textId="77777777" w:rsidR="000775C1" w:rsidRDefault="000775C1" w:rsidP="000775C1">
      <w:pPr>
        <w:pStyle w:val="B1"/>
        <w:ind w:left="284" w:firstLine="0"/>
      </w:pPr>
      <w:r>
        <w:t>2)</w:t>
      </w:r>
      <w:r>
        <w:tab/>
        <w:t>an interRatType a</w:t>
      </w:r>
      <w:r w:rsidRPr="009F7960">
        <w:t>ttribute containing the inter-RAT change type</w:t>
      </w:r>
      <w:r>
        <w:t>; and</w:t>
      </w:r>
    </w:p>
    <w:p w14:paraId="3542740D" w14:textId="77777777" w:rsidR="000775C1" w:rsidRDefault="000775C1" w:rsidP="000775C1">
      <w:pPr>
        <w:pStyle w:val="B1"/>
        <w:ind w:left="284" w:firstLine="0"/>
      </w:pPr>
      <w:r>
        <w:t>3)</w:t>
      </w:r>
      <w:r>
        <w:tab/>
        <w:t>an mcServiceUELabel attribute containing the MC Service UE label</w:t>
      </w:r>
      <w:r w:rsidRPr="009F7960">
        <w:t>.</w:t>
      </w:r>
    </w:p>
    <w:p w14:paraId="516AD403" w14:textId="77777777" w:rsidR="000775C1" w:rsidRDefault="000775C1" w:rsidP="000775C1">
      <w:r>
        <w:lastRenderedPageBreak/>
        <w:t>When the Location report request is sent the LMC shall set the minimumReportInterval timer to the minimumReportInterval time from the location configuration and start the timer.</w:t>
      </w:r>
    </w:p>
    <w:p w14:paraId="0A546743" w14:textId="77777777" w:rsidR="000775C1" w:rsidRPr="0042527F" w:rsidRDefault="000775C1" w:rsidP="000775C1">
      <w:r w:rsidRPr="0042527F">
        <w:t>Upon receiving the HTTP POST message from the LMC, the LMS shall:</w:t>
      </w:r>
    </w:p>
    <w:p w14:paraId="630A2598" w14:textId="4DA5289A" w:rsidR="000775C1" w:rsidRPr="00A36DFC" w:rsidRDefault="000775C1" w:rsidP="000775C1">
      <w:pPr>
        <w:pStyle w:val="B1"/>
        <w:rPr>
          <w:lang w:val="en-US"/>
        </w:rPr>
      </w:pPr>
      <w:r w:rsidRPr="00A36DFC">
        <w:t>1)</w:t>
      </w:r>
      <w:r w:rsidRPr="00A36DFC">
        <w:tab/>
      </w:r>
      <w:r w:rsidRPr="00A36DFC">
        <w:rPr>
          <w:lang w:val="en-US"/>
        </w:rPr>
        <w:t xml:space="preserve">shall perform service authorization as described in </w:t>
      </w:r>
      <w:r w:rsidRPr="00A36DFC">
        <w:t>3GPP TS 33.180 [</w:t>
      </w:r>
      <w:r w:rsidR="00891AFC">
        <w:t>9</w:t>
      </w:r>
      <w:r w:rsidRPr="00A36DFC">
        <w:t>]</w:t>
      </w:r>
      <w:r w:rsidRPr="00A36DFC">
        <w:rPr>
          <w:lang w:val="en-US"/>
        </w:rPr>
        <w:t>;</w:t>
      </w:r>
    </w:p>
    <w:p w14:paraId="17511129" w14:textId="77777777" w:rsidR="000775C1" w:rsidRDefault="000775C1" w:rsidP="000775C1">
      <w:pPr>
        <w:pStyle w:val="B1"/>
        <w:rPr>
          <w:lang w:val="en-US"/>
        </w:rPr>
      </w:pPr>
      <w:r w:rsidRPr="00A36DFC">
        <w:rPr>
          <w:lang w:val="en-US"/>
        </w:rPr>
        <w:t>2)</w:t>
      </w:r>
      <w:r w:rsidRPr="00A36DFC">
        <w:rPr>
          <w:lang w:val="en-US"/>
        </w:rPr>
        <w:tab/>
      </w:r>
      <w:r>
        <w:rPr>
          <w:lang w:val="en-US"/>
        </w:rPr>
        <w:t>i</w:t>
      </w:r>
      <w:r w:rsidRPr="00A36DFC">
        <w:rPr>
          <w:lang w:val="en-US"/>
        </w:rPr>
        <w:t>f the LMC is service authorized, then:</w:t>
      </w:r>
    </w:p>
    <w:p w14:paraId="1C0C1CAD" w14:textId="77777777" w:rsidR="000775C1" w:rsidRDefault="000775C1" w:rsidP="000775C1">
      <w:pPr>
        <w:pStyle w:val="B2"/>
        <w:rPr>
          <w:lang w:val="en-US"/>
        </w:rPr>
      </w:pPr>
      <w:r>
        <w:rPr>
          <w:lang w:val="en-US"/>
        </w:rPr>
        <w:t>a)</w:t>
      </w:r>
      <w:r>
        <w:rPr>
          <w:lang w:val="en-US"/>
        </w:rPr>
        <w:tab/>
        <w:t>shall store the location information received in the location report;</w:t>
      </w:r>
    </w:p>
    <w:p w14:paraId="17B4D6F7" w14:textId="77777777" w:rsidR="000775C1" w:rsidRDefault="000775C1" w:rsidP="000775C1">
      <w:pPr>
        <w:pStyle w:val="B2"/>
        <w:rPr>
          <w:lang w:val="en-US"/>
        </w:rPr>
      </w:pPr>
      <w:r>
        <w:rPr>
          <w:lang w:val="en-US"/>
        </w:rPr>
        <w:t>b)</w:t>
      </w:r>
      <w:r>
        <w:rPr>
          <w:lang w:val="en-US"/>
        </w:rPr>
        <w:tab/>
      </w:r>
      <w:r>
        <w:t xml:space="preserve">shall use the location information as needed; </w:t>
      </w:r>
      <w:r>
        <w:rPr>
          <w:lang w:val="en-US"/>
        </w:rPr>
        <w:t>and</w:t>
      </w:r>
    </w:p>
    <w:p w14:paraId="0FA78B77" w14:textId="77777777" w:rsidR="000775C1" w:rsidRDefault="000775C1" w:rsidP="000775C1">
      <w:pPr>
        <w:pStyle w:val="B2"/>
        <w:rPr>
          <w:lang w:val="en-US"/>
        </w:rPr>
      </w:pPr>
      <w:r>
        <w:rPr>
          <w:lang w:val="en-US"/>
        </w:rPr>
        <w:t>c)</w:t>
      </w:r>
      <w:r>
        <w:rPr>
          <w:lang w:val="en-US"/>
        </w:rPr>
        <w:tab/>
        <w:t>shall send a HTTP 201 Created to the LMC; and</w:t>
      </w:r>
    </w:p>
    <w:p w14:paraId="299DFD85" w14:textId="77777777" w:rsidR="000775C1" w:rsidRDefault="000775C1" w:rsidP="000775C1">
      <w:pPr>
        <w:pStyle w:val="B1"/>
      </w:pPr>
      <w:r>
        <w:rPr>
          <w:lang w:val="en-US"/>
        </w:rPr>
        <w:t>3)</w:t>
      </w:r>
      <w:r>
        <w:rPr>
          <w:lang w:val="en-US"/>
        </w:rPr>
        <w:tab/>
        <w:t>If the LMC is not service authorized, the LMS shall reject the request with a HTTP 401 (Unauthorized) response.</w:t>
      </w:r>
    </w:p>
    <w:p w14:paraId="07B2F17D" w14:textId="77777777" w:rsidR="00851F2B" w:rsidRDefault="00851F2B" w:rsidP="00851F2B">
      <w:pPr>
        <w:pStyle w:val="Heading1"/>
        <w:pBdr>
          <w:top w:val="none" w:sz="0" w:space="0" w:color="auto"/>
        </w:pBdr>
      </w:pPr>
      <w:bookmarkStart w:id="154" w:name="_Toc180396844"/>
      <w:bookmarkStart w:id="155" w:name="_Toc130662188"/>
      <w:r>
        <w:t>6a</w:t>
      </w:r>
      <w:r w:rsidRPr="004D3578">
        <w:tab/>
      </w:r>
      <w:r>
        <w:t>Services offered by the &lt;NF &gt;</w:t>
      </w:r>
      <w:bookmarkEnd w:id="154"/>
    </w:p>
    <w:p w14:paraId="76E70B3E" w14:textId="77777777" w:rsidR="00851F2B" w:rsidRDefault="00851F2B" w:rsidP="00851F2B">
      <w:pPr>
        <w:pStyle w:val="Guidance"/>
      </w:pPr>
      <w:r>
        <w:t>where &lt;NF&gt; is to be replaced with SMF, UDM, AMF, … as appropriate.</w:t>
      </w:r>
    </w:p>
    <w:p w14:paraId="18A74AA1" w14:textId="77777777" w:rsidR="00851F2B" w:rsidRDefault="00851F2B" w:rsidP="00851F2B">
      <w:pPr>
        <w:pStyle w:val="Heading2"/>
      </w:pPr>
      <w:bookmarkStart w:id="156" w:name="_Toc67903502"/>
      <w:bookmarkStart w:id="157" w:name="_Toc180396845"/>
      <w:r>
        <w:t>6a.1</w:t>
      </w:r>
      <w:r>
        <w:tab/>
        <w:t>Introduction</w:t>
      </w:r>
      <w:bookmarkEnd w:id="156"/>
      <w:bookmarkEnd w:id="157"/>
    </w:p>
    <w:p w14:paraId="64E6B4C3" w14:textId="77777777" w:rsidR="00851F2B" w:rsidRDefault="00851F2B" w:rsidP="00851F2B">
      <w:pPr>
        <w:pStyle w:val="Guidance"/>
      </w:pPr>
      <w:r>
        <w:t>This clause will list the</w:t>
      </w:r>
      <w:r w:rsidRPr="005A7F36">
        <w:t xml:space="preserve"> </w:t>
      </w:r>
      <w:r>
        <w:t>different services produced by the NF.</w:t>
      </w:r>
    </w:p>
    <w:p w14:paraId="01B1987A" w14:textId="77777777" w:rsidR="00851F2B" w:rsidRDefault="00851F2B" w:rsidP="00851F2B">
      <w:pPr>
        <w:pStyle w:val="Guidance"/>
      </w:pPr>
    </w:p>
    <w:p w14:paraId="1533288F" w14:textId="0E8C9B8C" w:rsidR="00851F2B" w:rsidRPr="002D1C72" w:rsidRDefault="00851F2B" w:rsidP="00851F2B">
      <w:r w:rsidRPr="002D1C72">
        <w:t>Table</w:t>
      </w:r>
      <w:r>
        <w:t> 6a.</w:t>
      </w:r>
      <w:r w:rsidRPr="002D1C72">
        <w:t>1-</w:t>
      </w:r>
      <w:r w:rsidR="001B7716">
        <w:t>1</w:t>
      </w:r>
      <w:r w:rsidRPr="002D1C72">
        <w:t xml:space="preserve"> summarizes the corresponding APIs defined for this specification.</w:t>
      </w:r>
    </w:p>
    <w:p w14:paraId="66A7BE2E" w14:textId="7999E1E2" w:rsidR="00851F2B" w:rsidRPr="002D1C72" w:rsidRDefault="00851F2B" w:rsidP="00851F2B">
      <w:pPr>
        <w:pStyle w:val="TH"/>
      </w:pPr>
      <w:r w:rsidRPr="002D1C72">
        <w:t>Table</w:t>
      </w:r>
      <w:r>
        <w:t> 6a.</w:t>
      </w:r>
      <w:r w:rsidRPr="002D1C72">
        <w:t>1-</w:t>
      </w:r>
      <w:r w:rsidR="001B7716">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851F2B" w:rsidRPr="00B54FF5" w14:paraId="00524178" w14:textId="77777777" w:rsidTr="00C21234">
        <w:tc>
          <w:tcPr>
            <w:tcW w:w="2073" w:type="dxa"/>
            <w:shd w:val="clear" w:color="auto" w:fill="C0C0C0"/>
            <w:vAlign w:val="center"/>
          </w:tcPr>
          <w:p w14:paraId="4C37DF73" w14:textId="77777777" w:rsidR="00851F2B" w:rsidRPr="0016361A" w:rsidRDefault="00851F2B" w:rsidP="00C21234">
            <w:pPr>
              <w:pStyle w:val="TAH"/>
            </w:pPr>
            <w:r w:rsidRPr="00F112E4">
              <w:t>Service Name</w:t>
            </w:r>
          </w:p>
        </w:tc>
        <w:tc>
          <w:tcPr>
            <w:tcW w:w="807" w:type="dxa"/>
            <w:shd w:val="clear" w:color="auto" w:fill="C0C0C0"/>
            <w:vAlign w:val="center"/>
          </w:tcPr>
          <w:p w14:paraId="16841878" w14:textId="77777777" w:rsidR="00851F2B" w:rsidRPr="0016361A" w:rsidRDefault="00851F2B" w:rsidP="00C21234">
            <w:pPr>
              <w:pStyle w:val="TAH"/>
            </w:pPr>
            <w:r w:rsidRPr="00F112E4">
              <w:t>Clause</w:t>
            </w:r>
          </w:p>
        </w:tc>
        <w:tc>
          <w:tcPr>
            <w:tcW w:w="2160" w:type="dxa"/>
            <w:shd w:val="clear" w:color="auto" w:fill="C0C0C0"/>
            <w:vAlign w:val="center"/>
          </w:tcPr>
          <w:p w14:paraId="64AB7754" w14:textId="77777777" w:rsidR="00851F2B" w:rsidRPr="0016361A" w:rsidRDefault="00851F2B" w:rsidP="00C21234">
            <w:pPr>
              <w:pStyle w:val="TAH"/>
            </w:pPr>
            <w:r w:rsidRPr="00F112E4">
              <w:t>Description</w:t>
            </w:r>
          </w:p>
        </w:tc>
        <w:tc>
          <w:tcPr>
            <w:tcW w:w="2245" w:type="dxa"/>
            <w:shd w:val="clear" w:color="auto" w:fill="C0C0C0"/>
            <w:vAlign w:val="center"/>
          </w:tcPr>
          <w:p w14:paraId="210DB326" w14:textId="77777777" w:rsidR="00851F2B" w:rsidRPr="0016361A" w:rsidRDefault="00851F2B" w:rsidP="00C21234">
            <w:pPr>
              <w:pStyle w:val="TAH"/>
            </w:pPr>
            <w:r w:rsidRPr="00F112E4">
              <w:t>OpenAPI Specification File</w:t>
            </w:r>
          </w:p>
        </w:tc>
        <w:tc>
          <w:tcPr>
            <w:tcW w:w="1197" w:type="dxa"/>
            <w:shd w:val="clear" w:color="auto" w:fill="C0C0C0"/>
            <w:vAlign w:val="center"/>
          </w:tcPr>
          <w:p w14:paraId="259E8648" w14:textId="77777777" w:rsidR="00851F2B" w:rsidRPr="0016361A" w:rsidRDefault="00851F2B" w:rsidP="00C21234">
            <w:pPr>
              <w:pStyle w:val="TAH"/>
            </w:pPr>
            <w:r w:rsidRPr="00F112E4">
              <w:t>apiName</w:t>
            </w:r>
          </w:p>
        </w:tc>
        <w:tc>
          <w:tcPr>
            <w:tcW w:w="1147" w:type="dxa"/>
            <w:shd w:val="clear" w:color="auto" w:fill="C0C0C0"/>
            <w:vAlign w:val="center"/>
          </w:tcPr>
          <w:p w14:paraId="4D924AF4" w14:textId="77777777" w:rsidR="00851F2B" w:rsidRPr="00E20840" w:rsidRDefault="00851F2B" w:rsidP="00C21234">
            <w:pPr>
              <w:pStyle w:val="TAH"/>
            </w:pPr>
            <w:r w:rsidRPr="00E20840">
              <w:t>Annex</w:t>
            </w:r>
          </w:p>
        </w:tc>
      </w:tr>
      <w:tr w:rsidR="00851F2B" w:rsidRPr="00B54FF5" w14:paraId="18B7F3ED" w14:textId="77777777" w:rsidTr="00C21234">
        <w:tc>
          <w:tcPr>
            <w:tcW w:w="2073" w:type="dxa"/>
            <w:shd w:val="clear" w:color="auto" w:fill="auto"/>
            <w:vAlign w:val="center"/>
          </w:tcPr>
          <w:p w14:paraId="6EA64F5D" w14:textId="77777777" w:rsidR="00851F2B" w:rsidRPr="0016361A" w:rsidRDefault="00851F2B" w:rsidP="00C21234">
            <w:pPr>
              <w:pStyle w:val="TAL"/>
            </w:pPr>
            <w:r w:rsidRPr="00F112E4">
              <w:t>&lt;service name&gt;</w:t>
            </w:r>
          </w:p>
        </w:tc>
        <w:tc>
          <w:tcPr>
            <w:tcW w:w="807" w:type="dxa"/>
            <w:shd w:val="clear" w:color="auto" w:fill="auto"/>
            <w:vAlign w:val="center"/>
          </w:tcPr>
          <w:p w14:paraId="7D3F9A85" w14:textId="77777777" w:rsidR="00851F2B" w:rsidRPr="00E20840" w:rsidRDefault="00851F2B" w:rsidP="00C21234">
            <w:pPr>
              <w:pStyle w:val="TAC"/>
            </w:pPr>
            <w:r w:rsidRPr="00E20840">
              <w:t>&lt;ref clause&gt;</w:t>
            </w:r>
          </w:p>
        </w:tc>
        <w:tc>
          <w:tcPr>
            <w:tcW w:w="2160" w:type="dxa"/>
            <w:shd w:val="clear" w:color="auto" w:fill="auto"/>
            <w:vAlign w:val="center"/>
          </w:tcPr>
          <w:p w14:paraId="0C17D296" w14:textId="77777777" w:rsidR="00851F2B" w:rsidRPr="0016361A" w:rsidRDefault="00851F2B" w:rsidP="00C21234">
            <w:pPr>
              <w:pStyle w:val="TAL"/>
            </w:pPr>
            <w:r w:rsidRPr="00F112E4">
              <w:t>&lt;short description as included in the OpenAPI file&gt;</w:t>
            </w:r>
          </w:p>
        </w:tc>
        <w:tc>
          <w:tcPr>
            <w:tcW w:w="2245" w:type="dxa"/>
            <w:shd w:val="clear" w:color="auto" w:fill="auto"/>
            <w:vAlign w:val="center"/>
          </w:tcPr>
          <w:p w14:paraId="08F6781F" w14:textId="77777777" w:rsidR="00851F2B" w:rsidRPr="0016361A" w:rsidRDefault="00851F2B" w:rsidP="00C21234">
            <w:pPr>
              <w:pStyle w:val="TAL"/>
            </w:pPr>
            <w:r w:rsidRPr="00F112E4">
              <w:t>&lt;file name&gt;</w:t>
            </w:r>
          </w:p>
        </w:tc>
        <w:tc>
          <w:tcPr>
            <w:tcW w:w="1197" w:type="dxa"/>
            <w:shd w:val="clear" w:color="auto" w:fill="auto"/>
            <w:vAlign w:val="center"/>
          </w:tcPr>
          <w:p w14:paraId="726AF681" w14:textId="77777777" w:rsidR="00851F2B" w:rsidRPr="0016361A" w:rsidRDefault="00851F2B" w:rsidP="00C21234">
            <w:pPr>
              <w:pStyle w:val="TAL"/>
            </w:pPr>
            <w:r w:rsidRPr="00F112E4">
              <w:t>&lt;apiName in the URI&gt;</w:t>
            </w:r>
          </w:p>
        </w:tc>
        <w:tc>
          <w:tcPr>
            <w:tcW w:w="1147" w:type="dxa"/>
            <w:shd w:val="clear" w:color="auto" w:fill="auto"/>
            <w:vAlign w:val="center"/>
          </w:tcPr>
          <w:p w14:paraId="0C7FAA61" w14:textId="77777777" w:rsidR="00851F2B" w:rsidRPr="0016361A" w:rsidRDefault="00851F2B" w:rsidP="00C21234">
            <w:pPr>
              <w:pStyle w:val="TAC"/>
            </w:pPr>
            <w:r w:rsidRPr="0016361A">
              <w:t>&lt;ref Annex&gt;</w:t>
            </w:r>
          </w:p>
        </w:tc>
      </w:tr>
    </w:tbl>
    <w:p w14:paraId="641596C6" w14:textId="77777777" w:rsidR="00851F2B" w:rsidRPr="00F112E4" w:rsidRDefault="00851F2B" w:rsidP="00851F2B"/>
    <w:p w14:paraId="2B46154E" w14:textId="77777777" w:rsidR="00851F2B" w:rsidRDefault="00851F2B" w:rsidP="00851F2B">
      <w:pPr>
        <w:pStyle w:val="Guidance"/>
        <w:rPr>
          <w:lang w:val="en-US"/>
        </w:rPr>
      </w:pPr>
    </w:p>
    <w:p w14:paraId="3AAC0FFA" w14:textId="77777777" w:rsidR="00851F2B" w:rsidRDefault="00851F2B" w:rsidP="00851F2B">
      <w:pPr>
        <w:pStyle w:val="Heading2"/>
      </w:pPr>
      <w:bookmarkStart w:id="158" w:name="_Toc67903503"/>
      <w:bookmarkStart w:id="159" w:name="_Toc180396846"/>
      <w:r>
        <w:t>6a.2</w:t>
      </w:r>
      <w:r>
        <w:tab/>
        <w:t>&lt;Service 1&gt;</w:t>
      </w:r>
      <w:r w:rsidRPr="00AF47A0">
        <w:t xml:space="preserve"> </w:t>
      </w:r>
      <w:r>
        <w:t>Service</w:t>
      </w:r>
      <w:bookmarkEnd w:id="158"/>
      <w:bookmarkEnd w:id="159"/>
    </w:p>
    <w:p w14:paraId="75EDBDF6" w14:textId="77777777" w:rsidR="00851F2B" w:rsidRDefault="00851F2B" w:rsidP="00851F2B">
      <w:pPr>
        <w:pStyle w:val="Guidance"/>
      </w:pPr>
      <w:r>
        <w:t>One clause per service, where &lt;service 1&gt; is to be replaced by the service name (e.g. Nsmf_PDUSession).</w:t>
      </w:r>
    </w:p>
    <w:p w14:paraId="3C9D85E5" w14:textId="77777777" w:rsidR="00851F2B" w:rsidRDefault="00851F2B" w:rsidP="00851F2B">
      <w:pPr>
        <w:pStyle w:val="Heading3"/>
      </w:pPr>
      <w:bookmarkStart w:id="160" w:name="_Toc67903504"/>
      <w:bookmarkStart w:id="161" w:name="_Toc180396847"/>
      <w:r>
        <w:t>6a.2.1</w:t>
      </w:r>
      <w:r>
        <w:tab/>
        <w:t>Service Description</w:t>
      </w:r>
      <w:bookmarkEnd w:id="160"/>
      <w:bookmarkEnd w:id="161"/>
    </w:p>
    <w:p w14:paraId="02268207" w14:textId="77777777" w:rsidR="00851F2B" w:rsidRPr="0002353F" w:rsidRDefault="00851F2B" w:rsidP="00851F2B">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1A57063C" w14:textId="77777777" w:rsidR="00851F2B" w:rsidRDefault="00851F2B" w:rsidP="00851F2B">
      <w:pPr>
        <w:pStyle w:val="Heading3"/>
      </w:pPr>
      <w:bookmarkStart w:id="162" w:name="_Toc67903505"/>
      <w:bookmarkStart w:id="163" w:name="_Toc180396848"/>
      <w:r>
        <w:t>6a.2.2</w:t>
      </w:r>
      <w:r>
        <w:tab/>
        <w:t>Service Operations</w:t>
      </w:r>
      <w:bookmarkEnd w:id="162"/>
      <w:bookmarkEnd w:id="163"/>
    </w:p>
    <w:p w14:paraId="1796EE6A" w14:textId="77777777" w:rsidR="00851F2B" w:rsidRDefault="00851F2B" w:rsidP="00851F2B">
      <w:pPr>
        <w:pStyle w:val="Guidance"/>
      </w:pPr>
      <w:r>
        <w:t>One clause per service operation.</w:t>
      </w:r>
    </w:p>
    <w:p w14:paraId="14450EFC" w14:textId="77777777" w:rsidR="00851F2B" w:rsidRDefault="00851F2B" w:rsidP="00851F2B">
      <w:pPr>
        <w:pStyle w:val="Guidance"/>
      </w:pPr>
      <w:r>
        <w:t>This clause will include a description of the different service operations supported by the service. For RESTful service operations, the service operations depict the resources and the methods they support.</w:t>
      </w:r>
    </w:p>
    <w:p w14:paraId="385C8F0C" w14:textId="77777777" w:rsidR="00851F2B" w:rsidRDefault="00851F2B" w:rsidP="00851F2B">
      <w:pPr>
        <w:pStyle w:val="Heading4"/>
      </w:pPr>
      <w:bookmarkStart w:id="164" w:name="_Toc67903506"/>
      <w:bookmarkStart w:id="165" w:name="_Toc180396849"/>
      <w:r>
        <w:lastRenderedPageBreak/>
        <w:t>6a.2.2.1</w:t>
      </w:r>
      <w:r>
        <w:tab/>
        <w:t>Introduction</w:t>
      </w:r>
      <w:bookmarkEnd w:id="164"/>
      <w:bookmarkEnd w:id="165"/>
    </w:p>
    <w:p w14:paraId="51E88D5C" w14:textId="77777777" w:rsidR="00851F2B" w:rsidRDefault="00851F2B" w:rsidP="00851F2B">
      <w:pPr>
        <w:pStyle w:val="Guidance"/>
      </w:pPr>
      <w:r>
        <w:t>This clause will contain a generic introduction of the service operations described in the following clauses.</w:t>
      </w:r>
    </w:p>
    <w:p w14:paraId="6183DFA2" w14:textId="77777777" w:rsidR="00851F2B" w:rsidRDefault="00851F2B" w:rsidP="00851F2B">
      <w:pPr>
        <w:pStyle w:val="Heading4"/>
      </w:pPr>
      <w:bookmarkStart w:id="166" w:name="_Toc67903507"/>
      <w:bookmarkStart w:id="167" w:name="_Toc180396850"/>
      <w:r>
        <w:t>6a.2.2.2</w:t>
      </w:r>
      <w:r>
        <w:tab/>
        <w:t>&lt;Service operation 1&gt;</w:t>
      </w:r>
      <w:bookmarkEnd w:id="166"/>
      <w:bookmarkEnd w:id="167"/>
    </w:p>
    <w:p w14:paraId="1B272232" w14:textId="77777777" w:rsidR="00851F2B" w:rsidRDefault="00851F2B" w:rsidP="00851F2B">
      <w:pPr>
        <w:pStyle w:val="Heading5"/>
      </w:pPr>
      <w:bookmarkStart w:id="168" w:name="_Toc67903508"/>
      <w:bookmarkStart w:id="169" w:name="_Toc180396851"/>
      <w:r>
        <w:t>6a.2.2.2.1</w:t>
      </w:r>
      <w:r>
        <w:tab/>
        <w:t>General</w:t>
      </w:r>
      <w:bookmarkEnd w:id="168"/>
      <w:bookmarkEnd w:id="169"/>
    </w:p>
    <w:p w14:paraId="4757918F" w14:textId="77777777" w:rsidR="00851F2B" w:rsidRPr="00D93024" w:rsidRDefault="00851F2B" w:rsidP="00851F2B">
      <w:r>
        <w:t>This clause provides a general description of the service operation.</w:t>
      </w:r>
    </w:p>
    <w:p w14:paraId="0577FA0A" w14:textId="77777777" w:rsidR="00851F2B" w:rsidRDefault="00851F2B" w:rsidP="00851F2B">
      <w:pPr>
        <w:pStyle w:val="Heading5"/>
      </w:pPr>
      <w:bookmarkStart w:id="170" w:name="_Toc67903509"/>
      <w:bookmarkStart w:id="171" w:name="_Toc180396852"/>
      <w:r>
        <w:t>6a.2.2.2.2</w:t>
      </w:r>
      <w:r>
        <w:tab/>
        <w:t>&lt;Procedure 1 using service operation 1 of service 1&gt;</w:t>
      </w:r>
      <w:bookmarkEnd w:id="170"/>
      <w:bookmarkEnd w:id="171"/>
    </w:p>
    <w:p w14:paraId="66BFF200" w14:textId="77777777" w:rsidR="00851F2B" w:rsidRDefault="00851F2B" w:rsidP="00851F2B">
      <w:pPr>
        <w:pStyle w:val="Heading5"/>
      </w:pPr>
      <w:bookmarkStart w:id="172" w:name="_Toc67903510"/>
      <w:bookmarkStart w:id="173" w:name="_Toc180396853"/>
      <w:r>
        <w:t>6a.2.2.2.3</w:t>
      </w:r>
      <w:r>
        <w:tab/>
        <w:t>&lt;Procedure 2 using service operation 1 of service 1&gt;</w:t>
      </w:r>
      <w:bookmarkEnd w:id="172"/>
      <w:bookmarkEnd w:id="173"/>
    </w:p>
    <w:p w14:paraId="6CB3D5D2" w14:textId="77777777" w:rsidR="00851F2B" w:rsidRDefault="00851F2B" w:rsidP="00851F2B">
      <w:pPr>
        <w:pStyle w:val="Guidance"/>
      </w:pPr>
      <w:r>
        <w:t>And so on if there are more than 2 procedures that need to be described for the service.</w:t>
      </w:r>
    </w:p>
    <w:p w14:paraId="4A1EC1BD" w14:textId="77777777" w:rsidR="00851F2B" w:rsidRDefault="00851F2B" w:rsidP="00851F2B">
      <w:pPr>
        <w:pStyle w:val="Guidance"/>
      </w:pPr>
      <w:r>
        <w:t>Clauses 6a.2.2.2.x are optional to include. They can be specified e.g. if a service operation is implemented using different combinations of resources and methods.</w:t>
      </w:r>
    </w:p>
    <w:p w14:paraId="18FB5198" w14:textId="77777777" w:rsidR="00851F2B" w:rsidRDefault="00851F2B" w:rsidP="00851F2B">
      <w:pPr>
        <w:pStyle w:val="Heading4"/>
      </w:pPr>
      <w:bookmarkStart w:id="174" w:name="_Toc67903511"/>
      <w:bookmarkStart w:id="175" w:name="_Toc180396854"/>
      <w:r>
        <w:t>6a.2.2.3</w:t>
      </w:r>
      <w:r>
        <w:tab/>
        <w:t>&lt;Service operation 2&gt;</w:t>
      </w:r>
      <w:bookmarkEnd w:id="174"/>
      <w:bookmarkEnd w:id="175"/>
    </w:p>
    <w:p w14:paraId="7C75F734" w14:textId="77777777" w:rsidR="00851F2B" w:rsidRPr="00D93024" w:rsidRDefault="00851F2B" w:rsidP="00851F2B">
      <w:r>
        <w:t>And so on if there are more than 2 service operations to be described for the service.</w:t>
      </w:r>
    </w:p>
    <w:p w14:paraId="54996E91" w14:textId="77777777" w:rsidR="00851F2B" w:rsidRDefault="00851F2B" w:rsidP="00851F2B">
      <w:pPr>
        <w:pStyle w:val="Heading2"/>
      </w:pPr>
      <w:bookmarkStart w:id="176" w:name="_Toc67903512"/>
      <w:bookmarkStart w:id="177" w:name="_Toc180396855"/>
      <w:r>
        <w:t>6a.3</w:t>
      </w:r>
      <w:r>
        <w:tab/>
        <w:t>&lt;Service 2 &gt;</w:t>
      </w:r>
      <w:r w:rsidRPr="00AF47A0">
        <w:t xml:space="preserve"> </w:t>
      </w:r>
      <w:r>
        <w:t>Service</w:t>
      </w:r>
      <w:bookmarkEnd w:id="176"/>
      <w:bookmarkEnd w:id="177"/>
    </w:p>
    <w:p w14:paraId="1D338114" w14:textId="77777777" w:rsidR="00851F2B" w:rsidRDefault="00851F2B" w:rsidP="00851F2B">
      <w:pPr>
        <w:pStyle w:val="Guidance"/>
      </w:pPr>
      <w:r>
        <w:t>And so on if there are more than two services offered by the NF. Same structure as in clause 5.2.</w:t>
      </w:r>
    </w:p>
    <w:p w14:paraId="0E8EF5F1" w14:textId="77777777" w:rsidR="004903A7" w:rsidRDefault="004903A7" w:rsidP="004903A7">
      <w:pPr>
        <w:pStyle w:val="Heading1"/>
        <w:pBdr>
          <w:top w:val="none" w:sz="0" w:space="0" w:color="auto"/>
        </w:pBdr>
      </w:pPr>
      <w:bookmarkStart w:id="178" w:name="_Toc180396856"/>
      <w:r>
        <w:t>7</w:t>
      </w:r>
      <w:r>
        <w:tab/>
        <w:t>LMS API Definitions</w:t>
      </w:r>
      <w:bookmarkEnd w:id="178"/>
    </w:p>
    <w:p w14:paraId="09EACEA4" w14:textId="196DCC0C" w:rsidR="00451495" w:rsidRDefault="00451495" w:rsidP="00451495">
      <w:pPr>
        <w:pStyle w:val="Heading2"/>
      </w:pPr>
      <w:bookmarkStart w:id="179" w:name="_Toc180396857"/>
      <w:r>
        <w:t>7.</w:t>
      </w:r>
      <w:r w:rsidR="008F6F82">
        <w:t>1</w:t>
      </w:r>
      <w:r>
        <w:tab/>
        <w:t>LMS_Registration API</w:t>
      </w:r>
      <w:bookmarkEnd w:id="179"/>
    </w:p>
    <w:p w14:paraId="10061F4E" w14:textId="6F111D8F" w:rsidR="00451495" w:rsidRDefault="00451495" w:rsidP="00451495">
      <w:pPr>
        <w:pStyle w:val="Heading3"/>
      </w:pPr>
      <w:bookmarkStart w:id="180" w:name="_Toc510696599"/>
      <w:bookmarkStart w:id="181" w:name="_Toc35971391"/>
      <w:bookmarkStart w:id="182" w:name="_Toc180396858"/>
      <w:r>
        <w:t>7.</w:t>
      </w:r>
      <w:r w:rsidR="008F6F82">
        <w:t>1</w:t>
      </w:r>
      <w:r>
        <w:t>.1</w:t>
      </w:r>
      <w:r>
        <w:tab/>
        <w:t>Introduction</w:t>
      </w:r>
      <w:bookmarkEnd w:id="180"/>
      <w:bookmarkEnd w:id="181"/>
      <w:bookmarkEnd w:id="182"/>
    </w:p>
    <w:p w14:paraId="55EBAFE1" w14:textId="77777777" w:rsidR="00451495" w:rsidRDefault="00451495" w:rsidP="00451495">
      <w:pPr>
        <w:rPr>
          <w:noProof/>
          <w:lang w:eastAsia="zh-CN"/>
        </w:rPr>
      </w:pPr>
      <w:bookmarkStart w:id="183" w:name="_Toc510696600"/>
      <w:r w:rsidRPr="00E23840">
        <w:rPr>
          <w:noProof/>
        </w:rPr>
        <w:t>The</w:t>
      </w:r>
      <w:r>
        <w:rPr>
          <w:noProof/>
        </w:rPr>
        <w:t xml:space="preserve"> LMS_</w:t>
      </w:r>
      <w:r>
        <w:t>Registration</w:t>
      </w:r>
      <w:r w:rsidRPr="00E23840">
        <w:rPr>
          <w:noProof/>
        </w:rPr>
        <w:t xml:space="preserve"> shall use the </w:t>
      </w:r>
      <w:r>
        <w:rPr>
          <w:noProof/>
        </w:rPr>
        <w:t>LMS_Registration Service</w:t>
      </w:r>
      <w:r w:rsidRPr="00E23840">
        <w:rPr>
          <w:noProof/>
        </w:rPr>
        <w:t xml:space="preserve"> </w:t>
      </w:r>
      <w:r w:rsidRPr="00E23840">
        <w:rPr>
          <w:noProof/>
          <w:lang w:eastAsia="zh-CN"/>
        </w:rPr>
        <w:t>API.</w:t>
      </w:r>
    </w:p>
    <w:p w14:paraId="4DC71B96" w14:textId="77777777" w:rsidR="00451495" w:rsidRDefault="00451495" w:rsidP="00451495">
      <w:pPr>
        <w:rPr>
          <w:noProof/>
          <w:lang w:eastAsia="zh-CN"/>
        </w:rPr>
      </w:pPr>
      <w:r>
        <w:rPr>
          <w:rFonts w:hint="eastAsia"/>
          <w:noProof/>
          <w:lang w:eastAsia="zh-CN"/>
        </w:rPr>
        <w:t xml:space="preserve">The API URI of the </w:t>
      </w:r>
      <w:r>
        <w:rPr>
          <w:noProof/>
        </w:rPr>
        <w:t>LMS_</w:t>
      </w:r>
      <w:r>
        <w:t>Registration</w:t>
      </w:r>
      <w:r w:rsidRPr="00E23840">
        <w:rPr>
          <w:noProof/>
        </w:rPr>
        <w:t xml:space="preserve"> </w:t>
      </w:r>
      <w:r w:rsidRPr="00E23840">
        <w:rPr>
          <w:noProof/>
          <w:lang w:eastAsia="zh-CN"/>
        </w:rPr>
        <w:t>API</w:t>
      </w:r>
      <w:r>
        <w:rPr>
          <w:rFonts w:hint="eastAsia"/>
          <w:noProof/>
          <w:lang w:eastAsia="zh-CN"/>
        </w:rPr>
        <w:t xml:space="preserve"> shall be:</w:t>
      </w:r>
    </w:p>
    <w:p w14:paraId="6A7A22F4" w14:textId="77777777" w:rsidR="00451495" w:rsidRPr="00E23840" w:rsidRDefault="00451495" w:rsidP="00451495">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A9BE632" w14:textId="13F38B7E" w:rsidR="00451495" w:rsidRPr="00E23840" w:rsidRDefault="00451495" w:rsidP="00451495">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8E6B6C">
        <w:rPr>
          <w:noProof/>
          <w:lang w:eastAsia="zh-CN"/>
        </w:rPr>
        <w:t>8</w:t>
      </w:r>
      <w:r w:rsidRPr="00A03CE8">
        <w:rPr>
          <w:noProof/>
          <w:lang w:eastAsia="zh-CN"/>
        </w:rPr>
        <w:t>], i.e.:</w:t>
      </w:r>
    </w:p>
    <w:p w14:paraId="79DAFA28" w14:textId="77777777" w:rsidR="00451495" w:rsidRPr="00E23840" w:rsidRDefault="00451495" w:rsidP="00451495">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0BBC33F" w14:textId="77777777" w:rsidR="00451495" w:rsidRPr="00E23840" w:rsidRDefault="00451495" w:rsidP="00451495">
      <w:pPr>
        <w:rPr>
          <w:noProof/>
          <w:lang w:eastAsia="zh-CN"/>
        </w:rPr>
      </w:pPr>
      <w:r w:rsidRPr="00E23840">
        <w:rPr>
          <w:noProof/>
          <w:lang w:eastAsia="zh-CN"/>
        </w:rPr>
        <w:t>with the following components:</w:t>
      </w:r>
    </w:p>
    <w:p w14:paraId="1E3E2553" w14:textId="7E64D6DC" w:rsidR="00451495" w:rsidRPr="00E23840" w:rsidRDefault="00451495" w:rsidP="00451495">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sidR="00BF36F3">
        <w:rPr>
          <w:noProof/>
          <w:lang w:eastAsia="zh-CN"/>
        </w:rPr>
        <w:t>6</w:t>
      </w:r>
      <w:r w:rsidRPr="00E23840">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512AA809" w14:textId="77777777" w:rsidR="00451495" w:rsidRPr="00E23840" w:rsidRDefault="00451495" w:rsidP="0045149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"lms-registration".</w:t>
      </w:r>
    </w:p>
    <w:p w14:paraId="6C7D34AA" w14:textId="77777777" w:rsidR="00451495" w:rsidRPr="00E23840" w:rsidRDefault="00451495" w:rsidP="00451495">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A5A3DF8" w14:textId="2B2EAB2F" w:rsidR="00451495" w:rsidRPr="00E23840" w:rsidRDefault="00451495" w:rsidP="00451495">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BA6CB2">
        <w:rPr>
          <w:noProof/>
        </w:rPr>
        <w:t>1</w:t>
      </w:r>
      <w:r>
        <w:rPr>
          <w:noProof/>
        </w:rPr>
        <w:t>.3</w:t>
      </w:r>
      <w:r w:rsidRPr="00E23840">
        <w:rPr>
          <w:noProof/>
        </w:rPr>
        <w:t>.</w:t>
      </w:r>
    </w:p>
    <w:p w14:paraId="13080F44" w14:textId="704263B0" w:rsidR="00451495" w:rsidRDefault="00451495" w:rsidP="00451495">
      <w:pPr>
        <w:pStyle w:val="Heading3"/>
      </w:pPr>
      <w:bookmarkStart w:id="184" w:name="_Toc35971392"/>
      <w:bookmarkStart w:id="185" w:name="_Toc180396859"/>
      <w:r>
        <w:lastRenderedPageBreak/>
        <w:t>7.</w:t>
      </w:r>
      <w:r w:rsidR="00A634F8">
        <w:t>1</w:t>
      </w:r>
      <w:r>
        <w:t>.2</w:t>
      </w:r>
      <w:r>
        <w:tab/>
        <w:t>Usage of HTTP</w:t>
      </w:r>
      <w:bookmarkEnd w:id="183"/>
      <w:bookmarkEnd w:id="184"/>
      <w:bookmarkEnd w:id="185"/>
    </w:p>
    <w:p w14:paraId="373E51B6" w14:textId="42D01C2B" w:rsidR="00451495" w:rsidRPr="000C5200" w:rsidRDefault="00451495" w:rsidP="00451495">
      <w:pPr>
        <w:pStyle w:val="Heading4"/>
      </w:pPr>
      <w:bookmarkStart w:id="186" w:name="_Toc180396860"/>
      <w:r>
        <w:t>7.</w:t>
      </w:r>
      <w:r w:rsidR="00A634F8">
        <w:t>1</w:t>
      </w:r>
      <w:r>
        <w:t>.2.1</w:t>
      </w:r>
      <w:r>
        <w:tab/>
        <w:t>General</w:t>
      </w:r>
      <w:bookmarkEnd w:id="186"/>
    </w:p>
    <w:p w14:paraId="6CD17AD2" w14:textId="37D37F8A" w:rsidR="00451495" w:rsidRPr="00986E88" w:rsidRDefault="00451495" w:rsidP="00451495">
      <w:pPr>
        <w:rPr>
          <w:noProof/>
        </w:rPr>
      </w:pPr>
      <w:r w:rsidRPr="00986E88">
        <w:rPr>
          <w:noProof/>
        </w:rPr>
        <w:t>HTTP</w:t>
      </w:r>
      <w:r w:rsidRPr="00986E88">
        <w:rPr>
          <w:noProof/>
          <w:lang w:eastAsia="zh-CN"/>
        </w:rPr>
        <w:t>/2, IETF RFC 7540 [</w:t>
      </w:r>
      <w:r w:rsidR="000205F6">
        <w:rPr>
          <w:noProof/>
          <w:lang w:eastAsia="zh-CN"/>
        </w:rPr>
        <w:t>ref</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003F186F">
        <w:rPr>
          <w:noProof/>
        </w:rPr>
        <w:t>7</w:t>
      </w:r>
      <w:r w:rsidRPr="00986E88">
        <w:rPr>
          <w:noProof/>
        </w:rPr>
        <w:t>].</w:t>
      </w:r>
    </w:p>
    <w:p w14:paraId="3B61C3F9" w14:textId="4B6F464F" w:rsidR="00451495" w:rsidRPr="00986E88" w:rsidRDefault="00451495" w:rsidP="00451495">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003F186F">
        <w:rPr>
          <w:noProof/>
        </w:rPr>
        <w:t>7</w:t>
      </w:r>
      <w:r w:rsidRPr="00986E88">
        <w:rPr>
          <w:noProof/>
        </w:rPr>
        <w:t>].</w:t>
      </w:r>
    </w:p>
    <w:p w14:paraId="30A800B3" w14:textId="33BF1B54" w:rsidR="00451495" w:rsidRPr="00986E88" w:rsidRDefault="00451495" w:rsidP="00451495">
      <w:pPr>
        <w:rPr>
          <w:noProof/>
        </w:rPr>
      </w:pPr>
      <w:r w:rsidRPr="00986E88">
        <w:rPr>
          <w:noProof/>
        </w:rPr>
        <w:t>The OpenAPI [</w:t>
      </w:r>
      <w:r w:rsidR="00363D5E">
        <w:rPr>
          <w:noProof/>
        </w:rPr>
        <w:t>14</w:t>
      </w:r>
      <w:r w:rsidRPr="00986E88">
        <w:rPr>
          <w:noProof/>
        </w:rPr>
        <w:t xml:space="preserve">] specification of HTTP messages and content bodies for the </w:t>
      </w:r>
      <w:r>
        <w:rPr>
          <w:noProof/>
        </w:rPr>
        <w:t>LMS_Registrationt API</w:t>
      </w:r>
      <w:r w:rsidRPr="00986E88">
        <w:rPr>
          <w:noProof/>
        </w:rPr>
        <w:t xml:space="preserve"> is contained in </w:t>
      </w:r>
      <w:r>
        <w:rPr>
          <w:noProof/>
        </w:rPr>
        <w:t>clause</w:t>
      </w:r>
      <w:r w:rsidRPr="00986E88">
        <w:rPr>
          <w:noProof/>
        </w:rPr>
        <w:t> A</w:t>
      </w:r>
      <w:r>
        <w:rPr>
          <w:noProof/>
        </w:rPr>
        <w:t>.</w:t>
      </w:r>
      <w:r w:rsidR="00A634F8" w:rsidRPr="00A634F8">
        <w:rPr>
          <w:noProof/>
        </w:rPr>
        <w:t>2</w:t>
      </w:r>
      <w:r w:rsidRPr="00986E88">
        <w:rPr>
          <w:noProof/>
        </w:rPr>
        <w:t>.</w:t>
      </w:r>
    </w:p>
    <w:p w14:paraId="382F9351" w14:textId="62A855B9" w:rsidR="00451495" w:rsidRPr="000C5200" w:rsidRDefault="00451495" w:rsidP="00451495">
      <w:pPr>
        <w:pStyle w:val="Heading4"/>
      </w:pPr>
      <w:bookmarkStart w:id="187" w:name="_Toc180396861"/>
      <w:r>
        <w:t>7.</w:t>
      </w:r>
      <w:r w:rsidR="00AA1A48">
        <w:t>1</w:t>
      </w:r>
      <w:r>
        <w:t>.2.2</w:t>
      </w:r>
      <w:r>
        <w:tab/>
        <w:t>HTTP standard headers</w:t>
      </w:r>
      <w:bookmarkEnd w:id="187"/>
    </w:p>
    <w:p w14:paraId="14335E6C" w14:textId="4A4B8C08" w:rsidR="00451495" w:rsidRDefault="00451495" w:rsidP="00451495">
      <w:pPr>
        <w:pStyle w:val="Heading5"/>
        <w:rPr>
          <w:lang w:eastAsia="zh-CN"/>
        </w:rPr>
      </w:pPr>
      <w:bookmarkStart w:id="188" w:name="_Toc180396862"/>
      <w:r>
        <w:t>7.</w:t>
      </w:r>
      <w:r w:rsidR="00AA1A48">
        <w:t>1</w:t>
      </w:r>
      <w:r>
        <w:t>.2.2.1</w:t>
      </w:r>
      <w:r>
        <w:rPr>
          <w:rFonts w:hint="eastAsia"/>
          <w:lang w:eastAsia="zh-CN"/>
        </w:rPr>
        <w:tab/>
      </w:r>
      <w:r>
        <w:rPr>
          <w:lang w:eastAsia="zh-CN"/>
        </w:rPr>
        <w:t>General</w:t>
      </w:r>
      <w:bookmarkEnd w:id="188"/>
    </w:p>
    <w:p w14:paraId="11BA2077" w14:textId="4E340EEA" w:rsidR="00451495" w:rsidRPr="00986E88" w:rsidRDefault="00451495" w:rsidP="00451495">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3F186F">
        <w:rPr>
          <w:noProof/>
        </w:rPr>
        <w:t>7</w:t>
      </w:r>
      <w:r w:rsidRPr="00986E88">
        <w:rPr>
          <w:noProof/>
        </w:rPr>
        <w:t>] for the usage of HTTP standard headers.</w:t>
      </w:r>
    </w:p>
    <w:p w14:paraId="2C7C36CB" w14:textId="7DEE9BD4" w:rsidR="00451495" w:rsidRDefault="00451495" w:rsidP="00451495">
      <w:pPr>
        <w:pStyle w:val="Heading5"/>
      </w:pPr>
      <w:bookmarkStart w:id="189" w:name="_Toc180396863"/>
      <w:r>
        <w:t>7.</w:t>
      </w:r>
      <w:r w:rsidR="00AA1A48">
        <w:t>1</w:t>
      </w:r>
      <w:r>
        <w:t>.2.2.2</w:t>
      </w:r>
      <w:r>
        <w:tab/>
        <w:t>Content type</w:t>
      </w:r>
      <w:bookmarkEnd w:id="189"/>
    </w:p>
    <w:p w14:paraId="344EE11D" w14:textId="1D713E60" w:rsidR="00451495" w:rsidRDefault="00451495" w:rsidP="00451495">
      <w:r w:rsidRPr="00986E88">
        <w:rPr>
          <w:noProof/>
        </w:rPr>
        <w:t xml:space="preserve">JSON, </w:t>
      </w:r>
      <w:r w:rsidRPr="00986E88">
        <w:rPr>
          <w:noProof/>
          <w:lang w:eastAsia="zh-CN"/>
        </w:rPr>
        <w:t>IETF RFC 8259 [</w:t>
      </w:r>
      <w:r w:rsidRPr="00891AFC">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3F186F">
        <w:rPr>
          <w:noProof/>
        </w:rPr>
        <w:t>7</w:t>
      </w:r>
      <w:r w:rsidRPr="00986E88">
        <w:rPr>
          <w:noProof/>
        </w:rPr>
        <w:t>].</w:t>
      </w:r>
      <w:r w:rsidRPr="00F00EFD">
        <w:t xml:space="preserve"> </w:t>
      </w:r>
      <w:r>
        <w:t>The use of the JSON format shall be signalled by the content type "application/json".</w:t>
      </w:r>
    </w:p>
    <w:p w14:paraId="511EE76E" w14:textId="190DD79F" w:rsidR="00451495" w:rsidRPr="000C5200" w:rsidRDefault="00451495" w:rsidP="00451495">
      <w:pPr>
        <w:pStyle w:val="Heading4"/>
      </w:pPr>
      <w:bookmarkStart w:id="190" w:name="_Toc180396864"/>
      <w:r>
        <w:t>7.</w:t>
      </w:r>
      <w:r w:rsidR="00AA1A48">
        <w:t>1</w:t>
      </w:r>
      <w:r>
        <w:t>.2.3</w:t>
      </w:r>
      <w:r>
        <w:tab/>
        <w:t>HTTP custom headers</w:t>
      </w:r>
      <w:bookmarkEnd w:id="190"/>
    </w:p>
    <w:p w14:paraId="29A15542" w14:textId="7A9359F8" w:rsidR="00451495" w:rsidRDefault="00451495" w:rsidP="00451495">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3F186F">
        <w:rPr>
          <w:noProof/>
        </w:rPr>
        <w:t>7</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w:t>
      </w:r>
      <w:r w:rsidR="003F186F">
        <w:rPr>
          <w:noProof/>
        </w:rPr>
        <w:t>7</w:t>
      </w:r>
      <w:r w:rsidRPr="00810C4F">
        <w:rPr>
          <w:noProof/>
        </w:rPr>
        <w:t>]</w:t>
      </w:r>
      <w:r>
        <w:rPr>
          <w:noProof/>
        </w:rPr>
        <w:t xml:space="preserve"> may be supported.</w:t>
      </w:r>
    </w:p>
    <w:p w14:paraId="2D5086D7" w14:textId="7208A9B3" w:rsidR="00451495" w:rsidRDefault="00451495" w:rsidP="00451495">
      <w:pPr>
        <w:pStyle w:val="Heading3"/>
      </w:pPr>
      <w:bookmarkStart w:id="191" w:name="_Toc510696607"/>
      <w:bookmarkStart w:id="192" w:name="_Toc35971398"/>
      <w:bookmarkStart w:id="193" w:name="_Toc180396865"/>
      <w:r>
        <w:t>7.</w:t>
      </w:r>
      <w:r w:rsidR="00AA1A48">
        <w:t>1</w:t>
      </w:r>
      <w:r>
        <w:t>.3</w:t>
      </w:r>
      <w:r>
        <w:tab/>
        <w:t>Resources</w:t>
      </w:r>
      <w:bookmarkEnd w:id="191"/>
      <w:bookmarkEnd w:id="192"/>
      <w:bookmarkEnd w:id="193"/>
    </w:p>
    <w:p w14:paraId="0551B2FC" w14:textId="0D0D4527" w:rsidR="00451495" w:rsidRPr="000A7435" w:rsidRDefault="00451495" w:rsidP="00451495">
      <w:pPr>
        <w:pStyle w:val="Heading4"/>
      </w:pPr>
      <w:bookmarkStart w:id="194" w:name="_Toc510696608"/>
      <w:bookmarkStart w:id="195" w:name="_Toc35971399"/>
      <w:bookmarkStart w:id="196" w:name="_Toc180396866"/>
      <w:bookmarkStart w:id="197" w:name="_Toc510696609"/>
      <w:bookmarkStart w:id="198" w:name="_Toc35971400"/>
      <w:r>
        <w:t>7.</w:t>
      </w:r>
      <w:r w:rsidR="00B806E6">
        <w:t>1</w:t>
      </w:r>
      <w:r>
        <w:t>.3.1</w:t>
      </w:r>
      <w:r>
        <w:tab/>
        <w:t>Overview</w:t>
      </w:r>
      <w:bookmarkEnd w:id="194"/>
      <w:bookmarkEnd w:id="195"/>
      <w:bookmarkEnd w:id="196"/>
    </w:p>
    <w:p w14:paraId="2A4C2EF6" w14:textId="77777777" w:rsidR="00451495" w:rsidRDefault="00451495" w:rsidP="00451495">
      <w:r>
        <w:t>This clause describes the structure for the Resource URIs and the resources and methods used for the service.</w:t>
      </w:r>
    </w:p>
    <w:p w14:paraId="47B25CCC" w14:textId="70CD3A29" w:rsidR="00451495" w:rsidRDefault="00451495" w:rsidP="00451495">
      <w:r>
        <w:t>Figure 7.</w:t>
      </w:r>
      <w:r w:rsidR="00B806E6">
        <w:t>1</w:t>
      </w:r>
      <w:r>
        <w:t>.3.1-1 depicts the resource URIs structure for the LMS_Registration API.</w:t>
      </w:r>
    </w:p>
    <w:p w14:paraId="209ED840" w14:textId="77777777" w:rsidR="00451495" w:rsidRPr="00A258AF" w:rsidRDefault="00451495" w:rsidP="00451495">
      <w:pPr>
        <w:pStyle w:val="TH"/>
        <w:rPr>
          <w:lang w:val="en-US"/>
        </w:rPr>
      </w:pPr>
      <w:r>
        <w:rPr>
          <w:lang w:val="en-US"/>
        </w:rPr>
        <w:object w:dxaOrig="5175" w:dyaOrig="3060" w14:anchorId="19D134FF">
          <v:shape id="_x0000_i1026" type="#_x0000_t75" style="width:258pt;height:150pt" o:ole="">
            <v:imagedata r:id="rId16" o:title=""/>
          </v:shape>
          <o:OLEObject Type="Embed" ProgID="Visio.Drawing.15" ShapeID="_x0000_i1026" DrawAspect="Content" ObjectID="_1791009642" r:id="rId17"/>
        </w:object>
      </w:r>
    </w:p>
    <w:p w14:paraId="08DAD670" w14:textId="623600CD" w:rsidR="00451495" w:rsidRPr="008C18E3" w:rsidRDefault="00451495" w:rsidP="00451495">
      <w:pPr>
        <w:pStyle w:val="TF"/>
      </w:pPr>
      <w:r w:rsidRPr="008C18E3">
        <w:t>Figure</w:t>
      </w:r>
      <w:r>
        <w:t> 7.</w:t>
      </w:r>
      <w:r w:rsidR="00B806E6">
        <w:t>1</w:t>
      </w:r>
      <w:r>
        <w:t>.3.1</w:t>
      </w:r>
      <w:r w:rsidRPr="008C18E3">
        <w:t xml:space="preserve">-1: </w:t>
      </w:r>
      <w:r>
        <w:t xml:space="preserve">Resource </w:t>
      </w:r>
      <w:r w:rsidRPr="008C18E3">
        <w:t xml:space="preserve">URI structure of the </w:t>
      </w:r>
      <w:r>
        <w:t>LMS_Registration</w:t>
      </w:r>
      <w:r w:rsidRPr="008C18E3">
        <w:t xml:space="preserve"> API</w:t>
      </w:r>
    </w:p>
    <w:p w14:paraId="4E61293B" w14:textId="42C34043" w:rsidR="00451495" w:rsidRDefault="00451495" w:rsidP="00451495">
      <w:r>
        <w:t>Table 7.</w:t>
      </w:r>
      <w:r w:rsidR="00B806E6">
        <w:t>1</w:t>
      </w:r>
      <w:r>
        <w:t>.3.1-1 provides an overview of the resources and applicable HTTP methods.</w:t>
      </w:r>
    </w:p>
    <w:p w14:paraId="00778C29" w14:textId="6F1FB3BA" w:rsidR="00451495" w:rsidRDefault="00451495" w:rsidP="00451495">
      <w:pPr>
        <w:pStyle w:val="TH"/>
      </w:pPr>
      <w:r w:rsidRPr="00384E92">
        <w:lastRenderedPageBreak/>
        <w:t>Table</w:t>
      </w:r>
      <w:r>
        <w:t> 7.</w:t>
      </w:r>
      <w:r w:rsidR="00B806E6">
        <w:t>1</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451495" w:rsidRPr="00646838" w14:paraId="726930FF"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8BE90" w14:textId="77777777" w:rsidR="00451495" w:rsidRPr="00287C73" w:rsidRDefault="00451495" w:rsidP="00C21234">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36098" w14:textId="77777777" w:rsidR="00451495" w:rsidRPr="00287C73" w:rsidRDefault="00451495" w:rsidP="00C21234">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9B18" w14:textId="77777777" w:rsidR="00451495" w:rsidRPr="00287C73" w:rsidRDefault="00451495" w:rsidP="00C21234">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13A337" w14:textId="77777777" w:rsidR="00451495" w:rsidRPr="00287C73" w:rsidRDefault="00451495" w:rsidP="00C21234">
            <w:pPr>
              <w:pStyle w:val="TAH"/>
            </w:pPr>
            <w:r w:rsidRPr="00287C73">
              <w:t>Description</w:t>
            </w:r>
          </w:p>
        </w:tc>
      </w:tr>
      <w:tr w:rsidR="00451495" w:rsidRPr="00646838" w14:paraId="747C20A7"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tcPr>
          <w:p w14:paraId="4889936F" w14:textId="77777777" w:rsidR="00451495" w:rsidRPr="00287C73" w:rsidRDefault="00451495" w:rsidP="00C21234">
            <w:pPr>
              <w:pStyle w:val="TAL"/>
            </w:pPr>
            <w:r>
              <w:t>LMC registrations</w:t>
            </w:r>
          </w:p>
        </w:tc>
        <w:tc>
          <w:tcPr>
            <w:tcW w:w="1412" w:type="pct"/>
            <w:tcBorders>
              <w:top w:val="single" w:sz="4" w:space="0" w:color="auto"/>
              <w:left w:val="single" w:sz="4" w:space="0" w:color="auto"/>
              <w:bottom w:val="single" w:sz="4" w:space="0" w:color="auto"/>
              <w:right w:val="single" w:sz="4" w:space="0" w:color="auto"/>
            </w:tcBorders>
          </w:tcPr>
          <w:p w14:paraId="60E9D945" w14:textId="77777777" w:rsidR="00451495" w:rsidRPr="00287C73" w:rsidRDefault="00451495" w:rsidP="00C21234">
            <w:pPr>
              <w:pStyle w:val="TAL"/>
            </w:pPr>
            <w:r w:rsidRPr="00287C73">
              <w:t>/registrations</w:t>
            </w:r>
          </w:p>
        </w:tc>
        <w:tc>
          <w:tcPr>
            <w:tcW w:w="1041" w:type="pct"/>
            <w:tcBorders>
              <w:top w:val="single" w:sz="4" w:space="0" w:color="auto"/>
              <w:left w:val="single" w:sz="4" w:space="0" w:color="auto"/>
              <w:bottom w:val="single" w:sz="4" w:space="0" w:color="auto"/>
              <w:right w:val="single" w:sz="4" w:space="0" w:color="auto"/>
            </w:tcBorders>
          </w:tcPr>
          <w:p w14:paraId="06412501" w14:textId="77777777" w:rsidR="00451495" w:rsidRPr="00287C73" w:rsidRDefault="00451495" w:rsidP="00C21234">
            <w:pPr>
              <w:pStyle w:val="TAL"/>
            </w:pPr>
            <w:r w:rsidRPr="00287C73">
              <w:t>POST</w:t>
            </w:r>
          </w:p>
        </w:tc>
        <w:tc>
          <w:tcPr>
            <w:tcW w:w="1459" w:type="pct"/>
            <w:tcBorders>
              <w:top w:val="single" w:sz="4" w:space="0" w:color="auto"/>
              <w:left w:val="single" w:sz="4" w:space="0" w:color="auto"/>
              <w:bottom w:val="single" w:sz="4" w:space="0" w:color="auto"/>
              <w:right w:val="single" w:sz="4" w:space="0" w:color="auto"/>
            </w:tcBorders>
          </w:tcPr>
          <w:p w14:paraId="0C355149" w14:textId="77777777" w:rsidR="00451495" w:rsidRPr="00287C73" w:rsidRDefault="00451495" w:rsidP="00C21234">
            <w:pPr>
              <w:pStyle w:val="TAL"/>
            </w:pPr>
            <w:r w:rsidRPr="00287C73">
              <w:t xml:space="preserve">Create a new </w:t>
            </w:r>
            <w:r>
              <w:t>LMC registration.</w:t>
            </w:r>
          </w:p>
        </w:tc>
      </w:tr>
      <w:tr w:rsidR="00451495" w:rsidRPr="00646838" w14:paraId="3BCDE4BA" w14:textId="77777777" w:rsidTr="00C21234">
        <w:trPr>
          <w:jc w:val="center"/>
        </w:trPr>
        <w:tc>
          <w:tcPr>
            <w:tcW w:w="1088" w:type="pct"/>
            <w:vMerge w:val="restart"/>
            <w:tcBorders>
              <w:top w:val="single" w:sz="4" w:space="0" w:color="auto"/>
              <w:left w:val="single" w:sz="4" w:space="0" w:color="auto"/>
              <w:right w:val="single" w:sz="4" w:space="0" w:color="auto"/>
            </w:tcBorders>
          </w:tcPr>
          <w:p w14:paraId="58FD9D47" w14:textId="77777777" w:rsidR="00451495" w:rsidRPr="00287C73" w:rsidRDefault="00451495" w:rsidP="00C21234">
            <w:pPr>
              <w:pStyle w:val="TAL"/>
            </w:pPr>
            <w:r w:rsidRPr="00287C73">
              <w:t xml:space="preserve">Individual </w:t>
            </w:r>
            <w:r>
              <w:t>LMC registration</w:t>
            </w:r>
          </w:p>
        </w:tc>
        <w:tc>
          <w:tcPr>
            <w:tcW w:w="1412" w:type="pct"/>
            <w:vMerge w:val="restart"/>
            <w:tcBorders>
              <w:top w:val="single" w:sz="4" w:space="0" w:color="auto"/>
              <w:left w:val="single" w:sz="4" w:space="0" w:color="auto"/>
              <w:right w:val="single" w:sz="4" w:space="0" w:color="auto"/>
            </w:tcBorders>
          </w:tcPr>
          <w:p w14:paraId="14879B51" w14:textId="77777777" w:rsidR="00451495" w:rsidRPr="00287C73" w:rsidRDefault="00451495" w:rsidP="00C21234">
            <w:pPr>
              <w:pStyle w:val="TAL"/>
            </w:pPr>
            <w:r w:rsidRPr="00287C73">
              <w:t>/registrations/{registrationId}</w:t>
            </w:r>
          </w:p>
        </w:tc>
        <w:tc>
          <w:tcPr>
            <w:tcW w:w="1041" w:type="pct"/>
            <w:tcBorders>
              <w:top w:val="single" w:sz="4" w:space="0" w:color="auto"/>
              <w:left w:val="single" w:sz="4" w:space="0" w:color="auto"/>
              <w:bottom w:val="single" w:sz="4" w:space="0" w:color="auto"/>
              <w:right w:val="single" w:sz="4" w:space="0" w:color="auto"/>
            </w:tcBorders>
          </w:tcPr>
          <w:p w14:paraId="315E22D5" w14:textId="77777777" w:rsidR="00451495" w:rsidRPr="00287C73" w:rsidRDefault="00451495" w:rsidP="00C21234">
            <w:pPr>
              <w:pStyle w:val="TAL"/>
            </w:pPr>
            <w:r w:rsidRPr="00287C73">
              <w:t>PUT</w:t>
            </w:r>
          </w:p>
        </w:tc>
        <w:tc>
          <w:tcPr>
            <w:tcW w:w="1459" w:type="pct"/>
            <w:tcBorders>
              <w:top w:val="single" w:sz="4" w:space="0" w:color="auto"/>
              <w:left w:val="single" w:sz="4" w:space="0" w:color="auto"/>
              <w:bottom w:val="single" w:sz="4" w:space="0" w:color="auto"/>
              <w:right w:val="single" w:sz="4" w:space="0" w:color="auto"/>
            </w:tcBorders>
          </w:tcPr>
          <w:p w14:paraId="036B05E5" w14:textId="77777777" w:rsidR="00451495" w:rsidRPr="00287C73" w:rsidRDefault="00451495" w:rsidP="00C21234">
            <w:pPr>
              <w:pStyle w:val="TAL"/>
            </w:pPr>
            <w:r w:rsidRPr="00287C73">
              <w:t xml:space="preserve">Update an existing </w:t>
            </w:r>
            <w:r>
              <w:t>LMC registration</w:t>
            </w:r>
            <w:r w:rsidRPr="00287C73">
              <w:t xml:space="preserve"> </w:t>
            </w:r>
            <w:r>
              <w:t>in</w:t>
            </w:r>
            <w:r w:rsidRPr="00287C73">
              <w:t xml:space="preserve"> the </w:t>
            </w:r>
            <w:r>
              <w:t>LMS</w:t>
            </w:r>
          </w:p>
        </w:tc>
      </w:tr>
      <w:tr w:rsidR="00451495" w:rsidRPr="00646838" w14:paraId="6158E082" w14:textId="77777777" w:rsidTr="00C21234">
        <w:trPr>
          <w:jc w:val="center"/>
        </w:trPr>
        <w:tc>
          <w:tcPr>
            <w:tcW w:w="1088" w:type="pct"/>
            <w:vMerge/>
            <w:tcBorders>
              <w:left w:val="single" w:sz="4" w:space="0" w:color="auto"/>
              <w:right w:val="single" w:sz="4" w:space="0" w:color="auto"/>
            </w:tcBorders>
          </w:tcPr>
          <w:p w14:paraId="64CC98CC" w14:textId="77777777" w:rsidR="00451495" w:rsidRPr="00287C73" w:rsidRDefault="00451495" w:rsidP="00C21234">
            <w:pPr>
              <w:pStyle w:val="TAL"/>
            </w:pPr>
          </w:p>
        </w:tc>
        <w:tc>
          <w:tcPr>
            <w:tcW w:w="1412" w:type="pct"/>
            <w:vMerge/>
            <w:tcBorders>
              <w:left w:val="single" w:sz="4" w:space="0" w:color="auto"/>
              <w:right w:val="single" w:sz="4" w:space="0" w:color="auto"/>
            </w:tcBorders>
          </w:tcPr>
          <w:p w14:paraId="180EB329" w14:textId="77777777" w:rsidR="00451495" w:rsidRPr="00287C73" w:rsidRDefault="00451495" w:rsidP="00C21234">
            <w:pPr>
              <w:pStyle w:val="TAL"/>
            </w:pPr>
          </w:p>
        </w:tc>
        <w:tc>
          <w:tcPr>
            <w:tcW w:w="1041" w:type="pct"/>
            <w:tcBorders>
              <w:top w:val="single" w:sz="4" w:space="0" w:color="auto"/>
              <w:left w:val="single" w:sz="4" w:space="0" w:color="auto"/>
              <w:bottom w:val="single" w:sz="4" w:space="0" w:color="auto"/>
              <w:right w:val="single" w:sz="4" w:space="0" w:color="auto"/>
            </w:tcBorders>
          </w:tcPr>
          <w:p w14:paraId="06FBF8B3" w14:textId="77777777" w:rsidR="00451495" w:rsidRPr="00287C73" w:rsidRDefault="00451495" w:rsidP="00C21234">
            <w:pPr>
              <w:pStyle w:val="TAL"/>
            </w:pPr>
            <w:r w:rsidRPr="00287C73">
              <w:t>DELETE</w:t>
            </w:r>
          </w:p>
        </w:tc>
        <w:tc>
          <w:tcPr>
            <w:tcW w:w="1459" w:type="pct"/>
            <w:tcBorders>
              <w:top w:val="single" w:sz="4" w:space="0" w:color="auto"/>
              <w:left w:val="single" w:sz="4" w:space="0" w:color="auto"/>
              <w:bottom w:val="single" w:sz="4" w:space="0" w:color="auto"/>
              <w:right w:val="single" w:sz="4" w:space="0" w:color="auto"/>
            </w:tcBorders>
          </w:tcPr>
          <w:p w14:paraId="0B80A57A" w14:textId="77777777" w:rsidR="00451495" w:rsidRPr="00287C73" w:rsidRDefault="00451495" w:rsidP="00C21234">
            <w:pPr>
              <w:pStyle w:val="TAL"/>
            </w:pPr>
            <w:r w:rsidRPr="00287C73">
              <w:t xml:space="preserve">Remove an existing </w:t>
            </w:r>
            <w:r>
              <w:t>LMC registration</w:t>
            </w:r>
            <w:r w:rsidRPr="00287C73">
              <w:t xml:space="preserve"> </w:t>
            </w:r>
            <w:r>
              <w:t>in the LMS</w:t>
            </w:r>
          </w:p>
        </w:tc>
      </w:tr>
    </w:tbl>
    <w:p w14:paraId="29A9B4FE" w14:textId="77777777" w:rsidR="00451495" w:rsidRPr="00407648" w:rsidRDefault="00451495" w:rsidP="00451495"/>
    <w:p w14:paraId="6E913EF9" w14:textId="4AEAA890" w:rsidR="00451495" w:rsidRDefault="00451495" w:rsidP="00451495">
      <w:pPr>
        <w:pStyle w:val="Heading4"/>
      </w:pPr>
      <w:bookmarkStart w:id="199" w:name="_Toc180396867"/>
      <w:r>
        <w:t>7.</w:t>
      </w:r>
      <w:r w:rsidR="00076BBB">
        <w:t>1</w:t>
      </w:r>
      <w:r>
        <w:t>.3.2</w:t>
      </w:r>
      <w:r>
        <w:tab/>
        <w:t xml:space="preserve">Resource: </w:t>
      </w:r>
      <w:bookmarkEnd w:id="197"/>
      <w:bookmarkEnd w:id="198"/>
      <w:r>
        <w:t>LMC Registrations</w:t>
      </w:r>
      <w:bookmarkEnd w:id="199"/>
    </w:p>
    <w:p w14:paraId="5529DA54" w14:textId="69A4C56B" w:rsidR="00451495" w:rsidRDefault="00451495" w:rsidP="00451495">
      <w:pPr>
        <w:pStyle w:val="Heading5"/>
      </w:pPr>
      <w:bookmarkStart w:id="200" w:name="_Toc510696610"/>
      <w:bookmarkStart w:id="201" w:name="_Toc35971401"/>
      <w:bookmarkStart w:id="202" w:name="_Toc180396868"/>
      <w:r>
        <w:t>7.</w:t>
      </w:r>
      <w:r w:rsidR="00076BBB">
        <w:t>1</w:t>
      </w:r>
      <w:r>
        <w:t>.3.2.1</w:t>
      </w:r>
      <w:r>
        <w:tab/>
        <w:t>Description</w:t>
      </w:r>
      <w:bookmarkEnd w:id="200"/>
      <w:bookmarkEnd w:id="201"/>
      <w:bookmarkEnd w:id="202"/>
    </w:p>
    <w:p w14:paraId="41A9BCBB" w14:textId="77777777" w:rsidR="00451495" w:rsidRDefault="00451495" w:rsidP="00451495">
      <w:r>
        <w:t>The resource represents all LMC registrations.</w:t>
      </w:r>
    </w:p>
    <w:p w14:paraId="27BA2136" w14:textId="4ABF0053" w:rsidR="00451495" w:rsidRDefault="00451495" w:rsidP="00451495">
      <w:pPr>
        <w:pStyle w:val="Heading5"/>
      </w:pPr>
      <w:bookmarkStart w:id="203" w:name="_Toc35971402"/>
      <w:bookmarkStart w:id="204" w:name="_Toc180396869"/>
      <w:bookmarkStart w:id="205" w:name="_Toc510696612"/>
      <w:bookmarkStart w:id="206" w:name="_Toc35971403"/>
      <w:r>
        <w:t>7.</w:t>
      </w:r>
      <w:r w:rsidR="00076BBB">
        <w:t>1</w:t>
      </w:r>
      <w:r>
        <w:t>.3.2.2</w:t>
      </w:r>
      <w:r>
        <w:tab/>
        <w:t>Resource Definition</w:t>
      </w:r>
      <w:bookmarkEnd w:id="203"/>
      <w:bookmarkEnd w:id="204"/>
    </w:p>
    <w:p w14:paraId="2A98CED7" w14:textId="77777777" w:rsidR="00451495" w:rsidRDefault="00451495" w:rsidP="00451495">
      <w:r>
        <w:t xml:space="preserve">Resource URI: </w:t>
      </w:r>
      <w:r w:rsidRPr="00E23840">
        <w:rPr>
          <w:b/>
          <w:noProof/>
        </w:rPr>
        <w:t>{apiRoot}/</w:t>
      </w:r>
      <w:r>
        <w:rPr>
          <w:b/>
          <w:noProof/>
        </w:rPr>
        <w:t>lms-registration</w:t>
      </w:r>
      <w:r w:rsidRPr="00E23840">
        <w:rPr>
          <w:b/>
          <w:noProof/>
        </w:rPr>
        <w:t>/</w:t>
      </w:r>
      <w:r>
        <w:rPr>
          <w:b/>
          <w:noProof/>
        </w:rPr>
        <w:t>&lt;apiVersion&gt;</w:t>
      </w:r>
      <w:r w:rsidRPr="00E23840">
        <w:rPr>
          <w:b/>
          <w:noProof/>
        </w:rPr>
        <w:t>/</w:t>
      </w:r>
      <w:r>
        <w:rPr>
          <w:b/>
          <w:noProof/>
        </w:rPr>
        <w:t>registrations</w:t>
      </w:r>
    </w:p>
    <w:p w14:paraId="4343C6C0" w14:textId="55907D03" w:rsidR="00451495" w:rsidRDefault="00451495" w:rsidP="00451495">
      <w:pPr>
        <w:rPr>
          <w:rFonts w:ascii="Arial" w:hAnsi="Arial" w:cs="Arial"/>
        </w:rPr>
      </w:pPr>
      <w:r w:rsidRPr="00F112E4">
        <w:t>This resource shall support the resource URI variables defined in table </w:t>
      </w:r>
      <w:r>
        <w:t>7.</w:t>
      </w:r>
      <w:r w:rsidR="00037C25">
        <w:t>1</w:t>
      </w:r>
      <w:r w:rsidRPr="00F112E4">
        <w:t>.3.2.2-1.</w:t>
      </w:r>
    </w:p>
    <w:p w14:paraId="1A2C99E1" w14:textId="481498AF" w:rsidR="00451495" w:rsidRDefault="00451495" w:rsidP="00451495">
      <w:pPr>
        <w:pStyle w:val="TH"/>
        <w:rPr>
          <w:rFonts w:cs="Arial"/>
        </w:rPr>
      </w:pPr>
      <w:r>
        <w:t>Table 7.</w:t>
      </w:r>
      <w:r w:rsidR="00037C25">
        <w:t>1</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451495" w:rsidRPr="00B54FF5" w14:paraId="5115A07E"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C181652" w14:textId="77777777" w:rsidR="00451495" w:rsidRPr="0016361A" w:rsidRDefault="00451495" w:rsidP="00C21234">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31D0981" w14:textId="77777777" w:rsidR="00451495" w:rsidRPr="0016361A" w:rsidRDefault="00451495" w:rsidP="00C21234">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0258CE" w14:textId="77777777" w:rsidR="00451495" w:rsidRPr="0016361A" w:rsidRDefault="00451495" w:rsidP="00C21234">
            <w:pPr>
              <w:pStyle w:val="TAH"/>
            </w:pPr>
            <w:r w:rsidRPr="0016361A">
              <w:t>Definition</w:t>
            </w:r>
          </w:p>
        </w:tc>
      </w:tr>
      <w:tr w:rsidR="00451495" w:rsidRPr="00B54FF5" w14:paraId="1449ABC0"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45BAE173" w14:textId="77777777" w:rsidR="00451495" w:rsidRPr="0016361A" w:rsidRDefault="00451495" w:rsidP="00C21234">
            <w:pPr>
              <w:pStyle w:val="TAL"/>
            </w:pPr>
            <w:r w:rsidRPr="0016361A">
              <w:t>apiRoot</w:t>
            </w:r>
          </w:p>
        </w:tc>
        <w:tc>
          <w:tcPr>
            <w:tcW w:w="1116" w:type="pct"/>
            <w:tcBorders>
              <w:top w:val="single" w:sz="6" w:space="0" w:color="000000"/>
              <w:left w:val="single" w:sz="6" w:space="0" w:color="000000"/>
              <w:bottom w:val="single" w:sz="6" w:space="0" w:color="000000"/>
              <w:right w:val="single" w:sz="6" w:space="0" w:color="000000"/>
            </w:tcBorders>
          </w:tcPr>
          <w:p w14:paraId="2D67C19C" w14:textId="77777777" w:rsidR="00451495" w:rsidRPr="0016361A" w:rsidRDefault="00451495" w:rsidP="00C21234">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007B466E" w14:textId="18048D55" w:rsidR="00451495" w:rsidRPr="0016361A" w:rsidRDefault="00451495" w:rsidP="00C21234">
            <w:pPr>
              <w:pStyle w:val="TAL"/>
            </w:pPr>
            <w:r w:rsidRPr="0016361A">
              <w:t>See clause</w:t>
            </w:r>
            <w:r w:rsidRPr="0016361A">
              <w:rPr>
                <w:lang w:val="en-US" w:eastAsia="zh-CN"/>
              </w:rPr>
              <w:t> </w:t>
            </w:r>
            <w:r>
              <w:t>7.</w:t>
            </w:r>
            <w:r w:rsidR="000D00F8">
              <w:t>1</w:t>
            </w:r>
            <w:r w:rsidRPr="0016361A">
              <w:t>.1</w:t>
            </w:r>
          </w:p>
        </w:tc>
      </w:tr>
    </w:tbl>
    <w:p w14:paraId="694EAAA8" w14:textId="77777777" w:rsidR="00451495" w:rsidRPr="00384E92" w:rsidRDefault="00451495" w:rsidP="00451495"/>
    <w:p w14:paraId="09F5E66F" w14:textId="6CA14C9B" w:rsidR="00451495" w:rsidRDefault="00451495" w:rsidP="00451495">
      <w:pPr>
        <w:pStyle w:val="Heading5"/>
      </w:pPr>
      <w:bookmarkStart w:id="207" w:name="_Toc180396870"/>
      <w:r>
        <w:t>7.</w:t>
      </w:r>
      <w:r w:rsidR="00037C25">
        <w:t>1</w:t>
      </w:r>
      <w:r>
        <w:t>.3.2.3</w:t>
      </w:r>
      <w:r>
        <w:tab/>
        <w:t>Resource Standard Methods</w:t>
      </w:r>
      <w:bookmarkEnd w:id="205"/>
      <w:bookmarkEnd w:id="206"/>
      <w:bookmarkEnd w:id="207"/>
    </w:p>
    <w:p w14:paraId="3995E1A1" w14:textId="6EBFF508" w:rsidR="00451495" w:rsidRPr="00384E92" w:rsidRDefault="00451495" w:rsidP="00451495">
      <w:pPr>
        <w:pStyle w:val="H6"/>
      </w:pPr>
      <w:bookmarkStart w:id="208" w:name="_Toc510696613"/>
      <w:bookmarkStart w:id="209" w:name="_Toc35971404"/>
      <w:bookmarkStart w:id="210" w:name="_Toc510696635"/>
      <w:bookmarkStart w:id="211" w:name="_Toc35971430"/>
      <w:r>
        <w:t>7.</w:t>
      </w:r>
      <w:r w:rsidR="00037C25">
        <w:t>1</w:t>
      </w:r>
      <w:r>
        <w:t>.3.2.3</w:t>
      </w:r>
      <w:r w:rsidRPr="00384E92">
        <w:t>.1</w:t>
      </w:r>
      <w:r w:rsidRPr="00384E92">
        <w:tab/>
      </w:r>
      <w:bookmarkEnd w:id="208"/>
      <w:bookmarkEnd w:id="209"/>
      <w:r>
        <w:t>POST</w:t>
      </w:r>
    </w:p>
    <w:p w14:paraId="45FDA4E5" w14:textId="50F35508" w:rsidR="00451495" w:rsidRDefault="00451495" w:rsidP="00451495">
      <w:r>
        <w:t>This method shall support the URI query parameters specified in table 7.</w:t>
      </w:r>
      <w:r w:rsidR="00037C25">
        <w:t>1</w:t>
      </w:r>
      <w:r>
        <w:t>.3.2.3.1-1.</w:t>
      </w:r>
    </w:p>
    <w:p w14:paraId="2EABC301" w14:textId="1E9A13AF" w:rsidR="00451495" w:rsidRPr="00384E92" w:rsidRDefault="00451495" w:rsidP="00451495">
      <w:pPr>
        <w:pStyle w:val="TH"/>
        <w:rPr>
          <w:rFonts w:cs="Arial"/>
        </w:rPr>
      </w:pPr>
      <w:r w:rsidRPr="00384E92">
        <w:t>Table</w:t>
      </w:r>
      <w:r>
        <w:t> 7.</w:t>
      </w:r>
      <w:r w:rsidR="0006698A">
        <w:t>1</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451495" w:rsidRPr="00B54FF5" w14:paraId="04391DFE" w14:textId="77777777" w:rsidTr="00C21234">
        <w:trPr>
          <w:jc w:val="center"/>
        </w:trPr>
        <w:tc>
          <w:tcPr>
            <w:tcW w:w="1011" w:type="pct"/>
            <w:shd w:val="clear" w:color="auto" w:fill="C0C0C0"/>
          </w:tcPr>
          <w:p w14:paraId="0E64C0BA" w14:textId="77777777" w:rsidR="00451495" w:rsidRPr="0016361A" w:rsidRDefault="00451495" w:rsidP="00C21234">
            <w:pPr>
              <w:pStyle w:val="TAH"/>
            </w:pPr>
            <w:r w:rsidRPr="0016361A">
              <w:t>Name</w:t>
            </w:r>
          </w:p>
        </w:tc>
        <w:tc>
          <w:tcPr>
            <w:tcW w:w="744" w:type="pct"/>
            <w:shd w:val="clear" w:color="auto" w:fill="C0C0C0"/>
          </w:tcPr>
          <w:p w14:paraId="4A425E5C" w14:textId="77777777" w:rsidR="00451495" w:rsidRPr="0016361A" w:rsidRDefault="00451495" w:rsidP="00C21234">
            <w:pPr>
              <w:pStyle w:val="TAH"/>
            </w:pPr>
            <w:r w:rsidRPr="0016361A">
              <w:t>Data type</w:t>
            </w:r>
          </w:p>
        </w:tc>
        <w:tc>
          <w:tcPr>
            <w:tcW w:w="224" w:type="pct"/>
            <w:shd w:val="clear" w:color="auto" w:fill="C0C0C0"/>
          </w:tcPr>
          <w:p w14:paraId="6F2AD180" w14:textId="77777777" w:rsidR="00451495" w:rsidRPr="0016361A" w:rsidRDefault="00451495" w:rsidP="00C21234">
            <w:pPr>
              <w:pStyle w:val="TAH"/>
            </w:pPr>
            <w:r w:rsidRPr="0016361A">
              <w:t>P</w:t>
            </w:r>
          </w:p>
        </w:tc>
        <w:tc>
          <w:tcPr>
            <w:tcW w:w="595" w:type="pct"/>
            <w:shd w:val="clear" w:color="auto" w:fill="C0C0C0"/>
          </w:tcPr>
          <w:p w14:paraId="58B412C9" w14:textId="77777777" w:rsidR="00451495" w:rsidRPr="0016361A" w:rsidRDefault="00451495" w:rsidP="00C21234">
            <w:pPr>
              <w:pStyle w:val="TAH"/>
            </w:pPr>
            <w:r w:rsidRPr="0016361A">
              <w:t>Cardinality</w:t>
            </w:r>
          </w:p>
        </w:tc>
        <w:tc>
          <w:tcPr>
            <w:tcW w:w="1629" w:type="pct"/>
            <w:shd w:val="clear" w:color="auto" w:fill="C0C0C0"/>
            <w:vAlign w:val="center"/>
          </w:tcPr>
          <w:p w14:paraId="0F418975" w14:textId="77777777" w:rsidR="00451495" w:rsidRPr="0016361A" w:rsidRDefault="00451495" w:rsidP="00C21234">
            <w:pPr>
              <w:pStyle w:val="TAH"/>
            </w:pPr>
            <w:r w:rsidRPr="0016361A">
              <w:t>Description</w:t>
            </w:r>
          </w:p>
        </w:tc>
        <w:tc>
          <w:tcPr>
            <w:tcW w:w="796" w:type="pct"/>
            <w:shd w:val="clear" w:color="auto" w:fill="C0C0C0"/>
          </w:tcPr>
          <w:p w14:paraId="6042F836" w14:textId="77777777" w:rsidR="00451495" w:rsidRPr="0016361A" w:rsidRDefault="00451495" w:rsidP="00C21234">
            <w:pPr>
              <w:pStyle w:val="TAH"/>
            </w:pPr>
            <w:r w:rsidRPr="0016361A">
              <w:t>Applicability</w:t>
            </w:r>
          </w:p>
        </w:tc>
      </w:tr>
      <w:tr w:rsidR="00451495" w:rsidRPr="00B54FF5" w14:paraId="1AD023F0" w14:textId="77777777" w:rsidTr="00C21234">
        <w:trPr>
          <w:jc w:val="center"/>
        </w:trPr>
        <w:tc>
          <w:tcPr>
            <w:tcW w:w="1011" w:type="pct"/>
            <w:shd w:val="clear" w:color="auto" w:fill="auto"/>
          </w:tcPr>
          <w:p w14:paraId="1E403BBE" w14:textId="77777777" w:rsidR="00451495" w:rsidRPr="0016361A" w:rsidRDefault="00451495" w:rsidP="00C21234">
            <w:pPr>
              <w:pStyle w:val="TAL"/>
            </w:pPr>
            <w:r w:rsidRPr="0016361A">
              <w:t>n/a</w:t>
            </w:r>
          </w:p>
        </w:tc>
        <w:tc>
          <w:tcPr>
            <w:tcW w:w="744" w:type="pct"/>
          </w:tcPr>
          <w:p w14:paraId="2140B0C8" w14:textId="77777777" w:rsidR="00451495" w:rsidRPr="0016361A" w:rsidRDefault="00451495" w:rsidP="00C21234">
            <w:pPr>
              <w:pStyle w:val="TAL"/>
            </w:pPr>
          </w:p>
        </w:tc>
        <w:tc>
          <w:tcPr>
            <w:tcW w:w="224" w:type="pct"/>
          </w:tcPr>
          <w:p w14:paraId="49CAAA71" w14:textId="77777777" w:rsidR="00451495" w:rsidRPr="0016361A" w:rsidRDefault="00451495" w:rsidP="00C21234">
            <w:pPr>
              <w:pStyle w:val="TAC"/>
            </w:pPr>
          </w:p>
        </w:tc>
        <w:tc>
          <w:tcPr>
            <w:tcW w:w="595" w:type="pct"/>
          </w:tcPr>
          <w:p w14:paraId="7EF99D52" w14:textId="77777777" w:rsidR="00451495" w:rsidRPr="0016361A" w:rsidRDefault="00451495" w:rsidP="00C21234">
            <w:pPr>
              <w:pStyle w:val="TAL"/>
            </w:pPr>
          </w:p>
        </w:tc>
        <w:tc>
          <w:tcPr>
            <w:tcW w:w="1629" w:type="pct"/>
            <w:shd w:val="clear" w:color="auto" w:fill="auto"/>
            <w:vAlign w:val="center"/>
          </w:tcPr>
          <w:p w14:paraId="49153EB0" w14:textId="77777777" w:rsidR="00451495" w:rsidRPr="0016361A" w:rsidRDefault="00451495" w:rsidP="00C21234">
            <w:pPr>
              <w:pStyle w:val="TAL"/>
            </w:pPr>
          </w:p>
        </w:tc>
        <w:tc>
          <w:tcPr>
            <w:tcW w:w="796" w:type="pct"/>
          </w:tcPr>
          <w:p w14:paraId="4F12AEFE" w14:textId="77777777" w:rsidR="00451495" w:rsidRPr="0016361A" w:rsidRDefault="00451495" w:rsidP="00C21234">
            <w:pPr>
              <w:pStyle w:val="TAL"/>
            </w:pPr>
          </w:p>
        </w:tc>
      </w:tr>
    </w:tbl>
    <w:p w14:paraId="3DFF639D" w14:textId="77777777" w:rsidR="00451495" w:rsidRDefault="00451495" w:rsidP="00451495"/>
    <w:p w14:paraId="099D4512" w14:textId="23216E21" w:rsidR="00451495" w:rsidRPr="00384E92" w:rsidRDefault="00451495" w:rsidP="00451495">
      <w:r w:rsidRPr="00880CB6">
        <w:t>This method shall support the request data structures specified in table 7.</w:t>
      </w:r>
      <w:r w:rsidR="00B83330" w:rsidRPr="00880CB6">
        <w:t>1</w:t>
      </w:r>
      <w:r w:rsidRPr="00880CB6">
        <w:t>.3.2.3.1-2 and the response data structures and response codes specified in table 7.</w:t>
      </w:r>
      <w:r w:rsidR="00B83330" w:rsidRPr="00880CB6">
        <w:t>1</w:t>
      </w:r>
      <w:r w:rsidRPr="00880CB6">
        <w:t>.3.2.3.1-3.</w:t>
      </w:r>
    </w:p>
    <w:p w14:paraId="716F7E81" w14:textId="0B857540" w:rsidR="00451495" w:rsidRPr="001769FF" w:rsidRDefault="00451495" w:rsidP="00451495">
      <w:pPr>
        <w:pStyle w:val="TH"/>
      </w:pPr>
      <w:r w:rsidRPr="001769FF">
        <w:t>Table</w:t>
      </w:r>
      <w:r>
        <w:t> 7.</w:t>
      </w:r>
      <w:r w:rsidR="00880CB6">
        <w:t>1</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451495" w:rsidRPr="00B54FF5" w14:paraId="7436D6C1" w14:textId="77777777" w:rsidTr="00C21234">
        <w:trPr>
          <w:jc w:val="center"/>
        </w:trPr>
        <w:tc>
          <w:tcPr>
            <w:tcW w:w="2071" w:type="dxa"/>
            <w:shd w:val="clear" w:color="auto" w:fill="C0C0C0"/>
          </w:tcPr>
          <w:p w14:paraId="5D551931" w14:textId="77777777" w:rsidR="00451495" w:rsidRPr="0016361A" w:rsidRDefault="00451495" w:rsidP="00C21234">
            <w:pPr>
              <w:pStyle w:val="TAH"/>
            </w:pPr>
            <w:r w:rsidRPr="0016361A">
              <w:t>Data type</w:t>
            </w:r>
          </w:p>
        </w:tc>
        <w:tc>
          <w:tcPr>
            <w:tcW w:w="425" w:type="dxa"/>
            <w:shd w:val="clear" w:color="auto" w:fill="C0C0C0"/>
          </w:tcPr>
          <w:p w14:paraId="24B4503C" w14:textId="77777777" w:rsidR="00451495" w:rsidRPr="0016361A" w:rsidRDefault="00451495" w:rsidP="00C21234">
            <w:pPr>
              <w:pStyle w:val="TAH"/>
            </w:pPr>
            <w:r w:rsidRPr="0016361A">
              <w:t>P</w:t>
            </w:r>
          </w:p>
        </w:tc>
        <w:tc>
          <w:tcPr>
            <w:tcW w:w="1134" w:type="dxa"/>
            <w:shd w:val="clear" w:color="auto" w:fill="C0C0C0"/>
          </w:tcPr>
          <w:p w14:paraId="3476C2B3" w14:textId="77777777" w:rsidR="00451495" w:rsidRPr="0016361A" w:rsidRDefault="00451495" w:rsidP="00C21234">
            <w:pPr>
              <w:pStyle w:val="TAH"/>
            </w:pPr>
            <w:r w:rsidRPr="0016361A">
              <w:t>Cardinality</w:t>
            </w:r>
          </w:p>
        </w:tc>
        <w:tc>
          <w:tcPr>
            <w:tcW w:w="5897" w:type="dxa"/>
            <w:shd w:val="clear" w:color="auto" w:fill="C0C0C0"/>
            <w:vAlign w:val="center"/>
          </w:tcPr>
          <w:p w14:paraId="4B1809A5" w14:textId="77777777" w:rsidR="00451495" w:rsidRPr="0016361A" w:rsidRDefault="00451495" w:rsidP="00C21234">
            <w:pPr>
              <w:pStyle w:val="TAH"/>
            </w:pPr>
            <w:r w:rsidRPr="0016361A">
              <w:t>Description</w:t>
            </w:r>
          </w:p>
        </w:tc>
      </w:tr>
      <w:tr w:rsidR="00451495" w:rsidRPr="00B54FF5" w14:paraId="2A0F31C8" w14:textId="77777777" w:rsidTr="00C21234">
        <w:trPr>
          <w:jc w:val="center"/>
        </w:trPr>
        <w:tc>
          <w:tcPr>
            <w:tcW w:w="2071" w:type="dxa"/>
            <w:shd w:val="clear" w:color="auto" w:fill="auto"/>
          </w:tcPr>
          <w:p w14:paraId="76D9A5D1" w14:textId="77777777" w:rsidR="00451495" w:rsidRPr="00746BB9" w:rsidRDefault="00451495" w:rsidP="00C21234">
            <w:pPr>
              <w:pStyle w:val="TAL"/>
            </w:pPr>
            <w:r>
              <w:t>LMCRegistration</w:t>
            </w:r>
          </w:p>
        </w:tc>
        <w:tc>
          <w:tcPr>
            <w:tcW w:w="425" w:type="dxa"/>
            <w:shd w:val="clear" w:color="auto" w:fill="auto"/>
          </w:tcPr>
          <w:p w14:paraId="16BB3EEF" w14:textId="77777777" w:rsidR="00451495" w:rsidRPr="00746BB9" w:rsidRDefault="00451495" w:rsidP="00C21234">
            <w:pPr>
              <w:pStyle w:val="TAC"/>
            </w:pPr>
            <w:r w:rsidRPr="00746BB9">
              <w:t>M</w:t>
            </w:r>
          </w:p>
        </w:tc>
        <w:tc>
          <w:tcPr>
            <w:tcW w:w="1134" w:type="dxa"/>
            <w:shd w:val="clear" w:color="auto" w:fill="auto"/>
          </w:tcPr>
          <w:p w14:paraId="286A21FB" w14:textId="77777777" w:rsidR="00451495" w:rsidRPr="00746BB9" w:rsidRDefault="00451495" w:rsidP="00C21234">
            <w:pPr>
              <w:pStyle w:val="TAL"/>
            </w:pPr>
            <w:r w:rsidRPr="00746BB9">
              <w:t>1</w:t>
            </w:r>
          </w:p>
        </w:tc>
        <w:tc>
          <w:tcPr>
            <w:tcW w:w="5897" w:type="dxa"/>
            <w:shd w:val="clear" w:color="auto" w:fill="auto"/>
          </w:tcPr>
          <w:p w14:paraId="0AA654C8" w14:textId="77777777" w:rsidR="00451495" w:rsidRPr="00746BB9" w:rsidRDefault="00451495" w:rsidP="00C21234">
            <w:pPr>
              <w:pStyle w:val="TAL"/>
            </w:pPr>
            <w:r>
              <w:t>LMC registration details</w:t>
            </w:r>
            <w:r w:rsidRPr="00746BB9">
              <w:t xml:space="preserve"> information</w:t>
            </w:r>
          </w:p>
        </w:tc>
      </w:tr>
    </w:tbl>
    <w:p w14:paraId="23F5972E" w14:textId="77777777" w:rsidR="00451495" w:rsidRDefault="00451495" w:rsidP="00451495"/>
    <w:p w14:paraId="1FB58B2B" w14:textId="20EE1D13" w:rsidR="00451495" w:rsidRPr="001769FF" w:rsidRDefault="00451495" w:rsidP="00451495">
      <w:pPr>
        <w:pStyle w:val="TH"/>
      </w:pPr>
      <w:r w:rsidRPr="001769FF">
        <w:t>Table</w:t>
      </w:r>
      <w:r>
        <w:t> 7.</w:t>
      </w:r>
      <w:r w:rsidR="00880CB6">
        <w:t>1</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451495" w:rsidRPr="00B54FF5" w14:paraId="240279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2A8A0BA" w14:textId="77777777" w:rsidR="00451495" w:rsidRPr="0016361A" w:rsidRDefault="00451495" w:rsidP="00C21234">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A2ACA92" w14:textId="77777777" w:rsidR="00451495" w:rsidRPr="0016361A" w:rsidRDefault="00451495" w:rsidP="00C21234">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06AA3C6D" w14:textId="77777777" w:rsidR="00451495" w:rsidRPr="0016361A" w:rsidRDefault="00451495" w:rsidP="00C21234">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4BDCDEF7" w14:textId="77777777" w:rsidR="00451495" w:rsidRPr="0016361A" w:rsidRDefault="00451495" w:rsidP="00C21234">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73627A80" w14:textId="77777777" w:rsidR="00451495" w:rsidRPr="0016361A" w:rsidRDefault="00451495" w:rsidP="00C21234">
            <w:pPr>
              <w:pStyle w:val="TAH"/>
            </w:pPr>
            <w:r w:rsidRPr="0016361A">
              <w:t>Description</w:t>
            </w:r>
          </w:p>
        </w:tc>
      </w:tr>
      <w:tr w:rsidR="00451495" w:rsidRPr="00B54FF5" w14:paraId="32494A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DF697D1" w14:textId="77777777" w:rsidR="00451495" w:rsidRPr="006663EC" w:rsidRDefault="00451495" w:rsidP="00C21234">
            <w:pPr>
              <w:pStyle w:val="TAL"/>
            </w:pPr>
            <w:r>
              <w:t>LMCRegistration</w:t>
            </w:r>
          </w:p>
        </w:tc>
        <w:tc>
          <w:tcPr>
            <w:tcW w:w="224" w:type="pct"/>
            <w:tcBorders>
              <w:top w:val="single" w:sz="6" w:space="0" w:color="auto"/>
              <w:left w:val="single" w:sz="6" w:space="0" w:color="auto"/>
              <w:bottom w:val="single" w:sz="6" w:space="0" w:color="auto"/>
              <w:right w:val="single" w:sz="6" w:space="0" w:color="auto"/>
            </w:tcBorders>
          </w:tcPr>
          <w:p w14:paraId="482AD4CA" w14:textId="77777777" w:rsidR="00451495" w:rsidRPr="006663EC" w:rsidRDefault="00451495" w:rsidP="00C21234">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2E321523" w14:textId="77777777" w:rsidR="00451495" w:rsidRPr="006663EC" w:rsidRDefault="00451495" w:rsidP="00C21234">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5261ABB1" w14:textId="77777777" w:rsidR="00451495" w:rsidRPr="006663EC" w:rsidRDefault="00451495" w:rsidP="00C21234">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08048630" w14:textId="77777777" w:rsidR="00451495" w:rsidRPr="006663EC" w:rsidRDefault="00451495" w:rsidP="00C21234">
            <w:pPr>
              <w:pStyle w:val="TAL"/>
            </w:pPr>
            <w:r>
              <w:t>LMC registration</w:t>
            </w:r>
            <w:r w:rsidRPr="006663EC">
              <w:t xml:space="preserve"> is successfully </w:t>
            </w:r>
            <w:r>
              <w:t xml:space="preserve">performed </w:t>
            </w:r>
            <w:r w:rsidRPr="006663EC">
              <w:t>to the LMS.</w:t>
            </w:r>
          </w:p>
          <w:p w14:paraId="309C8D98" w14:textId="77777777" w:rsidR="00451495" w:rsidRDefault="00451495" w:rsidP="00C21234">
            <w:pPr>
              <w:pStyle w:val="TAL"/>
            </w:pPr>
          </w:p>
          <w:p w14:paraId="00F0D5DE" w14:textId="77777777" w:rsidR="00451495" w:rsidRPr="006663EC" w:rsidRDefault="00451495" w:rsidP="00C21234">
            <w:pPr>
              <w:pStyle w:val="TAL"/>
            </w:pPr>
            <w:r>
              <w:t xml:space="preserve">The URI of the created resource shall be returned in the </w:t>
            </w:r>
            <w:r w:rsidRPr="00646838">
              <w:t>"</w:t>
            </w:r>
            <w:r>
              <w:t>Location</w:t>
            </w:r>
            <w:r w:rsidRPr="00646838">
              <w:t>"</w:t>
            </w:r>
            <w:r>
              <w:t xml:space="preserve"> HTTP header.</w:t>
            </w:r>
          </w:p>
        </w:tc>
      </w:tr>
      <w:tr w:rsidR="00451495" w:rsidRPr="00B54FF5" w14:paraId="3AE8B60A"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B6ABC7" w14:textId="0AFC51D9" w:rsidR="00451495" w:rsidRPr="0016361A" w:rsidRDefault="00451495" w:rsidP="00C21234">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942B65">
              <w:t>7</w:t>
            </w:r>
            <w:r w:rsidRPr="0016361A">
              <w:t>] also apply.</w:t>
            </w:r>
          </w:p>
        </w:tc>
      </w:tr>
    </w:tbl>
    <w:p w14:paraId="0C9C7D65" w14:textId="77777777" w:rsidR="00451495" w:rsidRDefault="00451495" w:rsidP="00451495"/>
    <w:p w14:paraId="6A834469" w14:textId="6DE49924" w:rsidR="00451495" w:rsidRPr="00A04126" w:rsidRDefault="00451495" w:rsidP="00451495">
      <w:pPr>
        <w:pStyle w:val="TH"/>
        <w:rPr>
          <w:rFonts w:cs="Arial"/>
        </w:rPr>
      </w:pPr>
      <w:r w:rsidRPr="00A04126">
        <w:lastRenderedPageBreak/>
        <w:t>Table</w:t>
      </w:r>
      <w:r>
        <w:t> 7.</w:t>
      </w:r>
      <w:r w:rsidR="00854175">
        <w:t>1</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451495" w:rsidRPr="00B54FF5" w14:paraId="4F8A61E8" w14:textId="77777777" w:rsidTr="00C21234">
        <w:trPr>
          <w:jc w:val="center"/>
        </w:trPr>
        <w:tc>
          <w:tcPr>
            <w:tcW w:w="982" w:type="pct"/>
            <w:shd w:val="clear" w:color="auto" w:fill="C0C0C0"/>
          </w:tcPr>
          <w:p w14:paraId="48E45D3D" w14:textId="77777777" w:rsidR="00451495" w:rsidRPr="0016361A" w:rsidRDefault="00451495" w:rsidP="00C21234">
            <w:pPr>
              <w:pStyle w:val="TAH"/>
            </w:pPr>
            <w:r w:rsidRPr="0016361A">
              <w:t>Name</w:t>
            </w:r>
          </w:p>
        </w:tc>
        <w:tc>
          <w:tcPr>
            <w:tcW w:w="849" w:type="pct"/>
            <w:shd w:val="clear" w:color="auto" w:fill="C0C0C0"/>
          </w:tcPr>
          <w:p w14:paraId="7BD9D8FB" w14:textId="77777777" w:rsidR="00451495" w:rsidRPr="0016361A" w:rsidRDefault="00451495" w:rsidP="00C21234">
            <w:pPr>
              <w:pStyle w:val="TAH"/>
            </w:pPr>
            <w:r w:rsidRPr="0016361A">
              <w:t>Data type</w:t>
            </w:r>
          </w:p>
        </w:tc>
        <w:tc>
          <w:tcPr>
            <w:tcW w:w="276" w:type="pct"/>
            <w:shd w:val="clear" w:color="auto" w:fill="C0C0C0"/>
          </w:tcPr>
          <w:p w14:paraId="6F65FDA2" w14:textId="77777777" w:rsidR="00451495" w:rsidRPr="0016361A" w:rsidRDefault="00451495" w:rsidP="00C21234">
            <w:pPr>
              <w:pStyle w:val="TAH"/>
            </w:pPr>
            <w:r w:rsidRPr="0016361A">
              <w:t>P</w:t>
            </w:r>
          </w:p>
        </w:tc>
        <w:tc>
          <w:tcPr>
            <w:tcW w:w="616" w:type="pct"/>
            <w:shd w:val="clear" w:color="auto" w:fill="C0C0C0"/>
          </w:tcPr>
          <w:p w14:paraId="36C011C9" w14:textId="77777777" w:rsidR="00451495" w:rsidRPr="0016361A" w:rsidRDefault="00451495" w:rsidP="00C21234">
            <w:pPr>
              <w:pStyle w:val="TAH"/>
            </w:pPr>
            <w:r w:rsidRPr="0016361A">
              <w:t>Cardinality</w:t>
            </w:r>
          </w:p>
        </w:tc>
        <w:tc>
          <w:tcPr>
            <w:tcW w:w="2277" w:type="pct"/>
            <w:shd w:val="clear" w:color="auto" w:fill="C0C0C0"/>
            <w:vAlign w:val="center"/>
          </w:tcPr>
          <w:p w14:paraId="01770F16" w14:textId="77777777" w:rsidR="00451495" w:rsidRPr="0016361A" w:rsidRDefault="00451495" w:rsidP="00C21234">
            <w:pPr>
              <w:pStyle w:val="TAH"/>
            </w:pPr>
            <w:r w:rsidRPr="0016361A">
              <w:t>Description</w:t>
            </w:r>
          </w:p>
        </w:tc>
      </w:tr>
      <w:tr w:rsidR="00451495" w:rsidRPr="00B54FF5" w14:paraId="3AE88B49" w14:textId="77777777" w:rsidTr="00C21234">
        <w:trPr>
          <w:jc w:val="center"/>
        </w:trPr>
        <w:tc>
          <w:tcPr>
            <w:tcW w:w="982" w:type="pct"/>
            <w:shd w:val="clear" w:color="auto" w:fill="auto"/>
          </w:tcPr>
          <w:p w14:paraId="0ADAF3DA" w14:textId="77777777" w:rsidR="00451495" w:rsidRPr="00DD3793" w:rsidRDefault="00451495" w:rsidP="00C21234">
            <w:pPr>
              <w:pStyle w:val="TAL"/>
              <w:rPr>
                <w:highlight w:val="yellow"/>
              </w:rPr>
            </w:pPr>
            <w:r w:rsidRPr="008B3A1D">
              <w:t xml:space="preserve">n/a </w:t>
            </w:r>
          </w:p>
        </w:tc>
        <w:tc>
          <w:tcPr>
            <w:tcW w:w="849" w:type="pct"/>
          </w:tcPr>
          <w:p w14:paraId="0CC9A6B9" w14:textId="77777777" w:rsidR="00451495" w:rsidRPr="00DD3793" w:rsidRDefault="00451495" w:rsidP="00C21234">
            <w:pPr>
              <w:pStyle w:val="TAL"/>
              <w:rPr>
                <w:highlight w:val="yellow"/>
              </w:rPr>
            </w:pPr>
          </w:p>
        </w:tc>
        <w:tc>
          <w:tcPr>
            <w:tcW w:w="276" w:type="pct"/>
          </w:tcPr>
          <w:p w14:paraId="2F0DC759" w14:textId="77777777" w:rsidR="00451495" w:rsidRPr="00DD3793" w:rsidRDefault="00451495" w:rsidP="00C21234">
            <w:pPr>
              <w:pStyle w:val="TAC"/>
              <w:rPr>
                <w:highlight w:val="yellow"/>
              </w:rPr>
            </w:pPr>
          </w:p>
        </w:tc>
        <w:tc>
          <w:tcPr>
            <w:tcW w:w="616" w:type="pct"/>
          </w:tcPr>
          <w:p w14:paraId="3EA56764" w14:textId="77777777" w:rsidR="00451495" w:rsidRPr="00DD3793" w:rsidRDefault="00451495" w:rsidP="00C21234">
            <w:pPr>
              <w:pStyle w:val="TAL"/>
              <w:rPr>
                <w:highlight w:val="yellow"/>
              </w:rPr>
            </w:pPr>
          </w:p>
        </w:tc>
        <w:tc>
          <w:tcPr>
            <w:tcW w:w="2277" w:type="pct"/>
            <w:shd w:val="clear" w:color="auto" w:fill="auto"/>
            <w:vAlign w:val="center"/>
          </w:tcPr>
          <w:p w14:paraId="6A7C3ACC" w14:textId="77777777" w:rsidR="00451495" w:rsidRPr="00DD3793" w:rsidRDefault="00451495" w:rsidP="00C21234">
            <w:pPr>
              <w:pStyle w:val="TAL"/>
              <w:rPr>
                <w:highlight w:val="yellow"/>
              </w:rPr>
            </w:pPr>
          </w:p>
        </w:tc>
      </w:tr>
    </w:tbl>
    <w:p w14:paraId="06344DEF" w14:textId="77777777" w:rsidR="00451495" w:rsidRPr="00A04126" w:rsidRDefault="00451495" w:rsidP="00451495"/>
    <w:p w14:paraId="1F9E7835" w14:textId="3B18AF22" w:rsidR="00451495" w:rsidRPr="00A04126" w:rsidRDefault="00451495" w:rsidP="00451495">
      <w:pPr>
        <w:pStyle w:val="TH"/>
        <w:rPr>
          <w:rFonts w:cs="Arial"/>
        </w:rPr>
      </w:pPr>
      <w:r w:rsidRPr="00A04126">
        <w:t>Table</w:t>
      </w:r>
      <w:r>
        <w:t> 7.</w:t>
      </w:r>
      <w:r w:rsidR="00854175">
        <w:t>1</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451495" w:rsidRPr="00B54FF5" w14:paraId="4B99CA69" w14:textId="77777777" w:rsidTr="00C21234">
        <w:trPr>
          <w:jc w:val="center"/>
        </w:trPr>
        <w:tc>
          <w:tcPr>
            <w:tcW w:w="980" w:type="pct"/>
            <w:shd w:val="clear" w:color="auto" w:fill="C0C0C0"/>
          </w:tcPr>
          <w:p w14:paraId="1D764D71" w14:textId="77777777" w:rsidR="00451495" w:rsidRPr="0016361A" w:rsidRDefault="00451495" w:rsidP="00C21234">
            <w:pPr>
              <w:pStyle w:val="TAH"/>
            </w:pPr>
            <w:r w:rsidRPr="0016361A">
              <w:t>Name</w:t>
            </w:r>
          </w:p>
        </w:tc>
        <w:tc>
          <w:tcPr>
            <w:tcW w:w="871" w:type="pct"/>
            <w:shd w:val="clear" w:color="auto" w:fill="C0C0C0"/>
          </w:tcPr>
          <w:p w14:paraId="5E85A6C4" w14:textId="77777777" w:rsidR="00451495" w:rsidRPr="0016361A" w:rsidRDefault="00451495" w:rsidP="00C21234">
            <w:pPr>
              <w:pStyle w:val="TAH"/>
            </w:pPr>
            <w:r w:rsidRPr="0016361A">
              <w:t>Data type</w:t>
            </w:r>
          </w:p>
        </w:tc>
        <w:tc>
          <w:tcPr>
            <w:tcW w:w="256" w:type="pct"/>
            <w:shd w:val="clear" w:color="auto" w:fill="C0C0C0"/>
          </w:tcPr>
          <w:p w14:paraId="485B8851" w14:textId="77777777" w:rsidR="00451495" w:rsidRPr="0016361A" w:rsidRDefault="00451495" w:rsidP="00C21234">
            <w:pPr>
              <w:pStyle w:val="TAH"/>
            </w:pPr>
            <w:r w:rsidRPr="0016361A">
              <w:t>P</w:t>
            </w:r>
          </w:p>
        </w:tc>
        <w:tc>
          <w:tcPr>
            <w:tcW w:w="616" w:type="pct"/>
            <w:shd w:val="clear" w:color="auto" w:fill="C0C0C0"/>
          </w:tcPr>
          <w:p w14:paraId="7A896077" w14:textId="77777777" w:rsidR="00451495" w:rsidRPr="0016361A" w:rsidRDefault="00451495" w:rsidP="00C21234">
            <w:pPr>
              <w:pStyle w:val="TAH"/>
            </w:pPr>
            <w:r w:rsidRPr="0016361A">
              <w:t>Cardinality</w:t>
            </w:r>
          </w:p>
        </w:tc>
        <w:tc>
          <w:tcPr>
            <w:tcW w:w="2277" w:type="pct"/>
            <w:shd w:val="clear" w:color="auto" w:fill="C0C0C0"/>
            <w:vAlign w:val="center"/>
          </w:tcPr>
          <w:p w14:paraId="0346BBA8" w14:textId="77777777" w:rsidR="00451495" w:rsidRPr="0016361A" w:rsidRDefault="00451495" w:rsidP="00C21234">
            <w:pPr>
              <w:pStyle w:val="TAH"/>
            </w:pPr>
            <w:r w:rsidRPr="0016361A">
              <w:t>Description</w:t>
            </w:r>
          </w:p>
        </w:tc>
      </w:tr>
      <w:tr w:rsidR="00451495" w:rsidRPr="00B54FF5" w14:paraId="2E5B27B9" w14:textId="77777777" w:rsidTr="00C21234">
        <w:trPr>
          <w:jc w:val="center"/>
        </w:trPr>
        <w:tc>
          <w:tcPr>
            <w:tcW w:w="980" w:type="pct"/>
            <w:shd w:val="clear" w:color="auto" w:fill="auto"/>
          </w:tcPr>
          <w:p w14:paraId="65F708B1" w14:textId="77777777" w:rsidR="00451495" w:rsidRPr="00F94E87" w:rsidRDefault="00451495" w:rsidP="00C21234">
            <w:pPr>
              <w:pStyle w:val="TAL"/>
            </w:pPr>
            <w:r w:rsidRPr="00F94E87">
              <w:t>n/a</w:t>
            </w:r>
          </w:p>
        </w:tc>
        <w:tc>
          <w:tcPr>
            <w:tcW w:w="871" w:type="pct"/>
          </w:tcPr>
          <w:p w14:paraId="51156A62" w14:textId="77777777" w:rsidR="00451495" w:rsidRPr="00F94E87" w:rsidRDefault="00451495" w:rsidP="00C21234">
            <w:pPr>
              <w:pStyle w:val="TAL"/>
            </w:pPr>
          </w:p>
        </w:tc>
        <w:tc>
          <w:tcPr>
            <w:tcW w:w="256" w:type="pct"/>
          </w:tcPr>
          <w:p w14:paraId="3D9F03A6" w14:textId="77777777" w:rsidR="00451495" w:rsidRPr="00F94E87" w:rsidRDefault="00451495" w:rsidP="00C21234">
            <w:pPr>
              <w:pStyle w:val="TAC"/>
            </w:pPr>
          </w:p>
        </w:tc>
        <w:tc>
          <w:tcPr>
            <w:tcW w:w="616" w:type="pct"/>
          </w:tcPr>
          <w:p w14:paraId="185BCD2D" w14:textId="77777777" w:rsidR="00451495" w:rsidRPr="00F94E87" w:rsidRDefault="00451495" w:rsidP="00C21234">
            <w:pPr>
              <w:pStyle w:val="TAL"/>
            </w:pPr>
          </w:p>
        </w:tc>
        <w:tc>
          <w:tcPr>
            <w:tcW w:w="2277" w:type="pct"/>
            <w:shd w:val="clear" w:color="auto" w:fill="auto"/>
            <w:vAlign w:val="center"/>
          </w:tcPr>
          <w:p w14:paraId="14DAF0F8" w14:textId="77777777" w:rsidR="00451495" w:rsidRPr="00F94E87" w:rsidRDefault="00451495" w:rsidP="00C21234">
            <w:pPr>
              <w:pStyle w:val="TAL"/>
            </w:pPr>
          </w:p>
        </w:tc>
      </w:tr>
    </w:tbl>
    <w:p w14:paraId="7A0F9E93" w14:textId="77777777" w:rsidR="00451495" w:rsidRDefault="00451495" w:rsidP="00451495"/>
    <w:p w14:paraId="44435A59" w14:textId="45482469" w:rsidR="00451495" w:rsidRDefault="00451495" w:rsidP="00451495">
      <w:pPr>
        <w:pStyle w:val="Heading5"/>
      </w:pPr>
      <w:bookmarkStart w:id="212" w:name="_Toc180396871"/>
      <w:r>
        <w:t>7.</w:t>
      </w:r>
      <w:r w:rsidR="00854175">
        <w:t>1</w:t>
      </w:r>
      <w:r>
        <w:t>.3.</w:t>
      </w:r>
      <w:r w:rsidR="00605091">
        <w:t>2</w:t>
      </w:r>
      <w:r>
        <w:t>.4</w:t>
      </w:r>
      <w:r>
        <w:tab/>
        <w:t>Resource Custom Operations</w:t>
      </w:r>
      <w:bookmarkEnd w:id="212"/>
    </w:p>
    <w:p w14:paraId="66EDE65D" w14:textId="77777777" w:rsidR="00451495" w:rsidRDefault="00451495" w:rsidP="00451495">
      <w:r>
        <w:t>None.</w:t>
      </w:r>
    </w:p>
    <w:p w14:paraId="4FAB7C6A" w14:textId="4278C14F" w:rsidR="00451495" w:rsidRPr="00F35F4A" w:rsidRDefault="00451495" w:rsidP="00451495">
      <w:pPr>
        <w:pStyle w:val="Heading4"/>
      </w:pPr>
      <w:bookmarkStart w:id="213" w:name="_Toc101529300"/>
      <w:bookmarkStart w:id="214" w:name="_Toc114864126"/>
      <w:bookmarkStart w:id="215" w:name="_Toc143871270"/>
      <w:bookmarkStart w:id="216" w:name="_Toc144134766"/>
      <w:bookmarkStart w:id="217" w:name="_Toc160609243"/>
      <w:bookmarkStart w:id="218" w:name="_Toc168502664"/>
      <w:bookmarkStart w:id="219" w:name="_Toc180396872"/>
      <w:r>
        <w:t>7.</w:t>
      </w:r>
      <w:r w:rsidR="00854175">
        <w:t>1</w:t>
      </w:r>
      <w:r w:rsidRPr="00F35F4A">
        <w:t>.</w:t>
      </w:r>
      <w:r>
        <w:t>3</w:t>
      </w:r>
      <w:r w:rsidRPr="00F35F4A">
        <w:t>.3</w:t>
      </w:r>
      <w:r w:rsidRPr="00F35F4A">
        <w:tab/>
        <w:t xml:space="preserve">Resource: Individual </w:t>
      </w:r>
      <w:r>
        <w:t>LMC</w:t>
      </w:r>
      <w:r w:rsidRPr="00F35F4A">
        <w:t xml:space="preserve"> registration</w:t>
      </w:r>
      <w:bookmarkEnd w:id="213"/>
      <w:bookmarkEnd w:id="214"/>
      <w:bookmarkEnd w:id="215"/>
      <w:bookmarkEnd w:id="216"/>
      <w:bookmarkEnd w:id="217"/>
      <w:bookmarkEnd w:id="218"/>
      <w:bookmarkEnd w:id="219"/>
    </w:p>
    <w:p w14:paraId="00D0C74D" w14:textId="36B96FFA" w:rsidR="00451495" w:rsidRPr="00F35F4A" w:rsidRDefault="00451495" w:rsidP="00451495">
      <w:pPr>
        <w:pStyle w:val="Heading5"/>
        <w:rPr>
          <w:lang w:eastAsia="zh-CN"/>
        </w:rPr>
      </w:pPr>
      <w:bookmarkStart w:id="220" w:name="_Toc101529301"/>
      <w:bookmarkStart w:id="221" w:name="_Toc114864127"/>
      <w:bookmarkStart w:id="222" w:name="_Toc143871271"/>
      <w:bookmarkStart w:id="223" w:name="_Toc144134767"/>
      <w:bookmarkStart w:id="224" w:name="_Toc160609244"/>
      <w:bookmarkStart w:id="225" w:name="_Toc168502665"/>
      <w:bookmarkStart w:id="226" w:name="_Toc180396873"/>
      <w:r>
        <w:rPr>
          <w:lang w:eastAsia="zh-CN"/>
        </w:rPr>
        <w:t>7.</w:t>
      </w:r>
      <w:r w:rsidR="00854175">
        <w:rPr>
          <w:lang w:eastAsia="zh-CN"/>
        </w:rPr>
        <w:t>1</w:t>
      </w:r>
      <w:r w:rsidRPr="00F35F4A">
        <w:rPr>
          <w:lang w:eastAsia="zh-CN"/>
        </w:rPr>
        <w:t>.</w:t>
      </w:r>
      <w:r>
        <w:rPr>
          <w:lang w:eastAsia="zh-CN"/>
        </w:rPr>
        <w:t>3</w:t>
      </w:r>
      <w:r w:rsidRPr="00F35F4A">
        <w:rPr>
          <w:lang w:eastAsia="zh-CN"/>
        </w:rPr>
        <w:t>.3.1</w:t>
      </w:r>
      <w:r w:rsidRPr="00F35F4A">
        <w:rPr>
          <w:lang w:eastAsia="zh-CN"/>
        </w:rPr>
        <w:tab/>
        <w:t>Description</w:t>
      </w:r>
      <w:bookmarkEnd w:id="220"/>
      <w:bookmarkEnd w:id="221"/>
      <w:bookmarkEnd w:id="222"/>
      <w:bookmarkEnd w:id="223"/>
      <w:bookmarkEnd w:id="224"/>
      <w:bookmarkEnd w:id="225"/>
      <w:bookmarkEnd w:id="226"/>
    </w:p>
    <w:p w14:paraId="647A91D0" w14:textId="77777777" w:rsidR="00451495" w:rsidRPr="00F35F4A" w:rsidRDefault="00451495" w:rsidP="00451495">
      <w:r w:rsidRPr="00F35F4A">
        <w:t xml:space="preserve">This resource represents an individual registration of an </w:t>
      </w:r>
      <w:r>
        <w:t>LMC</w:t>
      </w:r>
      <w:r w:rsidRPr="00F35F4A">
        <w:t>.</w:t>
      </w:r>
    </w:p>
    <w:p w14:paraId="4D38C549" w14:textId="1885E5A6" w:rsidR="00451495" w:rsidRPr="00F35F4A" w:rsidRDefault="00451495" w:rsidP="00451495">
      <w:pPr>
        <w:pStyle w:val="Heading5"/>
        <w:rPr>
          <w:lang w:eastAsia="zh-CN"/>
        </w:rPr>
      </w:pPr>
      <w:bookmarkStart w:id="227" w:name="_Toc101529302"/>
      <w:bookmarkStart w:id="228" w:name="_Toc114864128"/>
      <w:bookmarkStart w:id="229" w:name="_Toc143871272"/>
      <w:bookmarkStart w:id="230" w:name="_Toc144134768"/>
      <w:bookmarkStart w:id="231" w:name="_Toc160609245"/>
      <w:bookmarkStart w:id="232" w:name="_Toc168502666"/>
      <w:bookmarkStart w:id="233" w:name="_Toc180396874"/>
      <w:r>
        <w:rPr>
          <w:lang w:eastAsia="zh-CN"/>
        </w:rPr>
        <w:t>7.</w:t>
      </w:r>
      <w:r w:rsidR="00854175">
        <w:rPr>
          <w:lang w:eastAsia="zh-CN"/>
        </w:rPr>
        <w:t>1</w:t>
      </w:r>
      <w:r w:rsidRPr="00F35F4A">
        <w:rPr>
          <w:lang w:eastAsia="zh-CN"/>
        </w:rPr>
        <w:t>.</w:t>
      </w:r>
      <w:r>
        <w:rPr>
          <w:lang w:eastAsia="zh-CN"/>
        </w:rPr>
        <w:t>3</w:t>
      </w:r>
      <w:r w:rsidRPr="00F35F4A">
        <w:rPr>
          <w:lang w:eastAsia="zh-CN"/>
        </w:rPr>
        <w:t>.3.2</w:t>
      </w:r>
      <w:r w:rsidRPr="00F35F4A">
        <w:rPr>
          <w:lang w:eastAsia="zh-CN"/>
        </w:rPr>
        <w:tab/>
        <w:t>Resource Definition</w:t>
      </w:r>
      <w:bookmarkEnd w:id="227"/>
      <w:bookmarkEnd w:id="228"/>
      <w:bookmarkEnd w:id="229"/>
      <w:bookmarkEnd w:id="230"/>
      <w:bookmarkEnd w:id="231"/>
      <w:bookmarkEnd w:id="232"/>
      <w:bookmarkEnd w:id="233"/>
    </w:p>
    <w:p w14:paraId="15F555F7" w14:textId="77777777" w:rsidR="00451495" w:rsidRPr="00F35F4A" w:rsidRDefault="00451495" w:rsidP="00451495">
      <w:r w:rsidRPr="00F35F4A">
        <w:t xml:space="preserve">Resource URI: </w:t>
      </w:r>
      <w:r w:rsidRPr="00F35F4A">
        <w:rPr>
          <w:b/>
          <w:bCs/>
        </w:rPr>
        <w:t>{apiRoot}/</w:t>
      </w:r>
      <w:r>
        <w:rPr>
          <w:b/>
          <w:bCs/>
        </w:rPr>
        <w:t>lms</w:t>
      </w:r>
      <w:r w:rsidRPr="00F35F4A">
        <w:rPr>
          <w:b/>
          <w:bCs/>
        </w:rPr>
        <w:t>-registration//</w:t>
      </w:r>
      <w:r w:rsidRPr="00F35F4A">
        <w:rPr>
          <w:b/>
          <w:lang w:eastAsia="zh-CN"/>
        </w:rPr>
        <w:t>&lt;apiVersion&gt;</w:t>
      </w:r>
      <w:r w:rsidRPr="00F35F4A">
        <w:t>/</w:t>
      </w:r>
      <w:r w:rsidRPr="00F35F4A">
        <w:rPr>
          <w:b/>
          <w:bCs/>
        </w:rPr>
        <w:t>registrations/{registrationId}</w:t>
      </w:r>
    </w:p>
    <w:p w14:paraId="7FEFB367" w14:textId="562FB3B1" w:rsidR="00451495" w:rsidRPr="00F35F4A" w:rsidRDefault="00451495" w:rsidP="00451495">
      <w:pPr>
        <w:rPr>
          <w:rFonts w:ascii="Arial" w:hAnsi="Arial" w:cs="Arial"/>
        </w:rPr>
      </w:pPr>
      <w:r w:rsidRPr="00F35F4A">
        <w:t>This resource shall support the resource URI variables defined in table </w:t>
      </w:r>
      <w:r>
        <w:rPr>
          <w:lang w:eastAsia="zh-CN"/>
        </w:rPr>
        <w:t>7.</w:t>
      </w:r>
      <w:r w:rsidR="00854175">
        <w:rPr>
          <w:lang w:eastAsia="zh-CN"/>
        </w:rPr>
        <w:t>1</w:t>
      </w:r>
      <w:r w:rsidRPr="00F35F4A">
        <w:rPr>
          <w:lang w:eastAsia="zh-CN"/>
        </w:rPr>
        <w:t>.</w:t>
      </w:r>
      <w:r w:rsidR="00C53C0D">
        <w:rPr>
          <w:lang w:eastAsia="zh-CN"/>
        </w:rPr>
        <w:t>3</w:t>
      </w:r>
      <w:r w:rsidRPr="00F35F4A">
        <w:rPr>
          <w:lang w:eastAsia="zh-CN"/>
        </w:rPr>
        <w:t>.3.2</w:t>
      </w:r>
      <w:r w:rsidRPr="00F35F4A">
        <w:t>-1</w:t>
      </w:r>
      <w:r w:rsidRPr="00F35F4A">
        <w:rPr>
          <w:rFonts w:ascii="Arial" w:hAnsi="Arial" w:cs="Arial"/>
        </w:rPr>
        <w:t>.</w:t>
      </w:r>
    </w:p>
    <w:p w14:paraId="29C26BFB" w14:textId="497B16D7" w:rsidR="00451495" w:rsidRPr="00F35F4A" w:rsidRDefault="00451495" w:rsidP="00451495">
      <w:pPr>
        <w:pStyle w:val="TH"/>
        <w:rPr>
          <w:rFonts w:cs="Arial"/>
        </w:rPr>
      </w:pPr>
      <w:r w:rsidRPr="00F35F4A">
        <w:t>Table </w:t>
      </w:r>
      <w:r>
        <w:rPr>
          <w:lang w:eastAsia="zh-CN"/>
        </w:rPr>
        <w:t>7.</w:t>
      </w:r>
      <w:r w:rsidR="00854175">
        <w:rPr>
          <w:lang w:eastAsia="zh-CN"/>
        </w:rPr>
        <w:t>1</w:t>
      </w:r>
      <w:r w:rsidRPr="00F35F4A">
        <w:rPr>
          <w:lang w:eastAsia="zh-CN"/>
        </w:rPr>
        <w:t>.</w:t>
      </w:r>
      <w:r w:rsidR="00254F7C">
        <w:rPr>
          <w:lang w:eastAsia="zh-CN"/>
        </w:rPr>
        <w:t>3</w:t>
      </w:r>
      <w:r w:rsidRPr="00F35F4A">
        <w:rPr>
          <w:lang w:eastAsia="zh-CN"/>
        </w:rPr>
        <w:t>.3.2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51495" w:rsidRPr="00646838" w14:paraId="5745F950"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2B555E0" w14:textId="77777777" w:rsidR="00451495" w:rsidRPr="00646838" w:rsidRDefault="00451495" w:rsidP="00C21234">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21AC361D" w14:textId="77777777" w:rsidR="00451495" w:rsidRPr="00646838" w:rsidRDefault="00451495" w:rsidP="00C21234">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A4B1CD" w14:textId="77777777" w:rsidR="00451495" w:rsidRPr="00646838" w:rsidRDefault="00451495" w:rsidP="00C21234">
            <w:pPr>
              <w:pStyle w:val="TAH"/>
            </w:pPr>
            <w:r w:rsidRPr="00646838">
              <w:t>Definition</w:t>
            </w:r>
          </w:p>
        </w:tc>
      </w:tr>
      <w:tr w:rsidR="00451495" w:rsidRPr="00646838" w14:paraId="0B3CBC0E"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27A44DC" w14:textId="77777777" w:rsidR="00451495" w:rsidRPr="00646838" w:rsidRDefault="00451495" w:rsidP="00C21234">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17B07AC0"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861CE85" w14:textId="750CE8D6" w:rsidR="00451495" w:rsidRPr="00646838" w:rsidRDefault="00451495" w:rsidP="00C21234">
            <w:pPr>
              <w:pStyle w:val="TAL"/>
            </w:pPr>
            <w:r w:rsidRPr="00646838">
              <w:t>See clause </w:t>
            </w:r>
            <w:r>
              <w:t>7.</w:t>
            </w:r>
            <w:r w:rsidR="00DB5681">
              <w:t>1</w:t>
            </w:r>
            <w:r>
              <w:t>.1</w:t>
            </w:r>
          </w:p>
        </w:tc>
      </w:tr>
      <w:tr w:rsidR="00451495" w:rsidRPr="00646838" w14:paraId="1E233196"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407229A" w14:textId="77777777" w:rsidR="00451495" w:rsidRPr="00646838" w:rsidRDefault="00451495" w:rsidP="00C21234">
            <w:pPr>
              <w:pStyle w:val="TAL"/>
              <w:rPr>
                <w:lang w:eastAsia="zh-CN"/>
              </w:rPr>
            </w:pPr>
            <w:r w:rsidRPr="00646838">
              <w:rPr>
                <w:lang w:eastAsia="zh-CN"/>
              </w:rPr>
              <w:t>registrationId</w:t>
            </w:r>
          </w:p>
        </w:tc>
        <w:tc>
          <w:tcPr>
            <w:tcW w:w="745" w:type="pct"/>
            <w:tcBorders>
              <w:top w:val="single" w:sz="6" w:space="0" w:color="000000"/>
              <w:left w:val="single" w:sz="6" w:space="0" w:color="000000"/>
              <w:bottom w:val="single" w:sz="6" w:space="0" w:color="000000"/>
              <w:right w:val="single" w:sz="6" w:space="0" w:color="000000"/>
            </w:tcBorders>
          </w:tcPr>
          <w:p w14:paraId="10C74CA8"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8D49349" w14:textId="77777777" w:rsidR="00451495" w:rsidRPr="00646838" w:rsidRDefault="00451495" w:rsidP="00C21234">
            <w:pPr>
              <w:pStyle w:val="TAL"/>
              <w:rPr>
                <w:lang w:eastAsia="zh-CN"/>
              </w:rPr>
            </w:pPr>
            <w:r w:rsidRPr="00646838">
              <w:rPr>
                <w:lang w:eastAsia="zh-CN"/>
              </w:rPr>
              <w:t xml:space="preserve">The </w:t>
            </w:r>
            <w:r w:rsidRPr="00646838">
              <w:t xml:space="preserve">Identifier of a specific </w:t>
            </w:r>
            <w:r>
              <w:t>LMC</w:t>
            </w:r>
            <w:r w:rsidRPr="00646838">
              <w:t xml:space="preserve"> registration</w:t>
            </w:r>
            <w:r w:rsidRPr="00646838">
              <w:rPr>
                <w:lang w:eastAsia="zh-CN"/>
              </w:rPr>
              <w:t>.</w:t>
            </w:r>
          </w:p>
        </w:tc>
      </w:tr>
    </w:tbl>
    <w:p w14:paraId="473207B5" w14:textId="77777777" w:rsidR="00451495" w:rsidRDefault="00451495" w:rsidP="00451495">
      <w:pPr>
        <w:rPr>
          <w:lang w:val="x-none"/>
        </w:rPr>
      </w:pPr>
    </w:p>
    <w:p w14:paraId="655E77C7" w14:textId="46A9A0A4" w:rsidR="00451495" w:rsidRPr="00F35F4A" w:rsidRDefault="00451495" w:rsidP="00451495">
      <w:pPr>
        <w:pStyle w:val="Heading5"/>
        <w:rPr>
          <w:lang w:eastAsia="zh-CN"/>
        </w:rPr>
      </w:pPr>
      <w:bookmarkStart w:id="234" w:name="_Toc101529303"/>
      <w:bookmarkStart w:id="235" w:name="_Toc114864129"/>
      <w:bookmarkStart w:id="236" w:name="_Toc143871273"/>
      <w:bookmarkStart w:id="237" w:name="_Toc144134769"/>
      <w:bookmarkStart w:id="238" w:name="_Toc160609246"/>
      <w:bookmarkStart w:id="239" w:name="_Toc168502667"/>
      <w:bookmarkStart w:id="240" w:name="_Toc180396875"/>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ab/>
        <w:t>Resource Standard Methods</w:t>
      </w:r>
      <w:bookmarkEnd w:id="234"/>
      <w:bookmarkEnd w:id="235"/>
      <w:bookmarkEnd w:id="236"/>
      <w:bookmarkEnd w:id="237"/>
      <w:bookmarkEnd w:id="238"/>
      <w:bookmarkEnd w:id="239"/>
      <w:bookmarkEnd w:id="240"/>
    </w:p>
    <w:p w14:paraId="74260301" w14:textId="19DC3244" w:rsidR="00451495" w:rsidRPr="00F35F4A" w:rsidRDefault="00451495" w:rsidP="00451495">
      <w:pPr>
        <w:pStyle w:val="H6"/>
      </w:pPr>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.1</w:t>
      </w:r>
      <w:r w:rsidRPr="00F35F4A">
        <w:rPr>
          <w:lang w:eastAsia="zh-CN"/>
        </w:rPr>
        <w:tab/>
        <w:t>PUT</w:t>
      </w:r>
    </w:p>
    <w:p w14:paraId="714E24E9" w14:textId="6CC595A1" w:rsidR="00451495" w:rsidRPr="00F35F4A" w:rsidRDefault="00451495" w:rsidP="00451495">
      <w:r w:rsidRPr="00F35F4A">
        <w:t xml:space="preserve">This method updates the </w:t>
      </w:r>
      <w:r>
        <w:t>LMC</w:t>
      </w:r>
      <w:r w:rsidRPr="00F35F4A">
        <w:t xml:space="preserve"> registration data by completely replacing the existing registration data. This method shall support the URI query parameters specified in table </w:t>
      </w:r>
      <w:r>
        <w:t>7.</w:t>
      </w:r>
      <w:r w:rsidR="006E5AD1">
        <w:t>1</w:t>
      </w:r>
      <w:r w:rsidRPr="00F35F4A">
        <w:t>.</w:t>
      </w:r>
      <w:r>
        <w:t>3</w:t>
      </w:r>
      <w:r w:rsidRPr="00F35F4A">
        <w:t>.3.</w:t>
      </w:r>
      <w:r>
        <w:t>3</w:t>
      </w:r>
      <w:r w:rsidRPr="00F35F4A">
        <w:t>.1-1.</w:t>
      </w:r>
    </w:p>
    <w:p w14:paraId="5DEB000B" w14:textId="57F2C44D" w:rsidR="00451495" w:rsidRPr="00F35F4A" w:rsidRDefault="00451495" w:rsidP="00451495">
      <w:pPr>
        <w:pStyle w:val="TH"/>
        <w:rPr>
          <w:rFonts w:cs="Arial"/>
        </w:rPr>
      </w:pPr>
      <w:r w:rsidRPr="00F35F4A">
        <w:t xml:space="preserve">Table </w:t>
      </w:r>
      <w:r>
        <w:t>7.</w:t>
      </w:r>
      <w:r w:rsidR="006E5AD1">
        <w:t>1</w:t>
      </w:r>
      <w:r w:rsidRPr="00F35F4A">
        <w:t>.</w:t>
      </w:r>
      <w:r>
        <w:t>3</w:t>
      </w:r>
      <w:r w:rsidRPr="00F35F4A">
        <w:t>.3.</w:t>
      </w:r>
      <w:r>
        <w:t>3</w:t>
      </w:r>
      <w:r w:rsidRPr="00F35F4A">
        <w:t>.1-1: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51495" w:rsidRPr="00646838" w14:paraId="134580D1" w14:textId="77777777" w:rsidTr="00C2123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1B6D9A83" w14:textId="77777777" w:rsidR="00451495" w:rsidRPr="00646838" w:rsidRDefault="00451495" w:rsidP="00C21234">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CD585F"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C42AFA" w14:textId="77777777" w:rsidR="00451495" w:rsidRPr="00646838" w:rsidRDefault="00451495" w:rsidP="00C21234">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B172F6" w14:textId="77777777" w:rsidR="00451495" w:rsidRPr="00646838" w:rsidRDefault="00451495" w:rsidP="00C21234">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409445C6" w14:textId="77777777" w:rsidR="00451495" w:rsidRPr="00646838" w:rsidRDefault="00451495" w:rsidP="00C21234">
            <w:pPr>
              <w:pStyle w:val="TAH"/>
            </w:pPr>
            <w:r w:rsidRPr="00646838">
              <w:t>Description</w:t>
            </w:r>
          </w:p>
        </w:tc>
      </w:tr>
      <w:tr w:rsidR="00451495" w:rsidRPr="00646838" w14:paraId="77FE4E44" w14:textId="77777777" w:rsidTr="00C21234">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6C6B9B21" w14:textId="77777777" w:rsidR="00451495" w:rsidRPr="00646838" w:rsidRDefault="00451495" w:rsidP="00C21234">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772B2C95"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4E5A4A09" w14:textId="77777777" w:rsidR="00451495" w:rsidRPr="00646838" w:rsidRDefault="00451495" w:rsidP="00C21234">
            <w:pPr>
              <w:pStyle w:val="TAC"/>
            </w:pPr>
          </w:p>
        </w:tc>
        <w:tc>
          <w:tcPr>
            <w:tcW w:w="649" w:type="pct"/>
            <w:tcBorders>
              <w:top w:val="single" w:sz="4" w:space="0" w:color="auto"/>
              <w:left w:val="single" w:sz="6" w:space="0" w:color="000000"/>
              <w:bottom w:val="single" w:sz="4" w:space="0" w:color="auto"/>
              <w:right w:val="single" w:sz="6" w:space="0" w:color="000000"/>
            </w:tcBorders>
          </w:tcPr>
          <w:p w14:paraId="78D7297C" w14:textId="77777777" w:rsidR="00451495" w:rsidRPr="00646838" w:rsidRDefault="00451495" w:rsidP="00C21234">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715F81AA" w14:textId="77777777" w:rsidR="00451495" w:rsidRPr="00646838" w:rsidRDefault="00451495" w:rsidP="00C21234">
            <w:pPr>
              <w:pStyle w:val="TAL"/>
            </w:pPr>
          </w:p>
        </w:tc>
      </w:tr>
    </w:tbl>
    <w:p w14:paraId="720D7C1D" w14:textId="77777777" w:rsidR="00451495" w:rsidRPr="00F35F4A" w:rsidRDefault="00451495" w:rsidP="00451495"/>
    <w:p w14:paraId="0A5F56A8" w14:textId="1CA91765" w:rsidR="00451495" w:rsidRPr="00F35F4A" w:rsidRDefault="00451495" w:rsidP="00451495">
      <w:r w:rsidRPr="00F35F4A">
        <w:t>This method shall support the request data structures specified in table </w:t>
      </w:r>
      <w:r>
        <w:t>7.</w:t>
      </w:r>
      <w:r w:rsidR="000E4852">
        <w:t>1</w:t>
      </w:r>
      <w:r w:rsidRPr="00F35F4A">
        <w:t>.</w:t>
      </w:r>
      <w:r>
        <w:t>3</w:t>
      </w:r>
      <w:r w:rsidRPr="00F35F4A">
        <w:t>.3.</w:t>
      </w:r>
      <w:r>
        <w:t>3</w:t>
      </w:r>
      <w:r w:rsidRPr="00F35F4A">
        <w:t>.1-2 and the response data structures and response codes specified in table </w:t>
      </w:r>
      <w:r>
        <w:t>7.</w:t>
      </w:r>
      <w:r w:rsidR="000E4852">
        <w:t>1</w:t>
      </w:r>
      <w:r w:rsidRPr="00F35F4A">
        <w:t>.</w:t>
      </w:r>
      <w:r>
        <w:t>3</w:t>
      </w:r>
      <w:r w:rsidRPr="00F35F4A">
        <w:t>.3.</w:t>
      </w:r>
      <w:r>
        <w:t>3</w:t>
      </w:r>
      <w:r w:rsidRPr="00F35F4A">
        <w:t>.1-3.</w:t>
      </w:r>
    </w:p>
    <w:p w14:paraId="068C10B9" w14:textId="4D5DB7D7" w:rsidR="00451495" w:rsidRPr="00F35F4A" w:rsidRDefault="00451495" w:rsidP="00451495">
      <w:pPr>
        <w:pStyle w:val="TH"/>
      </w:pPr>
      <w:r w:rsidRPr="00F35F4A">
        <w:t xml:space="preserve">Table </w:t>
      </w:r>
      <w:r>
        <w:t>7.</w:t>
      </w:r>
      <w:r w:rsidR="000E4852">
        <w:t>1</w:t>
      </w:r>
      <w:r w:rsidRPr="00F35F4A">
        <w:t>.</w:t>
      </w:r>
      <w:r>
        <w:t>3</w:t>
      </w:r>
      <w:r w:rsidRPr="00F35F4A">
        <w:t>.3.</w:t>
      </w:r>
      <w:r>
        <w:t>3</w:t>
      </w:r>
      <w:r w:rsidRPr="00F35F4A">
        <w:t>.1-2: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51495" w:rsidRPr="00646838" w14:paraId="08579493" w14:textId="77777777" w:rsidTr="00C21234">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66A4AB2" w14:textId="77777777" w:rsidR="00451495" w:rsidRPr="00646838" w:rsidRDefault="00451495" w:rsidP="00C21234">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C05F0F" w14:textId="77777777" w:rsidR="00451495" w:rsidRPr="00646838" w:rsidRDefault="00451495" w:rsidP="00C21234">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0BBED4" w14:textId="77777777" w:rsidR="00451495" w:rsidRPr="00646838" w:rsidRDefault="00451495" w:rsidP="00C21234">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56A4B8EF" w14:textId="77777777" w:rsidR="00451495" w:rsidRPr="00646838" w:rsidRDefault="00451495" w:rsidP="00C21234">
            <w:pPr>
              <w:pStyle w:val="TAH"/>
            </w:pPr>
            <w:r w:rsidRPr="00646838">
              <w:t>Description</w:t>
            </w:r>
          </w:p>
        </w:tc>
      </w:tr>
      <w:tr w:rsidR="00451495" w:rsidRPr="00646838" w14:paraId="6B593B06" w14:textId="77777777" w:rsidTr="00C21234">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22EB8686" w14:textId="77777777" w:rsidR="00451495" w:rsidRPr="00646838" w:rsidRDefault="00451495" w:rsidP="00C21234">
            <w:pPr>
              <w:pStyle w:val="TAL"/>
            </w:pPr>
            <w:r>
              <w:t>LMC</w:t>
            </w:r>
            <w:r w:rsidRPr="00646838">
              <w:t>Registration</w:t>
            </w:r>
          </w:p>
        </w:tc>
        <w:tc>
          <w:tcPr>
            <w:tcW w:w="425" w:type="dxa"/>
            <w:tcBorders>
              <w:top w:val="single" w:sz="4" w:space="0" w:color="auto"/>
              <w:left w:val="single" w:sz="6" w:space="0" w:color="000000"/>
              <w:bottom w:val="single" w:sz="6" w:space="0" w:color="000000"/>
              <w:right w:val="single" w:sz="6" w:space="0" w:color="000000"/>
            </w:tcBorders>
          </w:tcPr>
          <w:p w14:paraId="40948238" w14:textId="77777777" w:rsidR="00451495" w:rsidRPr="00646838" w:rsidRDefault="00451495" w:rsidP="00C21234">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1C547962" w14:textId="77777777" w:rsidR="00451495" w:rsidRPr="00646838" w:rsidRDefault="00451495" w:rsidP="00C21234">
            <w:pPr>
              <w:pStyle w:val="TAL"/>
            </w:pPr>
            <w:r w:rsidRPr="00646838">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6FC172AD" w14:textId="77777777" w:rsidR="00451495" w:rsidRPr="00646838" w:rsidRDefault="00451495" w:rsidP="00C21234">
            <w:pPr>
              <w:pStyle w:val="TAL"/>
            </w:pPr>
            <w:r w:rsidRPr="00646838">
              <w:t xml:space="preserve">An </w:t>
            </w:r>
            <w:r w:rsidRPr="00F35F4A">
              <w:t>Individual registration</w:t>
            </w:r>
            <w:r w:rsidRPr="00646838">
              <w:t xml:space="preserve"> resource to be updated.</w:t>
            </w:r>
          </w:p>
        </w:tc>
      </w:tr>
    </w:tbl>
    <w:p w14:paraId="593A4FD6" w14:textId="77777777" w:rsidR="00451495" w:rsidRPr="00F35F4A" w:rsidRDefault="00451495" w:rsidP="00451495"/>
    <w:p w14:paraId="2D15ABEC" w14:textId="47E0475C" w:rsidR="00451495" w:rsidRPr="00F35F4A" w:rsidRDefault="00451495" w:rsidP="00451495">
      <w:pPr>
        <w:pStyle w:val="TH"/>
      </w:pPr>
      <w:r w:rsidRPr="00F35F4A">
        <w:lastRenderedPageBreak/>
        <w:t xml:space="preserve">Table </w:t>
      </w:r>
      <w:r>
        <w:t>7.</w:t>
      </w:r>
      <w:r w:rsidR="000E4852">
        <w:t>1</w:t>
      </w:r>
      <w:r w:rsidRPr="00F35F4A">
        <w:t>.</w:t>
      </w:r>
      <w:r>
        <w:t>3</w:t>
      </w:r>
      <w:r w:rsidRPr="00F35F4A">
        <w:t>.3.</w:t>
      </w:r>
      <w:r>
        <w:t>3</w:t>
      </w:r>
      <w:r w:rsidRPr="00F35F4A">
        <w:t>.1-3: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51495" w:rsidRPr="00646838" w14:paraId="579F304A"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37134C8" w14:textId="77777777" w:rsidR="00451495" w:rsidRPr="00646838" w:rsidRDefault="00451495" w:rsidP="00C21234">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902B167" w14:textId="77777777" w:rsidR="00451495" w:rsidRPr="00646838" w:rsidRDefault="00451495" w:rsidP="00C21234">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75C809B" w14:textId="77777777" w:rsidR="00451495" w:rsidRPr="00646838" w:rsidRDefault="00451495" w:rsidP="00C21234">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2BE7906" w14:textId="77777777" w:rsidR="00451495" w:rsidRPr="00646838" w:rsidRDefault="00451495" w:rsidP="00C21234">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035B64A" w14:textId="77777777" w:rsidR="00451495" w:rsidRPr="00646838" w:rsidRDefault="00451495" w:rsidP="00C21234">
            <w:pPr>
              <w:pStyle w:val="TAH"/>
            </w:pPr>
            <w:r w:rsidRPr="00646838">
              <w:t>Description</w:t>
            </w:r>
          </w:p>
        </w:tc>
      </w:tr>
      <w:tr w:rsidR="00451495" w:rsidRPr="00646838" w14:paraId="3525506B"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10C6705" w14:textId="77777777" w:rsidR="00451495" w:rsidRPr="00646838" w:rsidRDefault="00451495" w:rsidP="00C21234">
            <w:pPr>
              <w:pStyle w:val="TAL"/>
            </w:pPr>
            <w:r>
              <w:t>LMC</w:t>
            </w:r>
            <w:r w:rsidRPr="00646838">
              <w:t>Registration</w:t>
            </w:r>
          </w:p>
        </w:tc>
        <w:tc>
          <w:tcPr>
            <w:tcW w:w="224" w:type="pct"/>
            <w:tcBorders>
              <w:top w:val="single" w:sz="4" w:space="0" w:color="auto"/>
              <w:left w:val="single" w:sz="6" w:space="0" w:color="000000"/>
              <w:bottom w:val="single" w:sz="4" w:space="0" w:color="auto"/>
              <w:right w:val="single" w:sz="6" w:space="0" w:color="000000"/>
            </w:tcBorders>
          </w:tcPr>
          <w:p w14:paraId="23D8E004" w14:textId="77777777" w:rsidR="00451495" w:rsidRPr="00646838" w:rsidRDefault="00451495" w:rsidP="00C21234">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tcPr>
          <w:p w14:paraId="5216D1F1" w14:textId="77777777" w:rsidR="00451495" w:rsidRPr="00646838" w:rsidRDefault="00451495" w:rsidP="00C21234">
            <w:pPr>
              <w:pStyle w:val="TAL"/>
            </w:pPr>
            <w:r w:rsidRPr="00646838">
              <w:t>1</w:t>
            </w:r>
          </w:p>
        </w:tc>
        <w:tc>
          <w:tcPr>
            <w:tcW w:w="1116" w:type="pct"/>
            <w:tcBorders>
              <w:top w:val="single" w:sz="4" w:space="0" w:color="auto"/>
              <w:left w:val="single" w:sz="6" w:space="0" w:color="000000"/>
              <w:bottom w:val="single" w:sz="4" w:space="0" w:color="auto"/>
              <w:right w:val="single" w:sz="6" w:space="0" w:color="000000"/>
            </w:tcBorders>
          </w:tcPr>
          <w:p w14:paraId="5080F83F" w14:textId="77777777" w:rsidR="00451495" w:rsidRPr="00646838" w:rsidRDefault="00451495" w:rsidP="00C21234">
            <w:pPr>
              <w:pStyle w:val="TAL"/>
            </w:pPr>
            <w:r w:rsidRPr="00646838">
              <w:t>200 OK</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7EC05FBA"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updated successfully</w:t>
            </w:r>
            <w:r>
              <w:t xml:space="preserve"> and </w:t>
            </w:r>
            <w:r>
              <w:rPr>
                <w:lang w:eastAsia="zh-CN"/>
              </w:rPr>
              <w:t>the LMCRegistration data shall be included in the response</w:t>
            </w:r>
            <w:r w:rsidRPr="00646838">
              <w:t>.</w:t>
            </w:r>
          </w:p>
        </w:tc>
      </w:tr>
      <w:tr w:rsidR="00451495" w:rsidRPr="00646838" w14:paraId="22278DB4"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38AD76F" w14:textId="77777777" w:rsidR="00451495" w:rsidRPr="00646838" w:rsidRDefault="00451495" w:rsidP="00C21234">
            <w:pPr>
              <w:pStyle w:val="TAL"/>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3077B0DD"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7AC8EBB8"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907DF18" w14:textId="77777777" w:rsidR="00451495" w:rsidRPr="00646838" w:rsidRDefault="00451495" w:rsidP="00C21234">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0E0648E7" w14:textId="77777777" w:rsidR="00451495" w:rsidRPr="00F35F4A" w:rsidRDefault="00451495" w:rsidP="00C21234">
            <w:pPr>
              <w:pStyle w:val="TAL"/>
            </w:pPr>
            <w:r w:rsidRPr="00F35F4A">
              <w:t xml:space="preserve">An individual </w:t>
            </w:r>
            <w:r>
              <w:t>LMC</w:t>
            </w:r>
            <w:r w:rsidRPr="00F35F4A">
              <w:t xml:space="preserve"> registration</w:t>
            </w:r>
            <w:r w:rsidRPr="00646838">
              <w:t xml:space="preserve"> resource updated successfully.</w:t>
            </w:r>
          </w:p>
        </w:tc>
      </w:tr>
      <w:tr w:rsidR="00451495" w:rsidRPr="00646838" w14:paraId="6CC05CF7"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273E650"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1357868C"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FD16986"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3FCA0A27" w14:textId="77777777" w:rsidR="00451495" w:rsidRDefault="00451495" w:rsidP="00C21234">
            <w:pPr>
              <w:pStyle w:val="TAL"/>
              <w:rPr>
                <w:lang w:eastAsia="zh-CN"/>
              </w:rPr>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4F45727" w14:textId="77777777" w:rsidR="00451495" w:rsidRPr="00F35F4A" w:rsidRDefault="00451495" w:rsidP="00C21234">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6EA7C4FD"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BB5BDB"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70BF983A"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013FE7B4"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BA896F9" w14:textId="77777777" w:rsidR="00451495" w:rsidRDefault="00451495" w:rsidP="00C21234">
            <w:pPr>
              <w:pStyle w:val="TAL"/>
              <w:rPr>
                <w:lang w:eastAsia="zh-CN"/>
              </w:rPr>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5DB472DF" w14:textId="77777777" w:rsidR="00451495" w:rsidRPr="00F35F4A" w:rsidRDefault="00451495" w:rsidP="00C21234">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048272AB"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3D1CB1" w14:textId="3708321C" w:rsidR="00451495" w:rsidRPr="00646838" w:rsidRDefault="00451495" w:rsidP="00C21234">
            <w:pPr>
              <w:pStyle w:val="TAN"/>
            </w:pPr>
            <w:r w:rsidRPr="00646838">
              <w:t>NOTE:</w:t>
            </w:r>
            <w:r w:rsidRPr="00646838">
              <w:rPr>
                <w:noProof/>
              </w:rPr>
              <w:tab/>
              <w:t xml:space="preserve">The manadatory </w:t>
            </w:r>
            <w:r w:rsidRPr="00646838">
              <w:t xml:space="preserve">HTTP error status code for the PUT method listed in </w:t>
            </w:r>
            <w:r w:rsidRPr="00F25C88">
              <w:t>5.2.7.1-1</w:t>
            </w:r>
            <w:r w:rsidRPr="00646838">
              <w:t xml:space="preserve"> of 3GPP TS 29.</w:t>
            </w:r>
            <w:r>
              <w:t>500</w:t>
            </w:r>
            <w:r w:rsidRPr="00646838">
              <w:t> [</w:t>
            </w:r>
            <w:r w:rsidR="00942B65" w:rsidRPr="00942B65">
              <w:t>7</w:t>
            </w:r>
            <w:r w:rsidRPr="005B0483">
              <w:rPr>
                <w:highlight w:val="yellow"/>
              </w:rPr>
              <w:t>]</w:t>
            </w:r>
            <w:r w:rsidRPr="00646838">
              <w:t xml:space="preserve"> also apply.</w:t>
            </w:r>
          </w:p>
        </w:tc>
      </w:tr>
    </w:tbl>
    <w:p w14:paraId="1B75BEB9" w14:textId="77777777" w:rsidR="00451495" w:rsidRDefault="00451495" w:rsidP="00451495"/>
    <w:p w14:paraId="0F228651" w14:textId="6A8F5777" w:rsidR="00451495" w:rsidRPr="00A04126" w:rsidRDefault="00451495" w:rsidP="00451495">
      <w:pPr>
        <w:pStyle w:val="TH"/>
        <w:rPr>
          <w:rFonts w:cs="Arial"/>
        </w:rPr>
      </w:pPr>
      <w:r>
        <w:t>Table 7.</w:t>
      </w:r>
      <w:r w:rsidR="008F2D53">
        <w:t>1</w:t>
      </w:r>
      <w:r w:rsidRPr="00F35F4A">
        <w:t>.</w:t>
      </w:r>
      <w:r>
        <w:t>3</w:t>
      </w:r>
      <w:r w:rsidRPr="00F35F4A">
        <w:t>.3.</w:t>
      </w:r>
      <w:r>
        <w:t>3</w:t>
      </w:r>
      <w:r w:rsidRPr="00F35F4A">
        <w:t>.1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51495" w:rsidRPr="00B54FF5" w14:paraId="0012E797" w14:textId="77777777" w:rsidTr="00C21234">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A87935D" w14:textId="77777777" w:rsidR="00451495" w:rsidRPr="0016361A" w:rsidRDefault="00451495" w:rsidP="00C21234">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2D2AA0"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5C94625" w14:textId="77777777" w:rsidR="00451495" w:rsidRPr="0016361A" w:rsidRDefault="00451495" w:rsidP="00C21234">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594C366" w14:textId="77777777" w:rsidR="00451495" w:rsidRPr="0016361A" w:rsidRDefault="00451495" w:rsidP="00C21234">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718DE3F" w14:textId="77777777" w:rsidR="00451495" w:rsidRPr="0016361A" w:rsidRDefault="00451495" w:rsidP="00C21234">
            <w:pPr>
              <w:pStyle w:val="TAH"/>
            </w:pPr>
            <w:r w:rsidRPr="0016361A">
              <w:t>Description</w:t>
            </w:r>
          </w:p>
        </w:tc>
      </w:tr>
      <w:tr w:rsidR="00451495" w:rsidRPr="00B54FF5" w14:paraId="0D8F6CAD" w14:textId="77777777" w:rsidTr="00C21234">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704B3104" w14:textId="77777777" w:rsidR="00451495" w:rsidRPr="0016361A" w:rsidRDefault="00451495" w:rsidP="00C21234">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FA46A42"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318D1435" w14:textId="77777777" w:rsidR="00451495" w:rsidRPr="0016361A" w:rsidRDefault="00451495" w:rsidP="00C21234">
            <w:pPr>
              <w:pStyle w:val="TAC"/>
            </w:pPr>
          </w:p>
        </w:tc>
        <w:tc>
          <w:tcPr>
            <w:tcW w:w="654" w:type="pct"/>
            <w:tcBorders>
              <w:top w:val="single" w:sz="4" w:space="0" w:color="auto"/>
              <w:left w:val="single" w:sz="6" w:space="0" w:color="000000"/>
              <w:bottom w:val="single" w:sz="6" w:space="0" w:color="000000"/>
              <w:right w:val="single" w:sz="6" w:space="0" w:color="000000"/>
            </w:tcBorders>
          </w:tcPr>
          <w:p w14:paraId="0C4D11DE" w14:textId="77777777" w:rsidR="00451495" w:rsidRPr="0016361A" w:rsidRDefault="00451495" w:rsidP="00C21234">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B3389C" w14:textId="77777777" w:rsidR="00451495" w:rsidRPr="0016361A" w:rsidRDefault="00451495" w:rsidP="00C21234">
            <w:pPr>
              <w:pStyle w:val="TAL"/>
            </w:pPr>
          </w:p>
        </w:tc>
      </w:tr>
    </w:tbl>
    <w:p w14:paraId="5248DE92" w14:textId="77777777" w:rsidR="00451495" w:rsidRPr="00A04126" w:rsidRDefault="00451495" w:rsidP="00451495"/>
    <w:p w14:paraId="508F69F2" w14:textId="23218790" w:rsidR="00451495" w:rsidRPr="00A04126" w:rsidRDefault="00451495" w:rsidP="00451495">
      <w:pPr>
        <w:pStyle w:val="TH"/>
        <w:rPr>
          <w:rFonts w:cs="Arial"/>
        </w:rPr>
      </w:pPr>
      <w:r w:rsidRPr="00A04126">
        <w:t xml:space="preserve">Table </w:t>
      </w:r>
      <w:r>
        <w:t>7.</w:t>
      </w:r>
      <w:r w:rsidR="008F2D53">
        <w:t>1</w:t>
      </w:r>
      <w:r w:rsidRPr="00F35F4A">
        <w:t>.</w:t>
      </w:r>
      <w:r>
        <w:t>3</w:t>
      </w:r>
      <w:r w:rsidRPr="00F35F4A">
        <w:t>.3.</w:t>
      </w:r>
      <w:r>
        <w:t>3</w:t>
      </w:r>
      <w:r w:rsidRPr="00F35F4A">
        <w:t>.1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51495" w:rsidRPr="00B54FF5" w14:paraId="563E20E8" w14:textId="77777777" w:rsidTr="00C21234">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28E039C3" w14:textId="77777777" w:rsidR="00451495" w:rsidRPr="0016361A" w:rsidRDefault="00451495" w:rsidP="00C21234">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D14C74E" w14:textId="77777777" w:rsidR="00451495" w:rsidRPr="0016361A" w:rsidRDefault="00451495" w:rsidP="00C21234">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12ED087" w14:textId="77777777" w:rsidR="00451495" w:rsidRPr="0016361A" w:rsidRDefault="00451495" w:rsidP="00C21234">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C02B909" w14:textId="77777777" w:rsidR="00451495" w:rsidRPr="0016361A" w:rsidRDefault="00451495" w:rsidP="00C21234">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F8180FB" w14:textId="77777777" w:rsidR="00451495" w:rsidRPr="0016361A" w:rsidRDefault="00451495" w:rsidP="00C21234">
            <w:pPr>
              <w:pStyle w:val="TAH"/>
            </w:pPr>
            <w:r w:rsidRPr="0016361A">
              <w:t>Description</w:t>
            </w:r>
          </w:p>
        </w:tc>
      </w:tr>
      <w:tr w:rsidR="00451495" w:rsidRPr="00B54FF5" w14:paraId="65419C6E" w14:textId="77777777" w:rsidTr="00C21234">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8814AB6" w14:textId="77777777" w:rsidR="00451495" w:rsidRPr="0016361A" w:rsidRDefault="00451495" w:rsidP="00C21234">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31BE736" w14:textId="77777777" w:rsidR="00451495" w:rsidRPr="0016361A" w:rsidRDefault="00451495" w:rsidP="00C21234">
            <w:pPr>
              <w:pStyle w:val="TAL"/>
            </w:pPr>
          </w:p>
        </w:tc>
        <w:tc>
          <w:tcPr>
            <w:tcW w:w="218" w:type="pct"/>
            <w:tcBorders>
              <w:top w:val="single" w:sz="4" w:space="0" w:color="auto"/>
              <w:left w:val="single" w:sz="6" w:space="0" w:color="000000"/>
              <w:bottom w:val="single" w:sz="6" w:space="0" w:color="000000"/>
              <w:right w:val="single" w:sz="6" w:space="0" w:color="000000"/>
            </w:tcBorders>
          </w:tcPr>
          <w:p w14:paraId="6081B3D8" w14:textId="77777777" w:rsidR="00451495" w:rsidRPr="0016361A" w:rsidRDefault="00451495" w:rsidP="00C21234">
            <w:pPr>
              <w:pStyle w:val="TAC"/>
            </w:pPr>
          </w:p>
        </w:tc>
        <w:tc>
          <w:tcPr>
            <w:tcW w:w="663" w:type="pct"/>
            <w:tcBorders>
              <w:top w:val="single" w:sz="4" w:space="0" w:color="auto"/>
              <w:left w:val="single" w:sz="6" w:space="0" w:color="000000"/>
              <w:bottom w:val="single" w:sz="6" w:space="0" w:color="000000"/>
              <w:right w:val="single" w:sz="6" w:space="0" w:color="000000"/>
            </w:tcBorders>
          </w:tcPr>
          <w:p w14:paraId="6ADD4C45" w14:textId="77777777" w:rsidR="00451495" w:rsidRPr="0016361A" w:rsidRDefault="00451495" w:rsidP="00C21234">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6C3EC00" w14:textId="77777777" w:rsidR="00451495" w:rsidRPr="0016361A" w:rsidRDefault="00451495" w:rsidP="00C21234">
            <w:pPr>
              <w:pStyle w:val="TAL"/>
            </w:pPr>
          </w:p>
        </w:tc>
      </w:tr>
    </w:tbl>
    <w:p w14:paraId="211B1F66" w14:textId="77777777" w:rsidR="00451495" w:rsidRPr="00A04126" w:rsidRDefault="00451495" w:rsidP="00451495"/>
    <w:p w14:paraId="28905410" w14:textId="11D8767D" w:rsidR="00451495" w:rsidRPr="00A04126" w:rsidRDefault="00451495" w:rsidP="00451495">
      <w:pPr>
        <w:pStyle w:val="TH"/>
      </w:pPr>
      <w:r w:rsidRPr="00A04126">
        <w:t xml:space="preserve">Table </w:t>
      </w:r>
      <w:r>
        <w:t>7.</w:t>
      </w:r>
      <w:r w:rsidR="008F2D53">
        <w:t>1</w:t>
      </w:r>
      <w:r w:rsidRPr="00F35F4A">
        <w:t>.</w:t>
      </w:r>
      <w:r>
        <w:t>3</w:t>
      </w:r>
      <w:r w:rsidRPr="00F35F4A">
        <w:t>.3.</w:t>
      </w:r>
      <w:r>
        <w:t>3</w:t>
      </w:r>
      <w:r w:rsidRPr="00F35F4A">
        <w:t>.1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451495" w:rsidRPr="00B54FF5" w14:paraId="736566D8" w14:textId="77777777" w:rsidTr="00C21234">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F5B2A5" w14:textId="77777777" w:rsidR="00451495" w:rsidRPr="0016361A" w:rsidRDefault="00451495" w:rsidP="00C21234">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D32CB2" w14:textId="77777777" w:rsidR="00451495" w:rsidRPr="0016361A" w:rsidRDefault="00451495" w:rsidP="00C21234">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176690D1" w14:textId="77777777" w:rsidR="00451495" w:rsidRPr="0016361A" w:rsidRDefault="00451495" w:rsidP="00C21234">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54CE67D5" w14:textId="77777777" w:rsidR="00451495" w:rsidRPr="0016361A" w:rsidRDefault="00451495" w:rsidP="00C21234">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D724247" w14:textId="77777777" w:rsidR="00451495" w:rsidRPr="0016361A" w:rsidRDefault="00451495" w:rsidP="00C21234">
            <w:pPr>
              <w:pStyle w:val="TAH"/>
            </w:pPr>
            <w:r w:rsidRPr="0016361A">
              <w:t>Description</w:t>
            </w:r>
          </w:p>
        </w:tc>
      </w:tr>
      <w:tr w:rsidR="00451495" w:rsidRPr="00B54FF5" w14:paraId="7C32E334" w14:textId="77777777" w:rsidTr="00C21234">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1427707F" w14:textId="77777777" w:rsidR="00451495" w:rsidRPr="0016361A" w:rsidRDefault="00451495" w:rsidP="00C21234">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48136DB6" w14:textId="77777777" w:rsidR="00451495" w:rsidRPr="0016361A" w:rsidRDefault="00451495" w:rsidP="00C21234">
            <w:pPr>
              <w:pStyle w:val="TAL"/>
            </w:pPr>
          </w:p>
        </w:tc>
        <w:tc>
          <w:tcPr>
            <w:tcW w:w="928" w:type="pct"/>
            <w:tcBorders>
              <w:top w:val="single" w:sz="4" w:space="0" w:color="auto"/>
              <w:left w:val="single" w:sz="6" w:space="0" w:color="000000"/>
              <w:bottom w:val="single" w:sz="4" w:space="0" w:color="auto"/>
              <w:right w:val="single" w:sz="6" w:space="0" w:color="000000"/>
            </w:tcBorders>
          </w:tcPr>
          <w:p w14:paraId="2C64B416" w14:textId="77777777" w:rsidR="00451495" w:rsidRPr="0016361A" w:rsidRDefault="00451495" w:rsidP="00C21234">
            <w:pPr>
              <w:pStyle w:val="TAC"/>
            </w:pPr>
          </w:p>
        </w:tc>
        <w:tc>
          <w:tcPr>
            <w:tcW w:w="893" w:type="pct"/>
            <w:tcBorders>
              <w:top w:val="single" w:sz="4" w:space="0" w:color="auto"/>
              <w:left w:val="single" w:sz="6" w:space="0" w:color="000000"/>
              <w:bottom w:val="single" w:sz="4" w:space="0" w:color="auto"/>
              <w:right w:val="single" w:sz="6" w:space="0" w:color="000000"/>
            </w:tcBorders>
          </w:tcPr>
          <w:p w14:paraId="2E5D8915" w14:textId="77777777" w:rsidR="00451495" w:rsidRPr="0016361A" w:rsidRDefault="00451495" w:rsidP="00C21234">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5560C358" w14:textId="77777777" w:rsidR="00451495" w:rsidRPr="0016361A" w:rsidRDefault="00451495" w:rsidP="00C21234">
            <w:pPr>
              <w:pStyle w:val="TAL"/>
            </w:pPr>
          </w:p>
        </w:tc>
      </w:tr>
    </w:tbl>
    <w:p w14:paraId="474332BC" w14:textId="77777777" w:rsidR="00451495" w:rsidRDefault="00451495" w:rsidP="00451495"/>
    <w:p w14:paraId="77FE1F0D" w14:textId="49994F3C" w:rsidR="00451495" w:rsidRDefault="00451495" w:rsidP="00451495">
      <w:pPr>
        <w:pStyle w:val="TH"/>
      </w:pPr>
      <w:r>
        <w:t>Table 7.</w:t>
      </w:r>
      <w:r w:rsidR="008F2D53">
        <w:t>1</w:t>
      </w:r>
      <w:r w:rsidRPr="00F35F4A">
        <w:t>.</w:t>
      </w:r>
      <w:r>
        <w:t>3</w:t>
      </w:r>
      <w:r w:rsidRPr="00F35F4A">
        <w:t>.3.</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43040763"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A1DDF"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58E070"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6D5DF"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793CB"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DAD09" w14:textId="77777777" w:rsidR="00451495" w:rsidRDefault="00451495" w:rsidP="00C21234">
            <w:pPr>
              <w:pStyle w:val="TAH"/>
            </w:pPr>
            <w:r>
              <w:t>Description</w:t>
            </w:r>
          </w:p>
        </w:tc>
      </w:tr>
      <w:tr w:rsidR="00451495" w14:paraId="517FAD40"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9C47FF"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82ABBF"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39B5F"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6C7550"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D43D2" w14:textId="77777777" w:rsidR="00451495" w:rsidRDefault="00451495" w:rsidP="00C21234">
            <w:pPr>
              <w:pStyle w:val="TAL"/>
            </w:pPr>
            <w:r>
              <w:t>An alternative URI of the resource located in an alternative LMS.</w:t>
            </w:r>
          </w:p>
        </w:tc>
      </w:tr>
    </w:tbl>
    <w:p w14:paraId="2A26418D" w14:textId="77777777" w:rsidR="00451495" w:rsidRDefault="00451495" w:rsidP="00451495"/>
    <w:p w14:paraId="18AD74C6" w14:textId="535276D8" w:rsidR="00451495" w:rsidRDefault="00451495" w:rsidP="00451495">
      <w:pPr>
        <w:pStyle w:val="TH"/>
      </w:pPr>
      <w:r>
        <w:t>Table</w:t>
      </w:r>
      <w:r>
        <w:rPr>
          <w:noProof/>
        </w:rPr>
        <w:t xml:space="preserve"> </w:t>
      </w:r>
      <w:r>
        <w:t>7.</w:t>
      </w:r>
      <w:r w:rsidR="008F2D53">
        <w:t>1</w:t>
      </w:r>
      <w:r w:rsidRPr="00F35F4A">
        <w:t>.</w:t>
      </w:r>
      <w:r>
        <w:t>3</w:t>
      </w:r>
      <w:r w:rsidRPr="00F35F4A">
        <w:t>.3.</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6D765922"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58C65"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7EEEF"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62468"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FA4F6"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862E2" w14:textId="77777777" w:rsidR="00451495" w:rsidRDefault="00451495" w:rsidP="00C21234">
            <w:pPr>
              <w:pStyle w:val="TAH"/>
            </w:pPr>
            <w:r>
              <w:t>Description</w:t>
            </w:r>
          </w:p>
        </w:tc>
      </w:tr>
      <w:tr w:rsidR="00451495" w14:paraId="5585A64A"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464FCE"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7085C0"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C7F096"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65A287"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8EE96" w14:textId="77777777" w:rsidR="00451495" w:rsidRDefault="00451495" w:rsidP="00C21234">
            <w:pPr>
              <w:pStyle w:val="TAL"/>
            </w:pPr>
            <w:r>
              <w:t>An alternative URI of the resource located in an alternative LMS.</w:t>
            </w:r>
          </w:p>
        </w:tc>
      </w:tr>
    </w:tbl>
    <w:p w14:paraId="03494EC3" w14:textId="77777777" w:rsidR="00451495" w:rsidRDefault="00451495" w:rsidP="00451495"/>
    <w:p w14:paraId="2E5F3534" w14:textId="63FA354D" w:rsidR="00451495" w:rsidRPr="00F35F4A" w:rsidRDefault="00451495" w:rsidP="00451495">
      <w:pPr>
        <w:pStyle w:val="H6"/>
      </w:pPr>
      <w:r>
        <w:rPr>
          <w:lang w:eastAsia="zh-CN"/>
        </w:rPr>
        <w:t>7.</w:t>
      </w:r>
      <w:r w:rsidR="008F2D53">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.2</w:t>
      </w:r>
      <w:r w:rsidRPr="00F35F4A">
        <w:rPr>
          <w:lang w:eastAsia="zh-CN"/>
        </w:rPr>
        <w:tab/>
        <w:t>DELETE</w:t>
      </w:r>
    </w:p>
    <w:p w14:paraId="1588E5BC" w14:textId="6D729D16" w:rsidR="00451495" w:rsidRPr="00F35F4A" w:rsidRDefault="00451495" w:rsidP="00451495">
      <w:r w:rsidRPr="00F35F4A">
        <w:t xml:space="preserve">This method deregisters (removes) an existing </w:t>
      </w:r>
      <w:r>
        <w:t>LMC</w:t>
      </w:r>
      <w:r w:rsidRPr="00F35F4A">
        <w:t xml:space="preserve"> registration. This method shall support the URI query parameters specified in table </w:t>
      </w:r>
      <w:r>
        <w:t>7.</w:t>
      </w:r>
      <w:r w:rsidR="00C00335">
        <w:t>1</w:t>
      </w:r>
      <w:r w:rsidRPr="00F35F4A">
        <w:t>.</w:t>
      </w:r>
      <w:r>
        <w:t>3</w:t>
      </w:r>
      <w:r w:rsidRPr="00F35F4A">
        <w:t>.3.</w:t>
      </w:r>
      <w:r>
        <w:t>3</w:t>
      </w:r>
      <w:r w:rsidRPr="00F35F4A">
        <w:t>.2-1.</w:t>
      </w:r>
    </w:p>
    <w:p w14:paraId="3FE21F9C" w14:textId="066C86AE" w:rsidR="00451495" w:rsidRPr="00F35F4A" w:rsidRDefault="00451495" w:rsidP="00451495">
      <w:pPr>
        <w:pStyle w:val="TH"/>
        <w:rPr>
          <w:rFonts w:cs="Arial"/>
        </w:rPr>
      </w:pPr>
      <w:r w:rsidRPr="00F35F4A">
        <w:t xml:space="preserve">Table </w:t>
      </w:r>
      <w:r>
        <w:t>7.</w:t>
      </w:r>
      <w:r w:rsidR="008F2D53">
        <w:t>1</w:t>
      </w:r>
      <w:r w:rsidRPr="00F35F4A">
        <w:t>.</w:t>
      </w:r>
      <w:r>
        <w:t>3</w:t>
      </w:r>
      <w:r w:rsidRPr="00F35F4A">
        <w:t>.3.</w:t>
      </w:r>
      <w:r>
        <w:t>3</w:t>
      </w:r>
      <w:r w:rsidRPr="00F35F4A">
        <w:t>.2-1: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51495" w:rsidRPr="00646838" w14:paraId="47722A2A" w14:textId="77777777" w:rsidTr="00C2123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E373FE" w14:textId="77777777" w:rsidR="00451495" w:rsidRPr="00646838" w:rsidRDefault="00451495" w:rsidP="00C21234">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E5CCB0"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A479D" w14:textId="77777777" w:rsidR="00451495" w:rsidRPr="00646838" w:rsidRDefault="00451495" w:rsidP="00C21234">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8CA3D68" w14:textId="77777777" w:rsidR="00451495" w:rsidRPr="00646838" w:rsidRDefault="00451495" w:rsidP="00C21234">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2A3C9" w14:textId="77777777" w:rsidR="00451495" w:rsidRPr="00646838" w:rsidRDefault="00451495" w:rsidP="00C21234">
            <w:pPr>
              <w:pStyle w:val="TAH"/>
            </w:pPr>
            <w:r w:rsidRPr="00646838">
              <w:t>Description</w:t>
            </w:r>
          </w:p>
        </w:tc>
      </w:tr>
      <w:tr w:rsidR="00451495" w:rsidRPr="00646838" w14:paraId="462704F1" w14:textId="77777777" w:rsidTr="00C2123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1C8666D" w14:textId="77777777" w:rsidR="00451495" w:rsidRPr="00646838" w:rsidRDefault="00451495" w:rsidP="00C21234">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00E1CEC"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38783B7D" w14:textId="77777777" w:rsidR="00451495" w:rsidRPr="00646838" w:rsidRDefault="00451495" w:rsidP="00C21234">
            <w:pPr>
              <w:pStyle w:val="TAC"/>
            </w:pPr>
          </w:p>
        </w:tc>
        <w:tc>
          <w:tcPr>
            <w:tcW w:w="608" w:type="pct"/>
            <w:tcBorders>
              <w:top w:val="single" w:sz="4" w:space="0" w:color="auto"/>
              <w:left w:val="single" w:sz="6" w:space="0" w:color="000000"/>
              <w:bottom w:val="single" w:sz="4" w:space="0" w:color="auto"/>
              <w:right w:val="single" w:sz="6" w:space="0" w:color="000000"/>
            </w:tcBorders>
          </w:tcPr>
          <w:p w14:paraId="778F0C42" w14:textId="77777777" w:rsidR="00451495" w:rsidRPr="00646838" w:rsidRDefault="00451495" w:rsidP="00C21234">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D637C9" w14:textId="77777777" w:rsidR="00451495" w:rsidRPr="00646838" w:rsidRDefault="00451495" w:rsidP="00C21234">
            <w:pPr>
              <w:pStyle w:val="TAL"/>
            </w:pPr>
          </w:p>
        </w:tc>
      </w:tr>
    </w:tbl>
    <w:p w14:paraId="61F5731B" w14:textId="77777777" w:rsidR="00451495" w:rsidRPr="00F35F4A" w:rsidRDefault="00451495" w:rsidP="00451495"/>
    <w:p w14:paraId="204DBFAF" w14:textId="25B42575" w:rsidR="00451495" w:rsidRPr="00F35F4A" w:rsidRDefault="00451495" w:rsidP="00451495">
      <w:r w:rsidRPr="00F35F4A">
        <w:lastRenderedPageBreak/>
        <w:t>This method shall support the request data structures specified in table </w:t>
      </w:r>
      <w:r>
        <w:t>7.</w:t>
      </w:r>
      <w:r w:rsidR="00C00335">
        <w:t>1</w:t>
      </w:r>
      <w:r w:rsidRPr="00F35F4A">
        <w:t>.</w:t>
      </w:r>
      <w:r>
        <w:t>3</w:t>
      </w:r>
      <w:r w:rsidRPr="00F35F4A">
        <w:t>.3.</w:t>
      </w:r>
      <w:r>
        <w:t>3</w:t>
      </w:r>
      <w:r w:rsidRPr="00F35F4A">
        <w:t>.2-2 and the response data structures and response codes specified in table </w:t>
      </w:r>
      <w:r>
        <w:t>7.</w:t>
      </w:r>
      <w:r w:rsidR="00C00335">
        <w:t>1</w:t>
      </w:r>
      <w:r w:rsidRPr="00F35F4A">
        <w:t>.</w:t>
      </w:r>
      <w:r>
        <w:t>3</w:t>
      </w:r>
      <w:r w:rsidRPr="00F35F4A">
        <w:t>.3.</w:t>
      </w:r>
      <w:r>
        <w:t>3</w:t>
      </w:r>
      <w:r w:rsidRPr="00F35F4A">
        <w:t>.2-3.</w:t>
      </w:r>
    </w:p>
    <w:p w14:paraId="61BF4D20" w14:textId="6C27B082" w:rsidR="00451495" w:rsidRPr="00F35F4A" w:rsidRDefault="00451495" w:rsidP="00451495">
      <w:pPr>
        <w:pStyle w:val="TH"/>
      </w:pPr>
      <w:r w:rsidRPr="00F35F4A">
        <w:t xml:space="preserve">Table </w:t>
      </w:r>
      <w:r>
        <w:t>7.</w:t>
      </w:r>
      <w:r w:rsidR="00C00335">
        <w:t>1</w:t>
      </w:r>
      <w:r w:rsidRPr="00F35F4A">
        <w:t>.</w:t>
      </w:r>
      <w:r>
        <w:t>3</w:t>
      </w:r>
      <w:r w:rsidRPr="00F35F4A">
        <w:t>.</w:t>
      </w:r>
      <w:r>
        <w:t>3</w:t>
      </w:r>
      <w:r w:rsidRPr="00F35F4A">
        <w:t>.</w:t>
      </w:r>
      <w:r>
        <w:t>3</w:t>
      </w:r>
      <w:r w:rsidRPr="00F35F4A">
        <w:t>.</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451495" w:rsidRPr="00646838" w14:paraId="0BF6AA85" w14:textId="77777777" w:rsidTr="00C21234">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FEB971" w14:textId="77777777" w:rsidR="00451495" w:rsidRPr="00646838" w:rsidRDefault="00451495" w:rsidP="00C21234">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11CDE59" w14:textId="77777777" w:rsidR="00451495" w:rsidRPr="00646838" w:rsidRDefault="00451495" w:rsidP="00C21234">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8ABBF3" w14:textId="77777777" w:rsidR="00451495" w:rsidRPr="00646838" w:rsidRDefault="00451495" w:rsidP="00C21234">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4592BEB" w14:textId="77777777" w:rsidR="00451495" w:rsidRPr="00646838" w:rsidRDefault="00451495" w:rsidP="00C21234">
            <w:pPr>
              <w:pStyle w:val="TAH"/>
            </w:pPr>
            <w:r w:rsidRPr="00646838">
              <w:t>Description</w:t>
            </w:r>
          </w:p>
        </w:tc>
      </w:tr>
      <w:tr w:rsidR="00451495" w:rsidRPr="00646838" w14:paraId="167CE21C" w14:textId="77777777" w:rsidTr="00C21234">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0F8631F" w14:textId="77777777" w:rsidR="00451495" w:rsidRPr="00646838" w:rsidRDefault="00451495" w:rsidP="00C21234">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23FF5595" w14:textId="77777777" w:rsidR="00451495" w:rsidRPr="00646838" w:rsidRDefault="00451495" w:rsidP="00C21234">
            <w:pPr>
              <w:pStyle w:val="TAC"/>
            </w:pPr>
          </w:p>
        </w:tc>
        <w:tc>
          <w:tcPr>
            <w:tcW w:w="2302" w:type="dxa"/>
            <w:tcBorders>
              <w:top w:val="single" w:sz="4" w:space="0" w:color="auto"/>
              <w:left w:val="single" w:sz="6" w:space="0" w:color="000000"/>
              <w:bottom w:val="single" w:sz="6" w:space="0" w:color="000000"/>
              <w:right w:val="single" w:sz="6" w:space="0" w:color="000000"/>
            </w:tcBorders>
          </w:tcPr>
          <w:p w14:paraId="15830D3F" w14:textId="77777777" w:rsidR="00451495" w:rsidRPr="00646838" w:rsidRDefault="00451495" w:rsidP="00C21234">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F9FF4BD" w14:textId="77777777" w:rsidR="00451495" w:rsidRPr="00646838" w:rsidRDefault="00451495" w:rsidP="00C21234">
            <w:pPr>
              <w:pStyle w:val="TAL"/>
            </w:pPr>
          </w:p>
        </w:tc>
      </w:tr>
    </w:tbl>
    <w:p w14:paraId="4FFB11C8" w14:textId="77777777" w:rsidR="00451495" w:rsidRPr="00F35F4A" w:rsidRDefault="00451495" w:rsidP="00451495"/>
    <w:p w14:paraId="6DE5F5AD" w14:textId="1955F8BA" w:rsidR="00451495" w:rsidRPr="00F35F4A" w:rsidRDefault="00451495" w:rsidP="00451495">
      <w:pPr>
        <w:pStyle w:val="TH"/>
      </w:pPr>
      <w:r w:rsidRPr="00F35F4A">
        <w:t xml:space="preserve">Table </w:t>
      </w:r>
      <w:r>
        <w:t>7.</w:t>
      </w:r>
      <w:r w:rsidR="008E484F">
        <w:t>1</w:t>
      </w:r>
      <w:r>
        <w:t>.3</w:t>
      </w:r>
      <w:r w:rsidRPr="00F35F4A">
        <w:t>.3.</w:t>
      </w:r>
      <w:r>
        <w:t>3</w:t>
      </w:r>
      <w:r w:rsidRPr="00F35F4A">
        <w:t>.</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451495" w:rsidRPr="00646838" w14:paraId="42DDAEC8"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A0EEDC0" w14:textId="77777777" w:rsidR="00451495" w:rsidRPr="00646838" w:rsidRDefault="00451495" w:rsidP="00C21234">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9C3BAFD" w14:textId="77777777" w:rsidR="00451495" w:rsidRPr="00646838" w:rsidRDefault="00451495" w:rsidP="00C21234">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4E94665" w14:textId="77777777" w:rsidR="00451495" w:rsidRPr="00646838" w:rsidRDefault="00451495" w:rsidP="00C21234">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043E32F0" w14:textId="77777777" w:rsidR="00451495" w:rsidRPr="00646838" w:rsidRDefault="00451495" w:rsidP="00C21234">
            <w:pPr>
              <w:pStyle w:val="TAH"/>
            </w:pPr>
            <w:r w:rsidRPr="00646838">
              <w:t>Response</w:t>
            </w:r>
            <w:r>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6134D509" w14:textId="77777777" w:rsidR="00451495" w:rsidRPr="00646838" w:rsidRDefault="00451495" w:rsidP="00C21234">
            <w:pPr>
              <w:pStyle w:val="TAH"/>
            </w:pPr>
            <w:r w:rsidRPr="00646838">
              <w:t>Description</w:t>
            </w:r>
          </w:p>
        </w:tc>
      </w:tr>
      <w:tr w:rsidR="00451495" w:rsidRPr="00646838" w14:paraId="273475F8"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D8719CE" w14:textId="77777777" w:rsidR="00451495" w:rsidRPr="00646838" w:rsidRDefault="00451495" w:rsidP="00C21234">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52F5C3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396A8855"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46FCFCEB" w14:textId="77777777" w:rsidR="00451495" w:rsidRPr="00646838" w:rsidRDefault="00451495" w:rsidP="00C21234">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27FAD9E"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deleted successfully.</w:t>
            </w:r>
          </w:p>
        </w:tc>
      </w:tr>
      <w:tr w:rsidR="00451495" w:rsidRPr="00646838" w14:paraId="5FBAEDE6"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229E7068"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4AF9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5E63097C"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186FB4B6" w14:textId="77777777" w:rsidR="00451495" w:rsidRPr="00646838" w:rsidRDefault="00451495" w:rsidP="00C21234">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0747BB8" w14:textId="77777777" w:rsidR="00451495" w:rsidRPr="00F35F4A" w:rsidRDefault="00451495" w:rsidP="00C21234">
            <w:pPr>
              <w:pStyle w:val="TAL"/>
            </w:pPr>
            <w:r>
              <w:t>Temporary redirection, during resource termination. The response shall include a Location header field containing an alternative URI of the resource located in an alternative LMS.</w:t>
            </w:r>
            <w:r w:rsidRPr="005C44CA">
              <w:t xml:space="preserve"> </w:t>
            </w:r>
          </w:p>
        </w:tc>
      </w:tr>
      <w:tr w:rsidR="00451495" w:rsidRPr="00646838" w14:paraId="1EFB4E0A"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21458944"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03AFC116"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088F1222"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73B74B1C" w14:textId="77777777" w:rsidR="00451495" w:rsidRPr="00646838" w:rsidRDefault="00451495" w:rsidP="00C21234">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9C96A2E" w14:textId="77777777" w:rsidR="00451495" w:rsidRPr="00F35F4A" w:rsidRDefault="00451495" w:rsidP="00C21234">
            <w:pPr>
              <w:pStyle w:val="TAL"/>
            </w:pPr>
            <w:r>
              <w:t>Permanent redirection, during resource termination. The response shall include a Location header field containing an alternative URI of the resource located in an alternative LMS.</w:t>
            </w:r>
          </w:p>
        </w:tc>
      </w:tr>
      <w:tr w:rsidR="00451495" w:rsidRPr="00646838" w14:paraId="1B77C8E7"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9ED9B9E" w14:textId="32BD11D4" w:rsidR="00451495" w:rsidRPr="00646838" w:rsidRDefault="00451495" w:rsidP="00C21234">
            <w:pPr>
              <w:pStyle w:val="TAN"/>
            </w:pPr>
            <w:r w:rsidRPr="00646838">
              <w:t>NOTE:</w:t>
            </w:r>
            <w:r w:rsidRPr="00646838">
              <w:rPr>
                <w:noProof/>
              </w:rPr>
              <w:tab/>
              <w:t xml:space="preserve">The manadatory </w:t>
            </w:r>
            <w:r w:rsidRPr="00646838">
              <w:t xml:space="preserve">HTTP error status code for the DELETE method listed in </w:t>
            </w:r>
            <w:r w:rsidRPr="00F25C88">
              <w:t>table 5.2.7.1-1 of 3GPP TS 29.500 </w:t>
            </w:r>
            <w:r w:rsidRPr="00646838">
              <w:t>[</w:t>
            </w:r>
            <w:r w:rsidR="00941884">
              <w:t>7</w:t>
            </w:r>
            <w:r w:rsidRPr="00646838">
              <w:t>] also apply.</w:t>
            </w:r>
          </w:p>
        </w:tc>
      </w:tr>
    </w:tbl>
    <w:p w14:paraId="5D630ADA" w14:textId="77777777" w:rsidR="00451495" w:rsidRPr="00F35F4A" w:rsidRDefault="00451495" w:rsidP="00451495"/>
    <w:p w14:paraId="3BA42B3B" w14:textId="58FCEA0F" w:rsidR="00451495" w:rsidRPr="00A04126" w:rsidRDefault="00451495" w:rsidP="00451495">
      <w:pPr>
        <w:pStyle w:val="TH"/>
        <w:rPr>
          <w:rFonts w:cs="Arial"/>
        </w:rPr>
      </w:pPr>
      <w:r w:rsidRPr="00A04AC0">
        <w:t xml:space="preserve">Table </w:t>
      </w:r>
      <w:r>
        <w:t>7.</w:t>
      </w:r>
      <w:r w:rsidR="008E484F">
        <w:t>1</w:t>
      </w:r>
      <w:r w:rsidRPr="00A04AC0">
        <w:t>.</w:t>
      </w:r>
      <w:r>
        <w:t>3</w:t>
      </w:r>
      <w:r w:rsidRPr="00A04AC0">
        <w:t>.3.</w:t>
      </w:r>
      <w:r>
        <w:t>3</w:t>
      </w:r>
      <w:r w:rsidRPr="00A04AC0">
        <w:t>.</w:t>
      </w:r>
      <w:r>
        <w:t>2</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451495" w:rsidRPr="00B54FF5" w14:paraId="3EC930C6" w14:textId="77777777" w:rsidTr="00C21234">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41B4EB3" w14:textId="77777777" w:rsidR="00451495" w:rsidRPr="0016361A" w:rsidRDefault="00451495" w:rsidP="00C21234">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6A701D1"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FD9222" w14:textId="77777777" w:rsidR="00451495" w:rsidRPr="0016361A" w:rsidRDefault="00451495" w:rsidP="00C21234">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DBE8B6" w14:textId="77777777" w:rsidR="00451495" w:rsidRPr="0016361A" w:rsidRDefault="00451495" w:rsidP="00C21234">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7B5719" w14:textId="77777777" w:rsidR="00451495" w:rsidRPr="0016361A" w:rsidRDefault="00451495" w:rsidP="00C21234">
            <w:pPr>
              <w:pStyle w:val="TAH"/>
            </w:pPr>
            <w:r w:rsidRPr="0016361A">
              <w:t>Description</w:t>
            </w:r>
          </w:p>
        </w:tc>
      </w:tr>
      <w:tr w:rsidR="00451495" w:rsidRPr="00B54FF5" w14:paraId="7C6A2795" w14:textId="77777777" w:rsidTr="00C21234">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4760FBD6" w14:textId="77777777" w:rsidR="00451495" w:rsidRPr="0016361A" w:rsidRDefault="00451495" w:rsidP="00C21234">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6EAA2DC3"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11AA76B2" w14:textId="77777777" w:rsidR="00451495" w:rsidRPr="0016361A" w:rsidRDefault="00451495" w:rsidP="00C21234">
            <w:pPr>
              <w:pStyle w:val="TAC"/>
            </w:pPr>
          </w:p>
        </w:tc>
        <w:tc>
          <w:tcPr>
            <w:tcW w:w="582" w:type="pct"/>
            <w:tcBorders>
              <w:top w:val="single" w:sz="4" w:space="0" w:color="auto"/>
              <w:left w:val="single" w:sz="6" w:space="0" w:color="000000"/>
              <w:bottom w:val="single" w:sz="6" w:space="0" w:color="000000"/>
              <w:right w:val="single" w:sz="6" w:space="0" w:color="000000"/>
            </w:tcBorders>
          </w:tcPr>
          <w:p w14:paraId="53985105" w14:textId="77777777" w:rsidR="00451495" w:rsidRPr="0016361A" w:rsidRDefault="00451495" w:rsidP="00C21234">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91C2A" w14:textId="77777777" w:rsidR="00451495" w:rsidRPr="0016361A" w:rsidRDefault="00451495" w:rsidP="00C21234">
            <w:pPr>
              <w:pStyle w:val="TAL"/>
            </w:pPr>
          </w:p>
        </w:tc>
      </w:tr>
    </w:tbl>
    <w:p w14:paraId="0F7D8567" w14:textId="77777777" w:rsidR="00451495" w:rsidRPr="00A04126" w:rsidRDefault="00451495" w:rsidP="00451495"/>
    <w:p w14:paraId="5D738713" w14:textId="25198AAA" w:rsidR="00451495" w:rsidRPr="00A04AC0" w:rsidRDefault="00451495" w:rsidP="00451495">
      <w:pPr>
        <w:pStyle w:val="TH"/>
        <w:rPr>
          <w:rFonts w:cs="Arial"/>
        </w:rPr>
      </w:pPr>
      <w:r w:rsidRPr="00A04AC0">
        <w:t xml:space="preserve">Table </w:t>
      </w:r>
      <w:r>
        <w:t>7.</w:t>
      </w:r>
      <w:r w:rsidR="008E484F">
        <w:t>1</w:t>
      </w:r>
      <w:r w:rsidRPr="00A04AC0">
        <w:t>.</w:t>
      </w:r>
      <w:r>
        <w:t>3</w:t>
      </w:r>
      <w:r w:rsidRPr="00A04AC0">
        <w:t>.3.</w:t>
      </w:r>
      <w:r>
        <w:t>3.2</w:t>
      </w:r>
      <w:r w:rsidRPr="00A04AC0">
        <w:t>.-5: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451495" w:rsidRPr="00A04AC0" w14:paraId="60FC9126" w14:textId="77777777" w:rsidTr="00C21234">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411C8C2" w14:textId="77777777" w:rsidR="00451495" w:rsidRPr="00A04AC0" w:rsidRDefault="00451495" w:rsidP="00C21234">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4F80B0" w14:textId="77777777" w:rsidR="00451495" w:rsidRPr="00A04AC0" w:rsidRDefault="00451495" w:rsidP="00C21234">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A089AFB" w14:textId="77777777" w:rsidR="00451495" w:rsidRPr="00A04AC0" w:rsidRDefault="00451495" w:rsidP="00C21234">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72E6E1E" w14:textId="77777777" w:rsidR="00451495" w:rsidRPr="00A04AC0" w:rsidRDefault="00451495" w:rsidP="00C21234">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B43540E" w14:textId="77777777" w:rsidR="00451495" w:rsidRPr="00A04AC0" w:rsidRDefault="00451495" w:rsidP="00C21234">
            <w:pPr>
              <w:pStyle w:val="TAH"/>
            </w:pPr>
            <w:r w:rsidRPr="00A04AC0">
              <w:t>Description</w:t>
            </w:r>
          </w:p>
        </w:tc>
      </w:tr>
      <w:tr w:rsidR="00451495" w:rsidRPr="00A04AC0" w14:paraId="6747983F" w14:textId="77777777" w:rsidTr="00C21234">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54594694" w14:textId="77777777" w:rsidR="00451495" w:rsidRPr="00A04AC0" w:rsidRDefault="00451495" w:rsidP="00C21234">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7FF58B8E" w14:textId="77777777" w:rsidR="00451495" w:rsidRPr="00A04AC0" w:rsidRDefault="00451495" w:rsidP="00C21234">
            <w:pPr>
              <w:pStyle w:val="TAL"/>
            </w:pPr>
          </w:p>
        </w:tc>
        <w:tc>
          <w:tcPr>
            <w:tcW w:w="216" w:type="pct"/>
            <w:tcBorders>
              <w:top w:val="single" w:sz="4" w:space="0" w:color="auto"/>
              <w:left w:val="single" w:sz="6" w:space="0" w:color="000000"/>
              <w:bottom w:val="single" w:sz="6" w:space="0" w:color="000000"/>
              <w:right w:val="single" w:sz="6" w:space="0" w:color="000000"/>
            </w:tcBorders>
          </w:tcPr>
          <w:p w14:paraId="09F7C717" w14:textId="77777777" w:rsidR="00451495" w:rsidRPr="00A04AC0" w:rsidRDefault="00451495" w:rsidP="00C21234">
            <w:pPr>
              <w:pStyle w:val="TAC"/>
            </w:pPr>
          </w:p>
        </w:tc>
        <w:tc>
          <w:tcPr>
            <w:tcW w:w="653" w:type="pct"/>
            <w:tcBorders>
              <w:top w:val="single" w:sz="4" w:space="0" w:color="auto"/>
              <w:left w:val="single" w:sz="6" w:space="0" w:color="000000"/>
              <w:bottom w:val="single" w:sz="6" w:space="0" w:color="000000"/>
              <w:right w:val="single" w:sz="6" w:space="0" w:color="000000"/>
            </w:tcBorders>
          </w:tcPr>
          <w:p w14:paraId="019D849E" w14:textId="77777777" w:rsidR="00451495" w:rsidRPr="00A04AC0" w:rsidRDefault="00451495" w:rsidP="00C21234">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F54AE9" w14:textId="77777777" w:rsidR="00451495" w:rsidRPr="00A04AC0" w:rsidRDefault="00451495" w:rsidP="00C21234">
            <w:pPr>
              <w:pStyle w:val="TAL"/>
            </w:pPr>
          </w:p>
        </w:tc>
      </w:tr>
    </w:tbl>
    <w:p w14:paraId="40A898CB" w14:textId="77777777" w:rsidR="00451495" w:rsidRPr="00A04AC0" w:rsidRDefault="00451495" w:rsidP="00451495"/>
    <w:p w14:paraId="1EFA751F" w14:textId="2CD08268" w:rsidR="00451495" w:rsidRPr="00A04126" w:rsidRDefault="00451495" w:rsidP="00451495">
      <w:pPr>
        <w:pStyle w:val="TH"/>
      </w:pPr>
      <w:r w:rsidRPr="00A04AC0">
        <w:t xml:space="preserve">Table </w:t>
      </w:r>
      <w:r>
        <w:t>7.</w:t>
      </w:r>
      <w:r w:rsidR="008E484F">
        <w:t>1</w:t>
      </w:r>
      <w:r w:rsidRPr="00A04AC0">
        <w:t>.</w:t>
      </w:r>
      <w:r>
        <w:t>3.3.3.2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451495" w:rsidRPr="00B54FF5" w14:paraId="2B185A71" w14:textId="77777777" w:rsidTr="00C21234">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096BE3C8" w14:textId="77777777" w:rsidR="00451495" w:rsidRPr="0016361A" w:rsidRDefault="00451495" w:rsidP="00C21234">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B0E2802" w14:textId="77777777" w:rsidR="00451495" w:rsidRPr="0016361A" w:rsidRDefault="00451495" w:rsidP="00C21234">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3921789E" w14:textId="77777777" w:rsidR="00451495" w:rsidRPr="0016361A" w:rsidRDefault="00451495" w:rsidP="00C21234">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41D1F76" w14:textId="77777777" w:rsidR="00451495" w:rsidRPr="0016361A" w:rsidRDefault="00451495" w:rsidP="00C21234">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C4CD871" w14:textId="77777777" w:rsidR="00451495" w:rsidRPr="0016361A" w:rsidRDefault="00451495" w:rsidP="00C21234">
            <w:pPr>
              <w:pStyle w:val="TAH"/>
            </w:pPr>
            <w:r w:rsidRPr="0016361A">
              <w:t>Description</w:t>
            </w:r>
          </w:p>
        </w:tc>
      </w:tr>
      <w:tr w:rsidR="00451495" w:rsidRPr="00B54FF5" w14:paraId="6F02932E" w14:textId="77777777" w:rsidTr="00C21234">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60527066" w14:textId="77777777" w:rsidR="00451495" w:rsidRPr="0016361A" w:rsidRDefault="00451495" w:rsidP="00C21234">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AEE09B" w14:textId="77777777" w:rsidR="00451495" w:rsidRPr="0016361A" w:rsidRDefault="00451495" w:rsidP="00C21234">
            <w:pPr>
              <w:pStyle w:val="TAL"/>
            </w:pPr>
          </w:p>
        </w:tc>
        <w:tc>
          <w:tcPr>
            <w:tcW w:w="914" w:type="pct"/>
            <w:tcBorders>
              <w:top w:val="single" w:sz="4" w:space="0" w:color="auto"/>
              <w:left w:val="single" w:sz="6" w:space="0" w:color="000000"/>
              <w:bottom w:val="single" w:sz="4" w:space="0" w:color="auto"/>
              <w:right w:val="single" w:sz="6" w:space="0" w:color="000000"/>
            </w:tcBorders>
          </w:tcPr>
          <w:p w14:paraId="30EB7533" w14:textId="77777777" w:rsidR="00451495" w:rsidRPr="0016361A" w:rsidRDefault="00451495" w:rsidP="00C21234">
            <w:pPr>
              <w:pStyle w:val="TAC"/>
            </w:pPr>
          </w:p>
        </w:tc>
        <w:tc>
          <w:tcPr>
            <w:tcW w:w="966" w:type="pct"/>
            <w:tcBorders>
              <w:top w:val="single" w:sz="4" w:space="0" w:color="auto"/>
              <w:left w:val="single" w:sz="6" w:space="0" w:color="000000"/>
              <w:bottom w:val="single" w:sz="4" w:space="0" w:color="auto"/>
              <w:right w:val="single" w:sz="6" w:space="0" w:color="000000"/>
            </w:tcBorders>
          </w:tcPr>
          <w:p w14:paraId="53FBE5AA" w14:textId="77777777" w:rsidR="00451495" w:rsidRPr="0016361A" w:rsidRDefault="00451495" w:rsidP="00C21234">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01A6972F" w14:textId="77777777" w:rsidR="00451495" w:rsidRPr="0016361A" w:rsidRDefault="00451495" w:rsidP="00C21234">
            <w:pPr>
              <w:pStyle w:val="TAL"/>
            </w:pPr>
          </w:p>
        </w:tc>
      </w:tr>
    </w:tbl>
    <w:p w14:paraId="50D532E3" w14:textId="77777777" w:rsidR="00451495" w:rsidRDefault="00451495" w:rsidP="00451495"/>
    <w:p w14:paraId="1E0E187E" w14:textId="7CBD7E7E" w:rsidR="00451495" w:rsidRDefault="00451495" w:rsidP="00451495">
      <w:pPr>
        <w:pStyle w:val="TH"/>
      </w:pPr>
      <w:r>
        <w:t>Table 7.</w:t>
      </w:r>
      <w:r w:rsidR="008E484F">
        <w:t>1</w:t>
      </w:r>
      <w:r w:rsidRPr="00A04AC0">
        <w:t>.</w:t>
      </w:r>
      <w:r>
        <w:t>3.3.3.2-7: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53F95939"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DCE4E13"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E960081"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B9E00EC"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796301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07BF6103" w14:textId="77777777" w:rsidR="00451495" w:rsidRDefault="00451495" w:rsidP="00C21234">
            <w:pPr>
              <w:pStyle w:val="TAH"/>
            </w:pPr>
            <w:r>
              <w:t>Description</w:t>
            </w:r>
          </w:p>
        </w:tc>
      </w:tr>
      <w:tr w:rsidR="00451495" w14:paraId="6D38FC17"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1FE0D532"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0F5FB1D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5353973"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5E9D628"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36C98D28" w14:textId="77777777" w:rsidR="00451495" w:rsidRDefault="00451495" w:rsidP="00C21234">
            <w:pPr>
              <w:pStyle w:val="TAL"/>
            </w:pPr>
            <w:r>
              <w:t>An alternative URI of the resource located in an alternative LMS.</w:t>
            </w:r>
          </w:p>
        </w:tc>
      </w:tr>
    </w:tbl>
    <w:p w14:paraId="3E2BDFEA" w14:textId="77777777" w:rsidR="00451495" w:rsidRDefault="00451495" w:rsidP="00451495"/>
    <w:p w14:paraId="3439DAAB" w14:textId="13F48095" w:rsidR="00451495" w:rsidRDefault="00451495" w:rsidP="00451495">
      <w:pPr>
        <w:pStyle w:val="TH"/>
      </w:pPr>
      <w:r>
        <w:t>Table</w:t>
      </w:r>
      <w:r>
        <w:rPr>
          <w:noProof/>
        </w:rPr>
        <w:t> </w:t>
      </w:r>
      <w:r>
        <w:t>7.</w:t>
      </w:r>
      <w:r w:rsidR="00BD0A7B">
        <w:t>1</w:t>
      </w:r>
      <w:r w:rsidRPr="00A04AC0">
        <w:t>.</w:t>
      </w:r>
      <w:r>
        <w:t>3.3.3.2-8: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3FB86B0C"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A86909D"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7669D3F"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6AB34EF"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711A6D6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1DE39ADA" w14:textId="77777777" w:rsidR="00451495" w:rsidRDefault="00451495" w:rsidP="00C21234">
            <w:pPr>
              <w:pStyle w:val="TAH"/>
            </w:pPr>
            <w:r>
              <w:t>Description</w:t>
            </w:r>
          </w:p>
        </w:tc>
      </w:tr>
      <w:tr w:rsidR="00451495" w14:paraId="5C42DF8F"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0EF7AA3"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1E40797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A7F7656"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6EB8101"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3C0F34E" w14:textId="77777777" w:rsidR="00451495" w:rsidRDefault="00451495" w:rsidP="00C21234">
            <w:pPr>
              <w:pStyle w:val="TAL"/>
            </w:pPr>
            <w:r>
              <w:t>An alternative URI of the resource located in an alternative LMS.</w:t>
            </w:r>
          </w:p>
        </w:tc>
      </w:tr>
    </w:tbl>
    <w:p w14:paraId="0C876431" w14:textId="77777777" w:rsidR="00451495" w:rsidRDefault="00451495" w:rsidP="00451495"/>
    <w:p w14:paraId="411B6D37" w14:textId="497DD154" w:rsidR="00451495" w:rsidRDefault="00451495" w:rsidP="00451495">
      <w:pPr>
        <w:pStyle w:val="Heading5"/>
      </w:pPr>
      <w:bookmarkStart w:id="241" w:name="_Toc510696615"/>
      <w:bookmarkStart w:id="242" w:name="_Toc35971406"/>
      <w:bookmarkStart w:id="243" w:name="_Toc180396876"/>
      <w:r>
        <w:t>7.</w:t>
      </w:r>
      <w:r w:rsidR="00BD0A7B">
        <w:t>1</w:t>
      </w:r>
      <w:r>
        <w:t>.3.3.4</w:t>
      </w:r>
      <w:r>
        <w:tab/>
        <w:t>Resource Custom Operations</w:t>
      </w:r>
      <w:bookmarkEnd w:id="241"/>
      <w:bookmarkEnd w:id="242"/>
      <w:bookmarkEnd w:id="243"/>
    </w:p>
    <w:p w14:paraId="5439A069" w14:textId="77777777" w:rsidR="00451495" w:rsidRPr="00535331" w:rsidRDefault="00451495" w:rsidP="00451495">
      <w:r>
        <w:t>None.</w:t>
      </w:r>
    </w:p>
    <w:p w14:paraId="41CBB649" w14:textId="57654613" w:rsidR="00451495" w:rsidRDefault="00451495" w:rsidP="00451495">
      <w:pPr>
        <w:pStyle w:val="Heading3"/>
      </w:pPr>
      <w:bookmarkStart w:id="244" w:name="_Toc510696622"/>
      <w:bookmarkStart w:id="245" w:name="_Toc35971413"/>
      <w:bookmarkStart w:id="246" w:name="_Toc180396877"/>
      <w:r>
        <w:lastRenderedPageBreak/>
        <w:t>7.</w:t>
      </w:r>
      <w:r w:rsidR="00BD0A7B">
        <w:t>1</w:t>
      </w:r>
      <w:r>
        <w:t>.4</w:t>
      </w:r>
      <w:r>
        <w:tab/>
        <w:t>Custom Operations without associated resources</w:t>
      </w:r>
      <w:bookmarkEnd w:id="244"/>
      <w:bookmarkEnd w:id="245"/>
      <w:bookmarkEnd w:id="246"/>
    </w:p>
    <w:p w14:paraId="3F1CD5B4" w14:textId="77777777" w:rsidR="00451495" w:rsidRDefault="00451495" w:rsidP="00451495">
      <w:r>
        <w:t>None.</w:t>
      </w:r>
    </w:p>
    <w:p w14:paraId="503F234C" w14:textId="460340F9" w:rsidR="00451495" w:rsidRDefault="00451495" w:rsidP="00451495">
      <w:pPr>
        <w:pStyle w:val="Heading3"/>
      </w:pPr>
      <w:bookmarkStart w:id="247" w:name="_Toc510696628"/>
      <w:bookmarkStart w:id="248" w:name="_Toc35971419"/>
      <w:bookmarkStart w:id="249" w:name="_Toc180396878"/>
      <w:r>
        <w:t>7.</w:t>
      </w:r>
      <w:r w:rsidR="00603236">
        <w:t>1</w:t>
      </w:r>
      <w:r>
        <w:t>.5</w:t>
      </w:r>
      <w:r>
        <w:tab/>
        <w:t>Notifications</w:t>
      </w:r>
      <w:bookmarkEnd w:id="247"/>
      <w:bookmarkEnd w:id="248"/>
      <w:bookmarkEnd w:id="249"/>
    </w:p>
    <w:p w14:paraId="2139EA56" w14:textId="15ACFA93" w:rsidR="00451495" w:rsidRPr="00AF7276" w:rsidRDefault="00451495" w:rsidP="00451495">
      <w:pPr>
        <w:pStyle w:val="Heading4"/>
      </w:pPr>
      <w:bookmarkStart w:id="250" w:name="_Toc70160827"/>
      <w:bookmarkStart w:id="251" w:name="_Toc101529341"/>
      <w:bookmarkStart w:id="252" w:name="_Toc114864171"/>
      <w:bookmarkStart w:id="253" w:name="_Toc143871316"/>
      <w:bookmarkStart w:id="254" w:name="_Toc144134812"/>
      <w:bookmarkStart w:id="255" w:name="_Toc160609290"/>
      <w:bookmarkStart w:id="256" w:name="_Toc168502711"/>
      <w:bookmarkStart w:id="257" w:name="_Toc180396879"/>
      <w:r>
        <w:t>7.</w:t>
      </w:r>
      <w:r w:rsidR="00603236">
        <w:t>1</w:t>
      </w:r>
      <w:r w:rsidRPr="00AF7276">
        <w:t>.</w:t>
      </w:r>
      <w:r>
        <w:t>5.</w:t>
      </w:r>
      <w:r w:rsidRPr="00AF7276">
        <w:t>1</w:t>
      </w:r>
      <w:r w:rsidRPr="00AF7276">
        <w:tab/>
        <w:t>General</w:t>
      </w:r>
      <w:bookmarkEnd w:id="250"/>
      <w:bookmarkEnd w:id="251"/>
      <w:bookmarkEnd w:id="252"/>
      <w:bookmarkEnd w:id="253"/>
      <w:bookmarkEnd w:id="254"/>
      <w:bookmarkEnd w:id="255"/>
      <w:bookmarkEnd w:id="256"/>
      <w:bookmarkEnd w:id="257"/>
    </w:p>
    <w:p w14:paraId="45DFA2E8" w14:textId="1DC25086" w:rsidR="00451495" w:rsidRPr="00384E92" w:rsidRDefault="00451495" w:rsidP="00451495">
      <w:pPr>
        <w:pStyle w:val="TH"/>
      </w:pPr>
      <w:r w:rsidRPr="00384E92">
        <w:t>Table</w:t>
      </w:r>
      <w:r>
        <w:t> 7.</w:t>
      </w:r>
      <w:r w:rsidR="00603236">
        <w:t>1</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451495" w:rsidRPr="00384E92" w14:paraId="055C8739"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798AEE" w14:textId="77777777" w:rsidR="00451495" w:rsidRPr="008C18E3" w:rsidRDefault="00451495" w:rsidP="00C21234">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38E79" w14:textId="77777777" w:rsidR="00451495" w:rsidRPr="008C18E3" w:rsidRDefault="00451495" w:rsidP="00C21234">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D92C6" w14:textId="77777777" w:rsidR="00451495" w:rsidRPr="008C18E3" w:rsidRDefault="00451495" w:rsidP="00C21234">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C46F19" w14:textId="77777777" w:rsidR="00451495" w:rsidRDefault="00451495" w:rsidP="00C21234">
            <w:pPr>
              <w:pStyle w:val="TAH"/>
            </w:pPr>
            <w:r>
              <w:t>Description</w:t>
            </w:r>
          </w:p>
          <w:p w14:paraId="3CE702A0" w14:textId="77777777" w:rsidR="00451495" w:rsidRPr="008C18E3" w:rsidRDefault="00451495" w:rsidP="00C21234">
            <w:pPr>
              <w:pStyle w:val="TAH"/>
            </w:pPr>
            <w:r>
              <w:t>(service operation)</w:t>
            </w:r>
          </w:p>
        </w:tc>
      </w:tr>
      <w:tr w:rsidR="00451495" w:rsidRPr="00CD494F" w14:paraId="0D3B4119" w14:textId="77777777" w:rsidTr="00C21234">
        <w:trPr>
          <w:jc w:val="center"/>
        </w:trPr>
        <w:tc>
          <w:tcPr>
            <w:tcW w:w="1088" w:type="pct"/>
            <w:tcBorders>
              <w:left w:val="single" w:sz="4" w:space="0" w:color="auto"/>
              <w:right w:val="single" w:sz="4" w:space="0" w:color="auto"/>
            </w:tcBorders>
            <w:vAlign w:val="center"/>
          </w:tcPr>
          <w:p w14:paraId="49BC5A0B" w14:textId="77777777" w:rsidR="00451495" w:rsidRPr="00A15F2C" w:rsidRDefault="00451495" w:rsidP="00C21234">
            <w:pPr>
              <w:pStyle w:val="TAL"/>
            </w:pPr>
            <w:r>
              <w:t>Location configuration</w:t>
            </w:r>
          </w:p>
        </w:tc>
        <w:tc>
          <w:tcPr>
            <w:tcW w:w="966" w:type="pct"/>
            <w:tcBorders>
              <w:left w:val="single" w:sz="4" w:space="0" w:color="auto"/>
              <w:right w:val="single" w:sz="4" w:space="0" w:color="auto"/>
            </w:tcBorders>
            <w:vAlign w:val="center"/>
          </w:tcPr>
          <w:p w14:paraId="59D724A6" w14:textId="77777777" w:rsidR="00451495" w:rsidRPr="00713737" w:rsidDel="005E0502" w:rsidRDefault="00451495" w:rsidP="00C21234">
            <w:pPr>
              <w:pStyle w:val="TAL"/>
            </w:pPr>
            <w:r w:rsidRPr="00713737">
              <w:t>{</w:t>
            </w:r>
            <w:r>
              <w:rPr>
                <w:lang w:val="fr-FR"/>
              </w:rPr>
              <w:t>locationConfigUri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2DA5C72D" w14:textId="77777777" w:rsidR="00451495" w:rsidRPr="00A15F2C" w:rsidRDefault="00451495" w:rsidP="00C21234">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4BD6DF24" w14:textId="77777777" w:rsidR="00451495" w:rsidRPr="00A15F2C" w:rsidRDefault="00451495" w:rsidP="00C21234">
            <w:pPr>
              <w:pStyle w:val="TAL"/>
            </w:pPr>
            <w:r>
              <w:t>Notification to an LMC</w:t>
            </w:r>
            <w:r w:rsidRPr="00A15F2C">
              <w:t xml:space="preserve"> </w:t>
            </w:r>
            <w:r>
              <w:t>about a new Location configuration</w:t>
            </w:r>
            <w:r w:rsidRPr="00A15F2C">
              <w:t>.</w:t>
            </w:r>
          </w:p>
        </w:tc>
      </w:tr>
      <w:tr w:rsidR="00451495" w:rsidRPr="00CD494F" w14:paraId="7DF5BB17" w14:textId="77777777" w:rsidTr="00C21234">
        <w:trPr>
          <w:jc w:val="center"/>
        </w:trPr>
        <w:tc>
          <w:tcPr>
            <w:tcW w:w="1088" w:type="pct"/>
            <w:tcBorders>
              <w:left w:val="single" w:sz="4" w:space="0" w:color="auto"/>
              <w:right w:val="single" w:sz="4" w:space="0" w:color="auto"/>
            </w:tcBorders>
            <w:vAlign w:val="center"/>
          </w:tcPr>
          <w:p w14:paraId="353D0777" w14:textId="77777777" w:rsidR="00451495" w:rsidRDefault="00451495" w:rsidP="00C21234">
            <w:pPr>
              <w:pStyle w:val="TAL"/>
            </w:pPr>
            <w:r>
              <w:t>Location request</w:t>
            </w:r>
          </w:p>
        </w:tc>
        <w:tc>
          <w:tcPr>
            <w:tcW w:w="966" w:type="pct"/>
            <w:tcBorders>
              <w:left w:val="single" w:sz="4" w:space="0" w:color="auto"/>
              <w:right w:val="single" w:sz="4" w:space="0" w:color="auto"/>
            </w:tcBorders>
            <w:vAlign w:val="center"/>
          </w:tcPr>
          <w:p w14:paraId="01544098" w14:textId="77777777" w:rsidR="00451495" w:rsidRPr="00713737" w:rsidRDefault="00451495" w:rsidP="00C21234">
            <w:pPr>
              <w:pStyle w:val="TAL"/>
            </w:pPr>
            <w:r w:rsidRPr="00713737">
              <w:t>{</w:t>
            </w:r>
            <w:r>
              <w:t>locationR</w:t>
            </w:r>
            <w:r>
              <w:rPr>
                <w:lang w:val="fr-FR"/>
              </w:rPr>
              <w:t>equestUri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183EAAF6" w14:textId="77777777" w:rsidR="00451495" w:rsidRPr="00A15F2C" w:rsidRDefault="00451495" w:rsidP="00C21234">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37316B7F" w14:textId="77777777" w:rsidR="00451495" w:rsidRDefault="00451495" w:rsidP="00C21234">
            <w:pPr>
              <w:pStyle w:val="TAL"/>
            </w:pPr>
            <w:r>
              <w:t>Request to an LMC</w:t>
            </w:r>
            <w:r w:rsidRPr="00A15F2C">
              <w:t xml:space="preserve"> </w:t>
            </w:r>
            <w:r>
              <w:t>about a new location report</w:t>
            </w:r>
            <w:r w:rsidRPr="00A15F2C">
              <w:t>.</w:t>
            </w:r>
          </w:p>
        </w:tc>
      </w:tr>
    </w:tbl>
    <w:p w14:paraId="571762AE" w14:textId="77777777" w:rsidR="00451495" w:rsidRPr="00B9045D" w:rsidRDefault="00451495" w:rsidP="00451495">
      <w:pPr>
        <w:rPr>
          <w:lang w:eastAsia="zh-CN"/>
        </w:rPr>
      </w:pPr>
    </w:p>
    <w:p w14:paraId="37319AD5" w14:textId="1DCE121D" w:rsidR="00451495" w:rsidRDefault="00451495" w:rsidP="00451495">
      <w:pPr>
        <w:pStyle w:val="Heading4"/>
        <w:rPr>
          <w:lang w:eastAsia="zh-CN"/>
        </w:rPr>
      </w:pPr>
      <w:bookmarkStart w:id="258" w:name="_Toc70160828"/>
      <w:bookmarkStart w:id="259" w:name="_Toc101529342"/>
      <w:bookmarkStart w:id="260" w:name="_Toc114864172"/>
      <w:bookmarkStart w:id="261" w:name="_Toc143871317"/>
      <w:bookmarkStart w:id="262" w:name="_Toc144134813"/>
      <w:bookmarkStart w:id="263" w:name="_Toc160609291"/>
      <w:bookmarkStart w:id="264" w:name="_Toc168502712"/>
      <w:bookmarkStart w:id="265" w:name="_Toc180396880"/>
      <w:r>
        <w:rPr>
          <w:lang w:eastAsia="zh-CN"/>
        </w:rPr>
        <w:t>7.</w:t>
      </w:r>
      <w:r w:rsidR="00AB2CFD">
        <w:rPr>
          <w:lang w:eastAsia="zh-CN"/>
        </w:rPr>
        <w:t>1</w:t>
      </w:r>
      <w:r>
        <w:rPr>
          <w:lang w:eastAsia="zh-CN"/>
        </w:rPr>
        <w:t>.5.2</w:t>
      </w:r>
      <w:r>
        <w:rPr>
          <w:lang w:eastAsia="zh-CN"/>
        </w:rPr>
        <w:tab/>
      </w:r>
      <w:bookmarkEnd w:id="258"/>
      <w:r>
        <w:rPr>
          <w:lang w:eastAsia="zh-CN"/>
        </w:rPr>
        <w:t>Location configuration no</w:t>
      </w:r>
      <w:r w:rsidRPr="00A15F2C">
        <w:t>tification</w:t>
      </w:r>
      <w:bookmarkEnd w:id="259"/>
      <w:bookmarkEnd w:id="260"/>
      <w:bookmarkEnd w:id="261"/>
      <w:bookmarkEnd w:id="262"/>
      <w:bookmarkEnd w:id="263"/>
      <w:bookmarkEnd w:id="264"/>
      <w:bookmarkEnd w:id="265"/>
    </w:p>
    <w:p w14:paraId="050DAD42" w14:textId="28750CDF" w:rsidR="00451495" w:rsidRDefault="00451495" w:rsidP="00451495">
      <w:pPr>
        <w:pStyle w:val="Heading5"/>
        <w:rPr>
          <w:lang w:eastAsia="zh-CN"/>
        </w:rPr>
      </w:pPr>
      <w:bookmarkStart w:id="266" w:name="_Toc70160829"/>
      <w:bookmarkStart w:id="267" w:name="_Toc101529343"/>
      <w:bookmarkStart w:id="268" w:name="_Toc114864173"/>
      <w:bookmarkStart w:id="269" w:name="_Toc143871318"/>
      <w:bookmarkStart w:id="270" w:name="_Toc144134814"/>
      <w:bookmarkStart w:id="271" w:name="_Toc160609292"/>
      <w:bookmarkStart w:id="272" w:name="_Toc168502713"/>
      <w:bookmarkStart w:id="273" w:name="_Toc180396881"/>
      <w:r>
        <w:rPr>
          <w:lang w:eastAsia="zh-CN"/>
        </w:rPr>
        <w:t>7.</w:t>
      </w:r>
      <w:r w:rsidR="00AB2CFD">
        <w:rPr>
          <w:lang w:eastAsia="zh-CN"/>
        </w:rPr>
        <w:t>1</w:t>
      </w:r>
      <w:r>
        <w:rPr>
          <w:lang w:eastAsia="zh-CN"/>
        </w:rPr>
        <w:t>.5.2.1</w:t>
      </w:r>
      <w:r>
        <w:rPr>
          <w:lang w:eastAsia="zh-CN"/>
        </w:rPr>
        <w:tab/>
        <w:t>Description</w:t>
      </w:r>
      <w:bookmarkEnd w:id="266"/>
      <w:bookmarkEnd w:id="267"/>
      <w:bookmarkEnd w:id="268"/>
      <w:bookmarkEnd w:id="269"/>
      <w:bookmarkEnd w:id="270"/>
      <w:bookmarkEnd w:id="271"/>
      <w:bookmarkEnd w:id="272"/>
      <w:bookmarkEnd w:id="273"/>
    </w:p>
    <w:p w14:paraId="78BC6236" w14:textId="77777777" w:rsidR="00451495" w:rsidRPr="0022068F" w:rsidRDefault="00451495" w:rsidP="00451495">
      <w:pPr>
        <w:rPr>
          <w:lang w:eastAsia="zh-CN"/>
        </w:rPr>
      </w:pPr>
      <w:r>
        <w:t>Location configuration notification</w:t>
      </w:r>
      <w:r>
        <w:rPr>
          <w:lang w:eastAsia="zh-CN"/>
        </w:rPr>
        <w:t xml:space="preserve"> is used by the LMS to notify an LMC on a new location configuration.</w:t>
      </w:r>
    </w:p>
    <w:p w14:paraId="6E10BC62" w14:textId="00FE0F30" w:rsidR="00451495" w:rsidRDefault="00451495" w:rsidP="00451495">
      <w:pPr>
        <w:pStyle w:val="Heading5"/>
        <w:rPr>
          <w:lang w:eastAsia="zh-CN"/>
        </w:rPr>
      </w:pPr>
      <w:bookmarkStart w:id="274" w:name="_Toc70160830"/>
      <w:bookmarkStart w:id="275" w:name="_Toc101529344"/>
      <w:bookmarkStart w:id="276" w:name="_Toc114864174"/>
      <w:bookmarkStart w:id="277" w:name="_Toc143871319"/>
      <w:bookmarkStart w:id="278" w:name="_Toc144134815"/>
      <w:bookmarkStart w:id="279" w:name="_Toc160609293"/>
      <w:bookmarkStart w:id="280" w:name="_Toc168502714"/>
      <w:bookmarkStart w:id="281" w:name="_Toc180396882"/>
      <w:r>
        <w:rPr>
          <w:lang w:eastAsia="zh-CN"/>
        </w:rPr>
        <w:t>7.</w:t>
      </w:r>
      <w:r w:rsidR="00AB2CFD">
        <w:rPr>
          <w:lang w:eastAsia="zh-CN"/>
        </w:rPr>
        <w:t>1</w:t>
      </w:r>
      <w:r>
        <w:rPr>
          <w:lang w:eastAsia="zh-CN"/>
        </w:rPr>
        <w:t>.5.2.2</w:t>
      </w:r>
      <w:r>
        <w:rPr>
          <w:lang w:eastAsia="zh-CN"/>
        </w:rPr>
        <w:tab/>
        <w:t>Target URI</w:t>
      </w:r>
      <w:bookmarkEnd w:id="274"/>
      <w:bookmarkEnd w:id="275"/>
      <w:bookmarkEnd w:id="276"/>
      <w:bookmarkEnd w:id="277"/>
      <w:bookmarkEnd w:id="278"/>
      <w:bookmarkEnd w:id="279"/>
      <w:bookmarkEnd w:id="280"/>
      <w:bookmarkEnd w:id="281"/>
    </w:p>
    <w:p w14:paraId="1317E4BB" w14:textId="75B659E6" w:rsidR="00451495" w:rsidRPr="00986E88" w:rsidRDefault="00451495" w:rsidP="00451495">
      <w:pPr>
        <w:rPr>
          <w:rFonts w:ascii="Arial" w:hAnsi="Arial" w:cs="Arial"/>
          <w:noProof/>
        </w:rPr>
      </w:pPr>
      <w:r w:rsidRPr="00F112E4">
        <w:t xml:space="preserve">The Callback URI </w:t>
      </w:r>
      <w:r w:rsidRPr="00F112E4">
        <w:rPr>
          <w:b/>
        </w:rPr>
        <w:t>"{</w:t>
      </w:r>
      <w:r>
        <w:rPr>
          <w:lang w:val="fr-FR"/>
        </w:rPr>
        <w:t>locationConfigUri</w:t>
      </w:r>
      <w:r w:rsidRPr="00F112E4">
        <w:rPr>
          <w:b/>
        </w:rPr>
        <w:t>}"</w:t>
      </w:r>
      <w:r w:rsidRPr="00F112E4">
        <w:t xml:space="preserve"> shall be used with the callback URI variables defined in table </w:t>
      </w:r>
      <w:r>
        <w:t>7.</w:t>
      </w:r>
      <w:r w:rsidR="00AB2CFD">
        <w:t>1</w:t>
      </w:r>
      <w:r>
        <w:rPr>
          <w:lang w:eastAsia="zh-CN"/>
        </w:rPr>
        <w:t>.5</w:t>
      </w:r>
      <w:r w:rsidRPr="00F112E4">
        <w:t>.2.2-1.</w:t>
      </w:r>
    </w:p>
    <w:p w14:paraId="16AE876B" w14:textId="5EB1BAC6" w:rsidR="00451495" w:rsidRPr="00986E88" w:rsidRDefault="00451495" w:rsidP="00451495">
      <w:pPr>
        <w:pStyle w:val="TH"/>
        <w:rPr>
          <w:rFonts w:cs="Arial"/>
          <w:noProof/>
        </w:rPr>
      </w:pPr>
      <w:r w:rsidRPr="00986E88">
        <w:rPr>
          <w:noProof/>
        </w:rPr>
        <w:t>Table </w:t>
      </w:r>
      <w:r>
        <w:rPr>
          <w:lang w:eastAsia="zh-CN"/>
        </w:rPr>
        <w:t>7.</w:t>
      </w:r>
      <w:r w:rsidR="00AB2CFD">
        <w:rPr>
          <w:lang w:eastAsia="zh-CN"/>
        </w:rPr>
        <w:t>1</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451495" w:rsidRPr="00B54FF5" w14:paraId="17C1F66F"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408DD12A" w14:textId="77777777" w:rsidR="00451495" w:rsidRPr="0016361A" w:rsidRDefault="00451495" w:rsidP="00C21234">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9E0211" w14:textId="77777777" w:rsidR="00451495" w:rsidRPr="0016361A" w:rsidRDefault="00451495" w:rsidP="00C21234">
            <w:pPr>
              <w:pStyle w:val="TAH"/>
              <w:rPr>
                <w:noProof/>
              </w:rPr>
            </w:pPr>
            <w:r w:rsidRPr="0016361A">
              <w:rPr>
                <w:noProof/>
              </w:rPr>
              <w:t>Definition</w:t>
            </w:r>
          </w:p>
        </w:tc>
      </w:tr>
      <w:tr w:rsidR="00451495" w:rsidRPr="00B54FF5" w14:paraId="62D51B24"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0717B2E8" w14:textId="77777777" w:rsidR="00451495" w:rsidRPr="0016361A" w:rsidRDefault="00451495" w:rsidP="00C21234">
            <w:pPr>
              <w:pStyle w:val="TAL"/>
              <w:rPr>
                <w:noProof/>
              </w:rPr>
            </w:pPr>
            <w:r>
              <w:t>locationConfigUri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333712B3"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247F242C" w14:textId="77777777" w:rsidR="00451495" w:rsidRPr="00986E88" w:rsidRDefault="00451495" w:rsidP="00451495">
      <w:pPr>
        <w:rPr>
          <w:noProof/>
        </w:rPr>
      </w:pPr>
    </w:p>
    <w:p w14:paraId="3C9B7BA2" w14:textId="6BB2CE47" w:rsidR="00451495" w:rsidRPr="00986E88" w:rsidRDefault="00451495" w:rsidP="00451495">
      <w:pPr>
        <w:pStyle w:val="Heading5"/>
        <w:rPr>
          <w:noProof/>
        </w:rPr>
      </w:pPr>
      <w:bookmarkStart w:id="282" w:name="_Toc532994457"/>
      <w:bookmarkStart w:id="283" w:name="_Toc35971424"/>
      <w:bookmarkStart w:id="284" w:name="_Toc114864175"/>
      <w:bookmarkStart w:id="285" w:name="_Toc143871320"/>
      <w:bookmarkStart w:id="286" w:name="_Toc144134816"/>
      <w:bookmarkStart w:id="287" w:name="_Toc160609294"/>
      <w:bookmarkStart w:id="288" w:name="_Toc168502715"/>
      <w:bookmarkStart w:id="289" w:name="_Toc180396883"/>
      <w:r>
        <w:rPr>
          <w:lang w:eastAsia="zh-CN"/>
        </w:rPr>
        <w:t>7.</w:t>
      </w:r>
      <w:r w:rsidR="00AB2CFD">
        <w:rPr>
          <w:lang w:eastAsia="zh-CN"/>
        </w:rPr>
        <w:t>1</w:t>
      </w:r>
      <w:r>
        <w:rPr>
          <w:lang w:eastAsia="zh-CN"/>
        </w:rPr>
        <w:t>.5.2</w:t>
      </w:r>
      <w:r w:rsidRPr="00986E88">
        <w:rPr>
          <w:noProof/>
        </w:rPr>
        <w:t>.3</w:t>
      </w:r>
      <w:r w:rsidRPr="00986E88">
        <w:rPr>
          <w:noProof/>
        </w:rPr>
        <w:tab/>
        <w:t>Standard Methods</w:t>
      </w:r>
      <w:bookmarkEnd w:id="282"/>
      <w:bookmarkEnd w:id="283"/>
      <w:bookmarkEnd w:id="284"/>
      <w:bookmarkEnd w:id="285"/>
      <w:bookmarkEnd w:id="286"/>
      <w:bookmarkEnd w:id="287"/>
      <w:bookmarkEnd w:id="288"/>
      <w:bookmarkEnd w:id="289"/>
    </w:p>
    <w:p w14:paraId="33E2D2EA" w14:textId="58C669BA" w:rsidR="00451495" w:rsidRPr="00986E88" w:rsidRDefault="00451495" w:rsidP="00451495">
      <w:pPr>
        <w:pStyle w:val="H6"/>
        <w:rPr>
          <w:noProof/>
        </w:rPr>
      </w:pPr>
      <w:bookmarkStart w:id="290" w:name="_Toc532994458"/>
      <w:bookmarkStart w:id="291" w:name="_Toc35971425"/>
      <w:r>
        <w:rPr>
          <w:lang w:eastAsia="zh-CN"/>
        </w:rPr>
        <w:t>7.</w:t>
      </w:r>
      <w:r w:rsidR="00AB2CFD">
        <w:rPr>
          <w:lang w:eastAsia="zh-CN"/>
        </w:rPr>
        <w:t>1</w:t>
      </w:r>
      <w:r>
        <w:rPr>
          <w:lang w:eastAsia="zh-CN"/>
        </w:rPr>
        <w:t>.5.2</w:t>
      </w:r>
      <w:r w:rsidRPr="00986E88">
        <w:rPr>
          <w:noProof/>
        </w:rPr>
        <w:t>.3.1</w:t>
      </w:r>
      <w:r w:rsidRPr="00986E88">
        <w:rPr>
          <w:noProof/>
        </w:rPr>
        <w:tab/>
        <w:t>POST</w:t>
      </w:r>
      <w:bookmarkEnd w:id="290"/>
      <w:bookmarkEnd w:id="291"/>
    </w:p>
    <w:p w14:paraId="1FC2256A" w14:textId="74B9BBBB" w:rsidR="00451495" w:rsidRPr="00E73566" w:rsidRDefault="00451495" w:rsidP="00451495">
      <w:r w:rsidRPr="00E73566">
        <w:t>This method shall support the request data structures specified in table </w:t>
      </w:r>
      <w:r>
        <w:t>7.</w:t>
      </w:r>
      <w:r w:rsidR="00AB2CFD">
        <w:t>1</w:t>
      </w:r>
      <w:r>
        <w:t>.5.2.3.1</w:t>
      </w:r>
      <w:r w:rsidRPr="00E73566">
        <w:t>-</w:t>
      </w:r>
      <w:r>
        <w:t>1</w:t>
      </w:r>
      <w:r w:rsidRPr="00E73566">
        <w:t xml:space="preserve"> and the response data structures and response codes specified in table </w:t>
      </w:r>
      <w:r>
        <w:t>7.</w:t>
      </w:r>
      <w:r w:rsidR="00AB2CFD">
        <w:t>1</w:t>
      </w:r>
      <w:r>
        <w:t>.5.2.3.1-2</w:t>
      </w:r>
      <w:r w:rsidRPr="00E73566">
        <w:t>.</w:t>
      </w:r>
    </w:p>
    <w:p w14:paraId="76221524" w14:textId="00935D72" w:rsidR="00451495" w:rsidRPr="00E73566" w:rsidRDefault="00451495" w:rsidP="00451495">
      <w:pPr>
        <w:pStyle w:val="TH"/>
      </w:pPr>
      <w:r w:rsidRPr="00E73566">
        <w:t>Table </w:t>
      </w:r>
      <w:r>
        <w:t>7.</w:t>
      </w:r>
      <w:r w:rsidR="00FF163D">
        <w:t>1</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451495" w:rsidRPr="00E73566" w14:paraId="6A1131D2" w14:textId="77777777" w:rsidTr="00C21234">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4920AC7" w14:textId="77777777" w:rsidR="00451495" w:rsidRPr="00E73566" w:rsidRDefault="00451495" w:rsidP="00C21234">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41B44225" w14:textId="77777777" w:rsidR="00451495" w:rsidRPr="00E73566" w:rsidRDefault="00451495" w:rsidP="00C21234">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B5A54B7" w14:textId="77777777" w:rsidR="00451495" w:rsidRPr="00E73566" w:rsidRDefault="00451495" w:rsidP="00C21234">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0D111" w14:textId="77777777" w:rsidR="00451495" w:rsidRPr="00E73566" w:rsidRDefault="00451495" w:rsidP="00C21234">
            <w:pPr>
              <w:pStyle w:val="TAH"/>
            </w:pPr>
            <w:r w:rsidRPr="00E73566">
              <w:t>Description</w:t>
            </w:r>
          </w:p>
        </w:tc>
      </w:tr>
      <w:tr w:rsidR="00451495" w:rsidRPr="00E73566" w14:paraId="701EF827" w14:textId="77777777" w:rsidTr="00C21234">
        <w:trPr>
          <w:jc w:val="center"/>
        </w:trPr>
        <w:tc>
          <w:tcPr>
            <w:tcW w:w="2782" w:type="dxa"/>
            <w:tcBorders>
              <w:top w:val="single" w:sz="4" w:space="0" w:color="auto"/>
              <w:left w:val="single" w:sz="6" w:space="0" w:color="000000"/>
              <w:bottom w:val="single" w:sz="6" w:space="0" w:color="000000"/>
              <w:right w:val="single" w:sz="6" w:space="0" w:color="000000"/>
            </w:tcBorders>
          </w:tcPr>
          <w:p w14:paraId="30B12B6B" w14:textId="77777777" w:rsidR="00451495" w:rsidRPr="00E73566" w:rsidRDefault="00451495" w:rsidP="00C21234">
            <w:pPr>
              <w:pStyle w:val="TAL"/>
            </w:pPr>
            <w:r>
              <w:t>LocationConfiguration</w:t>
            </w:r>
          </w:p>
        </w:tc>
        <w:tc>
          <w:tcPr>
            <w:tcW w:w="518" w:type="dxa"/>
            <w:tcBorders>
              <w:top w:val="single" w:sz="4" w:space="0" w:color="auto"/>
              <w:left w:val="single" w:sz="6" w:space="0" w:color="000000"/>
              <w:bottom w:val="single" w:sz="6" w:space="0" w:color="000000"/>
              <w:right w:val="single" w:sz="6" w:space="0" w:color="000000"/>
            </w:tcBorders>
          </w:tcPr>
          <w:p w14:paraId="17DB7174" w14:textId="77777777" w:rsidR="00451495" w:rsidRPr="00E73566" w:rsidRDefault="00451495" w:rsidP="00C21234">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589C30DA" w14:textId="77777777" w:rsidR="00451495" w:rsidRPr="00E73566" w:rsidRDefault="00451495" w:rsidP="00C21234">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B0B007F" w14:textId="77777777" w:rsidR="00451495" w:rsidRPr="00E73566" w:rsidRDefault="00451495" w:rsidP="00C21234">
            <w:pPr>
              <w:pStyle w:val="TAL"/>
            </w:pPr>
            <w:r>
              <w:t>Notification of LMC about a new location configuration.</w:t>
            </w:r>
          </w:p>
        </w:tc>
      </w:tr>
    </w:tbl>
    <w:p w14:paraId="6F22DF49" w14:textId="77777777" w:rsidR="00451495" w:rsidRPr="00E73566" w:rsidRDefault="00451495" w:rsidP="00451495"/>
    <w:p w14:paraId="27DCDBBF" w14:textId="31C8F9C3" w:rsidR="00451495" w:rsidRPr="00E73566" w:rsidRDefault="00451495" w:rsidP="00451495">
      <w:pPr>
        <w:pStyle w:val="TH"/>
      </w:pPr>
      <w:r w:rsidRPr="00E73566">
        <w:t>Table </w:t>
      </w:r>
      <w:r>
        <w:t>7.</w:t>
      </w:r>
      <w:r w:rsidR="00FF163D">
        <w:t>1</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451495" w:rsidRPr="00E73566" w14:paraId="100036DF"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EE6FB56"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E4500FC" w14:textId="77777777" w:rsidR="00451495" w:rsidRPr="00E73566" w:rsidRDefault="00451495" w:rsidP="00C21234">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843AF39" w14:textId="77777777" w:rsidR="00451495" w:rsidRPr="00E73566" w:rsidRDefault="00451495" w:rsidP="00C21234">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7A5D1DB"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F70A895" w14:textId="77777777" w:rsidR="00451495" w:rsidRPr="00E73566" w:rsidRDefault="00451495" w:rsidP="00C21234">
            <w:pPr>
              <w:pStyle w:val="TAH"/>
            </w:pPr>
            <w:r w:rsidRPr="00E73566">
              <w:t>Description</w:t>
            </w:r>
          </w:p>
        </w:tc>
      </w:tr>
      <w:tr w:rsidR="00451495" w:rsidRPr="00E73566" w14:paraId="59CF1F85"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7345BB36"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52BFB48" w14:textId="77777777" w:rsidR="00451495" w:rsidRPr="00E73566"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353CBF4" w14:textId="77777777" w:rsidR="00451495" w:rsidRPr="00E73566" w:rsidRDefault="00451495" w:rsidP="00C21234">
            <w:pPr>
              <w:pStyle w:val="TAC"/>
            </w:pPr>
          </w:p>
        </w:tc>
        <w:tc>
          <w:tcPr>
            <w:tcW w:w="1189" w:type="pct"/>
            <w:tcBorders>
              <w:top w:val="single" w:sz="4" w:space="0" w:color="auto"/>
              <w:left w:val="single" w:sz="6" w:space="0" w:color="000000"/>
              <w:bottom w:val="single" w:sz="4" w:space="0" w:color="auto"/>
              <w:right w:val="single" w:sz="6" w:space="0" w:color="000000"/>
            </w:tcBorders>
          </w:tcPr>
          <w:p w14:paraId="10C41E78"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ED1985E" w14:textId="77777777" w:rsidR="00451495" w:rsidRPr="00E73566" w:rsidRDefault="00451495" w:rsidP="00C21234">
            <w:pPr>
              <w:pStyle w:val="TAL"/>
            </w:pPr>
            <w:r>
              <w:t>The receipt of the Location configuration is acknowledged.</w:t>
            </w:r>
          </w:p>
        </w:tc>
      </w:tr>
      <w:tr w:rsidR="00451495" w:rsidRPr="00E73566" w14:paraId="63AEFDDF"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9F91531" w14:textId="22E0BE05"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w:t>
            </w:r>
            <w:r w:rsidRPr="00406C32">
              <w:t>500 [</w:t>
            </w:r>
            <w:r w:rsidR="00941884" w:rsidRPr="00406C32">
              <w:t>7</w:t>
            </w:r>
            <w:r w:rsidRPr="00406C32">
              <w:t>] also</w:t>
            </w:r>
            <w:r w:rsidRPr="0016361A">
              <w:t xml:space="preserve"> apply.</w:t>
            </w:r>
          </w:p>
        </w:tc>
      </w:tr>
    </w:tbl>
    <w:p w14:paraId="4B4E44A1" w14:textId="77777777" w:rsidR="00451495" w:rsidRDefault="00451495" w:rsidP="00451495"/>
    <w:p w14:paraId="14ABAE8E" w14:textId="380329F3" w:rsidR="00451495" w:rsidRDefault="00451495" w:rsidP="00451495">
      <w:pPr>
        <w:pStyle w:val="Heading4"/>
        <w:rPr>
          <w:lang w:eastAsia="zh-CN"/>
        </w:rPr>
      </w:pPr>
      <w:bookmarkStart w:id="292" w:name="_Toc180396884"/>
      <w:r>
        <w:rPr>
          <w:lang w:eastAsia="zh-CN"/>
        </w:rPr>
        <w:t>7.</w:t>
      </w:r>
      <w:r w:rsidR="00FF163D">
        <w:rPr>
          <w:lang w:eastAsia="zh-CN"/>
        </w:rPr>
        <w:t>1</w:t>
      </w:r>
      <w:r>
        <w:rPr>
          <w:lang w:eastAsia="zh-CN"/>
        </w:rPr>
        <w:t>.5.3</w:t>
      </w:r>
      <w:r>
        <w:rPr>
          <w:lang w:eastAsia="zh-CN"/>
        </w:rPr>
        <w:tab/>
        <w:t>Location request</w:t>
      </w:r>
      <w:bookmarkEnd w:id="292"/>
    </w:p>
    <w:p w14:paraId="19543DCD" w14:textId="4B1D6D74" w:rsidR="00451495" w:rsidRDefault="00451495" w:rsidP="00451495">
      <w:pPr>
        <w:pStyle w:val="Heading5"/>
        <w:rPr>
          <w:lang w:eastAsia="zh-CN"/>
        </w:rPr>
      </w:pPr>
      <w:bookmarkStart w:id="293" w:name="_Toc180396885"/>
      <w:r>
        <w:rPr>
          <w:lang w:eastAsia="zh-CN"/>
        </w:rPr>
        <w:t>7.</w:t>
      </w:r>
      <w:r w:rsidR="00FF163D">
        <w:rPr>
          <w:lang w:eastAsia="zh-CN"/>
        </w:rPr>
        <w:t>1</w:t>
      </w:r>
      <w:r>
        <w:rPr>
          <w:lang w:eastAsia="zh-CN"/>
        </w:rPr>
        <w:t>.5.3.1</w:t>
      </w:r>
      <w:r>
        <w:rPr>
          <w:lang w:eastAsia="zh-CN"/>
        </w:rPr>
        <w:tab/>
        <w:t>Description</w:t>
      </w:r>
      <w:bookmarkEnd w:id="293"/>
    </w:p>
    <w:p w14:paraId="4FD3AE80" w14:textId="77777777" w:rsidR="00451495" w:rsidRPr="0022068F" w:rsidRDefault="00451495" w:rsidP="00451495">
      <w:pPr>
        <w:rPr>
          <w:lang w:eastAsia="zh-CN"/>
        </w:rPr>
      </w:pPr>
      <w:r>
        <w:t>Location request notification</w:t>
      </w:r>
      <w:r>
        <w:rPr>
          <w:lang w:eastAsia="zh-CN"/>
        </w:rPr>
        <w:t xml:space="preserve"> is used by the LMS to request an LMC on a new location report.</w:t>
      </w:r>
    </w:p>
    <w:p w14:paraId="06DA33DA" w14:textId="14FA73DD" w:rsidR="00451495" w:rsidRDefault="00451495" w:rsidP="00451495">
      <w:pPr>
        <w:pStyle w:val="Heading5"/>
        <w:rPr>
          <w:lang w:eastAsia="zh-CN"/>
        </w:rPr>
      </w:pPr>
      <w:bookmarkStart w:id="294" w:name="_Toc180396886"/>
      <w:r>
        <w:rPr>
          <w:lang w:eastAsia="zh-CN"/>
        </w:rPr>
        <w:t>7.</w:t>
      </w:r>
      <w:r w:rsidR="00616245">
        <w:rPr>
          <w:lang w:eastAsia="zh-CN"/>
        </w:rPr>
        <w:t>1</w:t>
      </w:r>
      <w:r>
        <w:rPr>
          <w:lang w:eastAsia="zh-CN"/>
        </w:rPr>
        <w:t>.5.3.2</w:t>
      </w:r>
      <w:r>
        <w:rPr>
          <w:lang w:eastAsia="zh-CN"/>
        </w:rPr>
        <w:tab/>
        <w:t>Target URI</w:t>
      </w:r>
      <w:bookmarkEnd w:id="294"/>
    </w:p>
    <w:p w14:paraId="7C03F361" w14:textId="51BA14E7" w:rsidR="00451495" w:rsidRPr="00986E88" w:rsidRDefault="00451495" w:rsidP="00451495">
      <w:pPr>
        <w:rPr>
          <w:rFonts w:ascii="Arial" w:hAnsi="Arial" w:cs="Arial"/>
          <w:noProof/>
        </w:rPr>
      </w:pPr>
      <w:r w:rsidRPr="00F112E4">
        <w:t xml:space="preserve">The Callback URI </w:t>
      </w:r>
      <w:r w:rsidRPr="00F112E4">
        <w:rPr>
          <w:b/>
        </w:rPr>
        <w:t>"{</w:t>
      </w:r>
      <w:r>
        <w:rPr>
          <w:b/>
        </w:rPr>
        <w:t>locationR</w:t>
      </w:r>
      <w:r>
        <w:rPr>
          <w:lang w:val="fr-FR"/>
        </w:rPr>
        <w:t>equestUri</w:t>
      </w:r>
      <w:r w:rsidRPr="00F112E4">
        <w:rPr>
          <w:b/>
        </w:rPr>
        <w:t>}"</w:t>
      </w:r>
      <w:r w:rsidRPr="00F112E4">
        <w:t xml:space="preserve"> shall be used with the callback URI variables defined in table </w:t>
      </w:r>
      <w:r>
        <w:t>7.</w:t>
      </w:r>
      <w:r w:rsidR="00616245">
        <w:t>1</w:t>
      </w:r>
      <w:r>
        <w:rPr>
          <w:lang w:eastAsia="zh-CN"/>
        </w:rPr>
        <w:t>.</w:t>
      </w:r>
      <w:r w:rsidRPr="009769B3">
        <w:rPr>
          <w:lang w:eastAsia="zh-CN"/>
        </w:rPr>
        <w:t xml:space="preserve"> </w:t>
      </w:r>
      <w:r>
        <w:rPr>
          <w:lang w:eastAsia="zh-CN"/>
        </w:rPr>
        <w:t>5.3</w:t>
      </w:r>
      <w:r w:rsidRPr="00F112E4">
        <w:t>.2-1.</w:t>
      </w:r>
    </w:p>
    <w:p w14:paraId="3E9CD17D" w14:textId="05D3462C" w:rsidR="00451495" w:rsidRPr="00986E88" w:rsidRDefault="00451495" w:rsidP="00451495">
      <w:pPr>
        <w:pStyle w:val="TH"/>
        <w:rPr>
          <w:rFonts w:cs="Arial"/>
          <w:noProof/>
        </w:rPr>
      </w:pPr>
      <w:r w:rsidRPr="00986E88">
        <w:rPr>
          <w:noProof/>
        </w:rPr>
        <w:t>Table </w:t>
      </w:r>
      <w:r>
        <w:rPr>
          <w:lang w:eastAsia="zh-CN"/>
        </w:rPr>
        <w:t>7.</w:t>
      </w:r>
      <w:r w:rsidR="00616245">
        <w:rPr>
          <w:lang w:eastAsia="zh-CN"/>
        </w:rPr>
        <w:t>1</w:t>
      </w:r>
      <w:r>
        <w:rPr>
          <w:lang w:eastAsia="zh-CN"/>
        </w:rPr>
        <w:t>.</w:t>
      </w:r>
      <w:r w:rsidRPr="009769B3">
        <w:rPr>
          <w:lang w:eastAsia="zh-CN"/>
        </w:rPr>
        <w:t xml:space="preserve"> </w:t>
      </w:r>
      <w:r>
        <w:rPr>
          <w:lang w:eastAsia="zh-CN"/>
        </w:rPr>
        <w:t>5.3.2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451495" w:rsidRPr="00B54FF5" w14:paraId="47AB6289"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211D8EFD" w14:textId="77777777" w:rsidR="00451495" w:rsidRPr="0016361A" w:rsidRDefault="00451495" w:rsidP="00C21234">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034CF1" w14:textId="77777777" w:rsidR="00451495" w:rsidRPr="0016361A" w:rsidRDefault="00451495" w:rsidP="00C21234">
            <w:pPr>
              <w:pStyle w:val="TAH"/>
              <w:rPr>
                <w:noProof/>
              </w:rPr>
            </w:pPr>
            <w:r w:rsidRPr="0016361A">
              <w:rPr>
                <w:noProof/>
              </w:rPr>
              <w:t>Definition</w:t>
            </w:r>
          </w:p>
        </w:tc>
      </w:tr>
      <w:tr w:rsidR="00451495" w:rsidRPr="00B54FF5" w14:paraId="0CBCF85A"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14F00953" w14:textId="77777777" w:rsidR="00451495" w:rsidRPr="0016361A" w:rsidRDefault="00451495" w:rsidP="00C21234">
            <w:pPr>
              <w:pStyle w:val="TAL"/>
              <w:rPr>
                <w:noProof/>
              </w:rPr>
            </w:pPr>
            <w:r>
              <w:t>locationRequestUri</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57A269AD"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48905AC1" w14:textId="77777777" w:rsidR="00451495" w:rsidRPr="00986E88" w:rsidRDefault="00451495" w:rsidP="00451495">
      <w:pPr>
        <w:rPr>
          <w:noProof/>
        </w:rPr>
      </w:pPr>
    </w:p>
    <w:p w14:paraId="64F67195" w14:textId="2AEBA856" w:rsidR="00451495" w:rsidRPr="00986E88" w:rsidRDefault="00451495" w:rsidP="00451495">
      <w:pPr>
        <w:pStyle w:val="Heading5"/>
        <w:rPr>
          <w:noProof/>
        </w:rPr>
      </w:pPr>
      <w:bookmarkStart w:id="295" w:name="_Toc180396887"/>
      <w:r>
        <w:rPr>
          <w:lang w:eastAsia="zh-CN"/>
        </w:rPr>
        <w:t>7.</w:t>
      </w:r>
      <w:r w:rsidR="00616245">
        <w:rPr>
          <w:lang w:eastAsia="zh-CN"/>
        </w:rPr>
        <w:t>1</w:t>
      </w:r>
      <w:r>
        <w:rPr>
          <w:lang w:eastAsia="zh-CN"/>
        </w:rPr>
        <w:t>.5.3</w:t>
      </w:r>
      <w:r w:rsidRPr="00986E88">
        <w:rPr>
          <w:noProof/>
        </w:rPr>
        <w:t>.3</w:t>
      </w:r>
      <w:r w:rsidRPr="00986E88">
        <w:rPr>
          <w:noProof/>
        </w:rPr>
        <w:tab/>
        <w:t>Standard Methods</w:t>
      </w:r>
      <w:bookmarkEnd w:id="295"/>
    </w:p>
    <w:p w14:paraId="5D70484E" w14:textId="78D2DEC1" w:rsidR="00451495" w:rsidRPr="00986E88" w:rsidRDefault="00451495" w:rsidP="00451495">
      <w:pPr>
        <w:pStyle w:val="H6"/>
        <w:rPr>
          <w:noProof/>
        </w:rPr>
      </w:pPr>
      <w:r>
        <w:rPr>
          <w:lang w:eastAsia="zh-CN"/>
        </w:rPr>
        <w:t>7.</w:t>
      </w:r>
      <w:r w:rsidR="00616245">
        <w:rPr>
          <w:lang w:eastAsia="zh-CN"/>
        </w:rPr>
        <w:t>1</w:t>
      </w:r>
      <w:r>
        <w:rPr>
          <w:lang w:eastAsia="zh-CN"/>
        </w:rPr>
        <w:t>.5.3</w:t>
      </w:r>
      <w:r w:rsidRPr="00986E88">
        <w:rPr>
          <w:noProof/>
        </w:rPr>
        <w:t>.3.1</w:t>
      </w:r>
      <w:r w:rsidRPr="00986E88">
        <w:rPr>
          <w:noProof/>
        </w:rPr>
        <w:tab/>
        <w:t>POST</w:t>
      </w:r>
    </w:p>
    <w:p w14:paraId="3792B6BF" w14:textId="77777777" w:rsidR="00451495" w:rsidRPr="00203F77" w:rsidRDefault="00451495" w:rsidP="00451495">
      <w:pPr>
        <w:rPr>
          <w:lang w:eastAsia="zh-CN"/>
        </w:rPr>
      </w:pPr>
    </w:p>
    <w:p w14:paraId="12799222" w14:textId="04FF4201" w:rsidR="00451495" w:rsidRPr="00E73566" w:rsidRDefault="00451495" w:rsidP="00451495">
      <w:r w:rsidRPr="00E73566">
        <w:t>This method shall support the request data structures specified in table </w:t>
      </w:r>
      <w:r>
        <w:t>7.</w:t>
      </w:r>
      <w:r w:rsidR="00616245">
        <w:t>1</w:t>
      </w:r>
      <w:r>
        <w:t>.</w:t>
      </w:r>
      <w:r>
        <w:rPr>
          <w:lang w:eastAsia="zh-CN"/>
        </w:rPr>
        <w:t>5.3</w:t>
      </w:r>
      <w:r>
        <w:t>.3.1</w:t>
      </w:r>
      <w:r w:rsidRPr="00E73566">
        <w:t>-</w:t>
      </w:r>
      <w:r>
        <w:t>1</w:t>
      </w:r>
      <w:r w:rsidRPr="00E73566">
        <w:t xml:space="preserve"> and the response data structures and response codes specified in table </w:t>
      </w:r>
      <w:r>
        <w:t>7.</w:t>
      </w:r>
      <w:r w:rsidR="00616245">
        <w:t>1</w:t>
      </w:r>
      <w:r>
        <w:t>.</w:t>
      </w:r>
      <w:r>
        <w:rPr>
          <w:lang w:eastAsia="zh-CN"/>
        </w:rPr>
        <w:t>5.3</w:t>
      </w:r>
      <w:r>
        <w:t>.3.1-2</w:t>
      </w:r>
      <w:r w:rsidRPr="00E73566">
        <w:t>.</w:t>
      </w:r>
    </w:p>
    <w:p w14:paraId="5CE7E689" w14:textId="771573E6" w:rsidR="00451495" w:rsidRPr="00E73566" w:rsidRDefault="00451495" w:rsidP="00451495">
      <w:pPr>
        <w:pStyle w:val="TH"/>
      </w:pPr>
      <w:r w:rsidRPr="00E73566">
        <w:t>Table </w:t>
      </w:r>
      <w:r>
        <w:t>7.</w:t>
      </w:r>
      <w:r w:rsidR="008A3C72">
        <w:t>1</w:t>
      </w:r>
      <w:r>
        <w:t>.</w:t>
      </w:r>
      <w:r>
        <w:rPr>
          <w:lang w:eastAsia="zh-CN"/>
        </w:rPr>
        <w:t>5.3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567"/>
        <w:gridCol w:w="1276"/>
        <w:gridCol w:w="5192"/>
      </w:tblGrid>
      <w:tr w:rsidR="00451495" w:rsidRPr="00E73566" w14:paraId="5C30E268"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783FAD9" w14:textId="77777777" w:rsidR="00451495" w:rsidRPr="00E73566" w:rsidRDefault="00451495" w:rsidP="00C21234">
            <w:pPr>
              <w:pStyle w:val="TAH"/>
            </w:pPr>
            <w:r w:rsidRPr="00E73566">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3B31F2" w14:textId="77777777" w:rsidR="00451495" w:rsidRPr="00E73566" w:rsidRDefault="00451495" w:rsidP="00C21234">
            <w:pPr>
              <w:pStyle w:val="TAH"/>
            </w:pPr>
            <w:r w:rsidRPr="00E7356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7E5F5" w14:textId="77777777" w:rsidR="00451495" w:rsidRPr="00E73566" w:rsidRDefault="00451495" w:rsidP="00C21234">
            <w:pPr>
              <w:pStyle w:val="TAH"/>
            </w:pPr>
            <w:r w:rsidRPr="00E73566">
              <w:t>Cardinality</w:t>
            </w:r>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3DC811" w14:textId="77777777" w:rsidR="00451495" w:rsidRPr="00E73566" w:rsidRDefault="00451495" w:rsidP="00C21234">
            <w:pPr>
              <w:pStyle w:val="TAH"/>
            </w:pPr>
            <w:r w:rsidRPr="00E73566">
              <w:t>Description</w:t>
            </w:r>
          </w:p>
        </w:tc>
      </w:tr>
      <w:tr w:rsidR="00451495" w:rsidRPr="00E73566" w14:paraId="2F4CC329" w14:textId="77777777" w:rsidTr="00C21234">
        <w:trPr>
          <w:jc w:val="center"/>
        </w:trPr>
        <w:tc>
          <w:tcPr>
            <w:tcW w:w="2499" w:type="dxa"/>
            <w:tcBorders>
              <w:top w:val="single" w:sz="4" w:space="0" w:color="auto"/>
              <w:left w:val="single" w:sz="6" w:space="0" w:color="000000"/>
              <w:bottom w:val="single" w:sz="6" w:space="0" w:color="000000"/>
              <w:right w:val="single" w:sz="6" w:space="0" w:color="000000"/>
            </w:tcBorders>
          </w:tcPr>
          <w:p w14:paraId="5A6A8C64" w14:textId="77777777" w:rsidR="00451495" w:rsidRPr="00E73566" w:rsidRDefault="00451495" w:rsidP="00C21234">
            <w:pPr>
              <w:pStyle w:val="TAL"/>
            </w:pPr>
            <w:r>
              <w:t>LocationRequest</w:t>
            </w:r>
          </w:p>
        </w:tc>
        <w:tc>
          <w:tcPr>
            <w:tcW w:w="567" w:type="dxa"/>
            <w:tcBorders>
              <w:top w:val="single" w:sz="4" w:space="0" w:color="auto"/>
              <w:left w:val="single" w:sz="6" w:space="0" w:color="000000"/>
              <w:bottom w:val="single" w:sz="6" w:space="0" w:color="000000"/>
              <w:right w:val="single" w:sz="6" w:space="0" w:color="000000"/>
            </w:tcBorders>
          </w:tcPr>
          <w:p w14:paraId="4498C5A6" w14:textId="77777777" w:rsidR="00451495" w:rsidRPr="00E73566" w:rsidRDefault="00451495" w:rsidP="00C2123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3E34BAB" w14:textId="77777777" w:rsidR="00451495" w:rsidRPr="00E73566" w:rsidRDefault="00451495" w:rsidP="00C21234">
            <w:pPr>
              <w:pStyle w:val="TAL"/>
            </w:pPr>
            <w:r>
              <w:t>1</w:t>
            </w:r>
          </w:p>
        </w:tc>
        <w:tc>
          <w:tcPr>
            <w:tcW w:w="5191" w:type="dxa"/>
            <w:tcBorders>
              <w:top w:val="single" w:sz="4" w:space="0" w:color="auto"/>
              <w:left w:val="single" w:sz="6" w:space="0" w:color="000000"/>
              <w:bottom w:val="single" w:sz="6" w:space="0" w:color="000000"/>
              <w:right w:val="single" w:sz="6" w:space="0" w:color="000000"/>
            </w:tcBorders>
          </w:tcPr>
          <w:p w14:paraId="31DABB36" w14:textId="77777777" w:rsidR="00451495" w:rsidRPr="00E73566" w:rsidRDefault="00451495" w:rsidP="00C21234">
            <w:pPr>
              <w:pStyle w:val="TAL"/>
            </w:pPr>
            <w:r>
              <w:t>Request an LMC to send a new location report.</w:t>
            </w:r>
          </w:p>
        </w:tc>
      </w:tr>
    </w:tbl>
    <w:p w14:paraId="2EE7CCBE" w14:textId="77777777" w:rsidR="00451495" w:rsidRPr="00E73566" w:rsidRDefault="00451495" w:rsidP="00451495"/>
    <w:p w14:paraId="0DA66E7E" w14:textId="4D18C84F" w:rsidR="00451495" w:rsidRPr="00E73566" w:rsidRDefault="00451495" w:rsidP="00451495">
      <w:pPr>
        <w:pStyle w:val="TH"/>
      </w:pPr>
      <w:r w:rsidRPr="00E73566">
        <w:t>Table </w:t>
      </w:r>
      <w:r>
        <w:t>7.</w:t>
      </w:r>
      <w:r w:rsidR="008A3C72">
        <w:t>1</w:t>
      </w:r>
      <w:r>
        <w:t>.</w:t>
      </w:r>
      <w:r>
        <w:rPr>
          <w:lang w:eastAsia="zh-CN"/>
        </w:rPr>
        <w:t>5.3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5"/>
        <w:gridCol w:w="1133"/>
        <w:gridCol w:w="2126"/>
        <w:gridCol w:w="4203"/>
      </w:tblGrid>
      <w:tr w:rsidR="00451495" w:rsidRPr="00E73566" w14:paraId="0890AB0F"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4E9869B"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DDDAFF1" w14:textId="77777777" w:rsidR="00451495" w:rsidRPr="00E73566" w:rsidRDefault="00451495" w:rsidP="00C21234">
            <w:pPr>
              <w:pStyle w:val="TAH"/>
            </w:pPr>
            <w:r w:rsidRPr="00E73566">
              <w:t>P</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CB37CE7" w14:textId="77777777" w:rsidR="00451495" w:rsidRPr="00E73566" w:rsidRDefault="00451495" w:rsidP="00C21234">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1CCB8748"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7119512" w14:textId="77777777" w:rsidR="00451495" w:rsidRPr="00E73566" w:rsidRDefault="00451495" w:rsidP="00C21234">
            <w:pPr>
              <w:pStyle w:val="TAH"/>
            </w:pPr>
            <w:r w:rsidRPr="00E73566">
              <w:t>Description</w:t>
            </w:r>
          </w:p>
        </w:tc>
      </w:tr>
      <w:tr w:rsidR="00451495" w:rsidRPr="00E73566" w14:paraId="06B48202"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30FF17EC"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545786C" w14:textId="77777777" w:rsidR="00451495" w:rsidRPr="00E73566" w:rsidRDefault="00451495" w:rsidP="00C21234">
            <w:pPr>
              <w:pStyle w:val="TAC"/>
            </w:pPr>
          </w:p>
        </w:tc>
        <w:tc>
          <w:tcPr>
            <w:tcW w:w="594" w:type="pct"/>
            <w:tcBorders>
              <w:top w:val="single" w:sz="4" w:space="0" w:color="auto"/>
              <w:left w:val="single" w:sz="6" w:space="0" w:color="000000"/>
              <w:bottom w:val="single" w:sz="4" w:space="0" w:color="auto"/>
              <w:right w:val="single" w:sz="6" w:space="0" w:color="000000"/>
            </w:tcBorders>
          </w:tcPr>
          <w:p w14:paraId="1529B036" w14:textId="77777777" w:rsidR="00451495" w:rsidRPr="00E73566" w:rsidRDefault="00451495" w:rsidP="00C21234">
            <w:pPr>
              <w:pStyle w:val="TAC"/>
            </w:pPr>
          </w:p>
        </w:tc>
        <w:tc>
          <w:tcPr>
            <w:tcW w:w="1115" w:type="pct"/>
            <w:tcBorders>
              <w:top w:val="single" w:sz="4" w:space="0" w:color="auto"/>
              <w:left w:val="single" w:sz="6" w:space="0" w:color="000000"/>
              <w:bottom w:val="single" w:sz="4" w:space="0" w:color="auto"/>
              <w:right w:val="single" w:sz="6" w:space="0" w:color="000000"/>
            </w:tcBorders>
          </w:tcPr>
          <w:p w14:paraId="7B59CD72"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3F2B99B5" w14:textId="77777777" w:rsidR="00451495" w:rsidRPr="00E73566" w:rsidRDefault="00451495" w:rsidP="00C21234">
            <w:pPr>
              <w:pStyle w:val="TAL"/>
            </w:pPr>
            <w:r>
              <w:t>The receipt of the location request is acknowledged.</w:t>
            </w:r>
          </w:p>
        </w:tc>
      </w:tr>
      <w:tr w:rsidR="00451495" w:rsidRPr="00E73566" w14:paraId="64113C96"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EC449E" w14:textId="57832E95"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Pr="00646838">
              <w:t>[</w:t>
            </w:r>
            <w:r w:rsidR="00941884" w:rsidRPr="00406C32">
              <w:t>7</w:t>
            </w:r>
            <w:r w:rsidRPr="00646838">
              <w:t>]</w:t>
            </w:r>
            <w:r w:rsidRPr="0016361A">
              <w:t xml:space="preserve"> also apply.</w:t>
            </w:r>
          </w:p>
        </w:tc>
      </w:tr>
    </w:tbl>
    <w:p w14:paraId="044E2282" w14:textId="77777777" w:rsidR="00451495" w:rsidRPr="00D33C31" w:rsidRDefault="00451495" w:rsidP="00451495"/>
    <w:p w14:paraId="448E8ACD" w14:textId="7D0837AF" w:rsidR="00451495" w:rsidRDefault="00451495" w:rsidP="00451495">
      <w:pPr>
        <w:pStyle w:val="Heading3"/>
      </w:pPr>
      <w:bookmarkStart w:id="296" w:name="_Toc510696632"/>
      <w:bookmarkStart w:id="297" w:name="_Toc35971427"/>
      <w:bookmarkStart w:id="298" w:name="_Toc180396888"/>
      <w:r>
        <w:t>7.</w:t>
      </w:r>
      <w:r w:rsidR="00577DF2">
        <w:t>1</w:t>
      </w:r>
      <w:r>
        <w:t>.6</w:t>
      </w:r>
      <w:r>
        <w:tab/>
        <w:t>Data Model</w:t>
      </w:r>
      <w:bookmarkEnd w:id="296"/>
      <w:bookmarkEnd w:id="297"/>
      <w:bookmarkEnd w:id="298"/>
    </w:p>
    <w:p w14:paraId="2B6FAF71" w14:textId="37B0CE5D" w:rsidR="00451495" w:rsidRDefault="00451495" w:rsidP="00451495">
      <w:pPr>
        <w:pStyle w:val="Heading4"/>
      </w:pPr>
      <w:bookmarkStart w:id="299" w:name="_Toc510696633"/>
      <w:bookmarkStart w:id="300" w:name="_Toc35971428"/>
      <w:bookmarkStart w:id="301" w:name="_Toc180396889"/>
      <w:bookmarkStart w:id="302" w:name="_Toc510696634"/>
      <w:bookmarkStart w:id="303" w:name="_Toc35971429"/>
      <w:r>
        <w:t>7.</w:t>
      </w:r>
      <w:r w:rsidR="00577DF2">
        <w:t>1</w:t>
      </w:r>
      <w:r>
        <w:t>.6.1</w:t>
      </w:r>
      <w:r>
        <w:tab/>
        <w:t>General</w:t>
      </w:r>
      <w:bookmarkEnd w:id="299"/>
      <w:bookmarkEnd w:id="300"/>
      <w:bookmarkEnd w:id="301"/>
    </w:p>
    <w:p w14:paraId="76AA5B23" w14:textId="77777777" w:rsidR="00451495" w:rsidRDefault="00451495" w:rsidP="00451495">
      <w:r>
        <w:t xml:space="preserve">This clause specifies the application data model supported by the </w:t>
      </w:r>
      <w:r>
        <w:rPr>
          <w:noProof/>
        </w:rPr>
        <w:t>LMS_Registration Service</w:t>
      </w:r>
      <w:r w:rsidRPr="00E23840">
        <w:rPr>
          <w:noProof/>
        </w:rPr>
        <w:t xml:space="preserve"> </w:t>
      </w:r>
      <w:r>
        <w:t>API.</w:t>
      </w:r>
    </w:p>
    <w:p w14:paraId="00774CCC" w14:textId="2BEA57A2" w:rsidR="00451495" w:rsidRDefault="00451495" w:rsidP="00451495">
      <w:r>
        <w:t>T</w:t>
      </w:r>
      <w:r w:rsidRPr="009C4D60">
        <w:t>able</w:t>
      </w:r>
      <w:r>
        <w:t> 7.</w:t>
      </w:r>
      <w:r w:rsidR="00577DF2">
        <w:t>1</w:t>
      </w:r>
      <w:r>
        <w:t xml:space="preserve">.6.1-1 specifies </w:t>
      </w:r>
      <w:r w:rsidRPr="009C4D60">
        <w:t xml:space="preserve">the </w:t>
      </w:r>
      <w:r>
        <w:t>data types</w:t>
      </w:r>
      <w:r w:rsidRPr="009C4D60">
        <w:t xml:space="preserve"> defined for the </w:t>
      </w:r>
      <w:r>
        <w:rPr>
          <w:noProof/>
        </w:rPr>
        <w:t>LMS_Registration Service</w:t>
      </w:r>
      <w:r w:rsidRPr="00E23840">
        <w:rPr>
          <w:noProof/>
        </w:rPr>
        <w:t xml:space="preserve"> </w:t>
      </w:r>
      <w:r>
        <w:t>interface</w:t>
      </w:r>
      <w:r w:rsidRPr="009C4D60">
        <w:t xml:space="preserve"> protocol</w:t>
      </w:r>
      <w:r>
        <w:t>.</w:t>
      </w:r>
    </w:p>
    <w:p w14:paraId="7BC9E3FB" w14:textId="33544BA9" w:rsidR="00451495" w:rsidRPr="009C4D60" w:rsidRDefault="00451495" w:rsidP="00451495">
      <w:pPr>
        <w:pStyle w:val="TH"/>
      </w:pPr>
      <w:r w:rsidRPr="009C4D60">
        <w:t>Table</w:t>
      </w:r>
      <w:r>
        <w:t> 7.</w:t>
      </w:r>
      <w:r w:rsidR="00577DF2">
        <w:t>1</w:t>
      </w:r>
      <w:r>
        <w:t>.6.1-</w:t>
      </w:r>
      <w:r w:rsidRPr="009C4D60">
        <w:t xml:space="preserve">1: </w:t>
      </w:r>
      <w:r>
        <w:rPr>
          <w:noProof/>
        </w:rPr>
        <w:t>LMS_Registration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451495" w:rsidRPr="00B54FF5" w14:paraId="2B90911B" w14:textId="77777777" w:rsidTr="00C2123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0B3C0508" w14:textId="77777777" w:rsidR="00451495" w:rsidRPr="0016361A" w:rsidRDefault="00451495" w:rsidP="00C21234">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899B1B1" w14:textId="77777777" w:rsidR="00451495" w:rsidRPr="0016361A" w:rsidRDefault="00451495" w:rsidP="00C21234">
            <w:pPr>
              <w:pStyle w:val="TAH"/>
            </w:pPr>
            <w:r w:rsidRPr="0016361A">
              <w:t>Clause defined</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5B42861A" w14:textId="77777777" w:rsidR="00451495" w:rsidRPr="0016361A" w:rsidRDefault="00451495" w:rsidP="00C21234">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221F7322" w14:textId="77777777" w:rsidR="00451495" w:rsidRPr="0016361A" w:rsidRDefault="00451495" w:rsidP="00C21234">
            <w:pPr>
              <w:pStyle w:val="TAH"/>
            </w:pPr>
            <w:r w:rsidRPr="0016361A">
              <w:t>Applicability</w:t>
            </w:r>
          </w:p>
        </w:tc>
      </w:tr>
      <w:tr w:rsidR="00451495" w:rsidRPr="00B54FF5" w14:paraId="7CEF906B" w14:textId="77777777" w:rsidTr="00C21234">
        <w:trPr>
          <w:jc w:val="center"/>
        </w:trPr>
        <w:tc>
          <w:tcPr>
            <w:tcW w:w="2074" w:type="dxa"/>
            <w:tcBorders>
              <w:top w:val="single" w:sz="4" w:space="0" w:color="auto"/>
              <w:left w:val="single" w:sz="4" w:space="0" w:color="auto"/>
              <w:bottom w:val="single" w:sz="4" w:space="0" w:color="auto"/>
              <w:right w:val="single" w:sz="4" w:space="0" w:color="auto"/>
            </w:tcBorders>
          </w:tcPr>
          <w:p w14:paraId="641B83A9" w14:textId="77777777" w:rsidR="00451495" w:rsidRPr="0016361A" w:rsidRDefault="00451495" w:rsidP="00C21234">
            <w:pPr>
              <w:pStyle w:val="TAL"/>
            </w:pPr>
            <w:r>
              <w:t>LMCRegistration</w:t>
            </w:r>
          </w:p>
        </w:tc>
        <w:tc>
          <w:tcPr>
            <w:tcW w:w="1842" w:type="dxa"/>
            <w:tcBorders>
              <w:top w:val="single" w:sz="4" w:space="0" w:color="auto"/>
              <w:left w:val="single" w:sz="4" w:space="0" w:color="auto"/>
              <w:bottom w:val="single" w:sz="4" w:space="0" w:color="auto"/>
              <w:right w:val="single" w:sz="4" w:space="0" w:color="auto"/>
            </w:tcBorders>
          </w:tcPr>
          <w:p w14:paraId="0E96D5D8" w14:textId="21F10CD9" w:rsidR="00451495" w:rsidRPr="0016361A" w:rsidRDefault="00451495" w:rsidP="00C21234">
            <w:pPr>
              <w:pStyle w:val="TAL"/>
            </w:pPr>
            <w:r>
              <w:t>7.</w:t>
            </w:r>
            <w:r w:rsidR="00EA76B3">
              <w:t>1</w:t>
            </w:r>
            <w:r>
              <w:t>.6.2.2</w:t>
            </w:r>
          </w:p>
        </w:tc>
        <w:tc>
          <w:tcPr>
            <w:tcW w:w="4111" w:type="dxa"/>
            <w:tcBorders>
              <w:top w:val="single" w:sz="4" w:space="0" w:color="auto"/>
              <w:left w:val="single" w:sz="4" w:space="0" w:color="auto"/>
              <w:bottom w:val="single" w:sz="4" w:space="0" w:color="auto"/>
              <w:right w:val="single" w:sz="4" w:space="0" w:color="auto"/>
            </w:tcBorders>
          </w:tcPr>
          <w:p w14:paraId="4B968514" w14:textId="77777777" w:rsidR="00451495" w:rsidRPr="0016361A" w:rsidRDefault="00451495" w:rsidP="00C21234">
            <w:pPr>
              <w:pStyle w:val="TAL"/>
              <w:rPr>
                <w:rFonts w:cs="Arial"/>
                <w:szCs w:val="18"/>
              </w:rPr>
            </w:pPr>
            <w:r>
              <w:rPr>
                <w:rFonts w:cs="Arial"/>
                <w:szCs w:val="18"/>
              </w:rPr>
              <w:t>Includes detailed of a LMC registration request</w:t>
            </w:r>
          </w:p>
        </w:tc>
        <w:tc>
          <w:tcPr>
            <w:tcW w:w="1506" w:type="dxa"/>
            <w:tcBorders>
              <w:top w:val="single" w:sz="4" w:space="0" w:color="auto"/>
              <w:left w:val="single" w:sz="4" w:space="0" w:color="auto"/>
              <w:bottom w:val="single" w:sz="4" w:space="0" w:color="auto"/>
              <w:right w:val="single" w:sz="4" w:space="0" w:color="auto"/>
            </w:tcBorders>
          </w:tcPr>
          <w:p w14:paraId="687C2049" w14:textId="77777777" w:rsidR="00451495" w:rsidRPr="0016361A" w:rsidRDefault="00451495" w:rsidP="00C21234">
            <w:pPr>
              <w:pStyle w:val="TAL"/>
              <w:rPr>
                <w:rFonts w:cs="Arial"/>
                <w:szCs w:val="18"/>
              </w:rPr>
            </w:pPr>
          </w:p>
        </w:tc>
      </w:tr>
    </w:tbl>
    <w:p w14:paraId="0D845B66" w14:textId="77777777" w:rsidR="00451495" w:rsidRDefault="00451495" w:rsidP="00451495"/>
    <w:p w14:paraId="29B31BB7" w14:textId="5D38648F" w:rsidR="00451495" w:rsidRDefault="00451495" w:rsidP="00451495">
      <w:r>
        <w:t>T</w:t>
      </w:r>
      <w:r w:rsidRPr="009C4D60">
        <w:t>able</w:t>
      </w:r>
      <w:r>
        <w:t> 7.</w:t>
      </w:r>
      <w:r w:rsidR="00EA76B3">
        <w:t>1</w:t>
      </w:r>
      <w:r>
        <w:t>.6.1-2 specifies data types</w:t>
      </w:r>
      <w:r w:rsidRPr="009C4D60">
        <w:t xml:space="preserve"> </w:t>
      </w:r>
      <w:r>
        <w:t xml:space="preserve">re-used by </w:t>
      </w:r>
      <w:r w:rsidRPr="009C4D60">
        <w:t xml:space="preserve">the </w:t>
      </w:r>
      <w:r>
        <w:t>LMS_Registration service based interface</w:t>
      </w:r>
      <w:r w:rsidRPr="009C4D60">
        <w:t xml:space="preserve"> protocol</w:t>
      </w:r>
      <w:r>
        <w:t xml:space="preserve"> from other specifications, including a reference to their respective specifications and when needed, a short description of their use within the LMS_Registration service based interface.</w:t>
      </w:r>
    </w:p>
    <w:p w14:paraId="573B1625" w14:textId="07B75301" w:rsidR="00451495" w:rsidRPr="009C4D60" w:rsidRDefault="00451495" w:rsidP="00451495">
      <w:pPr>
        <w:pStyle w:val="TH"/>
      </w:pPr>
      <w:r w:rsidRPr="009C4D60">
        <w:t>Table</w:t>
      </w:r>
      <w:r>
        <w:t> 7.</w:t>
      </w:r>
      <w:r w:rsidR="00EA76B3">
        <w:t>1</w:t>
      </w:r>
      <w:r>
        <w:t>.6.1-2</w:t>
      </w:r>
      <w:r w:rsidRPr="009C4D60">
        <w:t xml:space="preserve">: </w:t>
      </w:r>
      <w:r>
        <w:rPr>
          <w:noProof/>
        </w:rPr>
        <w:t>LMS_Registration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451495" w:rsidRPr="00B54FF5" w14:paraId="6ED7C9E3" w14:textId="77777777" w:rsidTr="00C2123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10CD5B0B" w14:textId="77777777" w:rsidR="00451495" w:rsidRPr="0016361A" w:rsidRDefault="00451495" w:rsidP="00C21234">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12A610E" w14:textId="77777777" w:rsidR="00451495" w:rsidRPr="0016361A" w:rsidRDefault="00451495" w:rsidP="00C21234">
            <w:pPr>
              <w:pStyle w:val="TAH"/>
            </w:pPr>
            <w:r w:rsidRPr="0016361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41DA286F" w14:textId="77777777" w:rsidR="00451495" w:rsidRPr="0016361A" w:rsidRDefault="00451495" w:rsidP="00C21234">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94DF5B3" w14:textId="77777777" w:rsidR="00451495" w:rsidRPr="0016361A" w:rsidRDefault="00451495" w:rsidP="00C21234">
            <w:pPr>
              <w:pStyle w:val="TAH"/>
            </w:pPr>
            <w:r w:rsidRPr="0016361A">
              <w:t>Applicability</w:t>
            </w:r>
          </w:p>
        </w:tc>
      </w:tr>
      <w:tr w:rsidR="00451495" w:rsidRPr="00B54FF5" w14:paraId="2F00B28A" w14:textId="77777777" w:rsidTr="00C21234">
        <w:trPr>
          <w:jc w:val="center"/>
        </w:trPr>
        <w:tc>
          <w:tcPr>
            <w:tcW w:w="2074" w:type="dxa"/>
            <w:tcBorders>
              <w:top w:val="single" w:sz="4" w:space="0" w:color="auto"/>
              <w:left w:val="single" w:sz="4" w:space="0" w:color="auto"/>
              <w:bottom w:val="single" w:sz="4" w:space="0" w:color="auto"/>
              <w:right w:val="single" w:sz="4" w:space="0" w:color="auto"/>
            </w:tcBorders>
          </w:tcPr>
          <w:p w14:paraId="6768FEF3" w14:textId="77777777" w:rsidR="00451495" w:rsidRPr="001608B2" w:rsidRDefault="00451495" w:rsidP="00C21234">
            <w:pPr>
              <w:pStyle w:val="TAL"/>
              <w:rPr>
                <w:highlight w:val="yellow"/>
              </w:rPr>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4209A949" w14:textId="0B64FC76" w:rsidR="00451495" w:rsidRPr="0016361A" w:rsidRDefault="00451495" w:rsidP="00C21234">
            <w:pPr>
              <w:pStyle w:val="TAL"/>
            </w:pPr>
            <w:r w:rsidRPr="00F25C88">
              <w:rPr>
                <w:rFonts w:cs="Arial"/>
              </w:rPr>
              <w:t>3GPP TS 29.571 [</w:t>
            </w:r>
            <w:r w:rsidRPr="00493C62">
              <w:rPr>
                <w:rFonts w:cs="Arial"/>
                <w:highlight w:val="yellow"/>
              </w:rPr>
              <w:t>r</w:t>
            </w:r>
            <w:r w:rsidR="00F432BE">
              <w:rPr>
                <w:rFonts w:cs="Arial"/>
              </w:rPr>
              <w:t>ef</w:t>
            </w:r>
            <w:r w:rsidRPr="00F25C88">
              <w:rPr>
                <w:rFonts w:cs="Arial"/>
              </w:rPr>
              <w:t>]</w:t>
            </w:r>
          </w:p>
        </w:tc>
        <w:tc>
          <w:tcPr>
            <w:tcW w:w="3969" w:type="dxa"/>
            <w:tcBorders>
              <w:top w:val="single" w:sz="4" w:space="0" w:color="auto"/>
              <w:left w:val="single" w:sz="4" w:space="0" w:color="auto"/>
              <w:bottom w:val="single" w:sz="4" w:space="0" w:color="auto"/>
              <w:right w:val="single" w:sz="4" w:space="0" w:color="auto"/>
            </w:tcBorders>
          </w:tcPr>
          <w:p w14:paraId="07B03CC6" w14:textId="77777777" w:rsidR="00451495" w:rsidRPr="0016361A" w:rsidRDefault="00451495" w:rsidP="00C21234">
            <w:pPr>
              <w:pStyle w:val="TAL"/>
              <w:rPr>
                <w:rFonts w:cs="Arial"/>
                <w:szCs w:val="18"/>
              </w:rPr>
            </w:pPr>
            <w:r w:rsidRPr="00F25C88">
              <w:rPr>
                <w:lang w:eastAsia="zh-CN"/>
              </w:rPr>
              <w:t>String providing an URI.</w:t>
            </w:r>
          </w:p>
        </w:tc>
        <w:tc>
          <w:tcPr>
            <w:tcW w:w="1506" w:type="dxa"/>
            <w:tcBorders>
              <w:top w:val="single" w:sz="4" w:space="0" w:color="auto"/>
              <w:left w:val="single" w:sz="4" w:space="0" w:color="auto"/>
              <w:bottom w:val="single" w:sz="4" w:space="0" w:color="auto"/>
              <w:right w:val="single" w:sz="4" w:space="0" w:color="auto"/>
            </w:tcBorders>
          </w:tcPr>
          <w:p w14:paraId="0F1836F3" w14:textId="77777777" w:rsidR="00451495" w:rsidRPr="0016361A" w:rsidRDefault="00451495" w:rsidP="00C21234">
            <w:pPr>
              <w:pStyle w:val="TAL"/>
              <w:rPr>
                <w:rFonts w:cs="Arial"/>
                <w:szCs w:val="18"/>
              </w:rPr>
            </w:pPr>
          </w:p>
        </w:tc>
      </w:tr>
    </w:tbl>
    <w:p w14:paraId="48CE1CB1" w14:textId="77777777" w:rsidR="00451495" w:rsidRPr="006B5418" w:rsidRDefault="00451495" w:rsidP="00451495">
      <w:pPr>
        <w:rPr>
          <w:lang w:val="en-US"/>
        </w:rPr>
      </w:pPr>
    </w:p>
    <w:p w14:paraId="262F93DC" w14:textId="237B1282" w:rsidR="00451495" w:rsidRDefault="00451495" w:rsidP="00451495">
      <w:pPr>
        <w:pStyle w:val="Heading4"/>
        <w:rPr>
          <w:lang w:val="en-US"/>
        </w:rPr>
      </w:pPr>
      <w:bookmarkStart w:id="304" w:name="_Toc180396890"/>
      <w:r>
        <w:rPr>
          <w:lang w:val="en-US"/>
        </w:rPr>
        <w:t>7.</w:t>
      </w:r>
      <w:r w:rsidR="00D80E4B">
        <w:rPr>
          <w:lang w:val="en-US"/>
        </w:rPr>
        <w:t>1</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2"/>
      <w:bookmarkEnd w:id="303"/>
      <w:bookmarkEnd w:id="304"/>
    </w:p>
    <w:p w14:paraId="0A48256F" w14:textId="27243542" w:rsidR="00451495" w:rsidRDefault="00451495" w:rsidP="00451495">
      <w:pPr>
        <w:pStyle w:val="Heading5"/>
      </w:pPr>
      <w:bookmarkStart w:id="305" w:name="_Toc180396891"/>
      <w:r>
        <w:t>7.</w:t>
      </w:r>
      <w:r w:rsidR="00D80E4B">
        <w:t>1</w:t>
      </w:r>
      <w:r>
        <w:t>.6.2.1</w:t>
      </w:r>
      <w:r>
        <w:tab/>
        <w:t>Introduction</w:t>
      </w:r>
      <w:bookmarkEnd w:id="210"/>
      <w:bookmarkEnd w:id="211"/>
      <w:bookmarkEnd w:id="305"/>
    </w:p>
    <w:p w14:paraId="0CD0C3E2" w14:textId="77777777" w:rsidR="00451495" w:rsidRDefault="00451495" w:rsidP="00451495">
      <w:r>
        <w:t>This clause defines the structures to be used in resource representations.</w:t>
      </w:r>
    </w:p>
    <w:p w14:paraId="3FF75D30" w14:textId="780CEEA4" w:rsidR="00451495" w:rsidRDefault="00451495" w:rsidP="00451495">
      <w:pPr>
        <w:pStyle w:val="Heading5"/>
      </w:pPr>
      <w:bookmarkStart w:id="306" w:name="_Toc510696636"/>
      <w:bookmarkStart w:id="307" w:name="_Toc35971431"/>
      <w:bookmarkStart w:id="308" w:name="_Toc180396892"/>
      <w:r>
        <w:t>7.</w:t>
      </w:r>
      <w:r w:rsidR="00D80E4B">
        <w:t>1</w:t>
      </w:r>
      <w:r>
        <w:t>.6.2.2</w:t>
      </w:r>
      <w:r>
        <w:tab/>
        <w:t xml:space="preserve">Type: </w:t>
      </w:r>
      <w:bookmarkEnd w:id="306"/>
      <w:bookmarkEnd w:id="307"/>
      <w:r>
        <w:t>LMCRegistration</w:t>
      </w:r>
      <w:bookmarkEnd w:id="308"/>
    </w:p>
    <w:p w14:paraId="0FBEDB19" w14:textId="32D43C01" w:rsidR="00451495" w:rsidRDefault="00451495" w:rsidP="00451495">
      <w:pPr>
        <w:pStyle w:val="TH"/>
      </w:pPr>
      <w:r>
        <w:rPr>
          <w:noProof/>
        </w:rPr>
        <w:t>Table </w:t>
      </w:r>
      <w:r>
        <w:t>7.</w:t>
      </w:r>
      <w:r w:rsidR="00D80E4B">
        <w:t>1</w:t>
      </w:r>
      <w:r>
        <w:t xml:space="preserve">.6.2.2-1: </w:t>
      </w:r>
      <w:r>
        <w:rPr>
          <w:noProof/>
        </w:rPr>
        <w:t xml:space="preserve">Definition of type </w:t>
      </w:r>
      <w:r>
        <w:t>LMCRegistration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451495" w:rsidRPr="00B54FF5" w14:paraId="392ED81B" w14:textId="77777777" w:rsidTr="00C21234">
        <w:trPr>
          <w:jc w:val="center"/>
        </w:trPr>
        <w:tc>
          <w:tcPr>
            <w:tcW w:w="1929" w:type="dxa"/>
            <w:shd w:val="clear" w:color="auto" w:fill="C0C0C0"/>
            <w:hideMark/>
          </w:tcPr>
          <w:p w14:paraId="27E80DB3" w14:textId="77777777" w:rsidR="00451495" w:rsidRPr="0016361A" w:rsidRDefault="00451495" w:rsidP="00C21234">
            <w:pPr>
              <w:pStyle w:val="TAH"/>
            </w:pPr>
            <w:r w:rsidRPr="0016361A">
              <w:t>Attribute name</w:t>
            </w:r>
          </w:p>
        </w:tc>
        <w:tc>
          <w:tcPr>
            <w:tcW w:w="1217" w:type="dxa"/>
            <w:shd w:val="clear" w:color="auto" w:fill="C0C0C0"/>
            <w:hideMark/>
          </w:tcPr>
          <w:p w14:paraId="0C6247AC" w14:textId="77777777" w:rsidR="00451495" w:rsidRPr="0016361A" w:rsidRDefault="00451495" w:rsidP="00C21234">
            <w:pPr>
              <w:pStyle w:val="TAH"/>
            </w:pPr>
            <w:r w:rsidRPr="0016361A">
              <w:t>Data type</w:t>
            </w:r>
          </w:p>
        </w:tc>
        <w:tc>
          <w:tcPr>
            <w:tcW w:w="425" w:type="dxa"/>
            <w:shd w:val="clear" w:color="auto" w:fill="C0C0C0"/>
            <w:hideMark/>
          </w:tcPr>
          <w:p w14:paraId="31645B71" w14:textId="77777777" w:rsidR="00451495" w:rsidRPr="0016361A" w:rsidRDefault="00451495" w:rsidP="00C21234">
            <w:pPr>
              <w:pStyle w:val="TAH"/>
            </w:pPr>
            <w:r w:rsidRPr="0016361A">
              <w:t>P</w:t>
            </w:r>
          </w:p>
        </w:tc>
        <w:tc>
          <w:tcPr>
            <w:tcW w:w="1134" w:type="dxa"/>
            <w:shd w:val="clear" w:color="auto" w:fill="C0C0C0"/>
          </w:tcPr>
          <w:p w14:paraId="7214BC3D" w14:textId="77777777" w:rsidR="00451495" w:rsidRPr="0016361A" w:rsidRDefault="00451495" w:rsidP="00C21234">
            <w:pPr>
              <w:pStyle w:val="TAH"/>
            </w:pPr>
            <w:r w:rsidRPr="00F112E4">
              <w:t>Cardinality</w:t>
            </w:r>
          </w:p>
        </w:tc>
        <w:tc>
          <w:tcPr>
            <w:tcW w:w="3319" w:type="dxa"/>
            <w:shd w:val="clear" w:color="auto" w:fill="C0C0C0"/>
            <w:hideMark/>
          </w:tcPr>
          <w:p w14:paraId="20866739" w14:textId="77777777" w:rsidR="00451495" w:rsidRPr="0016361A" w:rsidRDefault="00451495" w:rsidP="00C21234">
            <w:pPr>
              <w:pStyle w:val="TAH"/>
              <w:rPr>
                <w:rFonts w:cs="Arial"/>
                <w:szCs w:val="18"/>
              </w:rPr>
            </w:pPr>
            <w:r w:rsidRPr="0016361A">
              <w:rPr>
                <w:rFonts w:cs="Arial"/>
                <w:szCs w:val="18"/>
              </w:rPr>
              <w:t>Description</w:t>
            </w:r>
          </w:p>
        </w:tc>
        <w:tc>
          <w:tcPr>
            <w:tcW w:w="1503" w:type="dxa"/>
            <w:shd w:val="clear" w:color="auto" w:fill="C0C0C0"/>
          </w:tcPr>
          <w:p w14:paraId="5F32C14F" w14:textId="77777777" w:rsidR="00451495" w:rsidRPr="0016361A" w:rsidRDefault="00451495" w:rsidP="00C21234">
            <w:pPr>
              <w:pStyle w:val="TAH"/>
              <w:rPr>
                <w:rFonts w:cs="Arial"/>
                <w:szCs w:val="18"/>
              </w:rPr>
            </w:pPr>
            <w:r w:rsidRPr="0016361A">
              <w:rPr>
                <w:rFonts w:cs="Arial"/>
                <w:szCs w:val="18"/>
              </w:rPr>
              <w:t>Applicability</w:t>
            </w:r>
          </w:p>
        </w:tc>
      </w:tr>
      <w:tr w:rsidR="00451495" w:rsidRPr="00B54FF5" w14:paraId="32D6DDE3" w14:textId="77777777" w:rsidTr="00C21234">
        <w:trPr>
          <w:jc w:val="center"/>
        </w:trPr>
        <w:tc>
          <w:tcPr>
            <w:tcW w:w="1929" w:type="dxa"/>
          </w:tcPr>
          <w:p w14:paraId="55254692" w14:textId="77777777" w:rsidR="00451495" w:rsidRPr="0016361A" w:rsidRDefault="00451495" w:rsidP="00C21234">
            <w:pPr>
              <w:pStyle w:val="TAL"/>
            </w:pPr>
            <w:r>
              <w:t>expTime</w:t>
            </w:r>
          </w:p>
        </w:tc>
        <w:tc>
          <w:tcPr>
            <w:tcW w:w="1217" w:type="dxa"/>
          </w:tcPr>
          <w:p w14:paraId="121122D0" w14:textId="77777777" w:rsidR="00451495" w:rsidRPr="0016361A" w:rsidRDefault="00451495" w:rsidP="00C21234">
            <w:pPr>
              <w:pStyle w:val="TAL"/>
            </w:pPr>
            <w:r>
              <w:t>string</w:t>
            </w:r>
          </w:p>
        </w:tc>
        <w:tc>
          <w:tcPr>
            <w:tcW w:w="425" w:type="dxa"/>
          </w:tcPr>
          <w:p w14:paraId="36713BE3" w14:textId="77777777" w:rsidR="00451495" w:rsidRPr="0016361A" w:rsidRDefault="00451495" w:rsidP="00C21234">
            <w:pPr>
              <w:pStyle w:val="TAC"/>
            </w:pPr>
            <w:r>
              <w:t>M</w:t>
            </w:r>
          </w:p>
        </w:tc>
        <w:tc>
          <w:tcPr>
            <w:tcW w:w="1134" w:type="dxa"/>
          </w:tcPr>
          <w:p w14:paraId="31134164" w14:textId="77777777" w:rsidR="00451495" w:rsidRPr="0016361A" w:rsidRDefault="00451495" w:rsidP="00C21234">
            <w:pPr>
              <w:pStyle w:val="TAL"/>
            </w:pPr>
            <w:r>
              <w:t>1</w:t>
            </w:r>
          </w:p>
        </w:tc>
        <w:tc>
          <w:tcPr>
            <w:tcW w:w="3319" w:type="dxa"/>
          </w:tcPr>
          <w:p w14:paraId="4AC06F92" w14:textId="77777777" w:rsidR="00451495" w:rsidRPr="0016361A" w:rsidRDefault="00451495" w:rsidP="00C21234">
            <w:pPr>
              <w:pStyle w:val="TAL"/>
              <w:rPr>
                <w:rFonts w:cs="Arial"/>
                <w:szCs w:val="18"/>
              </w:rPr>
            </w:pPr>
            <w:r>
              <w:rPr>
                <w:rFonts w:cs="Arial"/>
                <w:szCs w:val="18"/>
              </w:rPr>
              <w:t>Time and date for the registration expiry.</w:t>
            </w:r>
          </w:p>
        </w:tc>
        <w:tc>
          <w:tcPr>
            <w:tcW w:w="1503" w:type="dxa"/>
          </w:tcPr>
          <w:p w14:paraId="53851080" w14:textId="77777777" w:rsidR="00451495" w:rsidRPr="0016361A" w:rsidRDefault="00451495" w:rsidP="00C21234">
            <w:pPr>
              <w:pStyle w:val="TAL"/>
              <w:rPr>
                <w:rFonts w:cs="Arial"/>
                <w:szCs w:val="18"/>
              </w:rPr>
            </w:pPr>
          </w:p>
        </w:tc>
      </w:tr>
      <w:tr w:rsidR="00451495" w:rsidRPr="00B54FF5" w14:paraId="25FB9939" w14:textId="77777777" w:rsidTr="00C21234">
        <w:trPr>
          <w:jc w:val="center"/>
        </w:trPr>
        <w:tc>
          <w:tcPr>
            <w:tcW w:w="1929" w:type="dxa"/>
          </w:tcPr>
          <w:p w14:paraId="780B09B4" w14:textId="77777777" w:rsidR="00451495" w:rsidRDefault="00451495" w:rsidP="00C21234">
            <w:pPr>
              <w:pStyle w:val="TAL"/>
            </w:pPr>
            <w:r>
              <w:t>mclocClientID</w:t>
            </w:r>
          </w:p>
        </w:tc>
        <w:tc>
          <w:tcPr>
            <w:tcW w:w="1217" w:type="dxa"/>
          </w:tcPr>
          <w:p w14:paraId="5A804017" w14:textId="77777777" w:rsidR="00451495" w:rsidRDefault="00451495" w:rsidP="00C21234">
            <w:pPr>
              <w:pStyle w:val="TAL"/>
            </w:pPr>
            <w:r>
              <w:t>string</w:t>
            </w:r>
          </w:p>
        </w:tc>
        <w:tc>
          <w:tcPr>
            <w:tcW w:w="425" w:type="dxa"/>
          </w:tcPr>
          <w:p w14:paraId="05279C62" w14:textId="77777777" w:rsidR="00451495" w:rsidRDefault="00451495" w:rsidP="00C21234">
            <w:pPr>
              <w:pStyle w:val="TAC"/>
            </w:pPr>
            <w:r>
              <w:t>M</w:t>
            </w:r>
          </w:p>
        </w:tc>
        <w:tc>
          <w:tcPr>
            <w:tcW w:w="1134" w:type="dxa"/>
          </w:tcPr>
          <w:p w14:paraId="5BA70FE6" w14:textId="77777777" w:rsidR="00451495" w:rsidRDefault="00451495" w:rsidP="00C21234">
            <w:pPr>
              <w:pStyle w:val="TAL"/>
            </w:pPr>
            <w:r>
              <w:t>1</w:t>
            </w:r>
          </w:p>
        </w:tc>
        <w:tc>
          <w:tcPr>
            <w:tcW w:w="3319" w:type="dxa"/>
          </w:tcPr>
          <w:p w14:paraId="3319E284" w14:textId="77777777" w:rsidR="00451495" w:rsidRPr="00FD1BB5" w:rsidRDefault="00451495" w:rsidP="00C21234">
            <w:pPr>
              <w:pStyle w:val="TAL"/>
              <w:rPr>
                <w:rFonts w:cs="Arial"/>
                <w:szCs w:val="18"/>
              </w:rPr>
            </w:pPr>
            <w:r w:rsidRPr="00FD1BB5">
              <w:rPr>
                <w:rFonts w:cs="Arial"/>
                <w:szCs w:val="18"/>
              </w:rPr>
              <w:t>Used to identify the LMC</w:t>
            </w:r>
            <w:r>
              <w:rPr>
                <w:rFonts w:cs="Arial"/>
                <w:szCs w:val="18"/>
              </w:rPr>
              <w:t xml:space="preserve"> that request registration</w:t>
            </w:r>
          </w:p>
        </w:tc>
        <w:tc>
          <w:tcPr>
            <w:tcW w:w="1503" w:type="dxa"/>
          </w:tcPr>
          <w:p w14:paraId="0313B461" w14:textId="77777777" w:rsidR="00451495" w:rsidRPr="0016361A" w:rsidRDefault="00451495" w:rsidP="00C21234">
            <w:pPr>
              <w:pStyle w:val="TAL"/>
              <w:rPr>
                <w:rFonts w:cs="Arial"/>
                <w:szCs w:val="18"/>
              </w:rPr>
            </w:pPr>
          </w:p>
        </w:tc>
      </w:tr>
      <w:tr w:rsidR="00451495" w:rsidRPr="00B54FF5" w14:paraId="25BC592B" w14:textId="77777777" w:rsidTr="00C21234">
        <w:trPr>
          <w:jc w:val="center"/>
        </w:trPr>
        <w:tc>
          <w:tcPr>
            <w:tcW w:w="1929" w:type="dxa"/>
          </w:tcPr>
          <w:p w14:paraId="4031EB16" w14:textId="77777777" w:rsidR="00451495" w:rsidRDefault="00451495" w:rsidP="00C21234">
            <w:pPr>
              <w:pStyle w:val="TAL"/>
            </w:pPr>
            <w:r>
              <w:t>locationConfigUri</w:t>
            </w:r>
          </w:p>
        </w:tc>
        <w:tc>
          <w:tcPr>
            <w:tcW w:w="1217" w:type="dxa"/>
          </w:tcPr>
          <w:p w14:paraId="5614917E" w14:textId="77777777" w:rsidR="00451495" w:rsidRDefault="00451495" w:rsidP="00C21234">
            <w:pPr>
              <w:pStyle w:val="TAL"/>
            </w:pPr>
            <w:r>
              <w:t>Uri</w:t>
            </w:r>
          </w:p>
        </w:tc>
        <w:tc>
          <w:tcPr>
            <w:tcW w:w="425" w:type="dxa"/>
          </w:tcPr>
          <w:p w14:paraId="6E1E7B31" w14:textId="77777777" w:rsidR="00451495" w:rsidRDefault="00451495" w:rsidP="00C21234">
            <w:pPr>
              <w:pStyle w:val="TAC"/>
            </w:pPr>
            <w:r>
              <w:t>M</w:t>
            </w:r>
          </w:p>
        </w:tc>
        <w:tc>
          <w:tcPr>
            <w:tcW w:w="1134" w:type="dxa"/>
          </w:tcPr>
          <w:p w14:paraId="226900A3" w14:textId="77777777" w:rsidR="00451495" w:rsidRDefault="00451495" w:rsidP="00C21234">
            <w:pPr>
              <w:pStyle w:val="TAL"/>
            </w:pPr>
            <w:r>
              <w:t>1</w:t>
            </w:r>
          </w:p>
        </w:tc>
        <w:tc>
          <w:tcPr>
            <w:tcW w:w="3319" w:type="dxa"/>
          </w:tcPr>
          <w:p w14:paraId="314A2E2E" w14:textId="77777777" w:rsidR="00451495" w:rsidRPr="00FD1BB5" w:rsidRDefault="00451495" w:rsidP="00C21234">
            <w:pPr>
              <w:pStyle w:val="TAL"/>
              <w:rPr>
                <w:rFonts w:cs="Arial"/>
                <w:szCs w:val="18"/>
              </w:rPr>
            </w:pPr>
            <w:r>
              <w:t xml:space="preserve">URI where the Location Configuration should be delivered to. </w:t>
            </w:r>
          </w:p>
        </w:tc>
        <w:tc>
          <w:tcPr>
            <w:tcW w:w="1503" w:type="dxa"/>
          </w:tcPr>
          <w:p w14:paraId="05DA60B3" w14:textId="77777777" w:rsidR="00451495" w:rsidRPr="0016361A" w:rsidRDefault="00451495" w:rsidP="00C21234">
            <w:pPr>
              <w:pStyle w:val="TAL"/>
              <w:rPr>
                <w:rFonts w:cs="Arial"/>
                <w:szCs w:val="18"/>
              </w:rPr>
            </w:pPr>
          </w:p>
        </w:tc>
      </w:tr>
      <w:tr w:rsidR="00451495" w:rsidRPr="00B54FF5" w14:paraId="50C80FD8" w14:textId="77777777" w:rsidTr="00C21234">
        <w:trPr>
          <w:jc w:val="center"/>
        </w:trPr>
        <w:tc>
          <w:tcPr>
            <w:tcW w:w="1929" w:type="dxa"/>
          </w:tcPr>
          <w:p w14:paraId="45B58B8E" w14:textId="77777777" w:rsidR="00451495" w:rsidRDefault="00451495" w:rsidP="00C21234">
            <w:pPr>
              <w:pStyle w:val="TAL"/>
            </w:pPr>
            <w:r>
              <w:t>locationRequestUri</w:t>
            </w:r>
          </w:p>
        </w:tc>
        <w:tc>
          <w:tcPr>
            <w:tcW w:w="1217" w:type="dxa"/>
          </w:tcPr>
          <w:p w14:paraId="60B7A49F" w14:textId="77777777" w:rsidR="00451495" w:rsidRDefault="00451495" w:rsidP="00C21234">
            <w:pPr>
              <w:pStyle w:val="TAL"/>
            </w:pPr>
            <w:r>
              <w:t>Uri</w:t>
            </w:r>
          </w:p>
        </w:tc>
        <w:tc>
          <w:tcPr>
            <w:tcW w:w="425" w:type="dxa"/>
          </w:tcPr>
          <w:p w14:paraId="00334008" w14:textId="77777777" w:rsidR="00451495" w:rsidRDefault="00451495" w:rsidP="00C21234">
            <w:pPr>
              <w:pStyle w:val="TAC"/>
            </w:pPr>
            <w:r>
              <w:t>M</w:t>
            </w:r>
          </w:p>
        </w:tc>
        <w:tc>
          <w:tcPr>
            <w:tcW w:w="1134" w:type="dxa"/>
          </w:tcPr>
          <w:p w14:paraId="492C2555" w14:textId="77777777" w:rsidR="00451495" w:rsidRDefault="00451495" w:rsidP="00C21234">
            <w:pPr>
              <w:pStyle w:val="TAL"/>
            </w:pPr>
            <w:r>
              <w:t>1</w:t>
            </w:r>
          </w:p>
        </w:tc>
        <w:tc>
          <w:tcPr>
            <w:tcW w:w="3319" w:type="dxa"/>
          </w:tcPr>
          <w:p w14:paraId="3DA11116" w14:textId="77777777" w:rsidR="00451495" w:rsidRDefault="00451495" w:rsidP="00C21234">
            <w:pPr>
              <w:pStyle w:val="TAL"/>
            </w:pPr>
            <w:r>
              <w:t>URI where the Location request should be delivered to.</w:t>
            </w:r>
          </w:p>
        </w:tc>
        <w:tc>
          <w:tcPr>
            <w:tcW w:w="1503" w:type="dxa"/>
          </w:tcPr>
          <w:p w14:paraId="67194DBC" w14:textId="77777777" w:rsidR="00451495" w:rsidRPr="0016361A" w:rsidRDefault="00451495" w:rsidP="00C21234">
            <w:pPr>
              <w:pStyle w:val="TAL"/>
              <w:rPr>
                <w:rFonts w:cs="Arial"/>
                <w:szCs w:val="18"/>
              </w:rPr>
            </w:pPr>
          </w:p>
        </w:tc>
      </w:tr>
    </w:tbl>
    <w:p w14:paraId="2614B68D" w14:textId="77777777" w:rsidR="00451495" w:rsidRDefault="00451495" w:rsidP="00451495">
      <w:pPr>
        <w:rPr>
          <w:lang w:val="en-US"/>
        </w:rPr>
      </w:pPr>
    </w:p>
    <w:p w14:paraId="03ABF3FA" w14:textId="7B15F182" w:rsidR="00451495" w:rsidRDefault="00451495" w:rsidP="00451495">
      <w:pPr>
        <w:pStyle w:val="Heading4"/>
        <w:rPr>
          <w:lang w:val="en-US"/>
        </w:rPr>
      </w:pPr>
      <w:bookmarkStart w:id="309" w:name="_Toc510696638"/>
      <w:bookmarkStart w:id="310" w:name="_Toc35971433"/>
      <w:bookmarkStart w:id="311" w:name="_Toc180396893"/>
      <w:r>
        <w:rPr>
          <w:lang w:val="en-US"/>
        </w:rPr>
        <w:t>7.</w:t>
      </w:r>
      <w:r w:rsidR="0014407A">
        <w:rPr>
          <w:lang w:val="en-US"/>
        </w:rPr>
        <w:t>1</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9"/>
      <w:bookmarkEnd w:id="310"/>
      <w:bookmarkEnd w:id="311"/>
    </w:p>
    <w:p w14:paraId="76BB6C7F" w14:textId="77777777" w:rsidR="00451495" w:rsidRPr="00384E92" w:rsidRDefault="00451495" w:rsidP="00451495">
      <w:bookmarkStart w:id="312" w:name="_Toc510696641"/>
      <w:bookmarkStart w:id="313" w:name="_Toc35971436"/>
      <w:r>
        <w:t>No simple data types or enumerations defined.</w:t>
      </w:r>
    </w:p>
    <w:p w14:paraId="0F3E4A90" w14:textId="490FF116" w:rsidR="00451495" w:rsidRPr="002612B3" w:rsidRDefault="00451495" w:rsidP="00451495">
      <w:pPr>
        <w:pStyle w:val="Heading3"/>
      </w:pPr>
      <w:bookmarkStart w:id="314" w:name="_Toc510696647"/>
      <w:bookmarkStart w:id="315" w:name="_Toc35971443"/>
      <w:bookmarkStart w:id="316" w:name="_Toc180396894"/>
      <w:bookmarkEnd w:id="312"/>
      <w:bookmarkEnd w:id="313"/>
      <w:r>
        <w:t>7.</w:t>
      </w:r>
      <w:r w:rsidR="0014407A">
        <w:t>1</w:t>
      </w:r>
      <w:r>
        <w:t>.</w:t>
      </w:r>
      <w:r w:rsidRPr="002612B3">
        <w:t>7</w:t>
      </w:r>
      <w:r w:rsidRPr="002612B3">
        <w:tab/>
        <w:t>Error Handling</w:t>
      </w:r>
      <w:bookmarkEnd w:id="314"/>
      <w:bookmarkEnd w:id="315"/>
      <w:bookmarkEnd w:id="316"/>
    </w:p>
    <w:p w14:paraId="63BF24B1" w14:textId="520187F3" w:rsidR="00451495" w:rsidRPr="002612B3" w:rsidRDefault="00451495" w:rsidP="00451495">
      <w:pPr>
        <w:pStyle w:val="Heading4"/>
      </w:pPr>
      <w:bookmarkStart w:id="317" w:name="_Toc35971444"/>
      <w:bookmarkStart w:id="318" w:name="_Toc180396895"/>
      <w:r>
        <w:t>7.</w:t>
      </w:r>
      <w:r w:rsidR="0014407A">
        <w:t>1</w:t>
      </w:r>
      <w:r w:rsidRPr="002612B3">
        <w:t>.7.1</w:t>
      </w:r>
      <w:r w:rsidRPr="002612B3">
        <w:tab/>
        <w:t>General</w:t>
      </w:r>
      <w:bookmarkEnd w:id="317"/>
      <w:bookmarkEnd w:id="318"/>
    </w:p>
    <w:p w14:paraId="36EF84DA" w14:textId="50D8F335" w:rsidR="00451495" w:rsidRPr="002612B3" w:rsidRDefault="00451495" w:rsidP="00451495">
      <w:r w:rsidRPr="002612B3">
        <w:t xml:space="preserve">For the </w:t>
      </w:r>
      <w:r w:rsidRPr="002612B3">
        <w:rPr>
          <w:noProof/>
        </w:rPr>
        <w:t>LMS_</w:t>
      </w:r>
      <w:r>
        <w:rPr>
          <w:noProof/>
        </w:rPr>
        <w:t>Registration</w:t>
      </w:r>
      <w:r w:rsidRPr="002612B3">
        <w:t xml:space="preserve"> API, HTTP error responses shall be supported as specified in clause 4.8 of 3GPP TS 29.501 [</w:t>
      </w:r>
      <w:r w:rsidR="008E6B6C">
        <w:t>8</w:t>
      </w:r>
      <w:r w:rsidRPr="002612B3">
        <w:t>]. Protocol errors and application errors specified in table 5.2.7.2-1 of 3GPP TS 29.</w:t>
      </w:r>
      <w:r w:rsidRPr="00194230">
        <w:t>500 [</w:t>
      </w:r>
      <w:r w:rsidR="00941884" w:rsidRPr="00194230">
        <w:t>7</w:t>
      </w:r>
      <w:r w:rsidRPr="00194230">
        <w:t>] shall be supported for an HTTP method if the corresponding HTTP status codes are specified as mandatory for that HTTP method in table 5.2.7.1-1 of 3GPP TS 29.500 [</w:t>
      </w:r>
      <w:r w:rsidR="00941884" w:rsidRPr="00194230">
        <w:t>7</w:t>
      </w:r>
      <w:r w:rsidRPr="00194230">
        <w:t>].</w:t>
      </w:r>
    </w:p>
    <w:p w14:paraId="1DC85DEA" w14:textId="77777777" w:rsidR="00451495" w:rsidRPr="002612B3" w:rsidRDefault="00451495" w:rsidP="00451495">
      <w:pPr>
        <w:rPr>
          <w:rFonts w:eastAsia="Calibri"/>
        </w:rPr>
      </w:pPr>
      <w:r w:rsidRPr="002612B3">
        <w:t xml:space="preserve">In addition, the requirements in the following clauses are applicable for the </w:t>
      </w:r>
      <w:r w:rsidRPr="002612B3">
        <w:rPr>
          <w:noProof/>
        </w:rPr>
        <w:t>LMS_LocationReport</w:t>
      </w:r>
      <w:r w:rsidRPr="002612B3">
        <w:t xml:space="preserve"> API.</w:t>
      </w:r>
    </w:p>
    <w:p w14:paraId="2AC78EC2" w14:textId="156BC9F0" w:rsidR="00451495" w:rsidRPr="002612B3" w:rsidRDefault="00451495" w:rsidP="00451495">
      <w:pPr>
        <w:pStyle w:val="Heading4"/>
      </w:pPr>
      <w:bookmarkStart w:id="319" w:name="_Toc35971445"/>
      <w:bookmarkStart w:id="320" w:name="_Toc180396896"/>
      <w:r>
        <w:t>7.</w:t>
      </w:r>
      <w:r w:rsidR="00884F7E">
        <w:t>1</w:t>
      </w:r>
      <w:r w:rsidRPr="002612B3">
        <w:t>.7.2</w:t>
      </w:r>
      <w:r w:rsidRPr="002612B3">
        <w:tab/>
        <w:t>Protocol Errors</w:t>
      </w:r>
      <w:bookmarkEnd w:id="319"/>
      <w:bookmarkEnd w:id="320"/>
    </w:p>
    <w:p w14:paraId="44BC7D85" w14:textId="77777777" w:rsidR="00451495" w:rsidRPr="002612B3" w:rsidRDefault="00451495" w:rsidP="00451495">
      <w:r w:rsidRPr="002612B3">
        <w:t xml:space="preserve">No specific procedures for the </w:t>
      </w:r>
      <w:r w:rsidRPr="002612B3">
        <w:rPr>
          <w:noProof/>
        </w:rPr>
        <w:t>LMS_</w:t>
      </w:r>
      <w:r>
        <w:rPr>
          <w:noProof/>
        </w:rPr>
        <w:t>Registration</w:t>
      </w:r>
      <w:r w:rsidRPr="002612B3">
        <w:t xml:space="preserve"> service are specified.</w:t>
      </w:r>
    </w:p>
    <w:p w14:paraId="0E283761" w14:textId="269D2379" w:rsidR="00451495" w:rsidRPr="002612B3" w:rsidRDefault="00451495" w:rsidP="00451495">
      <w:pPr>
        <w:pStyle w:val="Heading4"/>
      </w:pPr>
      <w:bookmarkStart w:id="321" w:name="_Toc35971446"/>
      <w:bookmarkStart w:id="322" w:name="_Toc180396897"/>
      <w:r>
        <w:t>7.</w:t>
      </w:r>
      <w:r w:rsidR="00884F7E">
        <w:t>1</w:t>
      </w:r>
      <w:r w:rsidRPr="002612B3">
        <w:t>.7.3</w:t>
      </w:r>
      <w:r w:rsidRPr="002612B3">
        <w:tab/>
        <w:t>Application Errors</w:t>
      </w:r>
      <w:bookmarkEnd w:id="321"/>
      <w:bookmarkEnd w:id="322"/>
    </w:p>
    <w:p w14:paraId="37E13278" w14:textId="7BD6BBD4" w:rsidR="00451495" w:rsidRPr="002612B3" w:rsidRDefault="00451495" w:rsidP="00451495">
      <w:r w:rsidRPr="002612B3">
        <w:t xml:space="preserve">The application errors defined for the </w:t>
      </w:r>
      <w:r w:rsidRPr="002612B3">
        <w:rPr>
          <w:noProof/>
        </w:rPr>
        <w:t>LMS_</w:t>
      </w:r>
      <w:r>
        <w:rPr>
          <w:noProof/>
        </w:rPr>
        <w:t>Registration</w:t>
      </w:r>
      <w:r w:rsidRPr="002612B3">
        <w:t xml:space="preserve"> service are listed in </w:t>
      </w:r>
      <w:r>
        <w:t>t</w:t>
      </w:r>
      <w:r w:rsidRPr="002612B3">
        <w:t>able </w:t>
      </w:r>
      <w:r>
        <w:t>7.</w:t>
      </w:r>
      <w:r w:rsidR="00884F7E">
        <w:t>1</w:t>
      </w:r>
      <w:r w:rsidRPr="002612B3">
        <w:t>.7.3-1.</w:t>
      </w:r>
    </w:p>
    <w:p w14:paraId="555A0234" w14:textId="4FC9ACC0" w:rsidR="00451495" w:rsidRPr="002612B3" w:rsidRDefault="00451495" w:rsidP="00451495">
      <w:pPr>
        <w:pStyle w:val="TH"/>
      </w:pPr>
      <w:r w:rsidRPr="002612B3">
        <w:t>Table </w:t>
      </w:r>
      <w:r>
        <w:t>7.</w:t>
      </w:r>
      <w:r w:rsidR="00884F7E">
        <w:t>1</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451495" w:rsidRPr="00B54FF5" w14:paraId="073861CB" w14:textId="77777777" w:rsidTr="00C21234">
        <w:trPr>
          <w:jc w:val="center"/>
        </w:trPr>
        <w:tc>
          <w:tcPr>
            <w:tcW w:w="2638" w:type="dxa"/>
            <w:shd w:val="clear" w:color="auto" w:fill="C0C0C0"/>
            <w:hideMark/>
          </w:tcPr>
          <w:p w14:paraId="79137235" w14:textId="77777777" w:rsidR="00451495" w:rsidRPr="002612B3" w:rsidRDefault="00451495" w:rsidP="00C21234">
            <w:pPr>
              <w:pStyle w:val="TAH"/>
            </w:pPr>
            <w:r w:rsidRPr="002612B3">
              <w:t>Application Error</w:t>
            </w:r>
          </w:p>
        </w:tc>
        <w:tc>
          <w:tcPr>
            <w:tcW w:w="1842" w:type="dxa"/>
            <w:shd w:val="clear" w:color="auto" w:fill="C0C0C0"/>
            <w:hideMark/>
          </w:tcPr>
          <w:p w14:paraId="7A115BFA" w14:textId="77777777" w:rsidR="00451495" w:rsidRPr="002612B3" w:rsidRDefault="00451495" w:rsidP="00C21234">
            <w:pPr>
              <w:pStyle w:val="TAH"/>
            </w:pPr>
            <w:r w:rsidRPr="002612B3">
              <w:t>HTTP status code</w:t>
            </w:r>
          </w:p>
        </w:tc>
        <w:tc>
          <w:tcPr>
            <w:tcW w:w="5047" w:type="dxa"/>
            <w:shd w:val="clear" w:color="auto" w:fill="C0C0C0"/>
            <w:hideMark/>
          </w:tcPr>
          <w:p w14:paraId="0702886D" w14:textId="77777777" w:rsidR="00451495" w:rsidRPr="0016361A" w:rsidRDefault="00451495" w:rsidP="00C21234">
            <w:pPr>
              <w:pStyle w:val="TAH"/>
            </w:pPr>
            <w:r w:rsidRPr="002612B3">
              <w:t>Description</w:t>
            </w:r>
          </w:p>
        </w:tc>
      </w:tr>
      <w:tr w:rsidR="00451495" w:rsidRPr="00B54FF5" w14:paraId="669BA4EF" w14:textId="77777777" w:rsidTr="00C21234">
        <w:trPr>
          <w:jc w:val="center"/>
        </w:trPr>
        <w:tc>
          <w:tcPr>
            <w:tcW w:w="2638" w:type="dxa"/>
          </w:tcPr>
          <w:p w14:paraId="190C51F6" w14:textId="77777777" w:rsidR="00451495" w:rsidRPr="0016361A" w:rsidRDefault="00451495" w:rsidP="00C21234">
            <w:pPr>
              <w:pStyle w:val="TAL"/>
            </w:pPr>
          </w:p>
        </w:tc>
        <w:tc>
          <w:tcPr>
            <w:tcW w:w="1842" w:type="dxa"/>
          </w:tcPr>
          <w:p w14:paraId="08B0FA1A" w14:textId="77777777" w:rsidR="00451495" w:rsidRPr="0016361A" w:rsidRDefault="00451495" w:rsidP="00C21234">
            <w:pPr>
              <w:pStyle w:val="TAL"/>
            </w:pPr>
          </w:p>
        </w:tc>
        <w:tc>
          <w:tcPr>
            <w:tcW w:w="5047" w:type="dxa"/>
          </w:tcPr>
          <w:p w14:paraId="08775F9C" w14:textId="77777777" w:rsidR="00451495" w:rsidRPr="0016361A" w:rsidRDefault="00451495" w:rsidP="00C21234">
            <w:pPr>
              <w:pStyle w:val="TAL"/>
              <w:rPr>
                <w:rFonts w:cs="Arial"/>
                <w:szCs w:val="18"/>
              </w:rPr>
            </w:pPr>
          </w:p>
        </w:tc>
      </w:tr>
    </w:tbl>
    <w:p w14:paraId="7C1346AD" w14:textId="77777777" w:rsidR="00451495" w:rsidRDefault="00451495" w:rsidP="00451495">
      <w:bookmarkStart w:id="323" w:name="_Toc492899751"/>
      <w:bookmarkStart w:id="324" w:name="_Toc492900030"/>
      <w:bookmarkStart w:id="325" w:name="_Toc492967832"/>
      <w:bookmarkStart w:id="326" w:name="_Toc492972920"/>
      <w:bookmarkStart w:id="327" w:name="_Toc492973140"/>
      <w:bookmarkStart w:id="328" w:name="_Toc493774060"/>
      <w:bookmarkStart w:id="329" w:name="_Toc508285804"/>
      <w:bookmarkStart w:id="330" w:name="_Toc508287269"/>
      <w:bookmarkStart w:id="331" w:name="_Toc510696648"/>
      <w:bookmarkStart w:id="332" w:name="_Toc35971447"/>
    </w:p>
    <w:p w14:paraId="0A8B6398" w14:textId="5F70AE89" w:rsidR="00451495" w:rsidRPr="006B2C68" w:rsidRDefault="00451495" w:rsidP="00451495">
      <w:pPr>
        <w:pStyle w:val="Heading3"/>
        <w:rPr>
          <w:lang w:eastAsia="zh-CN"/>
        </w:rPr>
      </w:pPr>
      <w:bookmarkStart w:id="333" w:name="_Toc180396898"/>
      <w:r>
        <w:t>7.</w:t>
      </w:r>
      <w:r w:rsidR="00884F7E">
        <w:t>1</w:t>
      </w:r>
      <w:r>
        <w:t>.</w:t>
      </w:r>
      <w:r w:rsidRPr="006B2C68">
        <w:t>8</w:t>
      </w:r>
      <w:r w:rsidRPr="006B2C68">
        <w:rPr>
          <w:lang w:eastAsia="zh-CN"/>
        </w:rPr>
        <w:tab/>
        <w:t>Feature negotiation</w:t>
      </w:r>
      <w:bookmarkEnd w:id="323"/>
      <w:bookmarkEnd w:id="324"/>
      <w:bookmarkEnd w:id="325"/>
      <w:bookmarkEnd w:id="326"/>
      <w:bookmarkEnd w:id="327"/>
      <w:bookmarkEnd w:id="328"/>
      <w:bookmarkEnd w:id="329"/>
      <w:bookmarkEnd w:id="330"/>
      <w:bookmarkEnd w:id="331"/>
      <w:bookmarkEnd w:id="332"/>
      <w:bookmarkEnd w:id="333"/>
    </w:p>
    <w:p w14:paraId="207884BB" w14:textId="77777777" w:rsidR="00451495" w:rsidRPr="006B2C68" w:rsidRDefault="00451495" w:rsidP="00451495">
      <w:pPr>
        <w:pStyle w:val="EditorsNote"/>
      </w:pPr>
      <w:r>
        <w:t>Editor</w:t>
      </w:r>
      <w:r w:rsidRPr="002E7D6B">
        <w:rPr>
          <w:rFonts w:cs="Arial"/>
          <w:sz w:val="16"/>
          <w:szCs w:val="16"/>
        </w:rPr>
        <w:t>'</w:t>
      </w:r>
      <w:r>
        <w:t>s note:</w:t>
      </w:r>
      <w:r>
        <w:tab/>
        <w:t>FFS</w:t>
      </w:r>
    </w:p>
    <w:p w14:paraId="4A88AA7D" w14:textId="58FDFBFA" w:rsidR="00451495" w:rsidRPr="006B2C68" w:rsidRDefault="00451495" w:rsidP="00451495">
      <w:pPr>
        <w:pStyle w:val="Heading3"/>
      </w:pPr>
      <w:bookmarkStart w:id="334" w:name="_Toc532994477"/>
      <w:bookmarkStart w:id="335" w:name="_Toc35971448"/>
      <w:bookmarkStart w:id="336" w:name="_Toc180396899"/>
      <w:bookmarkStart w:id="337" w:name="_Toc510696649"/>
      <w:r>
        <w:t>7.</w:t>
      </w:r>
      <w:r w:rsidR="00884F7E">
        <w:t>1</w:t>
      </w:r>
      <w:r w:rsidRPr="006B2C68">
        <w:t>.9</w:t>
      </w:r>
      <w:r w:rsidRPr="006B2C68">
        <w:tab/>
        <w:t>Security</w:t>
      </w:r>
      <w:bookmarkEnd w:id="334"/>
      <w:bookmarkEnd w:id="335"/>
      <w:bookmarkEnd w:id="336"/>
    </w:p>
    <w:p w14:paraId="78014BDB" w14:textId="77777777" w:rsidR="00451495" w:rsidRPr="006B2C68" w:rsidRDefault="00451495" w:rsidP="00451495">
      <w:pPr>
        <w:pStyle w:val="EditorsNote"/>
      </w:pPr>
      <w:bookmarkStart w:id="338" w:name="_Toc35971449"/>
      <w:r>
        <w:t>Editor</w:t>
      </w:r>
      <w:r w:rsidRPr="002E7D6B">
        <w:rPr>
          <w:rFonts w:cs="Arial"/>
          <w:sz w:val="16"/>
          <w:szCs w:val="16"/>
        </w:rPr>
        <w:t>'</w:t>
      </w:r>
      <w:r>
        <w:t>s note:</w:t>
      </w:r>
      <w:r>
        <w:tab/>
        <w:t>FFS</w:t>
      </w:r>
    </w:p>
    <w:p w14:paraId="64C81794" w14:textId="7138316B" w:rsidR="00451495" w:rsidRPr="006B2C68" w:rsidRDefault="00451495" w:rsidP="00451495">
      <w:pPr>
        <w:pStyle w:val="Heading3"/>
        <w:rPr>
          <w:lang w:val="en-US"/>
        </w:rPr>
      </w:pPr>
      <w:bookmarkStart w:id="339" w:name="_Toc180396900"/>
      <w:r>
        <w:rPr>
          <w:lang w:val="en-US"/>
        </w:rPr>
        <w:t>7.</w:t>
      </w:r>
      <w:r w:rsidR="00884F7E">
        <w:rPr>
          <w:lang w:val="en-US"/>
        </w:rPr>
        <w:t>1</w:t>
      </w:r>
      <w:r w:rsidRPr="006B2C68">
        <w:rPr>
          <w:lang w:val="en-US"/>
        </w:rPr>
        <w:t>.10</w:t>
      </w:r>
      <w:r w:rsidRPr="006B2C68">
        <w:rPr>
          <w:lang w:val="en-US"/>
        </w:rPr>
        <w:tab/>
        <w:t>HTTP redirection</w:t>
      </w:r>
      <w:bookmarkEnd w:id="339"/>
    </w:p>
    <w:bookmarkEnd w:id="337"/>
    <w:bookmarkEnd w:id="338"/>
    <w:p w14:paraId="6B3D6EE4" w14:textId="77777777" w:rsidR="00451495" w:rsidRPr="006B2C68" w:rsidRDefault="00451495" w:rsidP="00451495">
      <w:pPr>
        <w:pStyle w:val="EditorsNote"/>
      </w:pPr>
      <w:r>
        <w:t>Editor</w:t>
      </w:r>
      <w:r w:rsidRPr="002E7D6B">
        <w:rPr>
          <w:rFonts w:cs="Arial"/>
          <w:sz w:val="16"/>
          <w:szCs w:val="16"/>
        </w:rPr>
        <w:t>'</w:t>
      </w:r>
      <w:r>
        <w:t>s note:</w:t>
      </w:r>
      <w:r>
        <w:tab/>
        <w:t>FFS</w:t>
      </w:r>
    </w:p>
    <w:p w14:paraId="5ADFD3E8" w14:textId="0CA9ED90" w:rsidR="00ED3CA9" w:rsidRDefault="00ED3CA9" w:rsidP="00ED3CA9">
      <w:pPr>
        <w:pStyle w:val="Heading2"/>
      </w:pPr>
      <w:bookmarkStart w:id="340" w:name="_Toc510696598"/>
      <w:bookmarkStart w:id="341" w:name="_Toc35971390"/>
      <w:bookmarkStart w:id="342" w:name="_Toc180396901"/>
      <w:r>
        <w:t>7.</w:t>
      </w:r>
      <w:r w:rsidR="00884F7E">
        <w:t>2</w:t>
      </w:r>
      <w:r>
        <w:tab/>
        <w:t>LMS_LocationReport API</w:t>
      </w:r>
      <w:bookmarkEnd w:id="340"/>
      <w:bookmarkEnd w:id="341"/>
      <w:bookmarkEnd w:id="342"/>
    </w:p>
    <w:p w14:paraId="57D15BAC" w14:textId="47DCBAA3" w:rsidR="00ED3CA9" w:rsidRDefault="00ED3CA9" w:rsidP="00ED3CA9">
      <w:pPr>
        <w:pStyle w:val="Heading3"/>
      </w:pPr>
      <w:bookmarkStart w:id="343" w:name="_Toc180396902"/>
      <w:r>
        <w:t>7.</w:t>
      </w:r>
      <w:r w:rsidR="009F46A8">
        <w:t>2</w:t>
      </w:r>
      <w:r>
        <w:t>.1</w:t>
      </w:r>
      <w:r>
        <w:tab/>
        <w:t>Introduction</w:t>
      </w:r>
      <w:bookmarkEnd w:id="343"/>
    </w:p>
    <w:p w14:paraId="15B6C102" w14:textId="77777777" w:rsidR="00ED3CA9" w:rsidRDefault="00ED3CA9" w:rsidP="00ED3CA9">
      <w:pPr>
        <w:rPr>
          <w:noProof/>
          <w:lang w:eastAsia="zh-CN"/>
        </w:rPr>
      </w:pPr>
      <w:r w:rsidRPr="00E23840">
        <w:rPr>
          <w:noProof/>
        </w:rPr>
        <w:t>The</w:t>
      </w:r>
      <w:r>
        <w:rPr>
          <w:noProof/>
        </w:rPr>
        <w:t xml:space="preserve"> LMS_LocationReport</w:t>
      </w:r>
      <w:r w:rsidRPr="00E23840">
        <w:rPr>
          <w:noProof/>
        </w:rPr>
        <w:t xml:space="preserve"> shall use the </w:t>
      </w:r>
      <w:r>
        <w:rPr>
          <w:noProof/>
        </w:rPr>
        <w:t>LMS_LocationReport Service</w:t>
      </w:r>
      <w:r w:rsidRPr="00E23840">
        <w:rPr>
          <w:noProof/>
        </w:rPr>
        <w:t xml:space="preserve"> </w:t>
      </w:r>
      <w:r w:rsidRPr="00E23840">
        <w:rPr>
          <w:noProof/>
          <w:lang w:eastAsia="zh-CN"/>
        </w:rPr>
        <w:t>API.</w:t>
      </w:r>
    </w:p>
    <w:p w14:paraId="1F17364E" w14:textId="77777777" w:rsidR="00ED3CA9" w:rsidRDefault="00ED3CA9" w:rsidP="00ED3CA9">
      <w:pPr>
        <w:rPr>
          <w:noProof/>
          <w:lang w:eastAsia="zh-CN"/>
        </w:rPr>
      </w:pPr>
      <w:r>
        <w:rPr>
          <w:rFonts w:hint="eastAsia"/>
          <w:noProof/>
          <w:lang w:eastAsia="zh-CN"/>
        </w:rPr>
        <w:t xml:space="preserve">The API URI of the </w:t>
      </w:r>
      <w:r>
        <w:rPr>
          <w:noProof/>
        </w:rPr>
        <w:t>LMS_LocationReport</w:t>
      </w:r>
      <w:r w:rsidRPr="00E23840">
        <w:rPr>
          <w:noProof/>
        </w:rPr>
        <w:t xml:space="preserve"> </w:t>
      </w:r>
      <w:r w:rsidRPr="00E23840">
        <w:rPr>
          <w:noProof/>
          <w:lang w:eastAsia="zh-CN"/>
        </w:rPr>
        <w:t>API</w:t>
      </w:r>
      <w:r>
        <w:rPr>
          <w:rFonts w:hint="eastAsia"/>
          <w:noProof/>
          <w:lang w:eastAsia="zh-CN"/>
        </w:rPr>
        <w:t xml:space="preserve"> shall be:</w:t>
      </w:r>
    </w:p>
    <w:p w14:paraId="588B1A3D" w14:textId="77777777" w:rsidR="00ED3CA9" w:rsidRPr="00E23840" w:rsidRDefault="00ED3CA9" w:rsidP="00ED3CA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B7A7012" w14:textId="283C6233" w:rsidR="00ED3CA9" w:rsidRPr="00E23840" w:rsidRDefault="00ED3CA9" w:rsidP="00ED3CA9">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8E6B6C">
        <w:rPr>
          <w:noProof/>
          <w:lang w:eastAsia="zh-CN"/>
        </w:rPr>
        <w:t>8</w:t>
      </w:r>
      <w:r w:rsidRPr="00A03CE8">
        <w:rPr>
          <w:noProof/>
          <w:lang w:eastAsia="zh-CN"/>
        </w:rPr>
        <w:t>], i.e.:</w:t>
      </w:r>
    </w:p>
    <w:p w14:paraId="532A618B" w14:textId="77777777" w:rsidR="00ED3CA9" w:rsidRPr="00E23840" w:rsidRDefault="00ED3CA9" w:rsidP="00ED3CA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BECE6D8" w14:textId="77777777" w:rsidR="00ED3CA9" w:rsidRPr="00E23840" w:rsidRDefault="00ED3CA9" w:rsidP="00ED3CA9">
      <w:pPr>
        <w:rPr>
          <w:noProof/>
          <w:lang w:eastAsia="zh-CN"/>
        </w:rPr>
      </w:pPr>
      <w:r w:rsidRPr="00E23840">
        <w:rPr>
          <w:noProof/>
          <w:lang w:eastAsia="zh-CN"/>
        </w:rPr>
        <w:t>with the following components:</w:t>
      </w:r>
    </w:p>
    <w:p w14:paraId="6A609BAC" w14:textId="583461C5" w:rsidR="00ED3CA9" w:rsidRPr="00E23840" w:rsidRDefault="00ED3CA9" w:rsidP="00ED3CA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431057">
        <w:rPr>
          <w:noProof/>
          <w:lang w:eastAsia="zh-CN"/>
        </w:rPr>
        <w:t>3GPP TS 24.483</w:t>
      </w:r>
      <w:r w:rsidRPr="00E23840">
        <w:rPr>
          <w:noProof/>
          <w:lang w:eastAsia="zh-CN"/>
        </w:rPr>
        <w:t> [</w:t>
      </w:r>
      <w:r w:rsidR="00BF36F3">
        <w:rPr>
          <w:noProof/>
          <w:lang w:eastAsia="zh-CN"/>
        </w:rPr>
        <w:t>6</w:t>
      </w:r>
      <w:r w:rsidRPr="00E23840">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1740FFF6" w14:textId="77777777" w:rsidR="00ED3CA9" w:rsidRPr="00E23840" w:rsidRDefault="00ED3CA9" w:rsidP="00ED3CA9">
      <w:pPr>
        <w:pStyle w:val="B1"/>
        <w:rPr>
          <w:noProof/>
        </w:rPr>
      </w:pPr>
      <w:r w:rsidRPr="00E23840">
        <w:rPr>
          <w:noProof/>
          <w:lang w:eastAsia="zh-CN"/>
        </w:rPr>
        <w:t>-</w:t>
      </w:r>
      <w:r w:rsidRPr="00E23840">
        <w:rPr>
          <w:noProof/>
          <w:lang w:eastAsia="zh-CN"/>
        </w:rPr>
        <w:tab/>
        <w:t xml:space="preserve">The </w:t>
      </w:r>
      <w:r>
        <w:rPr>
          <w:noProof/>
        </w:rPr>
        <w:t>&lt;</w:t>
      </w:r>
      <w:r w:rsidRPr="008A6C31">
        <w:rPr>
          <w:noProof/>
        </w:rPr>
        <w:t>apiName&gt;</w:t>
      </w:r>
      <w:r w:rsidRPr="008A6C31">
        <w:rPr>
          <w:b/>
          <w:noProof/>
        </w:rPr>
        <w:t xml:space="preserve"> </w:t>
      </w:r>
      <w:r w:rsidRPr="008A6C31">
        <w:rPr>
          <w:noProof/>
        </w:rPr>
        <w:t>shall be "lms-location-report".</w:t>
      </w:r>
    </w:p>
    <w:p w14:paraId="33A8381D" w14:textId="77777777" w:rsidR="00ED3CA9" w:rsidRPr="00E23840" w:rsidRDefault="00ED3CA9" w:rsidP="00ED3CA9">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77D8FC5" w14:textId="10D38B0B" w:rsidR="00ED3CA9" w:rsidRPr="00E23840" w:rsidRDefault="00ED3CA9" w:rsidP="00ED3CA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19E5">
        <w:rPr>
          <w:noProof/>
        </w:rPr>
        <w:t>7.2</w:t>
      </w:r>
      <w:r>
        <w:rPr>
          <w:noProof/>
        </w:rPr>
        <w:t>.3</w:t>
      </w:r>
      <w:r w:rsidRPr="00E23840">
        <w:rPr>
          <w:noProof/>
        </w:rPr>
        <w:t>.</w:t>
      </w:r>
    </w:p>
    <w:p w14:paraId="07014D3D" w14:textId="6F4477D0" w:rsidR="00ED3CA9" w:rsidRDefault="003819E5" w:rsidP="00ED3CA9">
      <w:pPr>
        <w:pStyle w:val="Heading3"/>
      </w:pPr>
      <w:bookmarkStart w:id="344" w:name="_Toc180396903"/>
      <w:r>
        <w:t>7.2</w:t>
      </w:r>
      <w:r w:rsidR="00ED3CA9">
        <w:t>.2</w:t>
      </w:r>
      <w:r w:rsidR="00ED3CA9">
        <w:tab/>
        <w:t>Usage of HTTP</w:t>
      </w:r>
      <w:bookmarkEnd w:id="344"/>
    </w:p>
    <w:p w14:paraId="57FCDA60" w14:textId="0D043DC2" w:rsidR="00ED3CA9" w:rsidRPr="000C5200" w:rsidRDefault="003819E5" w:rsidP="00ED3CA9">
      <w:pPr>
        <w:pStyle w:val="Heading4"/>
      </w:pPr>
      <w:bookmarkStart w:id="345" w:name="_Toc180396904"/>
      <w:r>
        <w:t>7.2</w:t>
      </w:r>
      <w:r w:rsidR="00ED3CA9">
        <w:t>.2.1</w:t>
      </w:r>
      <w:r w:rsidR="00ED3CA9">
        <w:tab/>
        <w:t>General</w:t>
      </w:r>
      <w:bookmarkEnd w:id="345"/>
    </w:p>
    <w:p w14:paraId="1A527E14" w14:textId="20116E03" w:rsidR="00ED3CA9" w:rsidRPr="00656C0E" w:rsidRDefault="00ED3CA9" w:rsidP="00ED3CA9">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sidR="00907EE5">
        <w:rPr>
          <w:noProof/>
          <w:lang w:eastAsia="zh-CN"/>
        </w:rPr>
        <w:t>13</w:t>
      </w:r>
      <w:r w:rsidRPr="00986E88">
        <w:rPr>
          <w:noProof/>
          <w:lang w:eastAsia="zh-CN"/>
        </w:rPr>
        <w:t xml:space="preserve">], </w:t>
      </w:r>
      <w:r w:rsidRPr="00986E88">
        <w:rPr>
          <w:noProof/>
        </w:rPr>
        <w:t>shall be used as specified in clause </w:t>
      </w:r>
      <w:r w:rsidRPr="00656C0E">
        <w:rPr>
          <w:noProof/>
        </w:rPr>
        <w:t>5 of 3GPP TS 29.500 [</w:t>
      </w:r>
      <w:r w:rsidR="00941884" w:rsidRPr="00656C0E">
        <w:rPr>
          <w:noProof/>
        </w:rPr>
        <w:t>7</w:t>
      </w:r>
      <w:r w:rsidRPr="00656C0E">
        <w:rPr>
          <w:noProof/>
        </w:rPr>
        <w:t>].</w:t>
      </w:r>
    </w:p>
    <w:p w14:paraId="69BB79A3" w14:textId="3861EF76" w:rsidR="00ED3CA9" w:rsidRPr="00986E88" w:rsidRDefault="00ED3CA9" w:rsidP="00ED3CA9">
      <w:pPr>
        <w:rPr>
          <w:noProof/>
        </w:rPr>
      </w:pPr>
      <w:r w:rsidRPr="00656C0E">
        <w:rPr>
          <w:noProof/>
        </w:rPr>
        <w:t>HTTP</w:t>
      </w:r>
      <w:r w:rsidRPr="00656C0E">
        <w:rPr>
          <w:noProof/>
          <w:lang w:eastAsia="zh-CN"/>
        </w:rPr>
        <w:t xml:space="preserve">/2 </w:t>
      </w:r>
      <w:r w:rsidRPr="00656C0E">
        <w:rPr>
          <w:noProof/>
        </w:rPr>
        <w:t>shall be transported as specified in clause 5.3 of 3GPP TS 29.500 [</w:t>
      </w:r>
      <w:r w:rsidR="00941884" w:rsidRPr="00656C0E">
        <w:rPr>
          <w:noProof/>
        </w:rPr>
        <w:t>7</w:t>
      </w:r>
      <w:r w:rsidRPr="00656C0E">
        <w:rPr>
          <w:noProof/>
        </w:rPr>
        <w:t>].</w:t>
      </w:r>
    </w:p>
    <w:p w14:paraId="58366124" w14:textId="07D0BF3B" w:rsidR="00ED3CA9" w:rsidRPr="00986E88" w:rsidRDefault="00ED3CA9" w:rsidP="00ED3CA9">
      <w:pPr>
        <w:rPr>
          <w:noProof/>
        </w:rPr>
      </w:pPr>
      <w:r w:rsidRPr="00986E88">
        <w:rPr>
          <w:noProof/>
        </w:rPr>
        <w:t>The OpenAPI [</w:t>
      </w:r>
      <w:r w:rsidR="00363D5E">
        <w:rPr>
          <w:noProof/>
        </w:rPr>
        <w:t>14</w:t>
      </w:r>
      <w:r w:rsidRPr="00986E88">
        <w:rPr>
          <w:noProof/>
        </w:rPr>
        <w:t xml:space="preserve">] specification of HTTP messages and content bodies for the </w:t>
      </w:r>
      <w:r>
        <w:rPr>
          <w:noProof/>
        </w:rPr>
        <w:t>LMS_LocationReport API</w:t>
      </w:r>
      <w:r w:rsidRPr="00986E88">
        <w:rPr>
          <w:noProof/>
        </w:rPr>
        <w:t xml:space="preserve"> is </w:t>
      </w:r>
      <w:r>
        <w:rPr>
          <w:noProof/>
        </w:rPr>
        <w:t>specified</w:t>
      </w:r>
      <w:r w:rsidRPr="00986E88">
        <w:rPr>
          <w:noProof/>
        </w:rPr>
        <w:t xml:space="preserve"> in </w:t>
      </w:r>
      <w:r>
        <w:rPr>
          <w:noProof/>
        </w:rPr>
        <w:t>clause</w:t>
      </w:r>
      <w:r w:rsidRPr="00986E88">
        <w:rPr>
          <w:noProof/>
        </w:rPr>
        <w:t> A</w:t>
      </w:r>
      <w:r>
        <w:rPr>
          <w:noProof/>
        </w:rPr>
        <w:t>.</w:t>
      </w:r>
      <w:r w:rsidR="00492536" w:rsidRPr="00492536">
        <w:rPr>
          <w:noProof/>
        </w:rPr>
        <w:t>2</w:t>
      </w:r>
      <w:r w:rsidRPr="00986E88">
        <w:rPr>
          <w:noProof/>
        </w:rPr>
        <w:t>.</w:t>
      </w:r>
    </w:p>
    <w:p w14:paraId="393996BE" w14:textId="3D731263" w:rsidR="00ED3CA9" w:rsidRPr="000C5200" w:rsidRDefault="003819E5" w:rsidP="00ED3CA9">
      <w:pPr>
        <w:pStyle w:val="Heading4"/>
      </w:pPr>
      <w:bookmarkStart w:id="346" w:name="_Toc180396905"/>
      <w:r>
        <w:t>7.2</w:t>
      </w:r>
      <w:r w:rsidR="00ED3CA9">
        <w:t>.2.2</w:t>
      </w:r>
      <w:r w:rsidR="00ED3CA9">
        <w:tab/>
        <w:t>HTTP standard headers</w:t>
      </w:r>
      <w:bookmarkEnd w:id="346"/>
    </w:p>
    <w:p w14:paraId="7158C9BE" w14:textId="49B7114D" w:rsidR="00ED3CA9" w:rsidRDefault="003819E5" w:rsidP="00ED3CA9">
      <w:pPr>
        <w:pStyle w:val="Heading5"/>
        <w:rPr>
          <w:lang w:eastAsia="zh-CN"/>
        </w:rPr>
      </w:pPr>
      <w:bookmarkStart w:id="347" w:name="_Toc180396906"/>
      <w:r>
        <w:t>7.2</w:t>
      </w:r>
      <w:r w:rsidR="00ED3CA9">
        <w:t>.2.2.1</w:t>
      </w:r>
      <w:r w:rsidR="00ED3CA9">
        <w:rPr>
          <w:rFonts w:hint="eastAsia"/>
          <w:lang w:eastAsia="zh-CN"/>
        </w:rPr>
        <w:tab/>
      </w:r>
      <w:r w:rsidR="00ED3CA9">
        <w:rPr>
          <w:lang w:eastAsia="zh-CN"/>
        </w:rPr>
        <w:t>General</w:t>
      </w:r>
      <w:bookmarkEnd w:id="347"/>
    </w:p>
    <w:p w14:paraId="76406C3D" w14:textId="5537BD1F" w:rsidR="00ED3CA9" w:rsidRPr="00986E88" w:rsidRDefault="00ED3CA9" w:rsidP="00ED3CA9">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941884" w:rsidRPr="00AC65C0">
        <w:rPr>
          <w:noProof/>
        </w:rPr>
        <w:t>7</w:t>
      </w:r>
      <w:r w:rsidRPr="00986E88">
        <w:rPr>
          <w:noProof/>
        </w:rPr>
        <w:t>] for the usage of HTTP standard headers.</w:t>
      </w:r>
    </w:p>
    <w:p w14:paraId="208567DC" w14:textId="418D8763" w:rsidR="00ED3CA9" w:rsidRDefault="003819E5" w:rsidP="00ED3CA9">
      <w:pPr>
        <w:pStyle w:val="Heading5"/>
      </w:pPr>
      <w:bookmarkStart w:id="348" w:name="_Toc180396907"/>
      <w:r>
        <w:t>7.2</w:t>
      </w:r>
      <w:r w:rsidR="00ED3CA9">
        <w:t>.2.2.2</w:t>
      </w:r>
      <w:r w:rsidR="00ED3CA9">
        <w:tab/>
        <w:t>Content type</w:t>
      </w:r>
      <w:bookmarkEnd w:id="348"/>
    </w:p>
    <w:p w14:paraId="38EE149A" w14:textId="071097DF" w:rsidR="00ED3CA9" w:rsidRDefault="00ED3CA9" w:rsidP="00ED3CA9">
      <w:r w:rsidRPr="00986E88">
        <w:rPr>
          <w:noProof/>
        </w:rPr>
        <w:t xml:space="preserve">JSON, </w:t>
      </w:r>
      <w:r w:rsidRPr="00986E88">
        <w:rPr>
          <w:noProof/>
          <w:lang w:eastAsia="zh-CN"/>
        </w:rPr>
        <w:t>IETF RFC 8259 [</w:t>
      </w:r>
      <w:r w:rsidR="003B0008">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941884" w:rsidRPr="00AC65C0">
        <w:rPr>
          <w:noProof/>
        </w:rPr>
        <w:t>7</w:t>
      </w:r>
      <w:r w:rsidRPr="00986E88">
        <w:rPr>
          <w:noProof/>
        </w:rPr>
        <w:t>].</w:t>
      </w:r>
      <w:r w:rsidRPr="00F00EFD">
        <w:t xml:space="preserve"> </w:t>
      </w:r>
      <w:r>
        <w:t>The use of the JSON format shall be signalled by the content type "application/json".</w:t>
      </w:r>
    </w:p>
    <w:p w14:paraId="20991BD5" w14:textId="71C72F8F" w:rsidR="00ED3CA9" w:rsidRPr="000C5200" w:rsidRDefault="003819E5" w:rsidP="00ED3CA9">
      <w:pPr>
        <w:pStyle w:val="Heading4"/>
      </w:pPr>
      <w:bookmarkStart w:id="349" w:name="_Toc180396908"/>
      <w:r>
        <w:t>7.2</w:t>
      </w:r>
      <w:r w:rsidR="00ED3CA9">
        <w:t>.2.3</w:t>
      </w:r>
      <w:r w:rsidR="00ED3CA9">
        <w:tab/>
        <w:t>HTTP custom headers</w:t>
      </w:r>
      <w:bookmarkEnd w:id="349"/>
    </w:p>
    <w:p w14:paraId="2CCD8396" w14:textId="571BA340" w:rsidR="00ED3CA9" w:rsidRDefault="00ED3CA9" w:rsidP="00ED3CA9">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941884" w:rsidRPr="00AC65C0">
        <w:rPr>
          <w:noProof/>
        </w:rPr>
        <w:t>7</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w:t>
      </w:r>
      <w:r w:rsidR="00941884" w:rsidRPr="00AC65C0">
        <w:rPr>
          <w:noProof/>
        </w:rPr>
        <w:t>7</w:t>
      </w:r>
      <w:r w:rsidRPr="00810C4F">
        <w:rPr>
          <w:noProof/>
        </w:rPr>
        <w:t>]</w:t>
      </w:r>
      <w:r>
        <w:rPr>
          <w:noProof/>
        </w:rPr>
        <w:t xml:space="preserve"> may be supported.</w:t>
      </w:r>
    </w:p>
    <w:p w14:paraId="633DD6B9" w14:textId="702D3404" w:rsidR="00ED3CA9" w:rsidRDefault="003819E5" w:rsidP="00ED3CA9">
      <w:pPr>
        <w:pStyle w:val="Heading3"/>
      </w:pPr>
      <w:bookmarkStart w:id="350" w:name="_Toc180396909"/>
      <w:r>
        <w:t>7.2</w:t>
      </w:r>
      <w:r w:rsidR="00ED3CA9">
        <w:t>.3</w:t>
      </w:r>
      <w:r w:rsidR="00ED3CA9">
        <w:tab/>
        <w:t>Resources</w:t>
      </w:r>
      <w:bookmarkEnd w:id="350"/>
    </w:p>
    <w:p w14:paraId="5663711D" w14:textId="2FCEBE1F" w:rsidR="00ED3CA9" w:rsidRPr="000A7435" w:rsidRDefault="003819E5" w:rsidP="00ED3CA9">
      <w:pPr>
        <w:pStyle w:val="Heading4"/>
      </w:pPr>
      <w:bookmarkStart w:id="351" w:name="_Toc180396910"/>
      <w:r>
        <w:t>7.2</w:t>
      </w:r>
      <w:r w:rsidR="00ED3CA9">
        <w:t>.3.1</w:t>
      </w:r>
      <w:r w:rsidR="00ED3CA9">
        <w:tab/>
        <w:t>Overview</w:t>
      </w:r>
      <w:bookmarkEnd w:id="351"/>
    </w:p>
    <w:p w14:paraId="3FF753AE" w14:textId="77777777" w:rsidR="00ED3CA9" w:rsidRDefault="00ED3CA9" w:rsidP="00ED3CA9">
      <w:r>
        <w:t>This clause describes the structure for the Resource URIs and the resources and methods used for the service.</w:t>
      </w:r>
    </w:p>
    <w:p w14:paraId="0E521481" w14:textId="77246F92" w:rsidR="00ED3CA9" w:rsidRDefault="00ED3CA9" w:rsidP="00ED3CA9">
      <w:r>
        <w:t>Figure </w:t>
      </w:r>
      <w:r w:rsidR="003819E5">
        <w:t>7.2</w:t>
      </w:r>
      <w:r>
        <w:t>.3.1-1 depicts the resource URIs structure for the LMS_LocationReport API.</w:t>
      </w:r>
    </w:p>
    <w:p w14:paraId="7DE9479D" w14:textId="77777777" w:rsidR="00ED3CA9" w:rsidRDefault="00ED3CA9" w:rsidP="00ED3CA9">
      <w:pPr>
        <w:pStyle w:val="EX"/>
      </w:pPr>
      <w:r w:rsidRPr="0085686F">
        <w:t>Example:</w:t>
      </w:r>
    </w:p>
    <w:p w14:paraId="796D5F6C" w14:textId="77777777" w:rsidR="00ED3CA9" w:rsidRPr="00A258AF" w:rsidRDefault="00ED3CA9" w:rsidP="00ED3CA9">
      <w:pPr>
        <w:pStyle w:val="TH"/>
        <w:rPr>
          <w:lang w:val="en-US"/>
        </w:rPr>
      </w:pPr>
      <w:r>
        <w:object w:dxaOrig="7380" w:dyaOrig="3300" w14:anchorId="53E6DE02">
          <v:shape id="_x0000_i1027" type="#_x0000_t75" style="width:4in;height:126.4pt" o:ole="">
            <v:imagedata r:id="rId18" o:title=""/>
          </v:shape>
          <o:OLEObject Type="Embed" ProgID="Visio.Drawing.15" ShapeID="_x0000_i1027" DrawAspect="Content" ObjectID="_1791009643" r:id="rId19"/>
        </w:object>
      </w:r>
    </w:p>
    <w:p w14:paraId="73F2A925" w14:textId="48ECEA63" w:rsidR="00ED3CA9" w:rsidRPr="008C18E3" w:rsidRDefault="00ED3CA9" w:rsidP="00ED3CA9">
      <w:pPr>
        <w:pStyle w:val="TF"/>
      </w:pPr>
      <w:r w:rsidRPr="008C18E3">
        <w:t>Figure</w:t>
      </w:r>
      <w:r>
        <w:t> </w:t>
      </w:r>
      <w:r w:rsidR="003819E5">
        <w:t>7.2</w:t>
      </w:r>
      <w:r>
        <w:t>.3.1</w:t>
      </w:r>
      <w:r w:rsidRPr="008C18E3">
        <w:t xml:space="preserve">-1: </w:t>
      </w:r>
      <w:r>
        <w:t xml:space="preserve">Resource </w:t>
      </w:r>
      <w:r w:rsidRPr="008C18E3">
        <w:t xml:space="preserve">URI structure of the </w:t>
      </w:r>
      <w:r>
        <w:t>LMS_LocationReport</w:t>
      </w:r>
      <w:r w:rsidRPr="008C18E3">
        <w:t xml:space="preserve"> API</w:t>
      </w:r>
    </w:p>
    <w:p w14:paraId="3F4FD479" w14:textId="1227FAC6" w:rsidR="00ED3CA9" w:rsidRDefault="00ED3CA9" w:rsidP="00ED3CA9">
      <w:r>
        <w:t>Table </w:t>
      </w:r>
      <w:r w:rsidR="003819E5">
        <w:t>7.2</w:t>
      </w:r>
      <w:r>
        <w:t>.3.1-1 provides an overview of the resources and applicable HTTP methods.</w:t>
      </w:r>
    </w:p>
    <w:p w14:paraId="7496EC50" w14:textId="6ABAEA00" w:rsidR="00ED3CA9" w:rsidRPr="00384E92" w:rsidRDefault="00ED3CA9" w:rsidP="00ED3CA9">
      <w:pPr>
        <w:pStyle w:val="TH"/>
      </w:pPr>
      <w:r w:rsidRPr="00384E92">
        <w:t>Table</w:t>
      </w:r>
      <w:r>
        <w:t> </w:t>
      </w:r>
      <w:r w:rsidR="003819E5">
        <w:t>7.2</w:t>
      </w:r>
      <w:r>
        <w:t>.3.1</w:t>
      </w:r>
      <w:r w:rsidRPr="00384E9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30"/>
        <w:gridCol w:w="2977"/>
        <w:gridCol w:w="1702"/>
        <w:gridCol w:w="2920"/>
      </w:tblGrid>
      <w:tr w:rsidR="00ED3CA9" w:rsidRPr="00B54FF5" w14:paraId="58654198" w14:textId="77777777" w:rsidTr="00C21234">
        <w:trPr>
          <w:jc w:val="center"/>
        </w:trPr>
        <w:tc>
          <w:tcPr>
            <w:tcW w:w="1012" w:type="pct"/>
            <w:shd w:val="clear" w:color="auto" w:fill="C0C0C0"/>
            <w:vAlign w:val="center"/>
            <w:hideMark/>
          </w:tcPr>
          <w:p w14:paraId="5CF4A868" w14:textId="77777777" w:rsidR="00ED3CA9" w:rsidRPr="0016361A" w:rsidRDefault="00ED3CA9" w:rsidP="00C21234">
            <w:pPr>
              <w:pStyle w:val="TAH"/>
            </w:pPr>
            <w:r w:rsidRPr="008C18E3">
              <w:t xml:space="preserve">Resource </w:t>
            </w:r>
            <w:r>
              <w:t>purpose/</w:t>
            </w:r>
            <w:r w:rsidRPr="008C18E3">
              <w:t>name</w:t>
            </w:r>
          </w:p>
        </w:tc>
        <w:tc>
          <w:tcPr>
            <w:tcW w:w="1562" w:type="pct"/>
            <w:shd w:val="clear" w:color="auto" w:fill="C0C0C0"/>
            <w:vAlign w:val="center"/>
            <w:hideMark/>
          </w:tcPr>
          <w:p w14:paraId="30ED74A0" w14:textId="77777777" w:rsidR="00ED3CA9" w:rsidRPr="0016361A" w:rsidRDefault="00ED3CA9" w:rsidP="00C21234">
            <w:pPr>
              <w:pStyle w:val="TAH"/>
            </w:pPr>
            <w:r w:rsidRPr="008C18E3">
              <w:t>Resource URI</w:t>
            </w:r>
            <w:r>
              <w:t xml:space="preserve"> (relative path after API URI)</w:t>
            </w:r>
          </w:p>
        </w:tc>
        <w:tc>
          <w:tcPr>
            <w:tcW w:w="893" w:type="pct"/>
            <w:shd w:val="clear" w:color="auto" w:fill="C0C0C0"/>
            <w:vAlign w:val="center"/>
            <w:hideMark/>
          </w:tcPr>
          <w:p w14:paraId="209FE59C" w14:textId="77777777" w:rsidR="00ED3CA9" w:rsidRPr="0016361A" w:rsidRDefault="00ED3CA9" w:rsidP="00C21234">
            <w:pPr>
              <w:pStyle w:val="TAH"/>
            </w:pPr>
            <w:r w:rsidRPr="008C18E3">
              <w:t>HTTP method</w:t>
            </w:r>
            <w:r>
              <w:t xml:space="preserve"> or custom operation</w:t>
            </w:r>
          </w:p>
        </w:tc>
        <w:tc>
          <w:tcPr>
            <w:tcW w:w="1532" w:type="pct"/>
            <w:shd w:val="clear" w:color="auto" w:fill="C0C0C0"/>
            <w:vAlign w:val="center"/>
            <w:hideMark/>
          </w:tcPr>
          <w:p w14:paraId="31385017" w14:textId="77777777" w:rsidR="00ED3CA9" w:rsidRPr="0016361A" w:rsidRDefault="00ED3CA9" w:rsidP="00C21234">
            <w:pPr>
              <w:pStyle w:val="TAH"/>
            </w:pPr>
            <w:r>
              <w:t>Description (service operation)</w:t>
            </w:r>
          </w:p>
        </w:tc>
      </w:tr>
      <w:tr w:rsidR="00ED3CA9" w:rsidRPr="00B54FF5" w14:paraId="19143F83" w14:textId="77777777" w:rsidTr="00C21234">
        <w:trPr>
          <w:trHeight w:val="636"/>
          <w:jc w:val="center"/>
        </w:trPr>
        <w:tc>
          <w:tcPr>
            <w:tcW w:w="1012" w:type="pct"/>
            <w:hideMark/>
          </w:tcPr>
          <w:p w14:paraId="3F9249BF" w14:textId="77777777" w:rsidR="00ED3CA9" w:rsidRPr="0016361A" w:rsidRDefault="00ED3CA9" w:rsidP="00C21234">
            <w:pPr>
              <w:pStyle w:val="TAL"/>
            </w:pPr>
            <w:r>
              <w:t>MC UE Location Reports</w:t>
            </w:r>
          </w:p>
        </w:tc>
        <w:tc>
          <w:tcPr>
            <w:tcW w:w="1562" w:type="pct"/>
            <w:hideMark/>
          </w:tcPr>
          <w:p w14:paraId="6A2402F2" w14:textId="77777777" w:rsidR="00ED3CA9" w:rsidRPr="0016361A" w:rsidRDefault="00ED3CA9" w:rsidP="00C21234">
            <w:pPr>
              <w:pStyle w:val="TAL"/>
            </w:pPr>
            <w:r>
              <w:t>/locationreports</w:t>
            </w:r>
          </w:p>
        </w:tc>
        <w:tc>
          <w:tcPr>
            <w:tcW w:w="893" w:type="pct"/>
            <w:hideMark/>
          </w:tcPr>
          <w:p w14:paraId="0291E099" w14:textId="77777777" w:rsidR="00ED3CA9" w:rsidRPr="0016361A" w:rsidRDefault="00ED3CA9" w:rsidP="00C21234">
            <w:pPr>
              <w:pStyle w:val="TAL"/>
            </w:pPr>
            <w:r w:rsidRPr="0016361A">
              <w:t>POST</w:t>
            </w:r>
          </w:p>
        </w:tc>
        <w:tc>
          <w:tcPr>
            <w:tcW w:w="1532" w:type="pct"/>
            <w:hideMark/>
          </w:tcPr>
          <w:p w14:paraId="31620987" w14:textId="77777777" w:rsidR="00ED3CA9" w:rsidRPr="0016361A" w:rsidRDefault="00ED3CA9" w:rsidP="00C21234">
            <w:pPr>
              <w:pStyle w:val="TAL"/>
            </w:pPr>
            <w:r>
              <w:t>Creates a new MC UE Location report.</w:t>
            </w:r>
          </w:p>
        </w:tc>
      </w:tr>
      <w:tr w:rsidR="00ED3CA9" w:rsidRPr="00B54FF5" w14:paraId="67176A72" w14:textId="77777777" w:rsidTr="00C21234">
        <w:trPr>
          <w:trHeight w:val="636"/>
          <w:jc w:val="center"/>
        </w:trPr>
        <w:tc>
          <w:tcPr>
            <w:tcW w:w="1012" w:type="pct"/>
          </w:tcPr>
          <w:p w14:paraId="38D5494D" w14:textId="77777777" w:rsidR="00ED3CA9" w:rsidRDefault="00ED3CA9" w:rsidP="00C21234">
            <w:pPr>
              <w:pStyle w:val="TAL"/>
            </w:pPr>
            <w:r>
              <w:t>Individual MC UE Location Report</w:t>
            </w:r>
          </w:p>
        </w:tc>
        <w:tc>
          <w:tcPr>
            <w:tcW w:w="1562" w:type="pct"/>
          </w:tcPr>
          <w:p w14:paraId="6969D81A" w14:textId="77777777" w:rsidR="00ED3CA9" w:rsidRDefault="00ED3CA9" w:rsidP="00C21234">
            <w:pPr>
              <w:pStyle w:val="TAL"/>
            </w:pPr>
            <w:r>
              <w:t>/locationreports/{locationreportId}</w:t>
            </w:r>
          </w:p>
        </w:tc>
        <w:tc>
          <w:tcPr>
            <w:tcW w:w="893" w:type="pct"/>
          </w:tcPr>
          <w:p w14:paraId="1C944214" w14:textId="77777777" w:rsidR="00ED3CA9" w:rsidRPr="0016361A" w:rsidRDefault="00ED3CA9" w:rsidP="00C21234">
            <w:pPr>
              <w:pStyle w:val="TAL"/>
            </w:pPr>
          </w:p>
        </w:tc>
        <w:tc>
          <w:tcPr>
            <w:tcW w:w="1532" w:type="pct"/>
          </w:tcPr>
          <w:p w14:paraId="7EB7AA91" w14:textId="77777777" w:rsidR="00ED3CA9" w:rsidRDefault="00ED3CA9" w:rsidP="00C21234">
            <w:pPr>
              <w:pStyle w:val="TAL"/>
            </w:pPr>
          </w:p>
        </w:tc>
      </w:tr>
    </w:tbl>
    <w:p w14:paraId="085B754E" w14:textId="77777777" w:rsidR="00ED3CA9" w:rsidRPr="00407648" w:rsidRDefault="00ED3CA9" w:rsidP="00ED3CA9"/>
    <w:p w14:paraId="37AFD54D" w14:textId="7437089B" w:rsidR="00ED3CA9" w:rsidRDefault="003819E5" w:rsidP="00ED3CA9">
      <w:pPr>
        <w:pStyle w:val="Heading4"/>
      </w:pPr>
      <w:bookmarkStart w:id="352" w:name="_Toc180396911"/>
      <w:r>
        <w:t>7.2</w:t>
      </w:r>
      <w:r w:rsidR="00ED3CA9">
        <w:t>.3.2</w:t>
      </w:r>
      <w:r w:rsidR="00ED3CA9">
        <w:tab/>
        <w:t>Resource: MC UE Location Reports</w:t>
      </w:r>
      <w:bookmarkEnd w:id="352"/>
    </w:p>
    <w:p w14:paraId="6F96CC01" w14:textId="7D1379AA" w:rsidR="00ED3CA9" w:rsidRDefault="003819E5" w:rsidP="00ED3CA9">
      <w:pPr>
        <w:pStyle w:val="Heading5"/>
      </w:pPr>
      <w:bookmarkStart w:id="353" w:name="_Toc180396912"/>
      <w:r>
        <w:t>7.2</w:t>
      </w:r>
      <w:r w:rsidR="00ED3CA9">
        <w:t>.3.2.1</w:t>
      </w:r>
      <w:r w:rsidR="00ED3CA9">
        <w:tab/>
        <w:t>Description</w:t>
      </w:r>
      <w:bookmarkEnd w:id="353"/>
    </w:p>
    <w:p w14:paraId="071D24D3" w14:textId="77777777" w:rsidR="00ED3CA9" w:rsidRDefault="00ED3CA9" w:rsidP="00ED3CA9">
      <w:r>
        <w:t>The resource represents the MC UE location reports collection.</w:t>
      </w:r>
    </w:p>
    <w:p w14:paraId="041A59D8" w14:textId="3F541EC1" w:rsidR="00ED3CA9" w:rsidRDefault="003819E5" w:rsidP="00ED3CA9">
      <w:pPr>
        <w:pStyle w:val="Heading5"/>
      </w:pPr>
      <w:bookmarkStart w:id="354" w:name="_Toc180396913"/>
      <w:r>
        <w:t>7.2</w:t>
      </w:r>
      <w:r w:rsidR="00ED3CA9">
        <w:t>.3.2.2</w:t>
      </w:r>
      <w:r w:rsidR="00ED3CA9">
        <w:tab/>
        <w:t>Resource Definition</w:t>
      </w:r>
      <w:bookmarkEnd w:id="354"/>
    </w:p>
    <w:p w14:paraId="01F566E0" w14:textId="77777777" w:rsidR="00ED3CA9" w:rsidRDefault="00ED3CA9" w:rsidP="00ED3CA9">
      <w:r>
        <w:t xml:space="preserve">Resource URI: </w:t>
      </w:r>
      <w:r w:rsidRPr="00E23840">
        <w:rPr>
          <w:b/>
          <w:noProof/>
        </w:rPr>
        <w:t>{apiRoot}/</w:t>
      </w:r>
      <w:r>
        <w:rPr>
          <w:b/>
          <w:noProof/>
        </w:rPr>
        <w:t>lms-location-report</w:t>
      </w:r>
      <w:r w:rsidRPr="00E23840">
        <w:rPr>
          <w:b/>
          <w:noProof/>
        </w:rPr>
        <w:t>/</w:t>
      </w:r>
      <w:r>
        <w:rPr>
          <w:b/>
          <w:noProof/>
        </w:rPr>
        <w:t>&lt;apiVersion&gt;</w:t>
      </w:r>
      <w:r w:rsidRPr="00E23840">
        <w:rPr>
          <w:b/>
          <w:noProof/>
        </w:rPr>
        <w:t>/</w:t>
      </w:r>
      <w:r>
        <w:rPr>
          <w:b/>
          <w:noProof/>
        </w:rPr>
        <w:t>locationreports</w:t>
      </w:r>
    </w:p>
    <w:p w14:paraId="3E7843B7" w14:textId="76323A4F" w:rsidR="00ED3CA9" w:rsidRDefault="00ED3CA9" w:rsidP="00ED3CA9">
      <w:pPr>
        <w:rPr>
          <w:rFonts w:ascii="Arial" w:hAnsi="Arial" w:cs="Arial"/>
        </w:rPr>
      </w:pPr>
      <w:r w:rsidRPr="00F112E4">
        <w:t>This resource shall support the resource URI variables defined in table </w:t>
      </w:r>
      <w:r w:rsidR="003819E5">
        <w:t>7.2</w:t>
      </w:r>
      <w:r w:rsidRPr="00F112E4">
        <w:t>.3.2.2-1.</w:t>
      </w:r>
    </w:p>
    <w:p w14:paraId="26CAA0FF" w14:textId="2F0529D2" w:rsidR="00ED3CA9" w:rsidRDefault="00ED3CA9" w:rsidP="00ED3CA9">
      <w:pPr>
        <w:pStyle w:val="TH"/>
        <w:rPr>
          <w:rFonts w:cs="Arial"/>
        </w:rPr>
      </w:pPr>
      <w:r>
        <w:t>Table </w:t>
      </w:r>
      <w:r w:rsidR="003819E5">
        <w:t>7.2</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ED3CA9" w:rsidRPr="00B54FF5" w14:paraId="0D9823FA"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468F1520" w14:textId="77777777" w:rsidR="00ED3CA9" w:rsidRPr="0016361A" w:rsidRDefault="00ED3CA9" w:rsidP="00C21234">
            <w:pPr>
              <w:pStyle w:val="TAH"/>
            </w:pPr>
            <w:r w:rsidRPr="0016361A">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7A2A5931" w14:textId="77777777" w:rsidR="00ED3CA9" w:rsidRPr="0016361A" w:rsidRDefault="00ED3CA9" w:rsidP="00C21234">
            <w:pPr>
              <w:pStyle w:val="TAH"/>
            </w:pPr>
            <w:r w:rsidRPr="0016361A">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ACB492" w14:textId="77777777" w:rsidR="00ED3CA9" w:rsidRPr="0016361A" w:rsidRDefault="00ED3CA9" w:rsidP="00C21234">
            <w:pPr>
              <w:pStyle w:val="TAH"/>
            </w:pPr>
            <w:r w:rsidRPr="0016361A">
              <w:t>Definition</w:t>
            </w:r>
          </w:p>
        </w:tc>
      </w:tr>
      <w:tr w:rsidR="00ED3CA9" w:rsidRPr="00B54FF5" w14:paraId="154B407C"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0A8E69E" w14:textId="77777777" w:rsidR="00ED3CA9" w:rsidRPr="0016361A" w:rsidRDefault="00ED3CA9" w:rsidP="00C21234">
            <w:pPr>
              <w:pStyle w:val="TAL"/>
            </w:pPr>
            <w:r w:rsidRPr="0016361A">
              <w:t>apiRoot</w:t>
            </w:r>
          </w:p>
        </w:tc>
        <w:tc>
          <w:tcPr>
            <w:tcW w:w="1117" w:type="pct"/>
            <w:tcBorders>
              <w:top w:val="single" w:sz="6" w:space="0" w:color="000000"/>
              <w:left w:val="single" w:sz="6" w:space="0" w:color="000000"/>
              <w:bottom w:val="single" w:sz="6" w:space="0" w:color="000000"/>
              <w:right w:val="single" w:sz="6" w:space="0" w:color="000000"/>
            </w:tcBorders>
          </w:tcPr>
          <w:p w14:paraId="0AA4091A" w14:textId="77777777" w:rsidR="00ED3CA9" w:rsidRPr="0016361A" w:rsidRDefault="00ED3CA9" w:rsidP="00C21234">
            <w:pPr>
              <w:pStyle w:val="TAL"/>
            </w:pPr>
            <w:r w:rsidRPr="0016361A">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51FDEBC8" w14:textId="1621945E" w:rsidR="00ED3CA9" w:rsidRPr="0016361A" w:rsidRDefault="00ED3CA9" w:rsidP="00C21234">
            <w:pPr>
              <w:pStyle w:val="TAL"/>
            </w:pPr>
            <w:r w:rsidRPr="0016361A">
              <w:t>See clause</w:t>
            </w:r>
            <w:r w:rsidRPr="0016361A">
              <w:rPr>
                <w:lang w:val="en-US" w:eastAsia="zh-CN"/>
              </w:rPr>
              <w:t> </w:t>
            </w:r>
            <w:r w:rsidR="003819E5">
              <w:t>7.2</w:t>
            </w:r>
            <w:r w:rsidRPr="0016361A">
              <w:t>.1</w:t>
            </w:r>
          </w:p>
        </w:tc>
      </w:tr>
    </w:tbl>
    <w:p w14:paraId="02F58CF3" w14:textId="77777777" w:rsidR="00ED3CA9" w:rsidRPr="00384E92" w:rsidRDefault="00ED3CA9" w:rsidP="00ED3CA9"/>
    <w:p w14:paraId="212CE6B9" w14:textId="10C894B7" w:rsidR="00ED3CA9" w:rsidRDefault="003819E5" w:rsidP="00ED3CA9">
      <w:pPr>
        <w:pStyle w:val="Heading5"/>
      </w:pPr>
      <w:bookmarkStart w:id="355" w:name="_Toc180396914"/>
      <w:r>
        <w:t>7.2</w:t>
      </w:r>
      <w:r w:rsidR="00ED3CA9">
        <w:t>.3.2.3</w:t>
      </w:r>
      <w:r w:rsidR="00ED3CA9">
        <w:tab/>
        <w:t>Resource Standard Methods</w:t>
      </w:r>
      <w:bookmarkEnd w:id="355"/>
    </w:p>
    <w:p w14:paraId="529C13A3" w14:textId="41A21CE6" w:rsidR="00ED3CA9" w:rsidRPr="00384E92" w:rsidRDefault="003819E5" w:rsidP="00ED3CA9">
      <w:pPr>
        <w:pStyle w:val="H6"/>
      </w:pPr>
      <w:r>
        <w:t>7.2</w:t>
      </w:r>
      <w:r w:rsidR="00ED3CA9">
        <w:t>.3.2.3</w:t>
      </w:r>
      <w:r w:rsidR="00ED3CA9" w:rsidRPr="00384E92">
        <w:t>.1</w:t>
      </w:r>
      <w:r w:rsidR="00ED3CA9" w:rsidRPr="00384E92">
        <w:tab/>
      </w:r>
      <w:r w:rsidR="00ED3CA9">
        <w:t>POST</w:t>
      </w:r>
    </w:p>
    <w:p w14:paraId="48AA292F" w14:textId="728D23C4" w:rsidR="00ED3CA9" w:rsidRDefault="00ED3CA9" w:rsidP="00ED3CA9">
      <w:r>
        <w:t>This method shall support the URI query parameters specified in table </w:t>
      </w:r>
      <w:r w:rsidR="003819E5">
        <w:t>7.2</w:t>
      </w:r>
      <w:r>
        <w:t>.3.2.3.1-1.</w:t>
      </w:r>
    </w:p>
    <w:p w14:paraId="42FAC92A" w14:textId="6E8A09A2" w:rsidR="00ED3CA9" w:rsidRPr="00384E92" w:rsidRDefault="00ED3CA9" w:rsidP="00ED3CA9">
      <w:pPr>
        <w:pStyle w:val="TH"/>
        <w:rPr>
          <w:rFonts w:cs="Arial"/>
        </w:rPr>
      </w:pPr>
      <w:r w:rsidRPr="00384E92">
        <w:t>Table</w:t>
      </w:r>
      <w:r>
        <w:t> </w:t>
      </w:r>
      <w:r w:rsidR="003819E5">
        <w:t>7.2</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ED3CA9" w:rsidRPr="00B54FF5" w14:paraId="43CDD2C7" w14:textId="77777777" w:rsidTr="00C21234">
        <w:trPr>
          <w:jc w:val="center"/>
        </w:trPr>
        <w:tc>
          <w:tcPr>
            <w:tcW w:w="938" w:type="pct"/>
            <w:shd w:val="clear" w:color="auto" w:fill="C0C0C0"/>
          </w:tcPr>
          <w:p w14:paraId="2A0428F9" w14:textId="77777777" w:rsidR="00ED3CA9" w:rsidRPr="0016361A" w:rsidRDefault="00ED3CA9" w:rsidP="00C21234">
            <w:pPr>
              <w:pStyle w:val="TAH"/>
            </w:pPr>
            <w:r w:rsidRPr="0016361A">
              <w:t>Name</w:t>
            </w:r>
          </w:p>
        </w:tc>
        <w:tc>
          <w:tcPr>
            <w:tcW w:w="619" w:type="pct"/>
            <w:shd w:val="clear" w:color="auto" w:fill="C0C0C0"/>
          </w:tcPr>
          <w:p w14:paraId="7CA4B4B1" w14:textId="77777777" w:rsidR="00ED3CA9" w:rsidRPr="0016361A" w:rsidRDefault="00ED3CA9" w:rsidP="00C21234">
            <w:pPr>
              <w:pStyle w:val="TAH"/>
            </w:pPr>
            <w:r w:rsidRPr="0016361A">
              <w:t>Data type</w:t>
            </w:r>
          </w:p>
        </w:tc>
        <w:tc>
          <w:tcPr>
            <w:tcW w:w="274" w:type="pct"/>
            <w:shd w:val="clear" w:color="auto" w:fill="C0C0C0"/>
          </w:tcPr>
          <w:p w14:paraId="55B4DB24" w14:textId="77777777" w:rsidR="00ED3CA9" w:rsidRPr="0016361A" w:rsidRDefault="00ED3CA9" w:rsidP="00C21234">
            <w:pPr>
              <w:pStyle w:val="TAH"/>
            </w:pPr>
            <w:r w:rsidRPr="0016361A">
              <w:t>P</w:t>
            </w:r>
          </w:p>
        </w:tc>
        <w:tc>
          <w:tcPr>
            <w:tcW w:w="669" w:type="pct"/>
            <w:shd w:val="clear" w:color="auto" w:fill="C0C0C0"/>
          </w:tcPr>
          <w:p w14:paraId="1647E333" w14:textId="77777777" w:rsidR="00ED3CA9" w:rsidRPr="0016361A" w:rsidRDefault="00ED3CA9" w:rsidP="00C21234">
            <w:pPr>
              <w:pStyle w:val="TAH"/>
            </w:pPr>
            <w:r w:rsidRPr="0016361A">
              <w:t>Cardinality</w:t>
            </w:r>
          </w:p>
        </w:tc>
        <w:tc>
          <w:tcPr>
            <w:tcW w:w="1704" w:type="pct"/>
            <w:shd w:val="clear" w:color="auto" w:fill="C0C0C0"/>
            <w:vAlign w:val="center"/>
          </w:tcPr>
          <w:p w14:paraId="5EE3DD50" w14:textId="77777777" w:rsidR="00ED3CA9" w:rsidRPr="0016361A" w:rsidRDefault="00ED3CA9" w:rsidP="00C21234">
            <w:pPr>
              <w:pStyle w:val="TAH"/>
            </w:pPr>
            <w:r w:rsidRPr="0016361A">
              <w:t>Description</w:t>
            </w:r>
          </w:p>
        </w:tc>
        <w:tc>
          <w:tcPr>
            <w:tcW w:w="796" w:type="pct"/>
            <w:shd w:val="clear" w:color="auto" w:fill="C0C0C0"/>
          </w:tcPr>
          <w:p w14:paraId="66AE3255" w14:textId="77777777" w:rsidR="00ED3CA9" w:rsidRPr="0016361A" w:rsidRDefault="00ED3CA9" w:rsidP="00C21234">
            <w:pPr>
              <w:pStyle w:val="TAH"/>
            </w:pPr>
            <w:r w:rsidRPr="0016361A">
              <w:t>Applicability</w:t>
            </w:r>
          </w:p>
        </w:tc>
      </w:tr>
      <w:tr w:rsidR="00ED3CA9" w:rsidRPr="00B54FF5" w14:paraId="660B8EF7" w14:textId="77777777" w:rsidTr="00C21234">
        <w:trPr>
          <w:jc w:val="center"/>
        </w:trPr>
        <w:tc>
          <w:tcPr>
            <w:tcW w:w="938" w:type="pct"/>
            <w:shd w:val="clear" w:color="auto" w:fill="auto"/>
          </w:tcPr>
          <w:p w14:paraId="4A1BE559" w14:textId="77777777" w:rsidR="00ED3CA9" w:rsidRPr="0016361A" w:rsidRDefault="00ED3CA9" w:rsidP="00C21234">
            <w:pPr>
              <w:pStyle w:val="TAL"/>
            </w:pPr>
            <w:r w:rsidRPr="0016361A">
              <w:t>n/a</w:t>
            </w:r>
          </w:p>
        </w:tc>
        <w:tc>
          <w:tcPr>
            <w:tcW w:w="619" w:type="pct"/>
          </w:tcPr>
          <w:p w14:paraId="2B3A64FE" w14:textId="77777777" w:rsidR="00ED3CA9" w:rsidRPr="0016361A" w:rsidRDefault="00ED3CA9" w:rsidP="00C21234">
            <w:pPr>
              <w:pStyle w:val="TAL"/>
            </w:pPr>
          </w:p>
        </w:tc>
        <w:tc>
          <w:tcPr>
            <w:tcW w:w="274" w:type="pct"/>
          </w:tcPr>
          <w:p w14:paraId="7A41400F" w14:textId="77777777" w:rsidR="00ED3CA9" w:rsidRPr="0016361A" w:rsidRDefault="00ED3CA9" w:rsidP="00C21234">
            <w:pPr>
              <w:pStyle w:val="TAC"/>
            </w:pPr>
          </w:p>
        </w:tc>
        <w:tc>
          <w:tcPr>
            <w:tcW w:w="669" w:type="pct"/>
          </w:tcPr>
          <w:p w14:paraId="34436CD8" w14:textId="77777777" w:rsidR="00ED3CA9" w:rsidRPr="0016361A" w:rsidRDefault="00ED3CA9" w:rsidP="00C21234">
            <w:pPr>
              <w:pStyle w:val="TAL"/>
            </w:pPr>
          </w:p>
        </w:tc>
        <w:tc>
          <w:tcPr>
            <w:tcW w:w="1704" w:type="pct"/>
            <w:shd w:val="clear" w:color="auto" w:fill="auto"/>
            <w:vAlign w:val="center"/>
          </w:tcPr>
          <w:p w14:paraId="19B37BCE" w14:textId="77777777" w:rsidR="00ED3CA9" w:rsidRPr="0016361A" w:rsidRDefault="00ED3CA9" w:rsidP="00C21234">
            <w:pPr>
              <w:pStyle w:val="TAL"/>
            </w:pPr>
          </w:p>
        </w:tc>
        <w:tc>
          <w:tcPr>
            <w:tcW w:w="796" w:type="pct"/>
          </w:tcPr>
          <w:p w14:paraId="15A13F71" w14:textId="77777777" w:rsidR="00ED3CA9" w:rsidRPr="0016361A" w:rsidRDefault="00ED3CA9" w:rsidP="00C21234">
            <w:pPr>
              <w:pStyle w:val="TAL"/>
            </w:pPr>
          </w:p>
        </w:tc>
      </w:tr>
    </w:tbl>
    <w:p w14:paraId="64788D6B" w14:textId="77777777" w:rsidR="00ED3CA9" w:rsidRDefault="00ED3CA9" w:rsidP="00ED3CA9"/>
    <w:p w14:paraId="7FD62D17" w14:textId="13E6AF50" w:rsidR="00ED3CA9" w:rsidRPr="00384E92" w:rsidRDefault="00ED3CA9" w:rsidP="00ED3CA9">
      <w:r>
        <w:t>This method shall support the request data structures specified in table </w:t>
      </w:r>
      <w:r w:rsidR="003819E5">
        <w:t>7.2</w:t>
      </w:r>
      <w:r>
        <w:t>.3.2.3.1-2 and the response data structures and response codes specified in table </w:t>
      </w:r>
      <w:r w:rsidR="003819E5">
        <w:t>7.2</w:t>
      </w:r>
      <w:r>
        <w:t>.3.2.3.1-3.</w:t>
      </w:r>
    </w:p>
    <w:p w14:paraId="568CC8C9" w14:textId="6B2F554B" w:rsidR="00ED3CA9" w:rsidRPr="001769FF" w:rsidRDefault="00ED3CA9" w:rsidP="00ED3CA9">
      <w:pPr>
        <w:pStyle w:val="TH"/>
      </w:pPr>
      <w:r w:rsidRPr="001769FF">
        <w:t>Table</w:t>
      </w:r>
      <w:r>
        <w:t> </w:t>
      </w:r>
      <w:r w:rsidR="003819E5">
        <w:t>7.2</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ED3CA9" w:rsidRPr="00B54FF5" w14:paraId="006D233F" w14:textId="77777777" w:rsidTr="00C21234">
        <w:trPr>
          <w:jc w:val="center"/>
        </w:trPr>
        <w:tc>
          <w:tcPr>
            <w:tcW w:w="2212" w:type="dxa"/>
            <w:shd w:val="clear" w:color="auto" w:fill="C0C0C0"/>
          </w:tcPr>
          <w:p w14:paraId="71FFA38E" w14:textId="77777777" w:rsidR="00ED3CA9" w:rsidRPr="0016361A" w:rsidRDefault="00ED3CA9" w:rsidP="00C21234">
            <w:pPr>
              <w:pStyle w:val="TAH"/>
            </w:pPr>
            <w:r w:rsidRPr="0016361A">
              <w:t>Data type</w:t>
            </w:r>
          </w:p>
        </w:tc>
        <w:tc>
          <w:tcPr>
            <w:tcW w:w="426" w:type="dxa"/>
            <w:shd w:val="clear" w:color="auto" w:fill="C0C0C0"/>
          </w:tcPr>
          <w:p w14:paraId="773264EF" w14:textId="77777777" w:rsidR="00ED3CA9" w:rsidRPr="0016361A" w:rsidRDefault="00ED3CA9" w:rsidP="00C21234">
            <w:pPr>
              <w:pStyle w:val="TAH"/>
            </w:pPr>
            <w:r w:rsidRPr="0016361A">
              <w:t>P</w:t>
            </w:r>
          </w:p>
        </w:tc>
        <w:tc>
          <w:tcPr>
            <w:tcW w:w="1275" w:type="dxa"/>
            <w:shd w:val="clear" w:color="auto" w:fill="C0C0C0"/>
          </w:tcPr>
          <w:p w14:paraId="635729D2" w14:textId="77777777" w:rsidR="00ED3CA9" w:rsidRPr="0016361A" w:rsidRDefault="00ED3CA9" w:rsidP="00C21234">
            <w:pPr>
              <w:pStyle w:val="TAH"/>
            </w:pPr>
            <w:r w:rsidRPr="0016361A">
              <w:t>Cardinality</w:t>
            </w:r>
          </w:p>
        </w:tc>
        <w:tc>
          <w:tcPr>
            <w:tcW w:w="5614" w:type="dxa"/>
            <w:shd w:val="clear" w:color="auto" w:fill="C0C0C0"/>
            <w:vAlign w:val="center"/>
          </w:tcPr>
          <w:p w14:paraId="21EC4704" w14:textId="77777777" w:rsidR="00ED3CA9" w:rsidRPr="0016361A" w:rsidRDefault="00ED3CA9" w:rsidP="00C21234">
            <w:pPr>
              <w:pStyle w:val="TAH"/>
            </w:pPr>
            <w:r w:rsidRPr="0016361A">
              <w:t>Description</w:t>
            </w:r>
          </w:p>
        </w:tc>
      </w:tr>
      <w:tr w:rsidR="00ED3CA9" w:rsidRPr="00B54FF5" w14:paraId="1C5F0E61" w14:textId="77777777" w:rsidTr="00C21234">
        <w:trPr>
          <w:jc w:val="center"/>
        </w:trPr>
        <w:tc>
          <w:tcPr>
            <w:tcW w:w="2212" w:type="dxa"/>
            <w:shd w:val="clear" w:color="auto" w:fill="auto"/>
          </w:tcPr>
          <w:p w14:paraId="75EDE39A" w14:textId="77777777" w:rsidR="00ED3CA9" w:rsidRPr="00746BB9" w:rsidRDefault="00ED3CA9" w:rsidP="00C21234">
            <w:pPr>
              <w:pStyle w:val="TAL"/>
            </w:pPr>
            <w:r w:rsidRPr="00746BB9">
              <w:t>MCUELocation</w:t>
            </w:r>
          </w:p>
        </w:tc>
        <w:tc>
          <w:tcPr>
            <w:tcW w:w="426" w:type="dxa"/>
            <w:shd w:val="clear" w:color="auto" w:fill="auto"/>
          </w:tcPr>
          <w:p w14:paraId="4241823C" w14:textId="77777777" w:rsidR="00ED3CA9" w:rsidRPr="00746BB9" w:rsidRDefault="00ED3CA9" w:rsidP="00C21234">
            <w:pPr>
              <w:pStyle w:val="TAC"/>
            </w:pPr>
            <w:r w:rsidRPr="00746BB9">
              <w:t>M</w:t>
            </w:r>
          </w:p>
        </w:tc>
        <w:tc>
          <w:tcPr>
            <w:tcW w:w="1275" w:type="dxa"/>
            <w:shd w:val="clear" w:color="auto" w:fill="auto"/>
          </w:tcPr>
          <w:p w14:paraId="662DFD67" w14:textId="77777777" w:rsidR="00ED3CA9" w:rsidRPr="00746BB9" w:rsidRDefault="00ED3CA9" w:rsidP="00C21234">
            <w:pPr>
              <w:pStyle w:val="TAL"/>
            </w:pPr>
            <w:r w:rsidRPr="00746BB9">
              <w:t>1</w:t>
            </w:r>
          </w:p>
        </w:tc>
        <w:tc>
          <w:tcPr>
            <w:tcW w:w="5614" w:type="dxa"/>
            <w:shd w:val="clear" w:color="auto" w:fill="auto"/>
          </w:tcPr>
          <w:p w14:paraId="0D5F4ECF" w14:textId="77777777" w:rsidR="00ED3CA9" w:rsidRPr="00746BB9" w:rsidRDefault="00ED3CA9" w:rsidP="00C21234">
            <w:pPr>
              <w:pStyle w:val="TAL"/>
            </w:pPr>
            <w:r w:rsidRPr="00746BB9">
              <w:t>MC UE Location information</w:t>
            </w:r>
          </w:p>
        </w:tc>
      </w:tr>
    </w:tbl>
    <w:p w14:paraId="05B7550A" w14:textId="77777777" w:rsidR="00ED3CA9" w:rsidRDefault="00ED3CA9" w:rsidP="00ED3CA9"/>
    <w:p w14:paraId="65462424" w14:textId="6F9077BE" w:rsidR="00ED3CA9" w:rsidRPr="001769FF" w:rsidRDefault="00ED3CA9" w:rsidP="00ED3CA9">
      <w:pPr>
        <w:pStyle w:val="TH"/>
      </w:pPr>
      <w:r w:rsidRPr="001769FF">
        <w:t>Table</w:t>
      </w:r>
      <w:r>
        <w:t> </w:t>
      </w:r>
      <w:r w:rsidR="003819E5">
        <w:t>7.2</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ED3CA9" w:rsidRPr="00B54FF5" w14:paraId="25E66009"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EE56C2B" w14:textId="77777777" w:rsidR="00ED3CA9" w:rsidRPr="0016361A" w:rsidRDefault="00ED3CA9" w:rsidP="00C21234">
            <w:pPr>
              <w:pStyle w:val="TAH"/>
            </w:pPr>
            <w:r w:rsidRPr="0016361A">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52738776" w14:textId="77777777" w:rsidR="00ED3CA9" w:rsidRPr="0016361A" w:rsidRDefault="00ED3CA9" w:rsidP="00C21234">
            <w:pPr>
              <w:pStyle w:val="TAH"/>
            </w:pPr>
            <w:r w:rsidRPr="0016361A">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35208B8A" w14:textId="77777777" w:rsidR="00ED3CA9" w:rsidRPr="0016361A" w:rsidRDefault="00ED3CA9" w:rsidP="00C21234">
            <w:pPr>
              <w:pStyle w:val="TAH"/>
            </w:pPr>
            <w:r w:rsidRPr="0016361A">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3C960686" w14:textId="77777777" w:rsidR="00ED3CA9" w:rsidRPr="0016361A" w:rsidRDefault="00ED3CA9" w:rsidP="00C21234">
            <w:pPr>
              <w:pStyle w:val="TAH"/>
            </w:pPr>
            <w:r w:rsidRPr="0016361A">
              <w:t>Response</w:t>
            </w:r>
            <w:r>
              <w:t xml:space="preserve"> </w:t>
            </w: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28510E7" w14:textId="77777777" w:rsidR="00ED3CA9" w:rsidRPr="0016361A" w:rsidRDefault="00ED3CA9" w:rsidP="00C21234">
            <w:pPr>
              <w:pStyle w:val="TAH"/>
            </w:pPr>
            <w:r w:rsidRPr="0016361A">
              <w:t>Description</w:t>
            </w:r>
          </w:p>
        </w:tc>
      </w:tr>
      <w:tr w:rsidR="00ED3CA9" w:rsidRPr="00B54FF5" w14:paraId="652F5882"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1FF0540" w14:textId="77777777" w:rsidR="00ED3CA9" w:rsidRPr="006663EC" w:rsidRDefault="00ED3CA9" w:rsidP="00C21234">
            <w:pPr>
              <w:pStyle w:val="TAL"/>
            </w:pPr>
            <w:r w:rsidRPr="006663EC">
              <w:t>MCUELocation</w:t>
            </w:r>
          </w:p>
        </w:tc>
        <w:tc>
          <w:tcPr>
            <w:tcW w:w="186" w:type="pct"/>
            <w:tcBorders>
              <w:top w:val="single" w:sz="6" w:space="0" w:color="auto"/>
              <w:left w:val="single" w:sz="6" w:space="0" w:color="auto"/>
              <w:bottom w:val="single" w:sz="6" w:space="0" w:color="auto"/>
              <w:right w:val="single" w:sz="6" w:space="0" w:color="auto"/>
            </w:tcBorders>
          </w:tcPr>
          <w:p w14:paraId="7F7922C4" w14:textId="77777777" w:rsidR="00ED3CA9" w:rsidRPr="006663EC" w:rsidRDefault="00ED3CA9" w:rsidP="00C21234">
            <w:pPr>
              <w:pStyle w:val="TAC"/>
            </w:pPr>
            <w:r w:rsidRPr="006663EC">
              <w:t>M</w:t>
            </w:r>
          </w:p>
        </w:tc>
        <w:tc>
          <w:tcPr>
            <w:tcW w:w="558" w:type="pct"/>
            <w:tcBorders>
              <w:top w:val="single" w:sz="6" w:space="0" w:color="auto"/>
              <w:left w:val="single" w:sz="6" w:space="0" w:color="auto"/>
              <w:bottom w:val="single" w:sz="6" w:space="0" w:color="auto"/>
              <w:right w:val="single" w:sz="6" w:space="0" w:color="auto"/>
            </w:tcBorders>
          </w:tcPr>
          <w:p w14:paraId="6537B415" w14:textId="77777777" w:rsidR="00ED3CA9" w:rsidRPr="006663EC" w:rsidRDefault="00ED3CA9" w:rsidP="00C21234">
            <w:pPr>
              <w:pStyle w:val="TAL"/>
            </w:pPr>
            <w:r w:rsidRPr="006663EC">
              <w:t>1</w:t>
            </w:r>
          </w:p>
        </w:tc>
        <w:tc>
          <w:tcPr>
            <w:tcW w:w="892" w:type="pct"/>
            <w:tcBorders>
              <w:top w:val="single" w:sz="6" w:space="0" w:color="auto"/>
              <w:left w:val="single" w:sz="6" w:space="0" w:color="auto"/>
              <w:bottom w:val="single" w:sz="6" w:space="0" w:color="auto"/>
              <w:right w:val="single" w:sz="6" w:space="0" w:color="auto"/>
            </w:tcBorders>
          </w:tcPr>
          <w:p w14:paraId="250485A3" w14:textId="77777777" w:rsidR="00ED3CA9" w:rsidRPr="006663EC" w:rsidRDefault="00ED3CA9" w:rsidP="00C21234">
            <w:pPr>
              <w:pStyle w:val="TAL"/>
            </w:pPr>
            <w:r w:rsidRPr="006663EC">
              <w:t>201 Created</w:t>
            </w:r>
          </w:p>
        </w:tc>
        <w:tc>
          <w:tcPr>
            <w:tcW w:w="2501" w:type="pct"/>
            <w:tcBorders>
              <w:top w:val="single" w:sz="6" w:space="0" w:color="auto"/>
              <w:left w:val="single" w:sz="6" w:space="0" w:color="auto"/>
              <w:bottom w:val="single" w:sz="6" w:space="0" w:color="auto"/>
              <w:right w:val="single" w:sz="6" w:space="0" w:color="auto"/>
            </w:tcBorders>
            <w:shd w:val="clear" w:color="auto" w:fill="auto"/>
          </w:tcPr>
          <w:p w14:paraId="3987894B" w14:textId="77777777" w:rsidR="00ED3CA9" w:rsidRPr="006663EC" w:rsidRDefault="00ED3CA9" w:rsidP="00C21234">
            <w:pPr>
              <w:pStyle w:val="TAL"/>
            </w:pPr>
            <w:r w:rsidRPr="006663EC">
              <w:t>MC UE Location report is successfully submitted to the LMS.</w:t>
            </w:r>
          </w:p>
          <w:p w14:paraId="1FAADC3D" w14:textId="77777777" w:rsidR="00ED3CA9" w:rsidRDefault="00ED3CA9" w:rsidP="00C21234">
            <w:pPr>
              <w:pStyle w:val="TAL"/>
            </w:pPr>
            <w:r w:rsidRPr="006663EC">
              <w:t>The LMC location data submitted to the LMS is provided in the response body.</w:t>
            </w:r>
          </w:p>
          <w:p w14:paraId="78CFC967" w14:textId="77777777" w:rsidR="00ED3CA9" w:rsidRDefault="00ED3CA9" w:rsidP="00C21234">
            <w:pPr>
              <w:pStyle w:val="TAL"/>
            </w:pPr>
          </w:p>
          <w:p w14:paraId="566E6BED" w14:textId="77777777" w:rsidR="00ED3CA9" w:rsidRPr="006663EC" w:rsidRDefault="00ED3CA9" w:rsidP="00C21234">
            <w:pPr>
              <w:pStyle w:val="TAL"/>
            </w:pPr>
            <w:r>
              <w:t xml:space="preserve">The URI of the created resource shall be returned in the </w:t>
            </w:r>
            <w:r w:rsidRPr="00646838">
              <w:t>"</w:t>
            </w:r>
            <w:r>
              <w:t>Location</w:t>
            </w:r>
            <w:r w:rsidRPr="00646838">
              <w:t>"</w:t>
            </w:r>
            <w:r>
              <w:t xml:space="preserve"> HTTP header. </w:t>
            </w:r>
          </w:p>
        </w:tc>
      </w:tr>
      <w:tr w:rsidR="00ED3CA9" w:rsidRPr="00B54FF5" w14:paraId="5430CD13"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4636544" w14:textId="71EC77AD" w:rsidR="00ED3CA9" w:rsidRPr="0016361A" w:rsidRDefault="00ED3CA9" w:rsidP="00C21234">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941884" w:rsidRPr="003F7F8F">
              <w:t>7</w:t>
            </w:r>
            <w:r w:rsidRPr="0016361A">
              <w:t>] also apply.</w:t>
            </w:r>
          </w:p>
        </w:tc>
      </w:tr>
    </w:tbl>
    <w:p w14:paraId="6F3836E7" w14:textId="77777777" w:rsidR="00ED3CA9" w:rsidRDefault="00ED3CA9" w:rsidP="00ED3CA9"/>
    <w:p w14:paraId="5A9F366D" w14:textId="2BE3EC6F" w:rsidR="00ED3CA9" w:rsidRPr="00A04126" w:rsidRDefault="00ED3CA9" w:rsidP="00ED3CA9">
      <w:pPr>
        <w:pStyle w:val="TH"/>
        <w:rPr>
          <w:rFonts w:cs="Arial"/>
        </w:rPr>
      </w:pPr>
      <w:r w:rsidRPr="00A04126">
        <w:t>Table</w:t>
      </w:r>
      <w:r>
        <w:t> </w:t>
      </w:r>
      <w:r w:rsidR="003819E5">
        <w:t>7.2</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ED3CA9" w:rsidRPr="00B54FF5" w14:paraId="14914E72" w14:textId="77777777" w:rsidTr="00C21234">
        <w:trPr>
          <w:jc w:val="center"/>
        </w:trPr>
        <w:tc>
          <w:tcPr>
            <w:tcW w:w="938" w:type="pct"/>
            <w:shd w:val="clear" w:color="auto" w:fill="C0C0C0"/>
          </w:tcPr>
          <w:p w14:paraId="28F7CCD7" w14:textId="77777777" w:rsidR="00ED3CA9" w:rsidRPr="0016361A" w:rsidRDefault="00ED3CA9" w:rsidP="00C21234">
            <w:pPr>
              <w:pStyle w:val="TAH"/>
            </w:pPr>
            <w:r w:rsidRPr="0016361A">
              <w:t>Name</w:t>
            </w:r>
          </w:p>
        </w:tc>
        <w:tc>
          <w:tcPr>
            <w:tcW w:w="835" w:type="pct"/>
            <w:shd w:val="clear" w:color="auto" w:fill="C0C0C0"/>
          </w:tcPr>
          <w:p w14:paraId="457A1465" w14:textId="77777777" w:rsidR="00ED3CA9" w:rsidRPr="0016361A" w:rsidRDefault="00ED3CA9" w:rsidP="00C21234">
            <w:pPr>
              <w:pStyle w:val="TAH"/>
            </w:pPr>
            <w:r w:rsidRPr="0016361A">
              <w:t>Data type</w:t>
            </w:r>
          </w:p>
        </w:tc>
        <w:tc>
          <w:tcPr>
            <w:tcW w:w="281" w:type="pct"/>
            <w:shd w:val="clear" w:color="auto" w:fill="C0C0C0"/>
          </w:tcPr>
          <w:p w14:paraId="776D3AAF" w14:textId="77777777" w:rsidR="00ED3CA9" w:rsidRPr="0016361A" w:rsidRDefault="00ED3CA9" w:rsidP="00C21234">
            <w:pPr>
              <w:pStyle w:val="TAH"/>
            </w:pPr>
            <w:r w:rsidRPr="0016361A">
              <w:t>P</w:t>
            </w:r>
          </w:p>
        </w:tc>
        <w:tc>
          <w:tcPr>
            <w:tcW w:w="595" w:type="pct"/>
            <w:shd w:val="clear" w:color="auto" w:fill="C0C0C0"/>
          </w:tcPr>
          <w:p w14:paraId="34713D2B" w14:textId="77777777" w:rsidR="00ED3CA9" w:rsidRPr="0016361A" w:rsidRDefault="00ED3CA9" w:rsidP="00C21234">
            <w:pPr>
              <w:pStyle w:val="TAH"/>
            </w:pPr>
            <w:r w:rsidRPr="0016361A">
              <w:t>Cardinality</w:t>
            </w:r>
          </w:p>
        </w:tc>
        <w:tc>
          <w:tcPr>
            <w:tcW w:w="2351" w:type="pct"/>
            <w:shd w:val="clear" w:color="auto" w:fill="C0C0C0"/>
            <w:vAlign w:val="center"/>
          </w:tcPr>
          <w:p w14:paraId="77445C2E" w14:textId="77777777" w:rsidR="00ED3CA9" w:rsidRPr="0016361A" w:rsidRDefault="00ED3CA9" w:rsidP="00C21234">
            <w:pPr>
              <w:pStyle w:val="TAH"/>
            </w:pPr>
            <w:r w:rsidRPr="0016361A">
              <w:t>Description</w:t>
            </w:r>
          </w:p>
        </w:tc>
      </w:tr>
      <w:tr w:rsidR="00ED3CA9" w:rsidRPr="00B54FF5" w14:paraId="62BA39B4" w14:textId="77777777" w:rsidTr="00C21234">
        <w:trPr>
          <w:jc w:val="center"/>
        </w:trPr>
        <w:tc>
          <w:tcPr>
            <w:tcW w:w="938" w:type="pct"/>
            <w:shd w:val="clear" w:color="auto" w:fill="auto"/>
          </w:tcPr>
          <w:p w14:paraId="257B1719" w14:textId="77777777" w:rsidR="00ED3CA9" w:rsidRPr="00DD3793" w:rsidRDefault="00ED3CA9" w:rsidP="00C21234">
            <w:pPr>
              <w:pStyle w:val="TAL"/>
              <w:rPr>
                <w:highlight w:val="yellow"/>
              </w:rPr>
            </w:pPr>
            <w:r w:rsidRPr="008B3A1D">
              <w:t xml:space="preserve">n/a </w:t>
            </w:r>
          </w:p>
        </w:tc>
        <w:tc>
          <w:tcPr>
            <w:tcW w:w="835" w:type="pct"/>
          </w:tcPr>
          <w:p w14:paraId="7E31EFF2" w14:textId="77777777" w:rsidR="00ED3CA9" w:rsidRPr="00DD3793" w:rsidRDefault="00ED3CA9" w:rsidP="00C21234">
            <w:pPr>
              <w:pStyle w:val="TAL"/>
              <w:rPr>
                <w:highlight w:val="yellow"/>
              </w:rPr>
            </w:pPr>
          </w:p>
        </w:tc>
        <w:tc>
          <w:tcPr>
            <w:tcW w:w="281" w:type="pct"/>
          </w:tcPr>
          <w:p w14:paraId="5CCF1D42" w14:textId="77777777" w:rsidR="00ED3CA9" w:rsidRPr="00DD3793" w:rsidRDefault="00ED3CA9" w:rsidP="00C21234">
            <w:pPr>
              <w:pStyle w:val="TAC"/>
              <w:rPr>
                <w:highlight w:val="yellow"/>
              </w:rPr>
            </w:pPr>
          </w:p>
        </w:tc>
        <w:tc>
          <w:tcPr>
            <w:tcW w:w="595" w:type="pct"/>
          </w:tcPr>
          <w:p w14:paraId="10A2610B" w14:textId="77777777" w:rsidR="00ED3CA9" w:rsidRPr="00DD3793" w:rsidRDefault="00ED3CA9" w:rsidP="00C21234">
            <w:pPr>
              <w:pStyle w:val="TAL"/>
              <w:rPr>
                <w:highlight w:val="yellow"/>
              </w:rPr>
            </w:pPr>
          </w:p>
        </w:tc>
        <w:tc>
          <w:tcPr>
            <w:tcW w:w="2351" w:type="pct"/>
            <w:shd w:val="clear" w:color="auto" w:fill="auto"/>
            <w:vAlign w:val="center"/>
          </w:tcPr>
          <w:p w14:paraId="4071A455" w14:textId="77777777" w:rsidR="00ED3CA9" w:rsidRPr="00DD3793" w:rsidRDefault="00ED3CA9" w:rsidP="00C21234">
            <w:pPr>
              <w:pStyle w:val="TAL"/>
              <w:rPr>
                <w:highlight w:val="yellow"/>
              </w:rPr>
            </w:pPr>
          </w:p>
        </w:tc>
      </w:tr>
    </w:tbl>
    <w:p w14:paraId="1D448CA7" w14:textId="77777777" w:rsidR="00ED3CA9" w:rsidRPr="00A04126" w:rsidRDefault="00ED3CA9" w:rsidP="00ED3CA9"/>
    <w:p w14:paraId="69D4A979" w14:textId="536EE53A" w:rsidR="00ED3CA9" w:rsidRPr="00A04126" w:rsidRDefault="00ED3CA9" w:rsidP="00ED3CA9">
      <w:pPr>
        <w:pStyle w:val="TH"/>
        <w:rPr>
          <w:rFonts w:cs="Arial"/>
        </w:rPr>
      </w:pPr>
      <w:r w:rsidRPr="00A04126">
        <w:t>Table</w:t>
      </w:r>
      <w:r>
        <w:t> </w:t>
      </w:r>
      <w:r w:rsidR="003819E5">
        <w:t>7.2</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5"/>
        <w:gridCol w:w="1277"/>
        <w:gridCol w:w="427"/>
        <w:gridCol w:w="1275"/>
        <w:gridCol w:w="4765"/>
      </w:tblGrid>
      <w:tr w:rsidR="00ED3CA9" w:rsidRPr="00B54FF5" w14:paraId="43B669B5" w14:textId="77777777" w:rsidTr="00C21234">
        <w:trPr>
          <w:jc w:val="center"/>
        </w:trPr>
        <w:tc>
          <w:tcPr>
            <w:tcW w:w="937" w:type="pct"/>
            <w:shd w:val="clear" w:color="auto" w:fill="C0C0C0"/>
          </w:tcPr>
          <w:p w14:paraId="1E7679C0" w14:textId="77777777" w:rsidR="00ED3CA9" w:rsidRPr="0016361A" w:rsidRDefault="00ED3CA9" w:rsidP="00C21234">
            <w:pPr>
              <w:pStyle w:val="TAH"/>
            </w:pPr>
            <w:r w:rsidRPr="0016361A">
              <w:t>Name</w:t>
            </w:r>
          </w:p>
        </w:tc>
        <w:tc>
          <w:tcPr>
            <w:tcW w:w="670" w:type="pct"/>
            <w:shd w:val="clear" w:color="auto" w:fill="C0C0C0"/>
          </w:tcPr>
          <w:p w14:paraId="422978B7" w14:textId="77777777" w:rsidR="00ED3CA9" w:rsidRPr="0016361A" w:rsidRDefault="00ED3CA9" w:rsidP="00C21234">
            <w:pPr>
              <w:pStyle w:val="TAH"/>
            </w:pPr>
            <w:r w:rsidRPr="0016361A">
              <w:t>Data type</w:t>
            </w:r>
          </w:p>
        </w:tc>
        <w:tc>
          <w:tcPr>
            <w:tcW w:w="224" w:type="pct"/>
            <w:shd w:val="clear" w:color="auto" w:fill="C0C0C0"/>
          </w:tcPr>
          <w:p w14:paraId="4C08E6A3" w14:textId="77777777" w:rsidR="00ED3CA9" w:rsidRPr="0016361A" w:rsidRDefault="00ED3CA9" w:rsidP="00C21234">
            <w:pPr>
              <w:pStyle w:val="TAH"/>
            </w:pPr>
            <w:r w:rsidRPr="0016361A">
              <w:t>P</w:t>
            </w:r>
          </w:p>
        </w:tc>
        <w:tc>
          <w:tcPr>
            <w:tcW w:w="669" w:type="pct"/>
            <w:shd w:val="clear" w:color="auto" w:fill="C0C0C0"/>
          </w:tcPr>
          <w:p w14:paraId="0C84D31C" w14:textId="77777777" w:rsidR="00ED3CA9" w:rsidRPr="0016361A" w:rsidRDefault="00ED3CA9" w:rsidP="00C21234">
            <w:pPr>
              <w:pStyle w:val="TAH"/>
            </w:pPr>
            <w:r w:rsidRPr="0016361A">
              <w:t>Cardinality</w:t>
            </w:r>
          </w:p>
        </w:tc>
        <w:tc>
          <w:tcPr>
            <w:tcW w:w="2501" w:type="pct"/>
            <w:shd w:val="clear" w:color="auto" w:fill="C0C0C0"/>
            <w:vAlign w:val="center"/>
          </w:tcPr>
          <w:p w14:paraId="5EA38F1E" w14:textId="77777777" w:rsidR="00ED3CA9" w:rsidRPr="0016361A" w:rsidRDefault="00ED3CA9" w:rsidP="00C21234">
            <w:pPr>
              <w:pStyle w:val="TAH"/>
            </w:pPr>
            <w:r w:rsidRPr="0016361A">
              <w:t>Description</w:t>
            </w:r>
          </w:p>
        </w:tc>
      </w:tr>
      <w:tr w:rsidR="00ED3CA9" w:rsidRPr="00B54FF5" w14:paraId="2BC73B7D" w14:textId="77777777" w:rsidTr="00C21234">
        <w:trPr>
          <w:jc w:val="center"/>
        </w:trPr>
        <w:tc>
          <w:tcPr>
            <w:tcW w:w="937" w:type="pct"/>
            <w:shd w:val="clear" w:color="auto" w:fill="auto"/>
          </w:tcPr>
          <w:p w14:paraId="48022F9A" w14:textId="77777777" w:rsidR="00ED3CA9" w:rsidRPr="00F94E87" w:rsidRDefault="00ED3CA9" w:rsidP="00C21234">
            <w:pPr>
              <w:pStyle w:val="TAL"/>
            </w:pPr>
            <w:r>
              <w:t>Location</w:t>
            </w:r>
          </w:p>
        </w:tc>
        <w:tc>
          <w:tcPr>
            <w:tcW w:w="670" w:type="pct"/>
          </w:tcPr>
          <w:p w14:paraId="16E90189" w14:textId="77777777" w:rsidR="00ED3CA9" w:rsidRPr="00F94E87" w:rsidRDefault="00ED3CA9" w:rsidP="00C21234">
            <w:pPr>
              <w:pStyle w:val="TAL"/>
            </w:pPr>
            <w:r>
              <w:t>String</w:t>
            </w:r>
          </w:p>
        </w:tc>
        <w:tc>
          <w:tcPr>
            <w:tcW w:w="224" w:type="pct"/>
          </w:tcPr>
          <w:p w14:paraId="03ECAF67" w14:textId="77777777" w:rsidR="00ED3CA9" w:rsidRPr="00F94E87" w:rsidRDefault="00ED3CA9" w:rsidP="00C21234">
            <w:pPr>
              <w:pStyle w:val="TAC"/>
            </w:pPr>
            <w:r>
              <w:t>M</w:t>
            </w:r>
          </w:p>
        </w:tc>
        <w:tc>
          <w:tcPr>
            <w:tcW w:w="669" w:type="pct"/>
          </w:tcPr>
          <w:p w14:paraId="2A11B299" w14:textId="77777777" w:rsidR="00ED3CA9" w:rsidRPr="00F94E87" w:rsidRDefault="00ED3CA9" w:rsidP="00C21234">
            <w:pPr>
              <w:pStyle w:val="TAL"/>
            </w:pPr>
            <w:r>
              <w:t>1</w:t>
            </w:r>
          </w:p>
        </w:tc>
        <w:tc>
          <w:tcPr>
            <w:tcW w:w="2501" w:type="pct"/>
            <w:shd w:val="clear" w:color="auto" w:fill="auto"/>
            <w:vAlign w:val="center"/>
          </w:tcPr>
          <w:p w14:paraId="03FD698F" w14:textId="77777777" w:rsidR="00ED3CA9" w:rsidRPr="00F94E87" w:rsidRDefault="00ED3CA9" w:rsidP="00C21234">
            <w:pPr>
              <w:pStyle w:val="TAL"/>
            </w:pPr>
            <w:r w:rsidRPr="00646838">
              <w:t xml:space="preserve">Contains the URI of the newly created resource, according to the structure: </w:t>
            </w:r>
            <w:r w:rsidRPr="00646838">
              <w:rPr>
                <w:lang w:eastAsia="zh-CN"/>
              </w:rPr>
              <w:t>{apiRoot}/</w:t>
            </w:r>
            <w:r>
              <w:rPr>
                <w:lang w:eastAsia="zh-CN"/>
              </w:rPr>
              <w:t>lms</w:t>
            </w:r>
            <w:r w:rsidRPr="00646838">
              <w:rPr>
                <w:lang w:eastAsia="zh-CN"/>
              </w:rPr>
              <w:t>-</w:t>
            </w:r>
            <w:r>
              <w:rPr>
                <w:lang w:eastAsia="zh-CN"/>
              </w:rPr>
              <w:t>location-report</w:t>
            </w:r>
            <w:r w:rsidRPr="00646838">
              <w:rPr>
                <w:lang w:eastAsia="zh-CN"/>
              </w:rPr>
              <w:t>/&lt;apiVersion&gt;/</w:t>
            </w:r>
            <w:r>
              <w:rPr>
                <w:lang w:eastAsia="zh-CN"/>
              </w:rPr>
              <w:t>locationreports</w:t>
            </w:r>
            <w:r w:rsidRPr="00646838">
              <w:rPr>
                <w:lang w:eastAsia="zh-CN"/>
              </w:rPr>
              <w:t>/{</w:t>
            </w:r>
            <w:r>
              <w:rPr>
                <w:lang w:eastAsia="zh-CN"/>
              </w:rPr>
              <w:t>locationreport</w:t>
            </w:r>
            <w:r w:rsidRPr="00646838">
              <w:rPr>
                <w:lang w:eastAsia="zh-CN"/>
              </w:rPr>
              <w:t>Id}</w:t>
            </w:r>
          </w:p>
        </w:tc>
      </w:tr>
    </w:tbl>
    <w:p w14:paraId="1541E827" w14:textId="77777777" w:rsidR="00ED3CA9" w:rsidRPr="00A04126" w:rsidRDefault="00ED3CA9" w:rsidP="00ED3CA9"/>
    <w:p w14:paraId="1C73ED6C" w14:textId="08C172E1" w:rsidR="00ED3CA9" w:rsidRDefault="003819E5" w:rsidP="00ED3CA9">
      <w:pPr>
        <w:pStyle w:val="Heading5"/>
      </w:pPr>
      <w:bookmarkStart w:id="356" w:name="_Toc180396915"/>
      <w:r>
        <w:t>7.2</w:t>
      </w:r>
      <w:r w:rsidR="00ED3CA9">
        <w:t>.3.2.4</w:t>
      </w:r>
      <w:r w:rsidR="00ED3CA9">
        <w:tab/>
        <w:t>Resource Custom Operations</w:t>
      </w:r>
      <w:bookmarkEnd w:id="356"/>
    </w:p>
    <w:p w14:paraId="26680621" w14:textId="77777777" w:rsidR="00ED3CA9" w:rsidRPr="00535331" w:rsidRDefault="00ED3CA9" w:rsidP="00ED3CA9">
      <w:r>
        <w:t>None.</w:t>
      </w:r>
    </w:p>
    <w:p w14:paraId="7FBFD4CF" w14:textId="70B7A5BE" w:rsidR="00ED3CA9" w:rsidRDefault="003819E5" w:rsidP="00ED3CA9">
      <w:pPr>
        <w:pStyle w:val="Heading3"/>
      </w:pPr>
      <w:bookmarkStart w:id="357" w:name="_Toc180396916"/>
      <w:r>
        <w:t>7.2</w:t>
      </w:r>
      <w:r w:rsidR="00ED3CA9">
        <w:t>.4</w:t>
      </w:r>
      <w:r w:rsidR="00ED3CA9">
        <w:tab/>
        <w:t>Custom Operations without associated resources</w:t>
      </w:r>
      <w:bookmarkEnd w:id="357"/>
    </w:p>
    <w:p w14:paraId="7D540B92" w14:textId="77777777" w:rsidR="00ED3CA9" w:rsidRDefault="00ED3CA9" w:rsidP="00ED3CA9">
      <w:r>
        <w:t>None.</w:t>
      </w:r>
    </w:p>
    <w:p w14:paraId="1C4CE258" w14:textId="64EC60A4" w:rsidR="00ED3CA9" w:rsidRDefault="003819E5" w:rsidP="00ED3CA9">
      <w:pPr>
        <w:pStyle w:val="Heading3"/>
      </w:pPr>
      <w:bookmarkStart w:id="358" w:name="_Toc180396917"/>
      <w:r>
        <w:t>7.2</w:t>
      </w:r>
      <w:r w:rsidR="00ED3CA9">
        <w:t>.5</w:t>
      </w:r>
      <w:r w:rsidR="00ED3CA9">
        <w:tab/>
        <w:t>Notifications</w:t>
      </w:r>
      <w:bookmarkEnd w:id="358"/>
    </w:p>
    <w:p w14:paraId="4C93F8A6" w14:textId="77777777" w:rsidR="00ED3CA9" w:rsidRPr="00D33C31" w:rsidRDefault="00ED3CA9" w:rsidP="00ED3CA9">
      <w:r>
        <w:t>None.</w:t>
      </w:r>
    </w:p>
    <w:p w14:paraId="63B6D85C" w14:textId="184FBF66" w:rsidR="00ED3CA9" w:rsidRDefault="003819E5" w:rsidP="00ED3CA9">
      <w:pPr>
        <w:pStyle w:val="Heading3"/>
      </w:pPr>
      <w:bookmarkStart w:id="359" w:name="_Toc180396918"/>
      <w:r>
        <w:t>7.2</w:t>
      </w:r>
      <w:r w:rsidR="00ED3CA9">
        <w:t>.6</w:t>
      </w:r>
      <w:r w:rsidR="00ED3CA9">
        <w:tab/>
        <w:t>Data Model</w:t>
      </w:r>
      <w:bookmarkEnd w:id="359"/>
    </w:p>
    <w:p w14:paraId="78973C60" w14:textId="65EF3BE5" w:rsidR="00ED3CA9" w:rsidRDefault="003819E5" w:rsidP="00ED3CA9">
      <w:pPr>
        <w:pStyle w:val="Heading4"/>
      </w:pPr>
      <w:bookmarkStart w:id="360" w:name="_Toc180396919"/>
      <w:r>
        <w:t>7.2</w:t>
      </w:r>
      <w:r w:rsidR="00ED3CA9">
        <w:t>.6.1</w:t>
      </w:r>
      <w:r w:rsidR="00ED3CA9">
        <w:tab/>
        <w:t>General</w:t>
      </w:r>
      <w:bookmarkEnd w:id="360"/>
    </w:p>
    <w:p w14:paraId="5CF431D9" w14:textId="77777777" w:rsidR="00ED3CA9" w:rsidRDefault="00ED3CA9" w:rsidP="00ED3CA9">
      <w:r>
        <w:t xml:space="preserve">This clause specifies the application data model supported by the </w:t>
      </w:r>
      <w:r>
        <w:rPr>
          <w:noProof/>
        </w:rPr>
        <w:t>LMS_LocationReport Service</w:t>
      </w:r>
      <w:r w:rsidRPr="00E23840">
        <w:rPr>
          <w:noProof/>
        </w:rPr>
        <w:t xml:space="preserve"> </w:t>
      </w:r>
      <w:r>
        <w:t>API.</w:t>
      </w:r>
    </w:p>
    <w:p w14:paraId="1F293F28" w14:textId="375A7BF3" w:rsidR="00ED3CA9" w:rsidRDefault="00ED3CA9" w:rsidP="00ED3CA9">
      <w:r>
        <w:t>T</w:t>
      </w:r>
      <w:r w:rsidRPr="009C4D60">
        <w:t>able</w:t>
      </w:r>
      <w:r>
        <w:t> </w:t>
      </w:r>
      <w:r w:rsidR="003819E5">
        <w:t>7.2</w:t>
      </w:r>
      <w:r>
        <w:t xml:space="preserve">.6.1-1 specifies </w:t>
      </w:r>
      <w:r w:rsidRPr="009C4D60">
        <w:t xml:space="preserve">the </w:t>
      </w:r>
      <w:r>
        <w:t>data types</w:t>
      </w:r>
      <w:r w:rsidRPr="009C4D60">
        <w:t xml:space="preserve"> defined for the </w:t>
      </w:r>
      <w:r>
        <w:rPr>
          <w:noProof/>
        </w:rPr>
        <w:t>LMS_LocationReport Service</w:t>
      </w:r>
      <w:r w:rsidRPr="00E23840">
        <w:rPr>
          <w:noProof/>
        </w:rPr>
        <w:t xml:space="preserve"> </w:t>
      </w:r>
      <w:r>
        <w:t>interface</w:t>
      </w:r>
      <w:r w:rsidRPr="009C4D60">
        <w:t xml:space="preserve"> protocol</w:t>
      </w:r>
      <w:r>
        <w:t>.</w:t>
      </w:r>
    </w:p>
    <w:p w14:paraId="0C689589" w14:textId="396BF50B" w:rsidR="00ED3CA9" w:rsidRPr="009C4D60" w:rsidRDefault="00ED3CA9" w:rsidP="00ED3CA9">
      <w:pPr>
        <w:pStyle w:val="TH"/>
      </w:pPr>
      <w:r w:rsidRPr="009C4D60">
        <w:t>Table</w:t>
      </w:r>
      <w:r>
        <w:t> </w:t>
      </w:r>
      <w:r w:rsidR="003819E5">
        <w:t>7.2</w:t>
      </w:r>
      <w:r>
        <w:t>.6.1-</w:t>
      </w:r>
      <w:r w:rsidRPr="009C4D60">
        <w:t xml:space="preserve">1: </w:t>
      </w:r>
      <w:r>
        <w:rPr>
          <w:noProof/>
        </w:rPr>
        <w:t>LMS_LocationReport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00"/>
        <w:gridCol w:w="1559"/>
        <w:gridCol w:w="4112"/>
        <w:gridCol w:w="1364"/>
      </w:tblGrid>
      <w:tr w:rsidR="00ED3CA9" w:rsidRPr="00B54FF5" w14:paraId="6BC33433"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233D5E7F" w14:textId="77777777" w:rsidR="00ED3CA9" w:rsidRPr="0016361A" w:rsidRDefault="00ED3CA9" w:rsidP="00C21234">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5EEAAF" w14:textId="77777777" w:rsidR="00ED3CA9" w:rsidRPr="0016361A" w:rsidRDefault="00ED3CA9" w:rsidP="00C21234">
            <w:pPr>
              <w:pStyle w:val="TAH"/>
            </w:pPr>
            <w:r w:rsidRPr="0016361A">
              <w:t>Clause defined</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485DE60F" w14:textId="77777777" w:rsidR="00ED3CA9" w:rsidRPr="0016361A" w:rsidRDefault="00ED3CA9" w:rsidP="00C21234">
            <w:pPr>
              <w:pStyle w:val="TAH"/>
            </w:pPr>
            <w:r w:rsidRPr="0016361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554FA6EA" w14:textId="77777777" w:rsidR="00ED3CA9" w:rsidRPr="0016361A" w:rsidRDefault="00ED3CA9" w:rsidP="00C21234">
            <w:pPr>
              <w:pStyle w:val="TAH"/>
            </w:pPr>
            <w:r w:rsidRPr="0016361A">
              <w:t>Applicability</w:t>
            </w:r>
          </w:p>
        </w:tc>
      </w:tr>
      <w:tr w:rsidR="00ED3CA9" w:rsidRPr="00B54FF5" w14:paraId="3290BDB3"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tcPr>
          <w:p w14:paraId="3AB67686" w14:textId="77777777" w:rsidR="00ED3CA9" w:rsidRDefault="00ED3CA9" w:rsidP="00C21234">
            <w:pPr>
              <w:pStyle w:val="TAL"/>
            </w:pPr>
            <w:r w:rsidRPr="00EC3DC8">
              <w:t>BearingAndSpeed</w:t>
            </w:r>
          </w:p>
        </w:tc>
        <w:tc>
          <w:tcPr>
            <w:tcW w:w="1559" w:type="dxa"/>
            <w:tcBorders>
              <w:top w:val="single" w:sz="4" w:space="0" w:color="auto"/>
              <w:left w:val="single" w:sz="4" w:space="0" w:color="auto"/>
              <w:bottom w:val="single" w:sz="4" w:space="0" w:color="auto"/>
              <w:right w:val="single" w:sz="4" w:space="0" w:color="auto"/>
            </w:tcBorders>
          </w:tcPr>
          <w:p w14:paraId="04EDBF09" w14:textId="1E707AB6" w:rsidR="00ED3CA9" w:rsidRDefault="003819E5" w:rsidP="00C21234">
            <w:pPr>
              <w:pStyle w:val="TAL"/>
            </w:pPr>
            <w:r>
              <w:t>7.2</w:t>
            </w:r>
            <w:r w:rsidR="00ED3CA9">
              <w:t>.6.3.2</w:t>
            </w:r>
          </w:p>
        </w:tc>
        <w:tc>
          <w:tcPr>
            <w:tcW w:w="4111" w:type="dxa"/>
            <w:tcBorders>
              <w:top w:val="single" w:sz="4" w:space="0" w:color="auto"/>
              <w:left w:val="single" w:sz="4" w:space="0" w:color="auto"/>
              <w:bottom w:val="single" w:sz="4" w:space="0" w:color="auto"/>
              <w:right w:val="single" w:sz="4" w:space="0" w:color="auto"/>
            </w:tcBorders>
          </w:tcPr>
          <w:p w14:paraId="2FC67345" w14:textId="77777777" w:rsidR="00ED3CA9" w:rsidRDefault="00ED3CA9" w:rsidP="00C21234">
            <w:pPr>
              <w:pStyle w:val="TAL"/>
              <w:rPr>
                <w:rFonts w:cs="Arial"/>
                <w:szCs w:val="18"/>
              </w:rPr>
            </w:pPr>
            <w:r>
              <w:t>Used to report the bearing and speed of a MC UE.</w:t>
            </w:r>
          </w:p>
        </w:tc>
        <w:tc>
          <w:tcPr>
            <w:tcW w:w="1364" w:type="dxa"/>
            <w:tcBorders>
              <w:top w:val="single" w:sz="4" w:space="0" w:color="auto"/>
              <w:left w:val="single" w:sz="4" w:space="0" w:color="auto"/>
              <w:bottom w:val="single" w:sz="4" w:space="0" w:color="auto"/>
              <w:right w:val="single" w:sz="4" w:space="0" w:color="auto"/>
            </w:tcBorders>
          </w:tcPr>
          <w:p w14:paraId="6B40DDFA" w14:textId="77777777" w:rsidR="00ED3CA9" w:rsidRPr="0016361A" w:rsidRDefault="00ED3CA9" w:rsidP="00C21234">
            <w:pPr>
              <w:pStyle w:val="TAL"/>
              <w:rPr>
                <w:rFonts w:cs="Arial"/>
                <w:szCs w:val="18"/>
              </w:rPr>
            </w:pPr>
          </w:p>
        </w:tc>
      </w:tr>
      <w:tr w:rsidR="00ED3CA9" w:rsidRPr="00B54FF5" w14:paraId="1CA3BC1D"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tcPr>
          <w:p w14:paraId="75CA5BDC" w14:textId="77777777" w:rsidR="00ED3CA9" w:rsidRDefault="00ED3CA9" w:rsidP="00C21234">
            <w:pPr>
              <w:pStyle w:val="TAL"/>
            </w:pPr>
            <w:r>
              <w:t>Coordinate</w:t>
            </w:r>
          </w:p>
        </w:tc>
        <w:tc>
          <w:tcPr>
            <w:tcW w:w="1559" w:type="dxa"/>
            <w:tcBorders>
              <w:top w:val="single" w:sz="4" w:space="0" w:color="auto"/>
              <w:left w:val="single" w:sz="4" w:space="0" w:color="auto"/>
              <w:bottom w:val="single" w:sz="4" w:space="0" w:color="auto"/>
              <w:right w:val="single" w:sz="4" w:space="0" w:color="auto"/>
            </w:tcBorders>
          </w:tcPr>
          <w:p w14:paraId="6F32ECF9" w14:textId="7D1079A7" w:rsidR="00ED3CA9" w:rsidRDefault="003819E5" w:rsidP="00C21234">
            <w:pPr>
              <w:pStyle w:val="TAL"/>
            </w:pPr>
            <w:r>
              <w:t>7.2</w:t>
            </w:r>
            <w:r w:rsidR="00ED3CA9">
              <w:t>.6.2.4</w:t>
            </w:r>
          </w:p>
        </w:tc>
        <w:tc>
          <w:tcPr>
            <w:tcW w:w="4111" w:type="dxa"/>
            <w:tcBorders>
              <w:top w:val="single" w:sz="4" w:space="0" w:color="auto"/>
              <w:left w:val="single" w:sz="4" w:space="0" w:color="auto"/>
              <w:bottom w:val="single" w:sz="4" w:space="0" w:color="auto"/>
              <w:right w:val="single" w:sz="4" w:space="0" w:color="auto"/>
            </w:tcBorders>
          </w:tcPr>
          <w:p w14:paraId="0FB9F596" w14:textId="77777777" w:rsidR="00ED3CA9" w:rsidRDefault="00ED3CA9" w:rsidP="00C21234">
            <w:pPr>
              <w:pStyle w:val="TAL"/>
              <w:rPr>
                <w:rFonts w:cs="Arial"/>
                <w:szCs w:val="18"/>
              </w:rPr>
            </w:pPr>
            <w:r>
              <w:rPr>
                <w:rFonts w:cs="Arial"/>
                <w:szCs w:val="18"/>
              </w:rPr>
              <w:t>Contains coordination data.</w:t>
            </w:r>
          </w:p>
        </w:tc>
        <w:tc>
          <w:tcPr>
            <w:tcW w:w="1364" w:type="dxa"/>
            <w:tcBorders>
              <w:top w:val="single" w:sz="4" w:space="0" w:color="auto"/>
              <w:left w:val="single" w:sz="4" w:space="0" w:color="auto"/>
              <w:bottom w:val="single" w:sz="4" w:space="0" w:color="auto"/>
              <w:right w:val="single" w:sz="4" w:space="0" w:color="auto"/>
            </w:tcBorders>
          </w:tcPr>
          <w:p w14:paraId="6C0F28F9" w14:textId="77777777" w:rsidR="00ED3CA9" w:rsidRPr="0016361A" w:rsidRDefault="00ED3CA9" w:rsidP="00C21234">
            <w:pPr>
              <w:pStyle w:val="TAL"/>
              <w:rPr>
                <w:rFonts w:cs="Arial"/>
                <w:szCs w:val="18"/>
              </w:rPr>
            </w:pPr>
          </w:p>
        </w:tc>
      </w:tr>
      <w:tr w:rsidR="00ED3CA9" w:rsidRPr="00B54FF5" w14:paraId="2D15C0D9"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tcPr>
          <w:p w14:paraId="50746E7D" w14:textId="77777777" w:rsidR="00ED3CA9" w:rsidRDefault="00ED3CA9" w:rsidP="00C21234">
            <w:pPr>
              <w:pStyle w:val="TAL"/>
            </w:pPr>
            <w:r>
              <w:t>InterRatType</w:t>
            </w:r>
          </w:p>
        </w:tc>
        <w:tc>
          <w:tcPr>
            <w:tcW w:w="1559" w:type="dxa"/>
            <w:tcBorders>
              <w:top w:val="single" w:sz="4" w:space="0" w:color="auto"/>
              <w:left w:val="single" w:sz="4" w:space="0" w:color="auto"/>
              <w:bottom w:val="single" w:sz="4" w:space="0" w:color="auto"/>
              <w:right w:val="single" w:sz="4" w:space="0" w:color="auto"/>
            </w:tcBorders>
          </w:tcPr>
          <w:p w14:paraId="1DBF95F7" w14:textId="020538EF" w:rsidR="00ED3CA9" w:rsidRDefault="003819E5" w:rsidP="00C21234">
            <w:pPr>
              <w:pStyle w:val="TAL"/>
            </w:pPr>
            <w:r>
              <w:t>7.2</w:t>
            </w:r>
            <w:r w:rsidR="00ED3CA9">
              <w:t>.6.3.4</w:t>
            </w:r>
          </w:p>
        </w:tc>
        <w:tc>
          <w:tcPr>
            <w:tcW w:w="4111" w:type="dxa"/>
            <w:tcBorders>
              <w:top w:val="single" w:sz="4" w:space="0" w:color="auto"/>
              <w:left w:val="single" w:sz="4" w:space="0" w:color="auto"/>
              <w:bottom w:val="single" w:sz="4" w:space="0" w:color="auto"/>
              <w:right w:val="single" w:sz="4" w:space="0" w:color="auto"/>
            </w:tcBorders>
          </w:tcPr>
          <w:p w14:paraId="59E8F56D" w14:textId="77777777" w:rsidR="00ED3CA9" w:rsidRDefault="00ED3CA9" w:rsidP="00C21234">
            <w:pPr>
              <w:pStyle w:val="TAL"/>
              <w:rPr>
                <w:rFonts w:cs="Arial"/>
                <w:szCs w:val="18"/>
              </w:rPr>
            </w:pPr>
            <w:r>
              <w:t>Indicates type of inter RAT status change.</w:t>
            </w:r>
          </w:p>
        </w:tc>
        <w:tc>
          <w:tcPr>
            <w:tcW w:w="1364" w:type="dxa"/>
            <w:tcBorders>
              <w:top w:val="single" w:sz="4" w:space="0" w:color="auto"/>
              <w:left w:val="single" w:sz="4" w:space="0" w:color="auto"/>
              <w:bottom w:val="single" w:sz="4" w:space="0" w:color="auto"/>
              <w:right w:val="single" w:sz="4" w:space="0" w:color="auto"/>
            </w:tcBorders>
          </w:tcPr>
          <w:p w14:paraId="591C487D" w14:textId="77777777" w:rsidR="00ED3CA9" w:rsidRPr="0016361A" w:rsidRDefault="00ED3CA9" w:rsidP="00C21234">
            <w:pPr>
              <w:pStyle w:val="TAL"/>
              <w:rPr>
                <w:rFonts w:cs="Arial"/>
                <w:szCs w:val="18"/>
              </w:rPr>
            </w:pPr>
          </w:p>
        </w:tc>
      </w:tr>
      <w:tr w:rsidR="00ED3CA9" w:rsidRPr="00B54FF5" w14:paraId="0623B4C5"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tcPr>
          <w:p w14:paraId="36940BB7" w14:textId="77777777" w:rsidR="00ED3CA9" w:rsidRDefault="00ED3CA9" w:rsidP="00C21234">
            <w:pPr>
              <w:pStyle w:val="TAL"/>
            </w:pPr>
            <w:r>
              <w:t>LocationData</w:t>
            </w:r>
          </w:p>
        </w:tc>
        <w:tc>
          <w:tcPr>
            <w:tcW w:w="1559" w:type="dxa"/>
            <w:tcBorders>
              <w:top w:val="single" w:sz="4" w:space="0" w:color="auto"/>
              <w:left w:val="single" w:sz="4" w:space="0" w:color="auto"/>
              <w:bottom w:val="single" w:sz="4" w:space="0" w:color="auto"/>
              <w:right w:val="single" w:sz="4" w:space="0" w:color="auto"/>
            </w:tcBorders>
          </w:tcPr>
          <w:p w14:paraId="68923EE0" w14:textId="76D3BF8D" w:rsidR="00ED3CA9" w:rsidRDefault="003819E5" w:rsidP="00C21234">
            <w:pPr>
              <w:pStyle w:val="TAL"/>
            </w:pPr>
            <w:r>
              <w:t>7.2</w:t>
            </w:r>
            <w:r w:rsidR="00ED3CA9">
              <w:t>.6.2.3</w:t>
            </w:r>
          </w:p>
        </w:tc>
        <w:tc>
          <w:tcPr>
            <w:tcW w:w="4111" w:type="dxa"/>
            <w:tcBorders>
              <w:top w:val="single" w:sz="4" w:space="0" w:color="auto"/>
              <w:left w:val="single" w:sz="4" w:space="0" w:color="auto"/>
              <w:bottom w:val="single" w:sz="4" w:space="0" w:color="auto"/>
              <w:right w:val="single" w:sz="4" w:space="0" w:color="auto"/>
            </w:tcBorders>
          </w:tcPr>
          <w:p w14:paraId="4D82F795" w14:textId="77777777" w:rsidR="00ED3CA9" w:rsidRDefault="00ED3CA9" w:rsidP="00C21234">
            <w:pPr>
              <w:pStyle w:val="TAL"/>
              <w:rPr>
                <w:rFonts w:cs="Arial"/>
                <w:szCs w:val="18"/>
              </w:rPr>
            </w:pPr>
            <w:r>
              <w:rPr>
                <w:rFonts w:cs="Arial"/>
                <w:szCs w:val="18"/>
              </w:rPr>
              <w:t>Includes all location data provided in the location report.</w:t>
            </w:r>
          </w:p>
        </w:tc>
        <w:tc>
          <w:tcPr>
            <w:tcW w:w="1364" w:type="dxa"/>
            <w:tcBorders>
              <w:top w:val="single" w:sz="4" w:space="0" w:color="auto"/>
              <w:left w:val="single" w:sz="4" w:space="0" w:color="auto"/>
              <w:bottom w:val="single" w:sz="4" w:space="0" w:color="auto"/>
              <w:right w:val="single" w:sz="4" w:space="0" w:color="auto"/>
            </w:tcBorders>
          </w:tcPr>
          <w:p w14:paraId="3460F1A9" w14:textId="77777777" w:rsidR="00ED3CA9" w:rsidRPr="0016361A" w:rsidRDefault="00ED3CA9" w:rsidP="00C21234">
            <w:pPr>
              <w:pStyle w:val="TAL"/>
              <w:rPr>
                <w:rFonts w:cs="Arial"/>
                <w:szCs w:val="18"/>
              </w:rPr>
            </w:pPr>
          </w:p>
        </w:tc>
      </w:tr>
      <w:tr w:rsidR="00ED3CA9" w:rsidRPr="00B54FF5" w14:paraId="74D25A61"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tcPr>
          <w:p w14:paraId="22DA8AE9" w14:textId="77777777" w:rsidR="00ED3CA9" w:rsidRPr="0016361A" w:rsidRDefault="00ED3CA9" w:rsidP="00C21234">
            <w:pPr>
              <w:pStyle w:val="TAL"/>
            </w:pPr>
            <w:r>
              <w:t>MCUELocation</w:t>
            </w:r>
          </w:p>
        </w:tc>
        <w:tc>
          <w:tcPr>
            <w:tcW w:w="1559" w:type="dxa"/>
            <w:tcBorders>
              <w:top w:val="single" w:sz="4" w:space="0" w:color="auto"/>
              <w:left w:val="single" w:sz="4" w:space="0" w:color="auto"/>
              <w:bottom w:val="single" w:sz="4" w:space="0" w:color="auto"/>
              <w:right w:val="single" w:sz="4" w:space="0" w:color="auto"/>
            </w:tcBorders>
          </w:tcPr>
          <w:p w14:paraId="350FDFF7" w14:textId="0EF69877" w:rsidR="00ED3CA9" w:rsidRPr="0016361A" w:rsidRDefault="003819E5" w:rsidP="00C21234">
            <w:pPr>
              <w:pStyle w:val="TAL"/>
            </w:pPr>
            <w:r>
              <w:t>7.2</w:t>
            </w:r>
            <w:r w:rsidR="00ED3CA9">
              <w:t>.6.2.2</w:t>
            </w:r>
          </w:p>
        </w:tc>
        <w:tc>
          <w:tcPr>
            <w:tcW w:w="4111" w:type="dxa"/>
            <w:tcBorders>
              <w:top w:val="single" w:sz="4" w:space="0" w:color="auto"/>
              <w:left w:val="single" w:sz="4" w:space="0" w:color="auto"/>
              <w:bottom w:val="single" w:sz="4" w:space="0" w:color="auto"/>
              <w:right w:val="single" w:sz="4" w:space="0" w:color="auto"/>
            </w:tcBorders>
          </w:tcPr>
          <w:p w14:paraId="3D0FDFF8" w14:textId="77777777" w:rsidR="00ED3CA9" w:rsidRPr="0016361A" w:rsidRDefault="00ED3CA9" w:rsidP="00C21234">
            <w:pPr>
              <w:pStyle w:val="TAL"/>
              <w:rPr>
                <w:rFonts w:cs="Arial"/>
                <w:szCs w:val="18"/>
              </w:rPr>
            </w:pPr>
            <w:r>
              <w:rPr>
                <w:rFonts w:cs="Arial"/>
                <w:szCs w:val="18"/>
              </w:rPr>
              <w:t>Includes detailed location information about a MC UE.</w:t>
            </w:r>
          </w:p>
        </w:tc>
        <w:tc>
          <w:tcPr>
            <w:tcW w:w="1364" w:type="dxa"/>
            <w:tcBorders>
              <w:top w:val="single" w:sz="4" w:space="0" w:color="auto"/>
              <w:left w:val="single" w:sz="4" w:space="0" w:color="auto"/>
              <w:bottom w:val="single" w:sz="4" w:space="0" w:color="auto"/>
              <w:right w:val="single" w:sz="4" w:space="0" w:color="auto"/>
            </w:tcBorders>
          </w:tcPr>
          <w:p w14:paraId="251013BF" w14:textId="77777777" w:rsidR="00ED3CA9" w:rsidRPr="0016361A" w:rsidRDefault="00ED3CA9" w:rsidP="00C21234">
            <w:pPr>
              <w:pStyle w:val="TAL"/>
              <w:rPr>
                <w:rFonts w:cs="Arial"/>
                <w:szCs w:val="18"/>
              </w:rPr>
            </w:pPr>
          </w:p>
        </w:tc>
      </w:tr>
      <w:tr w:rsidR="00ED3CA9" w:rsidRPr="00B54FF5" w14:paraId="150D4000"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tcPr>
          <w:p w14:paraId="44E22CD4" w14:textId="77777777" w:rsidR="00ED3CA9" w:rsidRDefault="00ED3CA9" w:rsidP="00C21234">
            <w:pPr>
              <w:pStyle w:val="TAL"/>
            </w:pPr>
            <w:r w:rsidRPr="00EC3DC8">
              <w:t>OneByteUnsignedHalfRange</w:t>
            </w:r>
          </w:p>
        </w:tc>
        <w:tc>
          <w:tcPr>
            <w:tcW w:w="1559" w:type="dxa"/>
            <w:tcBorders>
              <w:top w:val="single" w:sz="4" w:space="0" w:color="auto"/>
              <w:left w:val="single" w:sz="4" w:space="0" w:color="auto"/>
              <w:bottom w:val="single" w:sz="4" w:space="0" w:color="auto"/>
              <w:right w:val="single" w:sz="4" w:space="0" w:color="auto"/>
            </w:tcBorders>
          </w:tcPr>
          <w:p w14:paraId="33DEA8F1" w14:textId="05580780" w:rsidR="00ED3CA9" w:rsidRDefault="003819E5" w:rsidP="00C21234">
            <w:pPr>
              <w:pStyle w:val="TAL"/>
            </w:pPr>
            <w:r>
              <w:t>7.2</w:t>
            </w:r>
            <w:r w:rsidR="00ED3CA9">
              <w:t>.6.3.2</w:t>
            </w:r>
          </w:p>
        </w:tc>
        <w:tc>
          <w:tcPr>
            <w:tcW w:w="4111" w:type="dxa"/>
            <w:tcBorders>
              <w:top w:val="single" w:sz="4" w:space="0" w:color="auto"/>
              <w:left w:val="single" w:sz="4" w:space="0" w:color="auto"/>
              <w:bottom w:val="single" w:sz="4" w:space="0" w:color="auto"/>
              <w:right w:val="single" w:sz="4" w:space="0" w:color="auto"/>
            </w:tcBorders>
          </w:tcPr>
          <w:p w14:paraId="0003FCEC" w14:textId="77777777" w:rsidR="00ED3CA9" w:rsidRDefault="00ED3CA9" w:rsidP="00C21234">
            <w:pPr>
              <w:pStyle w:val="TAL"/>
              <w:rPr>
                <w:rFonts w:cs="Arial"/>
                <w:szCs w:val="18"/>
              </w:rPr>
            </w:pPr>
            <w:r>
              <w:t>Used to report the horizontal and vertical accuracy of the location information.</w:t>
            </w:r>
          </w:p>
        </w:tc>
        <w:tc>
          <w:tcPr>
            <w:tcW w:w="1364" w:type="dxa"/>
            <w:tcBorders>
              <w:top w:val="single" w:sz="4" w:space="0" w:color="auto"/>
              <w:left w:val="single" w:sz="4" w:space="0" w:color="auto"/>
              <w:bottom w:val="single" w:sz="4" w:space="0" w:color="auto"/>
              <w:right w:val="single" w:sz="4" w:space="0" w:color="auto"/>
            </w:tcBorders>
          </w:tcPr>
          <w:p w14:paraId="340A9545" w14:textId="77777777" w:rsidR="00ED3CA9" w:rsidRPr="0016361A" w:rsidRDefault="00ED3CA9" w:rsidP="00C21234">
            <w:pPr>
              <w:pStyle w:val="TAL"/>
              <w:rPr>
                <w:rFonts w:cs="Arial"/>
                <w:szCs w:val="18"/>
              </w:rPr>
            </w:pPr>
          </w:p>
        </w:tc>
      </w:tr>
      <w:tr w:rsidR="00ED3CA9" w:rsidRPr="00B54FF5" w14:paraId="1D1D1EC0"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tcPr>
          <w:p w14:paraId="385D0FB0" w14:textId="77777777" w:rsidR="00ED3CA9" w:rsidRPr="00EC3DC8" w:rsidRDefault="00ED3CA9" w:rsidP="00C21234">
            <w:pPr>
              <w:pStyle w:val="TAL"/>
            </w:pPr>
            <w:r>
              <w:t>ReportType</w:t>
            </w:r>
          </w:p>
        </w:tc>
        <w:tc>
          <w:tcPr>
            <w:tcW w:w="1559" w:type="dxa"/>
            <w:tcBorders>
              <w:top w:val="single" w:sz="4" w:space="0" w:color="auto"/>
              <w:left w:val="single" w:sz="4" w:space="0" w:color="auto"/>
              <w:bottom w:val="single" w:sz="4" w:space="0" w:color="auto"/>
              <w:right w:val="single" w:sz="4" w:space="0" w:color="auto"/>
            </w:tcBorders>
          </w:tcPr>
          <w:p w14:paraId="652FA04D" w14:textId="09C014EF" w:rsidR="00ED3CA9" w:rsidRDefault="003819E5" w:rsidP="00C21234">
            <w:pPr>
              <w:pStyle w:val="TAL"/>
            </w:pPr>
            <w:r>
              <w:t>7.2</w:t>
            </w:r>
            <w:r w:rsidR="00ED3CA9">
              <w:t>.6.3.3</w:t>
            </w:r>
          </w:p>
        </w:tc>
        <w:tc>
          <w:tcPr>
            <w:tcW w:w="4111" w:type="dxa"/>
            <w:tcBorders>
              <w:top w:val="single" w:sz="4" w:space="0" w:color="auto"/>
              <w:left w:val="single" w:sz="4" w:space="0" w:color="auto"/>
              <w:bottom w:val="single" w:sz="4" w:space="0" w:color="auto"/>
              <w:right w:val="single" w:sz="4" w:space="0" w:color="auto"/>
            </w:tcBorders>
          </w:tcPr>
          <w:p w14:paraId="6F258588" w14:textId="77777777" w:rsidR="00ED3CA9" w:rsidRDefault="00ED3CA9" w:rsidP="00C21234">
            <w:pPr>
              <w:pStyle w:val="TAL"/>
            </w:pPr>
            <w:r>
              <w:t>Indicates if the report is done during an emergency situation or not.</w:t>
            </w:r>
          </w:p>
        </w:tc>
        <w:tc>
          <w:tcPr>
            <w:tcW w:w="1364" w:type="dxa"/>
            <w:tcBorders>
              <w:top w:val="single" w:sz="4" w:space="0" w:color="auto"/>
              <w:left w:val="single" w:sz="4" w:space="0" w:color="auto"/>
              <w:bottom w:val="single" w:sz="4" w:space="0" w:color="auto"/>
              <w:right w:val="single" w:sz="4" w:space="0" w:color="auto"/>
            </w:tcBorders>
          </w:tcPr>
          <w:p w14:paraId="0D80B143" w14:textId="77777777" w:rsidR="00ED3CA9" w:rsidRPr="0016361A" w:rsidRDefault="00ED3CA9" w:rsidP="00C21234">
            <w:pPr>
              <w:pStyle w:val="TAL"/>
              <w:rPr>
                <w:rFonts w:cs="Arial"/>
                <w:szCs w:val="18"/>
              </w:rPr>
            </w:pPr>
          </w:p>
        </w:tc>
      </w:tr>
      <w:tr w:rsidR="00ED3CA9" w:rsidRPr="00B54FF5" w14:paraId="4C37C5D2"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tcPr>
          <w:p w14:paraId="01316333" w14:textId="77777777" w:rsidR="00ED3CA9" w:rsidRDefault="00ED3CA9" w:rsidP="00C21234">
            <w:pPr>
              <w:pStyle w:val="TAL"/>
            </w:pPr>
            <w:r>
              <w:t>ThreeBytes</w:t>
            </w:r>
          </w:p>
        </w:tc>
        <w:tc>
          <w:tcPr>
            <w:tcW w:w="1559" w:type="dxa"/>
            <w:tcBorders>
              <w:top w:val="single" w:sz="4" w:space="0" w:color="auto"/>
              <w:left w:val="single" w:sz="4" w:space="0" w:color="auto"/>
              <w:bottom w:val="single" w:sz="4" w:space="0" w:color="auto"/>
              <w:right w:val="single" w:sz="4" w:space="0" w:color="auto"/>
            </w:tcBorders>
          </w:tcPr>
          <w:p w14:paraId="5EB75EE3" w14:textId="37AC889F" w:rsidR="00ED3CA9" w:rsidRDefault="003819E5" w:rsidP="00C21234">
            <w:pPr>
              <w:pStyle w:val="TAL"/>
            </w:pPr>
            <w:r>
              <w:t>7.2</w:t>
            </w:r>
            <w:r w:rsidR="00ED3CA9">
              <w:t>.6.3.2</w:t>
            </w:r>
          </w:p>
        </w:tc>
        <w:tc>
          <w:tcPr>
            <w:tcW w:w="4111" w:type="dxa"/>
            <w:tcBorders>
              <w:top w:val="single" w:sz="4" w:space="0" w:color="auto"/>
              <w:left w:val="single" w:sz="4" w:space="0" w:color="auto"/>
              <w:bottom w:val="single" w:sz="4" w:space="0" w:color="auto"/>
              <w:right w:val="single" w:sz="4" w:space="0" w:color="auto"/>
            </w:tcBorders>
          </w:tcPr>
          <w:p w14:paraId="3BC00F9F" w14:textId="77777777" w:rsidR="00ED3CA9" w:rsidRDefault="00ED3CA9" w:rsidP="00C21234">
            <w:pPr>
              <w:pStyle w:val="TAL"/>
              <w:rPr>
                <w:rFonts w:cs="Arial"/>
                <w:szCs w:val="18"/>
              </w:rPr>
            </w:pPr>
            <w:r>
              <w:t>Used for both latitude and longitude position.</w:t>
            </w:r>
          </w:p>
        </w:tc>
        <w:tc>
          <w:tcPr>
            <w:tcW w:w="1364" w:type="dxa"/>
            <w:tcBorders>
              <w:top w:val="single" w:sz="4" w:space="0" w:color="auto"/>
              <w:left w:val="single" w:sz="4" w:space="0" w:color="auto"/>
              <w:bottom w:val="single" w:sz="4" w:space="0" w:color="auto"/>
              <w:right w:val="single" w:sz="4" w:space="0" w:color="auto"/>
            </w:tcBorders>
          </w:tcPr>
          <w:p w14:paraId="52240DF1" w14:textId="77777777" w:rsidR="00ED3CA9" w:rsidRPr="0016361A" w:rsidRDefault="00ED3CA9" w:rsidP="00C21234">
            <w:pPr>
              <w:pStyle w:val="TAL"/>
              <w:rPr>
                <w:rFonts w:cs="Arial"/>
                <w:szCs w:val="18"/>
              </w:rPr>
            </w:pPr>
          </w:p>
        </w:tc>
      </w:tr>
      <w:tr w:rsidR="00ED3CA9" w:rsidRPr="00B54FF5" w14:paraId="7CAA70D2"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tcPr>
          <w:p w14:paraId="12ACD904" w14:textId="77777777" w:rsidR="00ED3CA9" w:rsidRDefault="00ED3CA9" w:rsidP="00C21234">
            <w:pPr>
              <w:pStyle w:val="TAL"/>
            </w:pPr>
            <w:r>
              <w:t>TwoBytes</w:t>
            </w:r>
          </w:p>
        </w:tc>
        <w:tc>
          <w:tcPr>
            <w:tcW w:w="1559" w:type="dxa"/>
            <w:tcBorders>
              <w:top w:val="single" w:sz="4" w:space="0" w:color="auto"/>
              <w:left w:val="single" w:sz="4" w:space="0" w:color="auto"/>
              <w:bottom w:val="single" w:sz="4" w:space="0" w:color="auto"/>
              <w:right w:val="single" w:sz="4" w:space="0" w:color="auto"/>
            </w:tcBorders>
          </w:tcPr>
          <w:p w14:paraId="0C0E2C1F" w14:textId="19624097" w:rsidR="00ED3CA9" w:rsidRDefault="003819E5" w:rsidP="00C21234">
            <w:pPr>
              <w:pStyle w:val="TAL"/>
            </w:pPr>
            <w:r>
              <w:t>7.2</w:t>
            </w:r>
            <w:r w:rsidR="00ED3CA9">
              <w:t>.6.3.2</w:t>
            </w:r>
          </w:p>
        </w:tc>
        <w:tc>
          <w:tcPr>
            <w:tcW w:w="4111" w:type="dxa"/>
            <w:tcBorders>
              <w:top w:val="single" w:sz="4" w:space="0" w:color="auto"/>
              <w:left w:val="single" w:sz="4" w:space="0" w:color="auto"/>
              <w:bottom w:val="single" w:sz="4" w:space="0" w:color="auto"/>
              <w:right w:val="single" w:sz="4" w:space="0" w:color="auto"/>
            </w:tcBorders>
          </w:tcPr>
          <w:p w14:paraId="16BF678C" w14:textId="77777777" w:rsidR="00ED3CA9" w:rsidRDefault="00ED3CA9" w:rsidP="00C21234">
            <w:pPr>
              <w:pStyle w:val="TAL"/>
              <w:rPr>
                <w:rFonts w:cs="Arial"/>
                <w:szCs w:val="18"/>
              </w:rPr>
            </w:pPr>
            <w:r>
              <w:t>Used to report the altitude of a MC UE.</w:t>
            </w:r>
          </w:p>
        </w:tc>
        <w:tc>
          <w:tcPr>
            <w:tcW w:w="1364" w:type="dxa"/>
            <w:tcBorders>
              <w:top w:val="single" w:sz="4" w:space="0" w:color="auto"/>
              <w:left w:val="single" w:sz="4" w:space="0" w:color="auto"/>
              <w:bottom w:val="single" w:sz="4" w:space="0" w:color="auto"/>
              <w:right w:val="single" w:sz="4" w:space="0" w:color="auto"/>
            </w:tcBorders>
          </w:tcPr>
          <w:p w14:paraId="47F427DF" w14:textId="77777777" w:rsidR="00ED3CA9" w:rsidRPr="0016361A" w:rsidRDefault="00ED3CA9" w:rsidP="00C21234">
            <w:pPr>
              <w:pStyle w:val="TAL"/>
              <w:rPr>
                <w:rFonts w:cs="Arial"/>
                <w:szCs w:val="18"/>
              </w:rPr>
            </w:pPr>
          </w:p>
        </w:tc>
      </w:tr>
    </w:tbl>
    <w:p w14:paraId="31B72E30" w14:textId="77777777" w:rsidR="00ED3CA9" w:rsidRDefault="00ED3CA9" w:rsidP="00ED3CA9"/>
    <w:p w14:paraId="5B73B1B1" w14:textId="0BA0F3FE" w:rsidR="00ED3CA9" w:rsidRDefault="00ED3CA9" w:rsidP="00ED3CA9">
      <w:r>
        <w:t>T</w:t>
      </w:r>
      <w:r w:rsidRPr="009C4D60">
        <w:t>able</w:t>
      </w:r>
      <w:r>
        <w:t> </w:t>
      </w:r>
      <w:r w:rsidR="003819E5">
        <w:t>7.2</w:t>
      </w:r>
      <w:r>
        <w:t>.6.1-2 specifies data types</w:t>
      </w:r>
      <w:r w:rsidRPr="009C4D60">
        <w:t xml:space="preserve"> </w:t>
      </w:r>
      <w:r>
        <w:t xml:space="preserve">re-used by </w:t>
      </w:r>
      <w:r w:rsidRPr="009C4D60">
        <w:t xml:space="preserve">the </w:t>
      </w:r>
      <w:r>
        <w:t>LMS_LocationReport service based interface</w:t>
      </w:r>
      <w:r w:rsidRPr="009C4D60">
        <w:t xml:space="preserve"> protocol</w:t>
      </w:r>
      <w:r>
        <w:t xml:space="preserve"> from other specifications, including a reference to their respective specifications and when needed, a short description of their use within the LMS_LocationReport service based interface.</w:t>
      </w:r>
    </w:p>
    <w:p w14:paraId="0074AD5E" w14:textId="70BC39D2" w:rsidR="00ED3CA9" w:rsidRPr="009C4D60" w:rsidRDefault="00ED3CA9" w:rsidP="00ED3CA9">
      <w:pPr>
        <w:pStyle w:val="TH"/>
      </w:pPr>
      <w:r w:rsidRPr="009C4D60">
        <w:t>Table</w:t>
      </w:r>
      <w:r>
        <w:t> </w:t>
      </w:r>
      <w:r w:rsidR="003819E5">
        <w:t>7.2</w:t>
      </w:r>
      <w:r>
        <w:t>.6.1-2</w:t>
      </w:r>
      <w:r w:rsidRPr="009C4D60">
        <w:t xml:space="preserve">: </w:t>
      </w:r>
      <w:r>
        <w:rPr>
          <w:noProof/>
        </w:rPr>
        <w:t>LMS_LocationReport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3970"/>
        <w:gridCol w:w="1648"/>
      </w:tblGrid>
      <w:tr w:rsidR="00ED3CA9" w:rsidRPr="00B54FF5" w14:paraId="436A0D62" w14:textId="77777777" w:rsidTr="00C21234">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172BAF5D" w14:textId="77777777" w:rsidR="00ED3CA9" w:rsidRPr="0016361A" w:rsidRDefault="00ED3CA9" w:rsidP="00C21234">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01F34FD1" w14:textId="77777777" w:rsidR="00ED3CA9" w:rsidRPr="0016361A" w:rsidRDefault="00ED3CA9" w:rsidP="00C21234">
            <w:pPr>
              <w:pStyle w:val="TAH"/>
            </w:pPr>
            <w:r w:rsidRPr="0016361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6E49B969" w14:textId="77777777" w:rsidR="00ED3CA9" w:rsidRPr="0016361A" w:rsidRDefault="00ED3CA9" w:rsidP="00C21234">
            <w:pPr>
              <w:pStyle w:val="TAH"/>
            </w:pPr>
            <w:r w:rsidRPr="0016361A">
              <w:t>Comments</w:t>
            </w:r>
          </w:p>
        </w:tc>
        <w:tc>
          <w:tcPr>
            <w:tcW w:w="1648" w:type="dxa"/>
            <w:tcBorders>
              <w:top w:val="single" w:sz="4" w:space="0" w:color="auto"/>
              <w:left w:val="single" w:sz="4" w:space="0" w:color="auto"/>
              <w:bottom w:val="single" w:sz="4" w:space="0" w:color="auto"/>
              <w:right w:val="single" w:sz="4" w:space="0" w:color="auto"/>
            </w:tcBorders>
            <w:shd w:val="clear" w:color="auto" w:fill="C0C0C0"/>
          </w:tcPr>
          <w:p w14:paraId="1D5AE759" w14:textId="77777777" w:rsidR="00ED3CA9" w:rsidRPr="0016361A" w:rsidRDefault="00ED3CA9" w:rsidP="00C21234">
            <w:pPr>
              <w:pStyle w:val="TAH"/>
            </w:pPr>
            <w:r w:rsidRPr="0016361A">
              <w:t>Applicability</w:t>
            </w:r>
          </w:p>
        </w:tc>
      </w:tr>
      <w:tr w:rsidR="00ED3CA9" w:rsidRPr="00B54FF5" w14:paraId="4CF355F4" w14:textId="77777777" w:rsidTr="00C21234">
        <w:trPr>
          <w:jc w:val="center"/>
        </w:trPr>
        <w:tc>
          <w:tcPr>
            <w:tcW w:w="1932" w:type="dxa"/>
            <w:tcBorders>
              <w:top w:val="single" w:sz="4" w:space="0" w:color="auto"/>
              <w:left w:val="single" w:sz="4" w:space="0" w:color="auto"/>
              <w:bottom w:val="single" w:sz="4" w:space="0" w:color="auto"/>
              <w:right w:val="single" w:sz="4" w:space="0" w:color="auto"/>
            </w:tcBorders>
          </w:tcPr>
          <w:p w14:paraId="56905073" w14:textId="77777777" w:rsidR="00ED3CA9" w:rsidRPr="001608B2" w:rsidRDefault="00ED3CA9" w:rsidP="00C21234">
            <w:pPr>
              <w:pStyle w:val="TAL"/>
              <w:rPr>
                <w:highlight w:val="yellow"/>
              </w:rPr>
            </w:pPr>
            <w:r w:rsidRPr="001F59D8">
              <w:t>n/a</w:t>
            </w:r>
          </w:p>
        </w:tc>
        <w:tc>
          <w:tcPr>
            <w:tcW w:w="1984" w:type="dxa"/>
            <w:tcBorders>
              <w:top w:val="single" w:sz="4" w:space="0" w:color="auto"/>
              <w:left w:val="single" w:sz="4" w:space="0" w:color="auto"/>
              <w:bottom w:val="single" w:sz="4" w:space="0" w:color="auto"/>
              <w:right w:val="single" w:sz="4" w:space="0" w:color="auto"/>
            </w:tcBorders>
          </w:tcPr>
          <w:p w14:paraId="796B4289" w14:textId="77777777" w:rsidR="00ED3CA9" w:rsidRPr="0016361A" w:rsidRDefault="00ED3CA9" w:rsidP="00C21234">
            <w:pPr>
              <w:pStyle w:val="TAL"/>
            </w:pPr>
          </w:p>
        </w:tc>
        <w:tc>
          <w:tcPr>
            <w:tcW w:w="3969" w:type="dxa"/>
            <w:tcBorders>
              <w:top w:val="single" w:sz="4" w:space="0" w:color="auto"/>
              <w:left w:val="single" w:sz="4" w:space="0" w:color="auto"/>
              <w:bottom w:val="single" w:sz="4" w:space="0" w:color="auto"/>
              <w:right w:val="single" w:sz="4" w:space="0" w:color="auto"/>
            </w:tcBorders>
          </w:tcPr>
          <w:p w14:paraId="22E47E27" w14:textId="77777777" w:rsidR="00ED3CA9" w:rsidRPr="0016361A" w:rsidRDefault="00ED3CA9" w:rsidP="00C21234">
            <w:pPr>
              <w:pStyle w:val="TAL"/>
              <w:rPr>
                <w:rFonts w:cs="Arial"/>
                <w:szCs w:val="18"/>
              </w:rPr>
            </w:pPr>
          </w:p>
        </w:tc>
        <w:tc>
          <w:tcPr>
            <w:tcW w:w="1648" w:type="dxa"/>
            <w:tcBorders>
              <w:top w:val="single" w:sz="4" w:space="0" w:color="auto"/>
              <w:left w:val="single" w:sz="4" w:space="0" w:color="auto"/>
              <w:bottom w:val="single" w:sz="4" w:space="0" w:color="auto"/>
              <w:right w:val="single" w:sz="4" w:space="0" w:color="auto"/>
            </w:tcBorders>
          </w:tcPr>
          <w:p w14:paraId="32C865BA" w14:textId="77777777" w:rsidR="00ED3CA9" w:rsidRPr="0016361A" w:rsidRDefault="00ED3CA9" w:rsidP="00C21234">
            <w:pPr>
              <w:pStyle w:val="TAL"/>
              <w:rPr>
                <w:rFonts w:cs="Arial"/>
                <w:szCs w:val="18"/>
              </w:rPr>
            </w:pPr>
          </w:p>
        </w:tc>
      </w:tr>
    </w:tbl>
    <w:p w14:paraId="2E355320" w14:textId="77777777" w:rsidR="00ED3CA9" w:rsidRPr="006B5418" w:rsidRDefault="00ED3CA9" w:rsidP="00ED3CA9">
      <w:pPr>
        <w:rPr>
          <w:lang w:val="en-US"/>
        </w:rPr>
      </w:pPr>
    </w:p>
    <w:p w14:paraId="4EC2B22A" w14:textId="35F442DC" w:rsidR="00ED3CA9" w:rsidRDefault="003819E5" w:rsidP="00ED3CA9">
      <w:pPr>
        <w:pStyle w:val="Heading4"/>
        <w:rPr>
          <w:lang w:val="en-US"/>
        </w:rPr>
      </w:pPr>
      <w:bookmarkStart w:id="361" w:name="_Toc180396920"/>
      <w:r>
        <w:rPr>
          <w:lang w:val="en-US"/>
        </w:rPr>
        <w:t>7.2</w:t>
      </w:r>
      <w:r w:rsidR="00ED3CA9">
        <w:rPr>
          <w:lang w:val="en-US"/>
        </w:rPr>
        <w:t>.6</w:t>
      </w:r>
      <w:r w:rsidR="00ED3CA9" w:rsidRPr="00445F4F">
        <w:rPr>
          <w:lang w:val="en-US"/>
        </w:rPr>
        <w:t>.2</w:t>
      </w:r>
      <w:r w:rsidR="00ED3CA9" w:rsidRPr="00445F4F">
        <w:rPr>
          <w:lang w:val="en-US"/>
        </w:rPr>
        <w:tab/>
      </w:r>
      <w:r w:rsidR="00ED3CA9">
        <w:rPr>
          <w:lang w:val="en-US"/>
        </w:rPr>
        <w:t>Structured</w:t>
      </w:r>
      <w:r w:rsidR="00ED3CA9" w:rsidRPr="00445F4F">
        <w:rPr>
          <w:lang w:val="en-US"/>
        </w:rPr>
        <w:t xml:space="preserve"> </w:t>
      </w:r>
      <w:r w:rsidR="00ED3CA9">
        <w:rPr>
          <w:lang w:val="en-US"/>
        </w:rPr>
        <w:t>d</w:t>
      </w:r>
      <w:r w:rsidR="00ED3CA9" w:rsidRPr="00445F4F">
        <w:rPr>
          <w:lang w:val="en-US"/>
        </w:rPr>
        <w:t>ata types</w:t>
      </w:r>
      <w:bookmarkEnd w:id="361"/>
    </w:p>
    <w:p w14:paraId="1E39D04C" w14:textId="64D633CC" w:rsidR="00ED3CA9" w:rsidRDefault="003819E5" w:rsidP="00ED3CA9">
      <w:pPr>
        <w:pStyle w:val="Heading5"/>
      </w:pPr>
      <w:bookmarkStart w:id="362" w:name="_Toc180396921"/>
      <w:r>
        <w:t>7.2</w:t>
      </w:r>
      <w:r w:rsidR="00ED3CA9">
        <w:t>.6.2.1</w:t>
      </w:r>
      <w:r w:rsidR="00ED3CA9">
        <w:tab/>
        <w:t>Introduction</w:t>
      </w:r>
      <w:bookmarkEnd w:id="362"/>
    </w:p>
    <w:p w14:paraId="2AF8C1B0" w14:textId="77777777" w:rsidR="00ED3CA9" w:rsidRDefault="00ED3CA9" w:rsidP="00ED3CA9">
      <w:r>
        <w:t>This clause defines the structures to be used in resource representations.</w:t>
      </w:r>
    </w:p>
    <w:p w14:paraId="242B3AC1" w14:textId="7F8F560D" w:rsidR="00ED3CA9" w:rsidRDefault="003819E5" w:rsidP="00ED3CA9">
      <w:pPr>
        <w:pStyle w:val="Heading5"/>
      </w:pPr>
      <w:bookmarkStart w:id="363" w:name="_Hlk178953143"/>
      <w:bookmarkStart w:id="364" w:name="_Toc180396922"/>
      <w:r>
        <w:t>7.2</w:t>
      </w:r>
      <w:r w:rsidR="00ED3CA9">
        <w:t>.6.2.2</w:t>
      </w:r>
      <w:bookmarkEnd w:id="363"/>
      <w:r w:rsidR="00ED3CA9">
        <w:tab/>
        <w:t>Type: MCUELocation</w:t>
      </w:r>
      <w:bookmarkEnd w:id="364"/>
    </w:p>
    <w:p w14:paraId="2979D256" w14:textId="161D7471" w:rsidR="00ED3CA9" w:rsidRDefault="00ED3CA9" w:rsidP="00ED3CA9">
      <w:pPr>
        <w:pStyle w:val="TH"/>
      </w:pPr>
      <w:r>
        <w:rPr>
          <w:noProof/>
        </w:rPr>
        <w:t>Table </w:t>
      </w:r>
      <w:r w:rsidR="003819E5">
        <w:t>7.2</w:t>
      </w:r>
      <w:r>
        <w:t xml:space="preserve">.6.2.2-1: </w:t>
      </w:r>
      <w:r>
        <w:rPr>
          <w:noProof/>
        </w:rPr>
        <w:t xml:space="preserve">Definition of type </w:t>
      </w:r>
      <w:r>
        <w:t>MCUELocation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ED3CA9" w:rsidRPr="00B54FF5" w14:paraId="6E47D764" w14:textId="77777777" w:rsidTr="00C21234">
        <w:trPr>
          <w:jc w:val="center"/>
        </w:trPr>
        <w:tc>
          <w:tcPr>
            <w:tcW w:w="1702" w:type="dxa"/>
            <w:shd w:val="clear" w:color="auto" w:fill="C0C0C0"/>
            <w:hideMark/>
          </w:tcPr>
          <w:p w14:paraId="4186E703" w14:textId="77777777" w:rsidR="00ED3CA9" w:rsidRPr="0016361A" w:rsidRDefault="00ED3CA9" w:rsidP="00C21234">
            <w:pPr>
              <w:pStyle w:val="TAH"/>
            </w:pPr>
            <w:r w:rsidRPr="0016361A">
              <w:t>Attribute name</w:t>
            </w:r>
          </w:p>
        </w:tc>
        <w:tc>
          <w:tcPr>
            <w:tcW w:w="1444" w:type="dxa"/>
            <w:shd w:val="clear" w:color="auto" w:fill="C0C0C0"/>
            <w:hideMark/>
          </w:tcPr>
          <w:p w14:paraId="6F5939A6" w14:textId="77777777" w:rsidR="00ED3CA9" w:rsidRPr="0016361A" w:rsidRDefault="00ED3CA9" w:rsidP="00C21234">
            <w:pPr>
              <w:pStyle w:val="TAH"/>
            </w:pPr>
            <w:r w:rsidRPr="0016361A">
              <w:t>Data type</w:t>
            </w:r>
          </w:p>
        </w:tc>
        <w:tc>
          <w:tcPr>
            <w:tcW w:w="425" w:type="dxa"/>
            <w:shd w:val="clear" w:color="auto" w:fill="C0C0C0"/>
            <w:hideMark/>
          </w:tcPr>
          <w:p w14:paraId="4D059428" w14:textId="77777777" w:rsidR="00ED3CA9" w:rsidRPr="0016361A" w:rsidRDefault="00ED3CA9" w:rsidP="00C21234">
            <w:pPr>
              <w:pStyle w:val="TAH"/>
            </w:pPr>
            <w:r w:rsidRPr="0016361A">
              <w:t>P</w:t>
            </w:r>
          </w:p>
        </w:tc>
        <w:tc>
          <w:tcPr>
            <w:tcW w:w="1134" w:type="dxa"/>
            <w:shd w:val="clear" w:color="auto" w:fill="C0C0C0"/>
          </w:tcPr>
          <w:p w14:paraId="6A11B04D" w14:textId="77777777" w:rsidR="00ED3CA9" w:rsidRPr="0016361A" w:rsidRDefault="00ED3CA9" w:rsidP="00C21234">
            <w:pPr>
              <w:pStyle w:val="TAH"/>
            </w:pPr>
            <w:r w:rsidRPr="00F112E4">
              <w:t>Cardinality</w:t>
            </w:r>
          </w:p>
        </w:tc>
        <w:tc>
          <w:tcPr>
            <w:tcW w:w="3177" w:type="dxa"/>
            <w:shd w:val="clear" w:color="auto" w:fill="C0C0C0"/>
            <w:hideMark/>
          </w:tcPr>
          <w:p w14:paraId="43A557C8" w14:textId="77777777" w:rsidR="00ED3CA9" w:rsidRPr="0016361A" w:rsidRDefault="00ED3CA9" w:rsidP="00C21234">
            <w:pPr>
              <w:pStyle w:val="TAH"/>
              <w:rPr>
                <w:rFonts w:cs="Arial"/>
                <w:szCs w:val="18"/>
              </w:rPr>
            </w:pPr>
            <w:r w:rsidRPr="0016361A">
              <w:rPr>
                <w:rFonts w:cs="Arial"/>
                <w:szCs w:val="18"/>
              </w:rPr>
              <w:t>Description</w:t>
            </w:r>
          </w:p>
        </w:tc>
        <w:tc>
          <w:tcPr>
            <w:tcW w:w="1645" w:type="dxa"/>
            <w:shd w:val="clear" w:color="auto" w:fill="C0C0C0"/>
          </w:tcPr>
          <w:p w14:paraId="39257D61" w14:textId="77777777" w:rsidR="00ED3CA9" w:rsidRPr="0016361A" w:rsidRDefault="00ED3CA9" w:rsidP="00C21234">
            <w:pPr>
              <w:pStyle w:val="TAH"/>
              <w:rPr>
                <w:rFonts w:cs="Arial"/>
                <w:szCs w:val="18"/>
              </w:rPr>
            </w:pPr>
            <w:r w:rsidRPr="0016361A">
              <w:rPr>
                <w:rFonts w:cs="Arial"/>
                <w:szCs w:val="18"/>
              </w:rPr>
              <w:t>Applicability</w:t>
            </w:r>
          </w:p>
        </w:tc>
      </w:tr>
      <w:tr w:rsidR="00ED3CA9" w:rsidRPr="00B54FF5" w14:paraId="5A735957" w14:textId="77777777" w:rsidTr="00C21234">
        <w:trPr>
          <w:jc w:val="center"/>
        </w:trPr>
        <w:tc>
          <w:tcPr>
            <w:tcW w:w="1702" w:type="dxa"/>
          </w:tcPr>
          <w:p w14:paraId="551EF969" w14:textId="77777777" w:rsidR="00ED3CA9" w:rsidRPr="0016361A" w:rsidRDefault="00ED3CA9" w:rsidP="00C21234">
            <w:pPr>
              <w:pStyle w:val="TAL"/>
            </w:pPr>
            <w:r>
              <w:t>functionalAlias</w:t>
            </w:r>
          </w:p>
        </w:tc>
        <w:tc>
          <w:tcPr>
            <w:tcW w:w="1444" w:type="dxa"/>
          </w:tcPr>
          <w:p w14:paraId="20530225" w14:textId="77777777" w:rsidR="00ED3CA9" w:rsidRPr="0016361A" w:rsidRDefault="00ED3CA9" w:rsidP="00C21234">
            <w:pPr>
              <w:pStyle w:val="TAL"/>
            </w:pPr>
            <w:r>
              <w:t>string</w:t>
            </w:r>
          </w:p>
        </w:tc>
        <w:tc>
          <w:tcPr>
            <w:tcW w:w="425" w:type="dxa"/>
          </w:tcPr>
          <w:p w14:paraId="2B86067B" w14:textId="77777777" w:rsidR="00ED3CA9" w:rsidRPr="0016361A" w:rsidRDefault="00ED3CA9" w:rsidP="00C21234">
            <w:pPr>
              <w:pStyle w:val="TAC"/>
            </w:pPr>
            <w:r>
              <w:t>O</w:t>
            </w:r>
          </w:p>
        </w:tc>
        <w:tc>
          <w:tcPr>
            <w:tcW w:w="1134" w:type="dxa"/>
          </w:tcPr>
          <w:p w14:paraId="4FB369A2" w14:textId="77777777" w:rsidR="00ED3CA9" w:rsidRPr="0016361A" w:rsidRDefault="00ED3CA9" w:rsidP="00C21234">
            <w:pPr>
              <w:pStyle w:val="TAL"/>
            </w:pPr>
            <w:r>
              <w:t>0..1</w:t>
            </w:r>
          </w:p>
        </w:tc>
        <w:tc>
          <w:tcPr>
            <w:tcW w:w="3177" w:type="dxa"/>
          </w:tcPr>
          <w:p w14:paraId="30E85A99" w14:textId="77777777" w:rsidR="00ED3CA9" w:rsidRPr="0016361A" w:rsidRDefault="00ED3CA9" w:rsidP="00C21234">
            <w:pPr>
              <w:pStyle w:val="TAL"/>
              <w:rPr>
                <w:rFonts w:cs="Arial"/>
                <w:szCs w:val="18"/>
              </w:rPr>
            </w:pPr>
            <w:r>
              <w:rPr>
                <w:rFonts w:cs="Arial"/>
                <w:szCs w:val="18"/>
              </w:rPr>
              <w:t>Includes functional alias change that triggered the location report.</w:t>
            </w:r>
          </w:p>
        </w:tc>
        <w:tc>
          <w:tcPr>
            <w:tcW w:w="1645" w:type="dxa"/>
          </w:tcPr>
          <w:p w14:paraId="5CE864E4" w14:textId="77777777" w:rsidR="00ED3CA9" w:rsidRPr="0016361A" w:rsidRDefault="00ED3CA9" w:rsidP="00C21234">
            <w:pPr>
              <w:pStyle w:val="TAL"/>
              <w:rPr>
                <w:rFonts w:cs="Arial"/>
                <w:szCs w:val="18"/>
              </w:rPr>
            </w:pPr>
          </w:p>
        </w:tc>
      </w:tr>
      <w:tr w:rsidR="00ED3CA9" w:rsidRPr="00B54FF5" w14:paraId="39D04CBE" w14:textId="77777777" w:rsidTr="00C21234">
        <w:trPr>
          <w:jc w:val="center"/>
        </w:trPr>
        <w:tc>
          <w:tcPr>
            <w:tcW w:w="1702" w:type="dxa"/>
          </w:tcPr>
          <w:p w14:paraId="163748A2" w14:textId="77777777" w:rsidR="00ED3CA9" w:rsidRDefault="00ED3CA9" w:rsidP="00C21234">
            <w:pPr>
              <w:pStyle w:val="TAL"/>
            </w:pPr>
            <w:r>
              <w:t>interRatType</w:t>
            </w:r>
          </w:p>
        </w:tc>
        <w:tc>
          <w:tcPr>
            <w:tcW w:w="1444" w:type="dxa"/>
          </w:tcPr>
          <w:p w14:paraId="61EA2326" w14:textId="77777777" w:rsidR="00ED3CA9" w:rsidRDefault="00ED3CA9" w:rsidP="00C21234">
            <w:pPr>
              <w:pStyle w:val="TAL"/>
            </w:pPr>
            <w:r>
              <w:t>InterRatType</w:t>
            </w:r>
          </w:p>
        </w:tc>
        <w:tc>
          <w:tcPr>
            <w:tcW w:w="425" w:type="dxa"/>
          </w:tcPr>
          <w:p w14:paraId="6E5360C3" w14:textId="77777777" w:rsidR="00ED3CA9" w:rsidRDefault="00ED3CA9" w:rsidP="00C21234">
            <w:pPr>
              <w:pStyle w:val="TAC"/>
            </w:pPr>
            <w:r>
              <w:t>O</w:t>
            </w:r>
          </w:p>
        </w:tc>
        <w:tc>
          <w:tcPr>
            <w:tcW w:w="1134" w:type="dxa"/>
          </w:tcPr>
          <w:p w14:paraId="0FB411A1" w14:textId="77777777" w:rsidR="00ED3CA9" w:rsidRDefault="00ED3CA9" w:rsidP="00C21234">
            <w:pPr>
              <w:pStyle w:val="TAL"/>
            </w:pPr>
            <w:r>
              <w:t>0..1</w:t>
            </w:r>
          </w:p>
        </w:tc>
        <w:tc>
          <w:tcPr>
            <w:tcW w:w="3177" w:type="dxa"/>
          </w:tcPr>
          <w:p w14:paraId="0A14F97A" w14:textId="77777777" w:rsidR="00ED3CA9" w:rsidRDefault="00ED3CA9" w:rsidP="00C21234">
            <w:pPr>
              <w:pStyle w:val="TAL"/>
              <w:rPr>
                <w:rFonts w:cs="Arial"/>
                <w:szCs w:val="18"/>
              </w:rPr>
            </w:pPr>
            <w:r>
              <w:rPr>
                <w:rFonts w:cs="Arial"/>
                <w:szCs w:val="18"/>
              </w:rPr>
              <w:t>Includes the RAT change type.</w:t>
            </w:r>
          </w:p>
        </w:tc>
        <w:tc>
          <w:tcPr>
            <w:tcW w:w="1645" w:type="dxa"/>
          </w:tcPr>
          <w:p w14:paraId="61B36255" w14:textId="77777777" w:rsidR="00ED3CA9" w:rsidRPr="0016361A" w:rsidRDefault="00ED3CA9" w:rsidP="00C21234">
            <w:pPr>
              <w:pStyle w:val="TAL"/>
              <w:rPr>
                <w:rFonts w:cs="Arial"/>
                <w:szCs w:val="18"/>
              </w:rPr>
            </w:pPr>
          </w:p>
        </w:tc>
      </w:tr>
      <w:tr w:rsidR="00ED3CA9" w:rsidRPr="00B54FF5" w14:paraId="5A91F5E3" w14:textId="77777777" w:rsidTr="00C21234">
        <w:trPr>
          <w:jc w:val="center"/>
        </w:trPr>
        <w:tc>
          <w:tcPr>
            <w:tcW w:w="1702" w:type="dxa"/>
          </w:tcPr>
          <w:p w14:paraId="071CE427" w14:textId="77777777" w:rsidR="00ED3CA9" w:rsidRDefault="00ED3CA9" w:rsidP="00C21234">
            <w:pPr>
              <w:pStyle w:val="TAL"/>
            </w:pPr>
            <w:r>
              <w:t>locationData</w:t>
            </w:r>
          </w:p>
        </w:tc>
        <w:tc>
          <w:tcPr>
            <w:tcW w:w="1444" w:type="dxa"/>
          </w:tcPr>
          <w:p w14:paraId="7A695873" w14:textId="77777777" w:rsidR="00ED3CA9" w:rsidRDefault="00ED3CA9" w:rsidP="00C21234">
            <w:pPr>
              <w:pStyle w:val="TAL"/>
            </w:pPr>
            <w:r>
              <w:t>LocationData</w:t>
            </w:r>
          </w:p>
        </w:tc>
        <w:tc>
          <w:tcPr>
            <w:tcW w:w="425" w:type="dxa"/>
          </w:tcPr>
          <w:p w14:paraId="36731B08" w14:textId="77777777" w:rsidR="00ED3CA9" w:rsidRDefault="00ED3CA9" w:rsidP="00C21234">
            <w:pPr>
              <w:pStyle w:val="TAC"/>
            </w:pPr>
            <w:r>
              <w:t>M</w:t>
            </w:r>
          </w:p>
        </w:tc>
        <w:tc>
          <w:tcPr>
            <w:tcW w:w="1134" w:type="dxa"/>
          </w:tcPr>
          <w:p w14:paraId="78E0C111" w14:textId="77777777" w:rsidR="00ED3CA9" w:rsidRDefault="00ED3CA9" w:rsidP="00C21234">
            <w:pPr>
              <w:pStyle w:val="TAL"/>
            </w:pPr>
            <w:r>
              <w:t>1</w:t>
            </w:r>
          </w:p>
        </w:tc>
        <w:tc>
          <w:tcPr>
            <w:tcW w:w="3177" w:type="dxa"/>
          </w:tcPr>
          <w:p w14:paraId="615BAE19" w14:textId="77777777" w:rsidR="00ED3CA9" w:rsidRDefault="00ED3CA9" w:rsidP="00C21234">
            <w:pPr>
              <w:pStyle w:val="TAL"/>
              <w:rPr>
                <w:rFonts w:cs="Arial"/>
                <w:szCs w:val="18"/>
              </w:rPr>
            </w:pPr>
            <w:r>
              <w:rPr>
                <w:rFonts w:cs="Arial"/>
                <w:szCs w:val="18"/>
              </w:rPr>
              <w:t>Includes all location data provided in the location report.</w:t>
            </w:r>
          </w:p>
        </w:tc>
        <w:tc>
          <w:tcPr>
            <w:tcW w:w="1645" w:type="dxa"/>
          </w:tcPr>
          <w:p w14:paraId="1532D7EA" w14:textId="77777777" w:rsidR="00ED3CA9" w:rsidRPr="0016361A" w:rsidRDefault="00ED3CA9" w:rsidP="00C21234">
            <w:pPr>
              <w:pStyle w:val="TAL"/>
              <w:rPr>
                <w:rFonts w:cs="Arial"/>
                <w:szCs w:val="18"/>
              </w:rPr>
            </w:pPr>
          </w:p>
        </w:tc>
      </w:tr>
      <w:tr w:rsidR="00ED3CA9" w:rsidRPr="00B54FF5" w14:paraId="6DBA925D" w14:textId="77777777" w:rsidTr="00C21234">
        <w:trPr>
          <w:jc w:val="center"/>
        </w:trPr>
        <w:tc>
          <w:tcPr>
            <w:tcW w:w="1702" w:type="dxa"/>
          </w:tcPr>
          <w:p w14:paraId="2C92E30D" w14:textId="77777777" w:rsidR="00ED3CA9" w:rsidRDefault="00ED3CA9" w:rsidP="00C21234">
            <w:pPr>
              <w:pStyle w:val="TAL"/>
            </w:pPr>
            <w:r>
              <w:t>locTimestamp</w:t>
            </w:r>
          </w:p>
        </w:tc>
        <w:tc>
          <w:tcPr>
            <w:tcW w:w="1444" w:type="dxa"/>
          </w:tcPr>
          <w:p w14:paraId="1A1D3E8B" w14:textId="77777777" w:rsidR="00ED3CA9" w:rsidRDefault="00ED3CA9" w:rsidP="00C21234">
            <w:pPr>
              <w:pStyle w:val="TAL"/>
            </w:pPr>
            <w:r>
              <w:t>string</w:t>
            </w:r>
          </w:p>
        </w:tc>
        <w:tc>
          <w:tcPr>
            <w:tcW w:w="425" w:type="dxa"/>
          </w:tcPr>
          <w:p w14:paraId="6EF525A6" w14:textId="77777777" w:rsidR="00ED3CA9" w:rsidRDefault="00ED3CA9" w:rsidP="00C21234">
            <w:pPr>
              <w:pStyle w:val="TAC"/>
            </w:pPr>
            <w:r>
              <w:t>M</w:t>
            </w:r>
          </w:p>
        </w:tc>
        <w:tc>
          <w:tcPr>
            <w:tcW w:w="1134" w:type="dxa"/>
          </w:tcPr>
          <w:p w14:paraId="4DB23243" w14:textId="77777777" w:rsidR="00ED3CA9" w:rsidRDefault="00ED3CA9" w:rsidP="00C21234">
            <w:pPr>
              <w:pStyle w:val="TAL"/>
            </w:pPr>
            <w:r>
              <w:t>1</w:t>
            </w:r>
          </w:p>
        </w:tc>
        <w:tc>
          <w:tcPr>
            <w:tcW w:w="3177" w:type="dxa"/>
          </w:tcPr>
          <w:p w14:paraId="483F0FFA" w14:textId="77777777" w:rsidR="00ED3CA9" w:rsidRDefault="00ED3CA9" w:rsidP="00C21234">
            <w:pPr>
              <w:pStyle w:val="TAL"/>
              <w:rPr>
                <w:rFonts w:cs="Arial"/>
                <w:szCs w:val="18"/>
              </w:rPr>
            </w:pPr>
            <w:r>
              <w:rPr>
                <w:rFonts w:cs="Arial"/>
                <w:szCs w:val="18"/>
              </w:rPr>
              <w:t xml:space="preserve">Includes </w:t>
            </w:r>
            <w:r w:rsidRPr="00C26968">
              <w:rPr>
                <w:rFonts w:cs="Arial"/>
                <w:szCs w:val="18"/>
              </w:rPr>
              <w:t>the date and time the location measurement was made</w:t>
            </w:r>
            <w:r>
              <w:rPr>
                <w:rFonts w:cs="Arial"/>
                <w:szCs w:val="18"/>
              </w:rPr>
              <w:t xml:space="preserve"> </w:t>
            </w:r>
          </w:p>
        </w:tc>
        <w:tc>
          <w:tcPr>
            <w:tcW w:w="1645" w:type="dxa"/>
          </w:tcPr>
          <w:p w14:paraId="3654C948" w14:textId="77777777" w:rsidR="00ED3CA9" w:rsidRPr="0016361A" w:rsidRDefault="00ED3CA9" w:rsidP="00C21234">
            <w:pPr>
              <w:pStyle w:val="TAL"/>
              <w:rPr>
                <w:rFonts w:cs="Arial"/>
                <w:szCs w:val="18"/>
              </w:rPr>
            </w:pPr>
          </w:p>
        </w:tc>
      </w:tr>
      <w:tr w:rsidR="00ED3CA9" w:rsidRPr="00B54FF5" w14:paraId="3E68BC8C" w14:textId="77777777" w:rsidTr="00C21234">
        <w:trPr>
          <w:jc w:val="center"/>
        </w:trPr>
        <w:tc>
          <w:tcPr>
            <w:tcW w:w="1702" w:type="dxa"/>
          </w:tcPr>
          <w:p w14:paraId="298DF75E" w14:textId="77777777" w:rsidR="00ED3CA9" w:rsidRDefault="00ED3CA9" w:rsidP="00C21234">
            <w:pPr>
              <w:pStyle w:val="TAL"/>
            </w:pPr>
            <w:r>
              <w:t>mclocClientId</w:t>
            </w:r>
          </w:p>
        </w:tc>
        <w:tc>
          <w:tcPr>
            <w:tcW w:w="1444" w:type="dxa"/>
          </w:tcPr>
          <w:p w14:paraId="4657951C" w14:textId="77777777" w:rsidR="00ED3CA9" w:rsidRDefault="00ED3CA9" w:rsidP="00C21234">
            <w:pPr>
              <w:pStyle w:val="TAL"/>
            </w:pPr>
            <w:r>
              <w:t>string</w:t>
            </w:r>
          </w:p>
        </w:tc>
        <w:tc>
          <w:tcPr>
            <w:tcW w:w="425" w:type="dxa"/>
          </w:tcPr>
          <w:p w14:paraId="29002359" w14:textId="77777777" w:rsidR="00ED3CA9" w:rsidRDefault="00ED3CA9" w:rsidP="00C21234">
            <w:pPr>
              <w:pStyle w:val="TAC"/>
            </w:pPr>
            <w:r>
              <w:t>M</w:t>
            </w:r>
          </w:p>
        </w:tc>
        <w:tc>
          <w:tcPr>
            <w:tcW w:w="1134" w:type="dxa"/>
          </w:tcPr>
          <w:p w14:paraId="0558CE73" w14:textId="77777777" w:rsidR="00ED3CA9" w:rsidRDefault="00ED3CA9" w:rsidP="00C21234">
            <w:pPr>
              <w:pStyle w:val="TAL"/>
            </w:pPr>
            <w:r>
              <w:t>1</w:t>
            </w:r>
          </w:p>
        </w:tc>
        <w:tc>
          <w:tcPr>
            <w:tcW w:w="3177" w:type="dxa"/>
          </w:tcPr>
          <w:p w14:paraId="3AF4BF56" w14:textId="77777777" w:rsidR="00ED3CA9" w:rsidRDefault="00ED3CA9" w:rsidP="00C21234">
            <w:pPr>
              <w:pStyle w:val="TAL"/>
              <w:rPr>
                <w:rFonts w:cs="Arial"/>
                <w:szCs w:val="18"/>
              </w:rPr>
            </w:pPr>
            <w:r w:rsidRPr="00FD1BB5">
              <w:rPr>
                <w:rFonts w:cs="Arial"/>
                <w:szCs w:val="18"/>
              </w:rPr>
              <w:t>Used to identify the reporting LMC</w:t>
            </w:r>
          </w:p>
        </w:tc>
        <w:tc>
          <w:tcPr>
            <w:tcW w:w="1645" w:type="dxa"/>
          </w:tcPr>
          <w:p w14:paraId="5A5D0A80" w14:textId="77777777" w:rsidR="00ED3CA9" w:rsidRPr="0016361A" w:rsidRDefault="00ED3CA9" w:rsidP="00C21234">
            <w:pPr>
              <w:pStyle w:val="TAL"/>
              <w:rPr>
                <w:rFonts w:cs="Arial"/>
                <w:szCs w:val="18"/>
              </w:rPr>
            </w:pPr>
          </w:p>
        </w:tc>
      </w:tr>
      <w:tr w:rsidR="00ED3CA9" w:rsidRPr="00B54FF5" w14:paraId="7C04F7A2" w14:textId="77777777" w:rsidTr="00C21234">
        <w:trPr>
          <w:jc w:val="center"/>
        </w:trPr>
        <w:tc>
          <w:tcPr>
            <w:tcW w:w="1702" w:type="dxa"/>
          </w:tcPr>
          <w:p w14:paraId="53161DDA" w14:textId="77777777" w:rsidR="00ED3CA9" w:rsidRDefault="00ED3CA9" w:rsidP="00C21234">
            <w:pPr>
              <w:pStyle w:val="TAL"/>
            </w:pPr>
            <w:r>
              <w:t>mcServiceUELabel</w:t>
            </w:r>
          </w:p>
        </w:tc>
        <w:tc>
          <w:tcPr>
            <w:tcW w:w="1444" w:type="dxa"/>
          </w:tcPr>
          <w:p w14:paraId="1284099E" w14:textId="77777777" w:rsidR="00ED3CA9" w:rsidRDefault="00ED3CA9" w:rsidP="00C21234">
            <w:pPr>
              <w:pStyle w:val="TAL"/>
            </w:pPr>
            <w:r>
              <w:t>string</w:t>
            </w:r>
          </w:p>
        </w:tc>
        <w:tc>
          <w:tcPr>
            <w:tcW w:w="425" w:type="dxa"/>
          </w:tcPr>
          <w:p w14:paraId="6E71A892" w14:textId="77777777" w:rsidR="00ED3CA9" w:rsidRDefault="00ED3CA9" w:rsidP="00C21234">
            <w:pPr>
              <w:pStyle w:val="TAC"/>
            </w:pPr>
            <w:r>
              <w:t>O</w:t>
            </w:r>
          </w:p>
        </w:tc>
        <w:tc>
          <w:tcPr>
            <w:tcW w:w="1134" w:type="dxa"/>
          </w:tcPr>
          <w:p w14:paraId="195CCF65" w14:textId="77777777" w:rsidR="00ED3CA9" w:rsidRDefault="00ED3CA9" w:rsidP="00C21234">
            <w:pPr>
              <w:pStyle w:val="TAL"/>
            </w:pPr>
            <w:r>
              <w:t>0..1</w:t>
            </w:r>
          </w:p>
        </w:tc>
        <w:tc>
          <w:tcPr>
            <w:tcW w:w="3177" w:type="dxa"/>
          </w:tcPr>
          <w:p w14:paraId="188D0DF7" w14:textId="77777777" w:rsidR="00ED3CA9" w:rsidRPr="00FD1BB5" w:rsidRDefault="00ED3CA9" w:rsidP="00C21234">
            <w:pPr>
              <w:pStyle w:val="TAL"/>
              <w:rPr>
                <w:rFonts w:cs="Arial"/>
                <w:szCs w:val="18"/>
              </w:rPr>
            </w:pPr>
            <w:r>
              <w:rPr>
                <w:rFonts w:cs="Arial"/>
                <w:szCs w:val="18"/>
              </w:rPr>
              <w:t>Used to identify the MC service UE.</w:t>
            </w:r>
          </w:p>
        </w:tc>
        <w:tc>
          <w:tcPr>
            <w:tcW w:w="1645" w:type="dxa"/>
          </w:tcPr>
          <w:p w14:paraId="765D8003" w14:textId="77777777" w:rsidR="00ED3CA9" w:rsidRPr="0016361A" w:rsidRDefault="00ED3CA9" w:rsidP="00C21234">
            <w:pPr>
              <w:pStyle w:val="TAL"/>
              <w:rPr>
                <w:rFonts w:cs="Arial"/>
                <w:szCs w:val="18"/>
              </w:rPr>
            </w:pPr>
          </w:p>
        </w:tc>
      </w:tr>
      <w:tr w:rsidR="00ED3CA9" w:rsidRPr="00B54FF5" w14:paraId="7AF47828" w14:textId="77777777" w:rsidTr="00C21234">
        <w:trPr>
          <w:jc w:val="center"/>
        </w:trPr>
        <w:tc>
          <w:tcPr>
            <w:tcW w:w="1702" w:type="dxa"/>
          </w:tcPr>
          <w:p w14:paraId="659D0E7D" w14:textId="77777777" w:rsidR="00ED3CA9" w:rsidRDefault="00ED3CA9" w:rsidP="00C21234">
            <w:pPr>
              <w:pStyle w:val="TAL"/>
            </w:pPr>
            <w:r>
              <w:t>reportId</w:t>
            </w:r>
          </w:p>
        </w:tc>
        <w:tc>
          <w:tcPr>
            <w:tcW w:w="1444" w:type="dxa"/>
          </w:tcPr>
          <w:p w14:paraId="5541CF5D" w14:textId="77777777" w:rsidR="00ED3CA9" w:rsidRDefault="00ED3CA9" w:rsidP="00C21234">
            <w:pPr>
              <w:pStyle w:val="TAL"/>
            </w:pPr>
            <w:r>
              <w:t>string</w:t>
            </w:r>
          </w:p>
        </w:tc>
        <w:tc>
          <w:tcPr>
            <w:tcW w:w="425" w:type="dxa"/>
          </w:tcPr>
          <w:p w14:paraId="58BD0996" w14:textId="77777777" w:rsidR="00ED3CA9" w:rsidRDefault="00ED3CA9" w:rsidP="00C21234">
            <w:pPr>
              <w:pStyle w:val="TAC"/>
            </w:pPr>
            <w:r>
              <w:t>O</w:t>
            </w:r>
          </w:p>
        </w:tc>
        <w:tc>
          <w:tcPr>
            <w:tcW w:w="1134" w:type="dxa"/>
          </w:tcPr>
          <w:p w14:paraId="6725A16C" w14:textId="77777777" w:rsidR="00ED3CA9" w:rsidRDefault="00ED3CA9" w:rsidP="00C21234">
            <w:pPr>
              <w:pStyle w:val="TAL"/>
            </w:pPr>
            <w:r>
              <w:t>0..1</w:t>
            </w:r>
          </w:p>
        </w:tc>
        <w:tc>
          <w:tcPr>
            <w:tcW w:w="3177" w:type="dxa"/>
          </w:tcPr>
          <w:p w14:paraId="29AE9596" w14:textId="77777777" w:rsidR="00ED3CA9" w:rsidRDefault="00ED3CA9" w:rsidP="00C21234">
            <w:pPr>
              <w:pStyle w:val="TAL"/>
              <w:rPr>
                <w:rFonts w:cs="Arial"/>
                <w:szCs w:val="18"/>
              </w:rPr>
            </w:pPr>
            <w:r>
              <w:rPr>
                <w:rFonts w:cs="Arial"/>
                <w:szCs w:val="18"/>
              </w:rPr>
              <w:t>Used to return the request id when the location report is triggered by a location request.</w:t>
            </w:r>
          </w:p>
        </w:tc>
        <w:tc>
          <w:tcPr>
            <w:tcW w:w="1645" w:type="dxa"/>
          </w:tcPr>
          <w:p w14:paraId="29AD5DCE" w14:textId="77777777" w:rsidR="00ED3CA9" w:rsidRPr="0016361A" w:rsidRDefault="00ED3CA9" w:rsidP="00C21234">
            <w:pPr>
              <w:pStyle w:val="TAL"/>
              <w:rPr>
                <w:rFonts w:cs="Arial"/>
                <w:szCs w:val="18"/>
              </w:rPr>
            </w:pPr>
          </w:p>
        </w:tc>
      </w:tr>
      <w:tr w:rsidR="00ED3CA9" w:rsidRPr="00B54FF5" w14:paraId="7B22AD44" w14:textId="77777777" w:rsidTr="00C21234">
        <w:trPr>
          <w:jc w:val="center"/>
        </w:trPr>
        <w:tc>
          <w:tcPr>
            <w:tcW w:w="1702" w:type="dxa"/>
          </w:tcPr>
          <w:p w14:paraId="0FB28BF2" w14:textId="77777777" w:rsidR="00ED3CA9" w:rsidRPr="0016361A" w:rsidRDefault="00ED3CA9" w:rsidP="00C21234">
            <w:pPr>
              <w:pStyle w:val="TAL"/>
            </w:pPr>
            <w:r>
              <w:t>reportType</w:t>
            </w:r>
          </w:p>
        </w:tc>
        <w:tc>
          <w:tcPr>
            <w:tcW w:w="1444" w:type="dxa"/>
          </w:tcPr>
          <w:p w14:paraId="4FAF8EAA" w14:textId="77777777" w:rsidR="00ED3CA9" w:rsidRPr="0016361A" w:rsidRDefault="00ED3CA9" w:rsidP="00C21234">
            <w:pPr>
              <w:pStyle w:val="TAL"/>
            </w:pPr>
            <w:r>
              <w:t>ReportType</w:t>
            </w:r>
          </w:p>
        </w:tc>
        <w:tc>
          <w:tcPr>
            <w:tcW w:w="425" w:type="dxa"/>
          </w:tcPr>
          <w:p w14:paraId="1D01021A" w14:textId="77777777" w:rsidR="00ED3CA9" w:rsidRPr="0016361A" w:rsidRDefault="00ED3CA9" w:rsidP="00C21234">
            <w:pPr>
              <w:pStyle w:val="TAC"/>
            </w:pPr>
            <w:r>
              <w:t>M</w:t>
            </w:r>
          </w:p>
        </w:tc>
        <w:tc>
          <w:tcPr>
            <w:tcW w:w="1134" w:type="dxa"/>
          </w:tcPr>
          <w:p w14:paraId="4ABA59F7" w14:textId="77777777" w:rsidR="00ED3CA9" w:rsidRPr="0016361A" w:rsidRDefault="00ED3CA9" w:rsidP="00C21234">
            <w:pPr>
              <w:pStyle w:val="TAL"/>
            </w:pPr>
            <w:r>
              <w:t>1</w:t>
            </w:r>
          </w:p>
        </w:tc>
        <w:tc>
          <w:tcPr>
            <w:tcW w:w="3177" w:type="dxa"/>
          </w:tcPr>
          <w:p w14:paraId="6A1A2D3F" w14:textId="77777777" w:rsidR="00ED3CA9" w:rsidRPr="0016361A" w:rsidRDefault="00ED3CA9" w:rsidP="00C21234">
            <w:pPr>
              <w:pStyle w:val="TAL"/>
              <w:rPr>
                <w:rFonts w:cs="Arial"/>
                <w:szCs w:val="18"/>
              </w:rPr>
            </w:pPr>
            <w:r w:rsidRPr="00D64D8C">
              <w:rPr>
                <w:rFonts w:cs="Arial"/>
                <w:szCs w:val="18"/>
              </w:rPr>
              <w:t>Used to inform whether the LMC is sending the report in an emergency</w:t>
            </w:r>
            <w:r>
              <w:rPr>
                <w:rFonts w:cs="Arial"/>
                <w:szCs w:val="18"/>
              </w:rPr>
              <w:t xml:space="preserve"> </w:t>
            </w:r>
            <w:r w:rsidRPr="00D64D8C">
              <w:rPr>
                <w:rFonts w:cs="Arial"/>
                <w:szCs w:val="18"/>
              </w:rPr>
              <w:t>situation or not.</w:t>
            </w:r>
          </w:p>
        </w:tc>
        <w:tc>
          <w:tcPr>
            <w:tcW w:w="1645" w:type="dxa"/>
          </w:tcPr>
          <w:p w14:paraId="0946C5E6" w14:textId="77777777" w:rsidR="00ED3CA9" w:rsidRPr="0016361A" w:rsidRDefault="00ED3CA9" w:rsidP="00C21234">
            <w:pPr>
              <w:pStyle w:val="TAL"/>
              <w:rPr>
                <w:rFonts w:cs="Arial"/>
                <w:szCs w:val="18"/>
              </w:rPr>
            </w:pPr>
          </w:p>
        </w:tc>
      </w:tr>
      <w:tr w:rsidR="00ED3CA9" w:rsidRPr="00B54FF5" w14:paraId="03C71AA4" w14:textId="77777777" w:rsidTr="00C21234">
        <w:trPr>
          <w:jc w:val="center"/>
        </w:trPr>
        <w:tc>
          <w:tcPr>
            <w:tcW w:w="1702" w:type="dxa"/>
          </w:tcPr>
          <w:p w14:paraId="7C5E0A0D" w14:textId="77777777" w:rsidR="00ED3CA9" w:rsidRPr="0016361A" w:rsidRDefault="00ED3CA9" w:rsidP="00C21234">
            <w:pPr>
              <w:pStyle w:val="TAL"/>
            </w:pPr>
            <w:r>
              <w:t>triggerId</w:t>
            </w:r>
          </w:p>
        </w:tc>
        <w:tc>
          <w:tcPr>
            <w:tcW w:w="1444" w:type="dxa"/>
          </w:tcPr>
          <w:p w14:paraId="3EB49AC5" w14:textId="77777777" w:rsidR="00ED3CA9" w:rsidRPr="0016361A" w:rsidRDefault="00ED3CA9" w:rsidP="00C21234">
            <w:pPr>
              <w:pStyle w:val="TAL"/>
            </w:pPr>
            <w:r>
              <w:t>array(string)</w:t>
            </w:r>
          </w:p>
        </w:tc>
        <w:tc>
          <w:tcPr>
            <w:tcW w:w="425" w:type="dxa"/>
          </w:tcPr>
          <w:p w14:paraId="31A24FC2" w14:textId="77777777" w:rsidR="00ED3CA9" w:rsidRPr="0016361A" w:rsidRDefault="00ED3CA9" w:rsidP="00C21234">
            <w:pPr>
              <w:pStyle w:val="TAC"/>
            </w:pPr>
            <w:r>
              <w:t>O</w:t>
            </w:r>
          </w:p>
        </w:tc>
        <w:tc>
          <w:tcPr>
            <w:tcW w:w="1134" w:type="dxa"/>
          </w:tcPr>
          <w:p w14:paraId="3ADA974D" w14:textId="77777777" w:rsidR="00ED3CA9" w:rsidRPr="0016361A" w:rsidRDefault="00ED3CA9" w:rsidP="00C21234">
            <w:pPr>
              <w:pStyle w:val="TAL"/>
            </w:pPr>
            <w:r>
              <w:t>1..N</w:t>
            </w:r>
          </w:p>
        </w:tc>
        <w:tc>
          <w:tcPr>
            <w:tcW w:w="3177" w:type="dxa"/>
          </w:tcPr>
          <w:p w14:paraId="6EEB25EF" w14:textId="77777777" w:rsidR="00ED3CA9" w:rsidRPr="0016361A" w:rsidRDefault="00ED3CA9" w:rsidP="00C21234">
            <w:pPr>
              <w:pStyle w:val="TAL"/>
              <w:rPr>
                <w:rFonts w:cs="Arial"/>
                <w:szCs w:val="18"/>
              </w:rPr>
            </w:pPr>
            <w:r w:rsidRPr="0065016E">
              <w:rPr>
                <w:rFonts w:cs="Arial"/>
                <w:szCs w:val="18"/>
              </w:rPr>
              <w:t xml:space="preserve">TriggerId attribute associated with </w:t>
            </w:r>
            <w:r>
              <w:rPr>
                <w:rFonts w:cs="Arial"/>
                <w:szCs w:val="18"/>
              </w:rPr>
              <w:t xml:space="preserve">the location </w:t>
            </w:r>
            <w:r w:rsidRPr="0065016E">
              <w:rPr>
                <w:rFonts w:cs="Arial"/>
                <w:szCs w:val="18"/>
              </w:rPr>
              <w:t xml:space="preserve">trigger that </w:t>
            </w:r>
            <w:r>
              <w:rPr>
                <w:rFonts w:cs="Arial"/>
                <w:szCs w:val="18"/>
              </w:rPr>
              <w:t>triggered the location report.</w:t>
            </w:r>
          </w:p>
        </w:tc>
        <w:tc>
          <w:tcPr>
            <w:tcW w:w="1645" w:type="dxa"/>
          </w:tcPr>
          <w:p w14:paraId="4E1B2E2C" w14:textId="77777777" w:rsidR="00ED3CA9" w:rsidRPr="0016361A" w:rsidRDefault="00ED3CA9" w:rsidP="00C21234">
            <w:pPr>
              <w:pStyle w:val="TAL"/>
              <w:rPr>
                <w:rFonts w:cs="Arial"/>
                <w:szCs w:val="18"/>
              </w:rPr>
            </w:pPr>
          </w:p>
        </w:tc>
      </w:tr>
    </w:tbl>
    <w:p w14:paraId="0855B217" w14:textId="77777777" w:rsidR="00ED3CA9" w:rsidRDefault="00ED3CA9" w:rsidP="00ED3CA9">
      <w:pPr>
        <w:rPr>
          <w:lang w:val="en-US"/>
        </w:rPr>
      </w:pPr>
    </w:p>
    <w:p w14:paraId="5A9DCBC9" w14:textId="77777777" w:rsidR="00ED3CA9" w:rsidRPr="003700FC" w:rsidRDefault="00ED3CA9" w:rsidP="00ED3CA9">
      <w:pPr>
        <w:pStyle w:val="EditorsNote"/>
      </w:pPr>
      <w:r>
        <w:t>Editor</w:t>
      </w:r>
      <w:r>
        <w:rPr>
          <w:sz w:val="16"/>
          <w:szCs w:val="16"/>
        </w:rPr>
        <w:t>'</w:t>
      </w:r>
      <w:r>
        <w:t>s Note:</w:t>
      </w:r>
      <w:r>
        <w:tab/>
        <w:t>The format of some of the specified attributes is FSS and should be generalized for reusability.</w:t>
      </w:r>
    </w:p>
    <w:p w14:paraId="729FB708" w14:textId="2DFE6FDD" w:rsidR="00ED3CA9" w:rsidRDefault="003819E5" w:rsidP="00ED3CA9">
      <w:pPr>
        <w:pStyle w:val="Heading5"/>
      </w:pPr>
      <w:bookmarkStart w:id="365" w:name="_Toc510696637"/>
      <w:bookmarkStart w:id="366" w:name="_Toc35971432"/>
      <w:bookmarkStart w:id="367" w:name="_Toc180396923"/>
      <w:r>
        <w:t>7.2</w:t>
      </w:r>
      <w:r w:rsidR="00ED3CA9">
        <w:t>.6.2.3</w:t>
      </w:r>
      <w:r w:rsidR="00ED3CA9">
        <w:tab/>
        <w:t xml:space="preserve">Type: </w:t>
      </w:r>
      <w:bookmarkEnd w:id="365"/>
      <w:bookmarkEnd w:id="366"/>
      <w:r w:rsidR="00ED3CA9">
        <w:t>LocationData</w:t>
      </w:r>
      <w:bookmarkEnd w:id="367"/>
    </w:p>
    <w:p w14:paraId="743DA603" w14:textId="02A128A7" w:rsidR="00ED3CA9" w:rsidRDefault="00ED3CA9" w:rsidP="00ED3CA9">
      <w:pPr>
        <w:pStyle w:val="TH"/>
      </w:pPr>
      <w:r>
        <w:rPr>
          <w:noProof/>
        </w:rPr>
        <w:t>Table </w:t>
      </w:r>
      <w:r w:rsidR="003819E5">
        <w:t>7.2</w:t>
      </w:r>
      <w:r>
        <w:t xml:space="preserve">.6.2.3-1: </w:t>
      </w:r>
      <w:r>
        <w:rPr>
          <w:noProof/>
        </w:rPr>
        <w:t xml:space="preserve">Definition of type </w:t>
      </w:r>
      <w:r>
        <w:t>locationData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ED3CA9" w:rsidRPr="00B54FF5" w14:paraId="153BE050" w14:textId="77777777" w:rsidTr="00C21234">
        <w:trPr>
          <w:jc w:val="center"/>
        </w:trPr>
        <w:tc>
          <w:tcPr>
            <w:tcW w:w="1702" w:type="dxa"/>
            <w:shd w:val="clear" w:color="auto" w:fill="C0C0C0"/>
            <w:hideMark/>
          </w:tcPr>
          <w:p w14:paraId="7C16C7E2" w14:textId="77777777" w:rsidR="00ED3CA9" w:rsidRPr="0016361A" w:rsidRDefault="00ED3CA9" w:rsidP="00C21234">
            <w:pPr>
              <w:pStyle w:val="TAH"/>
            </w:pPr>
            <w:r w:rsidRPr="0016361A">
              <w:t>Attribute name</w:t>
            </w:r>
          </w:p>
        </w:tc>
        <w:tc>
          <w:tcPr>
            <w:tcW w:w="1444" w:type="dxa"/>
            <w:shd w:val="clear" w:color="auto" w:fill="C0C0C0"/>
            <w:hideMark/>
          </w:tcPr>
          <w:p w14:paraId="10FF209E" w14:textId="77777777" w:rsidR="00ED3CA9" w:rsidRPr="0016361A" w:rsidRDefault="00ED3CA9" w:rsidP="00C21234">
            <w:pPr>
              <w:pStyle w:val="TAH"/>
            </w:pPr>
            <w:r w:rsidRPr="0016361A">
              <w:t>Data type</w:t>
            </w:r>
          </w:p>
        </w:tc>
        <w:tc>
          <w:tcPr>
            <w:tcW w:w="425" w:type="dxa"/>
            <w:shd w:val="clear" w:color="auto" w:fill="C0C0C0"/>
            <w:hideMark/>
          </w:tcPr>
          <w:p w14:paraId="2692F616" w14:textId="77777777" w:rsidR="00ED3CA9" w:rsidRPr="0016361A" w:rsidRDefault="00ED3CA9" w:rsidP="00C21234">
            <w:pPr>
              <w:pStyle w:val="TAH"/>
            </w:pPr>
            <w:r w:rsidRPr="0016361A">
              <w:t>P</w:t>
            </w:r>
          </w:p>
        </w:tc>
        <w:tc>
          <w:tcPr>
            <w:tcW w:w="1134" w:type="dxa"/>
            <w:shd w:val="clear" w:color="auto" w:fill="C0C0C0"/>
          </w:tcPr>
          <w:p w14:paraId="6EF775AB" w14:textId="77777777" w:rsidR="00ED3CA9" w:rsidRPr="0016361A" w:rsidRDefault="00ED3CA9" w:rsidP="00C21234">
            <w:pPr>
              <w:pStyle w:val="TAH"/>
            </w:pPr>
            <w:r w:rsidRPr="00F112E4">
              <w:t>Cardinality</w:t>
            </w:r>
          </w:p>
        </w:tc>
        <w:tc>
          <w:tcPr>
            <w:tcW w:w="3177" w:type="dxa"/>
            <w:shd w:val="clear" w:color="auto" w:fill="C0C0C0"/>
            <w:hideMark/>
          </w:tcPr>
          <w:p w14:paraId="266A0C7F" w14:textId="77777777" w:rsidR="00ED3CA9" w:rsidRPr="0016361A" w:rsidRDefault="00ED3CA9" w:rsidP="00C21234">
            <w:pPr>
              <w:pStyle w:val="TAH"/>
              <w:rPr>
                <w:rFonts w:cs="Arial"/>
                <w:szCs w:val="18"/>
              </w:rPr>
            </w:pPr>
            <w:r w:rsidRPr="0016361A">
              <w:rPr>
                <w:rFonts w:cs="Arial"/>
                <w:szCs w:val="18"/>
              </w:rPr>
              <w:t>Description</w:t>
            </w:r>
          </w:p>
        </w:tc>
        <w:tc>
          <w:tcPr>
            <w:tcW w:w="1645" w:type="dxa"/>
            <w:shd w:val="clear" w:color="auto" w:fill="C0C0C0"/>
          </w:tcPr>
          <w:p w14:paraId="4D6E22DA" w14:textId="77777777" w:rsidR="00ED3CA9" w:rsidRPr="0016361A" w:rsidRDefault="00ED3CA9" w:rsidP="00C21234">
            <w:pPr>
              <w:pStyle w:val="TAH"/>
              <w:rPr>
                <w:rFonts w:cs="Arial"/>
                <w:szCs w:val="18"/>
              </w:rPr>
            </w:pPr>
            <w:r w:rsidRPr="0016361A">
              <w:rPr>
                <w:rFonts w:cs="Arial"/>
                <w:szCs w:val="18"/>
              </w:rPr>
              <w:t>Applicability</w:t>
            </w:r>
          </w:p>
        </w:tc>
      </w:tr>
      <w:tr w:rsidR="00ED3CA9" w:rsidRPr="00B54FF5" w14:paraId="0337BBD7" w14:textId="77777777" w:rsidTr="00C21234">
        <w:trPr>
          <w:jc w:val="center"/>
        </w:trPr>
        <w:tc>
          <w:tcPr>
            <w:tcW w:w="1702" w:type="dxa"/>
          </w:tcPr>
          <w:p w14:paraId="35190BBE" w14:textId="77777777" w:rsidR="00ED3CA9" w:rsidRPr="0016361A" w:rsidRDefault="00ED3CA9" w:rsidP="00C21234">
            <w:pPr>
              <w:pStyle w:val="TAL"/>
            </w:pPr>
            <w:r>
              <w:t>coordinate</w:t>
            </w:r>
          </w:p>
        </w:tc>
        <w:tc>
          <w:tcPr>
            <w:tcW w:w="1444" w:type="dxa"/>
          </w:tcPr>
          <w:p w14:paraId="1CE45815" w14:textId="77777777" w:rsidR="00ED3CA9" w:rsidRPr="0016361A" w:rsidRDefault="00ED3CA9" w:rsidP="00C21234">
            <w:pPr>
              <w:pStyle w:val="TAL"/>
            </w:pPr>
            <w:r>
              <w:t>Coordinate</w:t>
            </w:r>
          </w:p>
        </w:tc>
        <w:tc>
          <w:tcPr>
            <w:tcW w:w="425" w:type="dxa"/>
          </w:tcPr>
          <w:p w14:paraId="7F13F238" w14:textId="77777777" w:rsidR="00ED3CA9" w:rsidRPr="0016361A" w:rsidRDefault="00ED3CA9" w:rsidP="00C21234">
            <w:pPr>
              <w:pStyle w:val="TAC"/>
            </w:pPr>
            <w:r>
              <w:t>O</w:t>
            </w:r>
          </w:p>
        </w:tc>
        <w:tc>
          <w:tcPr>
            <w:tcW w:w="1134" w:type="dxa"/>
          </w:tcPr>
          <w:p w14:paraId="3B405152" w14:textId="77777777" w:rsidR="00ED3CA9" w:rsidRPr="0016361A" w:rsidRDefault="00ED3CA9" w:rsidP="00C21234">
            <w:pPr>
              <w:pStyle w:val="TAL"/>
            </w:pPr>
            <w:r>
              <w:t>0..1</w:t>
            </w:r>
          </w:p>
        </w:tc>
        <w:tc>
          <w:tcPr>
            <w:tcW w:w="3177" w:type="dxa"/>
          </w:tcPr>
          <w:p w14:paraId="2D7C7DBF" w14:textId="77777777" w:rsidR="00ED3CA9" w:rsidRPr="0016361A" w:rsidRDefault="00ED3CA9" w:rsidP="00C21234">
            <w:pPr>
              <w:pStyle w:val="TAL"/>
              <w:rPr>
                <w:rFonts w:cs="Arial"/>
                <w:szCs w:val="18"/>
              </w:rPr>
            </w:pPr>
            <w:r>
              <w:rPr>
                <w:rFonts w:cs="Arial"/>
                <w:szCs w:val="18"/>
              </w:rPr>
              <w:t>Object that includes coordination data.</w:t>
            </w:r>
          </w:p>
        </w:tc>
        <w:tc>
          <w:tcPr>
            <w:tcW w:w="1645" w:type="dxa"/>
          </w:tcPr>
          <w:p w14:paraId="1BF0E2C1" w14:textId="77777777" w:rsidR="00ED3CA9" w:rsidRPr="0016361A" w:rsidRDefault="00ED3CA9" w:rsidP="00C21234">
            <w:pPr>
              <w:pStyle w:val="TAL"/>
              <w:rPr>
                <w:rFonts w:cs="Arial"/>
                <w:szCs w:val="18"/>
              </w:rPr>
            </w:pPr>
          </w:p>
        </w:tc>
      </w:tr>
      <w:tr w:rsidR="00ED3CA9" w:rsidRPr="00B54FF5" w14:paraId="36EFD0EC" w14:textId="77777777" w:rsidTr="00C21234">
        <w:trPr>
          <w:jc w:val="center"/>
        </w:trPr>
        <w:tc>
          <w:tcPr>
            <w:tcW w:w="1702" w:type="dxa"/>
          </w:tcPr>
          <w:p w14:paraId="0C2DE3A7" w14:textId="77777777" w:rsidR="00ED3CA9" w:rsidRPr="0016361A" w:rsidRDefault="00ED3CA9" w:rsidP="00C21234">
            <w:pPr>
              <w:pStyle w:val="TAL"/>
            </w:pPr>
            <w:r>
              <w:t>ecgi</w:t>
            </w:r>
          </w:p>
        </w:tc>
        <w:tc>
          <w:tcPr>
            <w:tcW w:w="1444" w:type="dxa"/>
          </w:tcPr>
          <w:p w14:paraId="57832827" w14:textId="77777777" w:rsidR="00ED3CA9" w:rsidRPr="0016361A" w:rsidRDefault="00ED3CA9" w:rsidP="00C21234">
            <w:pPr>
              <w:pStyle w:val="TAL"/>
            </w:pPr>
            <w:r>
              <w:t>string</w:t>
            </w:r>
          </w:p>
        </w:tc>
        <w:tc>
          <w:tcPr>
            <w:tcW w:w="425" w:type="dxa"/>
          </w:tcPr>
          <w:p w14:paraId="5DA850A0" w14:textId="77777777" w:rsidR="00ED3CA9" w:rsidRPr="0016361A" w:rsidRDefault="00ED3CA9" w:rsidP="00C21234">
            <w:pPr>
              <w:pStyle w:val="TAC"/>
            </w:pPr>
            <w:r>
              <w:t>O</w:t>
            </w:r>
          </w:p>
        </w:tc>
        <w:tc>
          <w:tcPr>
            <w:tcW w:w="1134" w:type="dxa"/>
          </w:tcPr>
          <w:p w14:paraId="1D29ED55" w14:textId="77777777" w:rsidR="00ED3CA9" w:rsidRPr="0016361A" w:rsidRDefault="00ED3CA9" w:rsidP="00C21234">
            <w:pPr>
              <w:pStyle w:val="TAL"/>
            </w:pPr>
            <w:r>
              <w:t>0..1</w:t>
            </w:r>
          </w:p>
        </w:tc>
        <w:tc>
          <w:tcPr>
            <w:tcW w:w="3177" w:type="dxa"/>
          </w:tcPr>
          <w:p w14:paraId="6C829C3C" w14:textId="77777777" w:rsidR="00ED3CA9" w:rsidRPr="009662AC" w:rsidRDefault="00ED3CA9" w:rsidP="00C21234">
            <w:pPr>
              <w:pStyle w:val="TAL"/>
            </w:pPr>
            <w:r>
              <w:t>Attribute containing the ECGI that the LMC is located in.</w:t>
            </w:r>
          </w:p>
        </w:tc>
        <w:tc>
          <w:tcPr>
            <w:tcW w:w="1645" w:type="dxa"/>
          </w:tcPr>
          <w:p w14:paraId="69B09923" w14:textId="77777777" w:rsidR="00ED3CA9" w:rsidRPr="0016361A" w:rsidRDefault="00ED3CA9" w:rsidP="00C21234">
            <w:pPr>
              <w:pStyle w:val="TAL"/>
              <w:rPr>
                <w:rFonts w:cs="Arial"/>
                <w:szCs w:val="18"/>
              </w:rPr>
            </w:pPr>
          </w:p>
        </w:tc>
      </w:tr>
      <w:tr w:rsidR="00ED3CA9" w:rsidRPr="00B54FF5" w14:paraId="2A5579A7" w14:textId="77777777" w:rsidTr="00C21234">
        <w:trPr>
          <w:jc w:val="center"/>
        </w:trPr>
        <w:tc>
          <w:tcPr>
            <w:tcW w:w="1702" w:type="dxa"/>
          </w:tcPr>
          <w:p w14:paraId="292EB538" w14:textId="77777777" w:rsidR="00ED3CA9" w:rsidRPr="0016361A" w:rsidRDefault="00ED3CA9" w:rsidP="00C21234">
            <w:pPr>
              <w:pStyle w:val="TAL"/>
            </w:pPr>
            <w:r>
              <w:t>mbmsSaiId</w:t>
            </w:r>
          </w:p>
        </w:tc>
        <w:tc>
          <w:tcPr>
            <w:tcW w:w="1444" w:type="dxa"/>
          </w:tcPr>
          <w:p w14:paraId="7FEAE3C1" w14:textId="77777777" w:rsidR="00ED3CA9" w:rsidRPr="0016361A" w:rsidRDefault="00ED3CA9" w:rsidP="00C21234">
            <w:pPr>
              <w:pStyle w:val="TAL"/>
            </w:pPr>
            <w:r>
              <w:t>string</w:t>
            </w:r>
          </w:p>
        </w:tc>
        <w:tc>
          <w:tcPr>
            <w:tcW w:w="425" w:type="dxa"/>
          </w:tcPr>
          <w:p w14:paraId="71306F14" w14:textId="77777777" w:rsidR="00ED3CA9" w:rsidRPr="0016361A" w:rsidRDefault="00ED3CA9" w:rsidP="00C21234">
            <w:pPr>
              <w:pStyle w:val="TAC"/>
            </w:pPr>
            <w:r>
              <w:t>O</w:t>
            </w:r>
          </w:p>
        </w:tc>
        <w:tc>
          <w:tcPr>
            <w:tcW w:w="1134" w:type="dxa"/>
          </w:tcPr>
          <w:p w14:paraId="6A2237CB" w14:textId="77777777" w:rsidR="00ED3CA9" w:rsidRPr="0016361A" w:rsidRDefault="00ED3CA9" w:rsidP="00C21234">
            <w:pPr>
              <w:pStyle w:val="TAL"/>
            </w:pPr>
            <w:r>
              <w:t>0..1</w:t>
            </w:r>
          </w:p>
        </w:tc>
        <w:tc>
          <w:tcPr>
            <w:tcW w:w="3177" w:type="dxa"/>
          </w:tcPr>
          <w:p w14:paraId="3DC34562" w14:textId="77777777" w:rsidR="00ED3CA9" w:rsidRPr="0016361A" w:rsidRDefault="00ED3CA9" w:rsidP="00C21234">
            <w:pPr>
              <w:pStyle w:val="TAL"/>
              <w:rPr>
                <w:rFonts w:cs="Arial"/>
                <w:szCs w:val="18"/>
              </w:rPr>
            </w:pPr>
            <w:r w:rsidRPr="009662AC">
              <w:rPr>
                <w:rFonts w:cs="Arial"/>
                <w:szCs w:val="18"/>
              </w:rPr>
              <w:t>Attribute containing the MBMS Service Area Id the LMC is located in.</w:t>
            </w:r>
          </w:p>
        </w:tc>
        <w:tc>
          <w:tcPr>
            <w:tcW w:w="1645" w:type="dxa"/>
          </w:tcPr>
          <w:p w14:paraId="074983E4" w14:textId="77777777" w:rsidR="00ED3CA9" w:rsidRPr="0016361A" w:rsidRDefault="00ED3CA9" w:rsidP="00C21234">
            <w:pPr>
              <w:pStyle w:val="TAL"/>
              <w:rPr>
                <w:rFonts w:cs="Arial"/>
                <w:szCs w:val="18"/>
              </w:rPr>
            </w:pPr>
          </w:p>
        </w:tc>
      </w:tr>
      <w:tr w:rsidR="00ED3CA9" w:rsidRPr="00B54FF5" w14:paraId="58B30C58" w14:textId="77777777" w:rsidTr="00C21234">
        <w:trPr>
          <w:jc w:val="center"/>
        </w:trPr>
        <w:tc>
          <w:tcPr>
            <w:tcW w:w="1702" w:type="dxa"/>
          </w:tcPr>
          <w:p w14:paraId="2C28BB82" w14:textId="77777777" w:rsidR="00ED3CA9" w:rsidRPr="0016361A" w:rsidRDefault="00ED3CA9" w:rsidP="00C21234">
            <w:pPr>
              <w:pStyle w:val="TAL"/>
            </w:pPr>
            <w:r>
              <w:t>mbsfnArea</w:t>
            </w:r>
          </w:p>
        </w:tc>
        <w:tc>
          <w:tcPr>
            <w:tcW w:w="1444" w:type="dxa"/>
          </w:tcPr>
          <w:p w14:paraId="31AE3AC7" w14:textId="77777777" w:rsidR="00ED3CA9" w:rsidRPr="0016361A" w:rsidRDefault="00ED3CA9" w:rsidP="00C21234">
            <w:pPr>
              <w:pStyle w:val="TAL"/>
            </w:pPr>
            <w:r>
              <w:t>string</w:t>
            </w:r>
          </w:p>
        </w:tc>
        <w:tc>
          <w:tcPr>
            <w:tcW w:w="425" w:type="dxa"/>
          </w:tcPr>
          <w:p w14:paraId="0411A1E3" w14:textId="77777777" w:rsidR="00ED3CA9" w:rsidRPr="0016361A" w:rsidRDefault="00ED3CA9" w:rsidP="00C21234">
            <w:pPr>
              <w:pStyle w:val="TAC"/>
            </w:pPr>
            <w:r>
              <w:t>O</w:t>
            </w:r>
          </w:p>
        </w:tc>
        <w:tc>
          <w:tcPr>
            <w:tcW w:w="1134" w:type="dxa"/>
          </w:tcPr>
          <w:p w14:paraId="337C40C8" w14:textId="77777777" w:rsidR="00ED3CA9" w:rsidRPr="0016361A" w:rsidRDefault="00ED3CA9" w:rsidP="00C21234">
            <w:pPr>
              <w:pStyle w:val="TAL"/>
            </w:pPr>
            <w:r>
              <w:t>0..1</w:t>
            </w:r>
          </w:p>
        </w:tc>
        <w:tc>
          <w:tcPr>
            <w:tcW w:w="3177" w:type="dxa"/>
          </w:tcPr>
          <w:p w14:paraId="40CDFECA" w14:textId="77777777" w:rsidR="00ED3CA9" w:rsidRPr="009662AC" w:rsidRDefault="00ED3CA9" w:rsidP="00C21234">
            <w:pPr>
              <w:pStyle w:val="TAL"/>
              <w:rPr>
                <w:rFonts w:cs="Arial"/>
                <w:szCs w:val="18"/>
              </w:rPr>
            </w:pPr>
            <w:r w:rsidRPr="009662AC">
              <w:rPr>
                <w:rFonts w:cs="Arial"/>
                <w:szCs w:val="18"/>
              </w:rPr>
              <w:t>Attribute containing the MBSFN Area the LMC is located in.</w:t>
            </w:r>
          </w:p>
        </w:tc>
        <w:tc>
          <w:tcPr>
            <w:tcW w:w="1645" w:type="dxa"/>
          </w:tcPr>
          <w:p w14:paraId="39B465D2" w14:textId="77777777" w:rsidR="00ED3CA9" w:rsidRPr="0016361A" w:rsidRDefault="00ED3CA9" w:rsidP="00C21234">
            <w:pPr>
              <w:pStyle w:val="TAL"/>
              <w:rPr>
                <w:rFonts w:cs="Arial"/>
                <w:szCs w:val="18"/>
              </w:rPr>
            </w:pPr>
          </w:p>
        </w:tc>
      </w:tr>
      <w:tr w:rsidR="00ED3CA9" w:rsidRPr="00B54FF5" w14:paraId="489EB3A8" w14:textId="77777777" w:rsidTr="00C21234">
        <w:trPr>
          <w:jc w:val="center"/>
        </w:trPr>
        <w:tc>
          <w:tcPr>
            <w:tcW w:w="1702" w:type="dxa"/>
          </w:tcPr>
          <w:p w14:paraId="67ED6AC0" w14:textId="77777777" w:rsidR="00ED3CA9" w:rsidRPr="0016361A" w:rsidRDefault="00ED3CA9" w:rsidP="00C21234">
            <w:pPr>
              <w:pStyle w:val="TAL"/>
            </w:pPr>
            <w:r>
              <w:t>ncgi</w:t>
            </w:r>
          </w:p>
        </w:tc>
        <w:tc>
          <w:tcPr>
            <w:tcW w:w="1444" w:type="dxa"/>
          </w:tcPr>
          <w:p w14:paraId="1A253F57" w14:textId="77777777" w:rsidR="00ED3CA9" w:rsidRPr="0016361A" w:rsidRDefault="00ED3CA9" w:rsidP="00C21234">
            <w:pPr>
              <w:pStyle w:val="TAL"/>
            </w:pPr>
            <w:r>
              <w:t>string</w:t>
            </w:r>
          </w:p>
        </w:tc>
        <w:tc>
          <w:tcPr>
            <w:tcW w:w="425" w:type="dxa"/>
          </w:tcPr>
          <w:p w14:paraId="21FB9C30" w14:textId="77777777" w:rsidR="00ED3CA9" w:rsidRPr="0016361A" w:rsidRDefault="00ED3CA9" w:rsidP="00C21234">
            <w:pPr>
              <w:pStyle w:val="TAC"/>
            </w:pPr>
            <w:r>
              <w:t>O</w:t>
            </w:r>
          </w:p>
        </w:tc>
        <w:tc>
          <w:tcPr>
            <w:tcW w:w="1134" w:type="dxa"/>
          </w:tcPr>
          <w:p w14:paraId="4CA39E06" w14:textId="77777777" w:rsidR="00ED3CA9" w:rsidRPr="0016361A" w:rsidRDefault="00ED3CA9" w:rsidP="00C21234">
            <w:pPr>
              <w:pStyle w:val="TAL"/>
            </w:pPr>
            <w:r>
              <w:t>0..1</w:t>
            </w:r>
          </w:p>
        </w:tc>
        <w:tc>
          <w:tcPr>
            <w:tcW w:w="3177" w:type="dxa"/>
          </w:tcPr>
          <w:p w14:paraId="3BF23C0C" w14:textId="77777777" w:rsidR="00ED3CA9" w:rsidRPr="0016361A" w:rsidRDefault="00ED3CA9" w:rsidP="00C21234">
            <w:pPr>
              <w:pStyle w:val="TAL"/>
              <w:rPr>
                <w:rFonts w:cs="Arial"/>
                <w:szCs w:val="18"/>
              </w:rPr>
            </w:pPr>
            <w:r>
              <w:t>Attribute containing the NGCI that the LMC is located in.</w:t>
            </w:r>
          </w:p>
        </w:tc>
        <w:tc>
          <w:tcPr>
            <w:tcW w:w="1645" w:type="dxa"/>
          </w:tcPr>
          <w:p w14:paraId="56F67977" w14:textId="77777777" w:rsidR="00ED3CA9" w:rsidRPr="0016361A" w:rsidRDefault="00ED3CA9" w:rsidP="00C21234">
            <w:pPr>
              <w:pStyle w:val="TAL"/>
              <w:rPr>
                <w:rFonts w:cs="Arial"/>
                <w:szCs w:val="18"/>
              </w:rPr>
            </w:pPr>
          </w:p>
        </w:tc>
      </w:tr>
      <w:tr w:rsidR="00ED3CA9" w:rsidRPr="00B54FF5" w14:paraId="19981AC9" w14:textId="77777777" w:rsidTr="00C21234">
        <w:trPr>
          <w:jc w:val="center"/>
        </w:trPr>
        <w:tc>
          <w:tcPr>
            <w:tcW w:w="1702" w:type="dxa"/>
          </w:tcPr>
          <w:p w14:paraId="0B5EFD51" w14:textId="77777777" w:rsidR="00ED3CA9" w:rsidRDefault="00ED3CA9" w:rsidP="00C21234">
            <w:pPr>
              <w:pStyle w:val="TAL"/>
            </w:pPr>
            <w:r>
              <w:t>neighbouringEcgi</w:t>
            </w:r>
          </w:p>
        </w:tc>
        <w:tc>
          <w:tcPr>
            <w:tcW w:w="1444" w:type="dxa"/>
          </w:tcPr>
          <w:p w14:paraId="5628B243" w14:textId="77777777" w:rsidR="00ED3CA9" w:rsidRDefault="00ED3CA9" w:rsidP="00C21234">
            <w:pPr>
              <w:pStyle w:val="TAL"/>
            </w:pPr>
            <w:r>
              <w:t>array(string)</w:t>
            </w:r>
          </w:p>
        </w:tc>
        <w:tc>
          <w:tcPr>
            <w:tcW w:w="425" w:type="dxa"/>
          </w:tcPr>
          <w:p w14:paraId="724BAA20" w14:textId="77777777" w:rsidR="00ED3CA9" w:rsidRDefault="00ED3CA9" w:rsidP="00C21234">
            <w:pPr>
              <w:pStyle w:val="TAC"/>
            </w:pPr>
            <w:r>
              <w:t>O</w:t>
            </w:r>
          </w:p>
        </w:tc>
        <w:tc>
          <w:tcPr>
            <w:tcW w:w="1134" w:type="dxa"/>
          </w:tcPr>
          <w:p w14:paraId="5BCA7C25" w14:textId="77777777" w:rsidR="00ED3CA9" w:rsidRDefault="00ED3CA9" w:rsidP="00C21234">
            <w:pPr>
              <w:pStyle w:val="TAL"/>
            </w:pPr>
            <w:r>
              <w:t>1..N</w:t>
            </w:r>
          </w:p>
        </w:tc>
        <w:tc>
          <w:tcPr>
            <w:tcW w:w="3177" w:type="dxa"/>
          </w:tcPr>
          <w:p w14:paraId="02096E4A" w14:textId="77777777" w:rsidR="00ED3CA9" w:rsidRDefault="00ED3CA9" w:rsidP="00C21234">
            <w:pPr>
              <w:pStyle w:val="TAL"/>
            </w:pPr>
            <w:r>
              <w:t>A</w:t>
            </w:r>
            <w:r w:rsidRPr="00856F8E">
              <w:t>ttribute conta</w:t>
            </w:r>
            <w:r>
              <w:t>i</w:t>
            </w:r>
            <w:r w:rsidRPr="00856F8E">
              <w:t>ning a list of ECGI of any neighbouring cell</w:t>
            </w:r>
            <w:r>
              <w:t xml:space="preserve"> </w:t>
            </w:r>
            <w:r w:rsidRPr="00856F8E">
              <w:t>the LMC detects.</w:t>
            </w:r>
          </w:p>
        </w:tc>
        <w:tc>
          <w:tcPr>
            <w:tcW w:w="1645" w:type="dxa"/>
          </w:tcPr>
          <w:p w14:paraId="3ED8AE00" w14:textId="77777777" w:rsidR="00ED3CA9" w:rsidRPr="0016361A" w:rsidRDefault="00ED3CA9" w:rsidP="00C21234">
            <w:pPr>
              <w:pStyle w:val="TAL"/>
              <w:rPr>
                <w:rFonts w:cs="Arial"/>
                <w:szCs w:val="18"/>
              </w:rPr>
            </w:pPr>
          </w:p>
        </w:tc>
      </w:tr>
      <w:tr w:rsidR="00ED3CA9" w:rsidRPr="00B54FF5" w14:paraId="30E46FD8" w14:textId="77777777" w:rsidTr="00C21234">
        <w:trPr>
          <w:jc w:val="center"/>
        </w:trPr>
        <w:tc>
          <w:tcPr>
            <w:tcW w:w="1702" w:type="dxa"/>
          </w:tcPr>
          <w:p w14:paraId="7B4840E5" w14:textId="77777777" w:rsidR="00ED3CA9" w:rsidRPr="0016361A" w:rsidRDefault="00ED3CA9" w:rsidP="00C21234">
            <w:pPr>
              <w:pStyle w:val="TAL"/>
            </w:pPr>
            <w:r>
              <w:t>neighbouringNcgi</w:t>
            </w:r>
          </w:p>
        </w:tc>
        <w:tc>
          <w:tcPr>
            <w:tcW w:w="1444" w:type="dxa"/>
          </w:tcPr>
          <w:p w14:paraId="1DEE9405" w14:textId="77777777" w:rsidR="00ED3CA9" w:rsidRPr="0016361A" w:rsidRDefault="00ED3CA9" w:rsidP="00C21234">
            <w:pPr>
              <w:pStyle w:val="TAL"/>
            </w:pPr>
            <w:r>
              <w:t>array(string)</w:t>
            </w:r>
          </w:p>
        </w:tc>
        <w:tc>
          <w:tcPr>
            <w:tcW w:w="425" w:type="dxa"/>
          </w:tcPr>
          <w:p w14:paraId="64B13CFC" w14:textId="77777777" w:rsidR="00ED3CA9" w:rsidRPr="0016361A" w:rsidRDefault="00ED3CA9" w:rsidP="00C21234">
            <w:pPr>
              <w:pStyle w:val="TAC"/>
            </w:pPr>
            <w:r>
              <w:t>O</w:t>
            </w:r>
          </w:p>
        </w:tc>
        <w:tc>
          <w:tcPr>
            <w:tcW w:w="1134" w:type="dxa"/>
          </w:tcPr>
          <w:p w14:paraId="7E7D8016" w14:textId="77777777" w:rsidR="00ED3CA9" w:rsidRPr="0016361A" w:rsidRDefault="00ED3CA9" w:rsidP="00C21234">
            <w:pPr>
              <w:pStyle w:val="TAL"/>
            </w:pPr>
            <w:r>
              <w:t>1..N</w:t>
            </w:r>
          </w:p>
        </w:tc>
        <w:tc>
          <w:tcPr>
            <w:tcW w:w="3177" w:type="dxa"/>
          </w:tcPr>
          <w:p w14:paraId="2FA7C574" w14:textId="77777777" w:rsidR="00ED3CA9" w:rsidRPr="00A40C95" w:rsidRDefault="00ED3CA9" w:rsidP="00C21234">
            <w:pPr>
              <w:pStyle w:val="TAL"/>
            </w:pPr>
            <w:r>
              <w:t>A</w:t>
            </w:r>
            <w:r w:rsidRPr="00856F8E">
              <w:t>ttribute conta</w:t>
            </w:r>
            <w:r>
              <w:t>i</w:t>
            </w:r>
            <w:r w:rsidRPr="00856F8E">
              <w:t xml:space="preserve">ning a list of </w:t>
            </w:r>
            <w:r>
              <w:t>N</w:t>
            </w:r>
            <w:r w:rsidRPr="00856F8E">
              <w:t>CGI of any neighbouring cell</w:t>
            </w:r>
            <w:r>
              <w:t xml:space="preserve"> t</w:t>
            </w:r>
            <w:r w:rsidRPr="00856F8E">
              <w:t>he LMC detects.</w:t>
            </w:r>
          </w:p>
        </w:tc>
        <w:tc>
          <w:tcPr>
            <w:tcW w:w="1645" w:type="dxa"/>
          </w:tcPr>
          <w:p w14:paraId="524EB78D" w14:textId="77777777" w:rsidR="00ED3CA9" w:rsidRPr="0016361A" w:rsidRDefault="00ED3CA9" w:rsidP="00C21234">
            <w:pPr>
              <w:pStyle w:val="TAL"/>
              <w:rPr>
                <w:rFonts w:cs="Arial"/>
                <w:szCs w:val="18"/>
              </w:rPr>
            </w:pPr>
          </w:p>
        </w:tc>
      </w:tr>
      <w:tr w:rsidR="00ED3CA9" w:rsidRPr="00B54FF5" w14:paraId="1F07BC1A" w14:textId="77777777" w:rsidTr="00C21234">
        <w:trPr>
          <w:jc w:val="center"/>
        </w:trPr>
        <w:tc>
          <w:tcPr>
            <w:tcW w:w="1702" w:type="dxa"/>
          </w:tcPr>
          <w:p w14:paraId="46A38038" w14:textId="77777777" w:rsidR="00ED3CA9" w:rsidRPr="0016361A" w:rsidRDefault="00ED3CA9" w:rsidP="00C21234">
            <w:pPr>
              <w:pStyle w:val="TAL"/>
            </w:pPr>
            <w:r>
              <w:t>nr5GMbsfsaArea</w:t>
            </w:r>
          </w:p>
        </w:tc>
        <w:tc>
          <w:tcPr>
            <w:tcW w:w="1444" w:type="dxa"/>
          </w:tcPr>
          <w:p w14:paraId="097ABA84" w14:textId="77777777" w:rsidR="00ED3CA9" w:rsidRPr="0016361A" w:rsidRDefault="00ED3CA9" w:rsidP="00C21234">
            <w:pPr>
              <w:pStyle w:val="TAL"/>
            </w:pPr>
            <w:r>
              <w:t>string</w:t>
            </w:r>
          </w:p>
        </w:tc>
        <w:tc>
          <w:tcPr>
            <w:tcW w:w="425" w:type="dxa"/>
          </w:tcPr>
          <w:p w14:paraId="44520915" w14:textId="77777777" w:rsidR="00ED3CA9" w:rsidRPr="0016361A" w:rsidRDefault="00ED3CA9" w:rsidP="00C21234">
            <w:pPr>
              <w:pStyle w:val="TAC"/>
            </w:pPr>
            <w:r>
              <w:t>O</w:t>
            </w:r>
          </w:p>
        </w:tc>
        <w:tc>
          <w:tcPr>
            <w:tcW w:w="1134" w:type="dxa"/>
          </w:tcPr>
          <w:p w14:paraId="1A334E23" w14:textId="77777777" w:rsidR="00ED3CA9" w:rsidRPr="0016361A" w:rsidRDefault="00ED3CA9" w:rsidP="00C21234">
            <w:pPr>
              <w:pStyle w:val="TAL"/>
            </w:pPr>
            <w:r>
              <w:t>0..1</w:t>
            </w:r>
          </w:p>
        </w:tc>
        <w:tc>
          <w:tcPr>
            <w:tcW w:w="3177" w:type="dxa"/>
          </w:tcPr>
          <w:p w14:paraId="3D495095" w14:textId="77777777" w:rsidR="00ED3CA9" w:rsidRPr="0016361A" w:rsidRDefault="00ED3CA9" w:rsidP="00C21234">
            <w:pPr>
              <w:pStyle w:val="TAL"/>
              <w:rPr>
                <w:rFonts w:cs="Arial"/>
                <w:szCs w:val="18"/>
              </w:rPr>
            </w:pPr>
            <w:r w:rsidRPr="00856F8E">
              <w:t xml:space="preserve">Attribute containing the </w:t>
            </w:r>
            <w:r>
              <w:t xml:space="preserve">5G </w:t>
            </w:r>
            <w:r w:rsidRPr="00856F8E">
              <w:t>MBS Service Area Id the LMC is located in</w:t>
            </w:r>
            <w:r>
              <w:t>.</w:t>
            </w:r>
          </w:p>
        </w:tc>
        <w:tc>
          <w:tcPr>
            <w:tcW w:w="1645" w:type="dxa"/>
          </w:tcPr>
          <w:p w14:paraId="40A542FD" w14:textId="77777777" w:rsidR="00ED3CA9" w:rsidRPr="0016361A" w:rsidRDefault="00ED3CA9" w:rsidP="00C21234">
            <w:pPr>
              <w:pStyle w:val="TAL"/>
              <w:rPr>
                <w:rFonts w:cs="Arial"/>
                <w:szCs w:val="18"/>
              </w:rPr>
            </w:pPr>
          </w:p>
        </w:tc>
      </w:tr>
    </w:tbl>
    <w:p w14:paraId="06C80345" w14:textId="77777777" w:rsidR="00ED3CA9" w:rsidRDefault="00ED3CA9" w:rsidP="00ED3CA9"/>
    <w:p w14:paraId="42322F08" w14:textId="77777777" w:rsidR="00ED3CA9" w:rsidRPr="00193A5D" w:rsidRDefault="00ED3CA9" w:rsidP="00ED3CA9">
      <w:pPr>
        <w:pStyle w:val="EditorsNote"/>
      </w:pPr>
      <w:r w:rsidRPr="00193A5D">
        <w:t>Editor's Note:</w:t>
      </w:r>
      <w:r w:rsidRPr="00193A5D">
        <w:tab/>
        <w:t>The format of ecgi and ncgi is FFS. The format of these in TS 24.379 needs further study.</w:t>
      </w:r>
    </w:p>
    <w:p w14:paraId="1A430BE4" w14:textId="33AF58FE" w:rsidR="00ED3CA9" w:rsidRDefault="003819E5" w:rsidP="00ED3CA9">
      <w:pPr>
        <w:pStyle w:val="Heading5"/>
      </w:pPr>
      <w:bookmarkStart w:id="368" w:name="_Toc180396924"/>
      <w:r>
        <w:t>7.2</w:t>
      </w:r>
      <w:r w:rsidR="00ED3CA9">
        <w:t>.6.2.4</w:t>
      </w:r>
      <w:r w:rsidR="00ED3CA9">
        <w:tab/>
        <w:t>Type: Coordinate</w:t>
      </w:r>
      <w:bookmarkEnd w:id="368"/>
    </w:p>
    <w:p w14:paraId="192BF655" w14:textId="0A42E611" w:rsidR="00ED3CA9" w:rsidRDefault="00ED3CA9" w:rsidP="00ED3CA9">
      <w:pPr>
        <w:pStyle w:val="TH"/>
      </w:pPr>
      <w:r>
        <w:rPr>
          <w:noProof/>
        </w:rPr>
        <w:t>Table </w:t>
      </w:r>
      <w:r w:rsidR="003819E5">
        <w:t>7.2</w:t>
      </w:r>
      <w:r>
        <w:t xml:space="preserve">.6.2.4-1: </w:t>
      </w:r>
      <w:r>
        <w:rPr>
          <w:noProof/>
        </w:rPr>
        <w:t xml:space="preserve">Definition of type </w:t>
      </w:r>
      <w:r>
        <w:t>Coordinate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644"/>
        <w:gridCol w:w="426"/>
        <w:gridCol w:w="1275"/>
        <w:gridCol w:w="2978"/>
        <w:gridCol w:w="1503"/>
      </w:tblGrid>
      <w:tr w:rsidR="00ED3CA9" w:rsidRPr="00B54FF5" w14:paraId="7C270D6A" w14:textId="77777777" w:rsidTr="00C21234">
        <w:trPr>
          <w:jc w:val="center"/>
        </w:trPr>
        <w:tc>
          <w:tcPr>
            <w:tcW w:w="1702" w:type="dxa"/>
            <w:shd w:val="clear" w:color="auto" w:fill="C0C0C0"/>
            <w:hideMark/>
          </w:tcPr>
          <w:p w14:paraId="4695DFD0" w14:textId="77777777" w:rsidR="00ED3CA9" w:rsidRPr="0016361A" w:rsidRDefault="00ED3CA9" w:rsidP="00C21234">
            <w:pPr>
              <w:pStyle w:val="TAH"/>
            </w:pPr>
            <w:r w:rsidRPr="0016361A">
              <w:t>Attribute name</w:t>
            </w:r>
          </w:p>
        </w:tc>
        <w:tc>
          <w:tcPr>
            <w:tcW w:w="1644" w:type="dxa"/>
            <w:shd w:val="clear" w:color="auto" w:fill="C0C0C0"/>
            <w:hideMark/>
          </w:tcPr>
          <w:p w14:paraId="7EB80C98" w14:textId="77777777" w:rsidR="00ED3CA9" w:rsidRPr="0016361A" w:rsidRDefault="00ED3CA9" w:rsidP="00C21234">
            <w:pPr>
              <w:pStyle w:val="TAH"/>
            </w:pPr>
            <w:r w:rsidRPr="0016361A">
              <w:t>Data type</w:t>
            </w:r>
          </w:p>
        </w:tc>
        <w:tc>
          <w:tcPr>
            <w:tcW w:w="426" w:type="dxa"/>
            <w:shd w:val="clear" w:color="auto" w:fill="C0C0C0"/>
            <w:hideMark/>
          </w:tcPr>
          <w:p w14:paraId="75C821D8" w14:textId="77777777" w:rsidR="00ED3CA9" w:rsidRPr="0016361A" w:rsidRDefault="00ED3CA9" w:rsidP="00C21234">
            <w:pPr>
              <w:pStyle w:val="TAH"/>
            </w:pPr>
            <w:r w:rsidRPr="0016361A">
              <w:t>P</w:t>
            </w:r>
          </w:p>
        </w:tc>
        <w:tc>
          <w:tcPr>
            <w:tcW w:w="1275" w:type="dxa"/>
            <w:shd w:val="clear" w:color="auto" w:fill="C0C0C0"/>
          </w:tcPr>
          <w:p w14:paraId="19C75AC6" w14:textId="77777777" w:rsidR="00ED3CA9" w:rsidRPr="0016361A" w:rsidRDefault="00ED3CA9" w:rsidP="00C21234">
            <w:pPr>
              <w:pStyle w:val="TAH"/>
            </w:pPr>
            <w:r w:rsidRPr="00F112E4">
              <w:t>Cardinality</w:t>
            </w:r>
          </w:p>
        </w:tc>
        <w:tc>
          <w:tcPr>
            <w:tcW w:w="2977" w:type="dxa"/>
            <w:shd w:val="clear" w:color="auto" w:fill="C0C0C0"/>
            <w:hideMark/>
          </w:tcPr>
          <w:p w14:paraId="0FF228C9" w14:textId="77777777" w:rsidR="00ED3CA9" w:rsidRPr="0016361A" w:rsidRDefault="00ED3CA9" w:rsidP="00C21234">
            <w:pPr>
              <w:pStyle w:val="TAH"/>
              <w:rPr>
                <w:rFonts w:cs="Arial"/>
                <w:szCs w:val="18"/>
              </w:rPr>
            </w:pPr>
            <w:r w:rsidRPr="0016361A">
              <w:rPr>
                <w:rFonts w:cs="Arial"/>
                <w:szCs w:val="18"/>
              </w:rPr>
              <w:t>Description</w:t>
            </w:r>
          </w:p>
        </w:tc>
        <w:tc>
          <w:tcPr>
            <w:tcW w:w="1503" w:type="dxa"/>
            <w:shd w:val="clear" w:color="auto" w:fill="C0C0C0"/>
          </w:tcPr>
          <w:p w14:paraId="58136C1A" w14:textId="77777777" w:rsidR="00ED3CA9" w:rsidRPr="0016361A" w:rsidRDefault="00ED3CA9" w:rsidP="00C21234">
            <w:pPr>
              <w:pStyle w:val="TAH"/>
              <w:rPr>
                <w:rFonts w:cs="Arial"/>
                <w:szCs w:val="18"/>
              </w:rPr>
            </w:pPr>
            <w:r w:rsidRPr="0016361A">
              <w:rPr>
                <w:rFonts w:cs="Arial"/>
                <w:szCs w:val="18"/>
              </w:rPr>
              <w:t>Applicability</w:t>
            </w:r>
          </w:p>
        </w:tc>
      </w:tr>
      <w:tr w:rsidR="00ED3CA9" w:rsidRPr="00B54FF5" w14:paraId="539BB7CF" w14:textId="77777777" w:rsidTr="00C21234">
        <w:trPr>
          <w:jc w:val="center"/>
        </w:trPr>
        <w:tc>
          <w:tcPr>
            <w:tcW w:w="1702" w:type="dxa"/>
          </w:tcPr>
          <w:p w14:paraId="013A91E6" w14:textId="77777777" w:rsidR="00ED3CA9" w:rsidRDefault="00ED3CA9" w:rsidP="00C21234">
            <w:pPr>
              <w:pStyle w:val="TAL"/>
            </w:pPr>
            <w:r>
              <w:t>altitude</w:t>
            </w:r>
          </w:p>
        </w:tc>
        <w:tc>
          <w:tcPr>
            <w:tcW w:w="1644" w:type="dxa"/>
          </w:tcPr>
          <w:p w14:paraId="3EFBD7BB" w14:textId="77777777" w:rsidR="00ED3CA9" w:rsidRDefault="00ED3CA9" w:rsidP="00C21234">
            <w:pPr>
              <w:pStyle w:val="TAL"/>
            </w:pPr>
            <w:r>
              <w:t>TwoBytes</w:t>
            </w:r>
          </w:p>
        </w:tc>
        <w:tc>
          <w:tcPr>
            <w:tcW w:w="426" w:type="dxa"/>
          </w:tcPr>
          <w:p w14:paraId="5E8FFD18" w14:textId="77777777" w:rsidR="00ED3CA9" w:rsidRDefault="00ED3CA9" w:rsidP="00C21234">
            <w:pPr>
              <w:pStyle w:val="TAC"/>
            </w:pPr>
            <w:r>
              <w:t>O</w:t>
            </w:r>
          </w:p>
        </w:tc>
        <w:tc>
          <w:tcPr>
            <w:tcW w:w="1275" w:type="dxa"/>
          </w:tcPr>
          <w:p w14:paraId="54ED770E" w14:textId="77777777" w:rsidR="00ED3CA9" w:rsidRDefault="00ED3CA9" w:rsidP="00C21234">
            <w:pPr>
              <w:pStyle w:val="TAL"/>
            </w:pPr>
            <w:r>
              <w:t>0..1</w:t>
            </w:r>
          </w:p>
        </w:tc>
        <w:tc>
          <w:tcPr>
            <w:tcW w:w="2977" w:type="dxa"/>
          </w:tcPr>
          <w:p w14:paraId="34FD3F29" w14:textId="4BD01879" w:rsidR="00ED3CA9" w:rsidRPr="00C73574" w:rsidRDefault="00ED3CA9" w:rsidP="00C21234">
            <w:pPr>
              <w:pStyle w:val="TAL"/>
              <w:rPr>
                <w:rFonts w:cs="Arial"/>
                <w:szCs w:val="18"/>
              </w:rPr>
            </w:pPr>
            <w:r w:rsidRPr="00AC459E">
              <w:rPr>
                <w:rFonts w:cs="Arial"/>
                <w:szCs w:val="18"/>
              </w:rPr>
              <w:t>Altitude coded as in clause</w:t>
            </w:r>
            <w:r>
              <w:rPr>
                <w:rFonts w:cs="Arial"/>
                <w:szCs w:val="18"/>
              </w:rPr>
              <w:t> </w:t>
            </w:r>
            <w:r w:rsidRPr="00AC459E">
              <w:rPr>
                <w:rFonts w:cs="Arial"/>
                <w:szCs w:val="18"/>
              </w:rPr>
              <w:t>6.3 in 3GPP</w:t>
            </w:r>
            <w:r>
              <w:rPr>
                <w:rFonts w:cs="Arial"/>
                <w:szCs w:val="18"/>
              </w:rPr>
              <w:t> </w:t>
            </w:r>
            <w:r w:rsidRPr="00AC459E">
              <w:rPr>
                <w:rFonts w:cs="Arial"/>
                <w:szCs w:val="18"/>
              </w:rPr>
              <w:t>TS</w:t>
            </w:r>
            <w:r>
              <w:rPr>
                <w:rFonts w:cs="Arial"/>
                <w:szCs w:val="18"/>
              </w:rPr>
              <w:t> </w:t>
            </w:r>
            <w:r w:rsidRPr="00AC459E">
              <w:rPr>
                <w:rFonts w:cs="Arial"/>
                <w:szCs w:val="18"/>
              </w:rPr>
              <w:t>23.032</w:t>
            </w:r>
            <w:r>
              <w:rPr>
                <w:rFonts w:cs="Arial"/>
                <w:szCs w:val="18"/>
              </w:rPr>
              <w:t> [</w:t>
            </w:r>
            <w:r w:rsidR="00FE4104">
              <w:rPr>
                <w:rFonts w:cs="Arial"/>
                <w:szCs w:val="18"/>
              </w:rPr>
              <w:t>3</w:t>
            </w:r>
            <w:r>
              <w:rPr>
                <w:rFonts w:cs="Arial"/>
                <w:szCs w:val="18"/>
              </w:rPr>
              <w:t>]</w:t>
            </w:r>
          </w:p>
        </w:tc>
        <w:tc>
          <w:tcPr>
            <w:tcW w:w="1503" w:type="dxa"/>
          </w:tcPr>
          <w:p w14:paraId="726CD106" w14:textId="77777777" w:rsidR="00ED3CA9" w:rsidRPr="0016361A" w:rsidRDefault="00ED3CA9" w:rsidP="00C21234">
            <w:pPr>
              <w:pStyle w:val="TAL"/>
              <w:rPr>
                <w:rFonts w:cs="Arial"/>
                <w:szCs w:val="18"/>
              </w:rPr>
            </w:pPr>
          </w:p>
        </w:tc>
      </w:tr>
      <w:tr w:rsidR="00ED3CA9" w:rsidRPr="00B54FF5" w14:paraId="437FEEE6" w14:textId="77777777" w:rsidTr="00C21234">
        <w:trPr>
          <w:jc w:val="center"/>
        </w:trPr>
        <w:tc>
          <w:tcPr>
            <w:tcW w:w="1702" w:type="dxa"/>
          </w:tcPr>
          <w:p w14:paraId="17E757F1" w14:textId="77777777" w:rsidR="00ED3CA9" w:rsidRDefault="00ED3CA9" w:rsidP="00C21234">
            <w:pPr>
              <w:pStyle w:val="TAL"/>
            </w:pPr>
            <w:r>
              <w:t>bearingAndSpeed</w:t>
            </w:r>
          </w:p>
        </w:tc>
        <w:tc>
          <w:tcPr>
            <w:tcW w:w="1644" w:type="dxa"/>
          </w:tcPr>
          <w:p w14:paraId="212586EE" w14:textId="77777777" w:rsidR="00ED3CA9" w:rsidRDefault="00ED3CA9" w:rsidP="00C21234">
            <w:pPr>
              <w:pStyle w:val="TAL"/>
            </w:pPr>
            <w:r w:rsidRPr="00EC3DC8">
              <w:t>BearingAndSpeed</w:t>
            </w:r>
          </w:p>
        </w:tc>
        <w:tc>
          <w:tcPr>
            <w:tcW w:w="426" w:type="dxa"/>
          </w:tcPr>
          <w:p w14:paraId="37B60BCA" w14:textId="77777777" w:rsidR="00ED3CA9" w:rsidRDefault="00ED3CA9" w:rsidP="00C21234">
            <w:pPr>
              <w:pStyle w:val="TAC"/>
            </w:pPr>
            <w:r>
              <w:t>O</w:t>
            </w:r>
          </w:p>
        </w:tc>
        <w:tc>
          <w:tcPr>
            <w:tcW w:w="1275" w:type="dxa"/>
          </w:tcPr>
          <w:p w14:paraId="5DEF081E" w14:textId="77777777" w:rsidR="00ED3CA9" w:rsidRDefault="00ED3CA9" w:rsidP="00C21234">
            <w:pPr>
              <w:pStyle w:val="TAL"/>
            </w:pPr>
            <w:r>
              <w:t>0..1</w:t>
            </w:r>
          </w:p>
        </w:tc>
        <w:tc>
          <w:tcPr>
            <w:tcW w:w="2977" w:type="dxa"/>
          </w:tcPr>
          <w:p w14:paraId="36174888" w14:textId="66FAFA95" w:rsidR="00ED3CA9" w:rsidRPr="00C73574" w:rsidRDefault="00ED3CA9" w:rsidP="00C21234">
            <w:pPr>
              <w:pStyle w:val="TAL"/>
              <w:rPr>
                <w:rFonts w:cs="Arial"/>
                <w:szCs w:val="18"/>
              </w:rPr>
            </w:pPr>
            <w:r>
              <w:rPr>
                <w:rFonts w:cs="Arial"/>
                <w:szCs w:val="18"/>
              </w:rPr>
              <w:t xml:space="preserve">Bearing and speed </w:t>
            </w:r>
            <w:r w:rsidRPr="00E673E7">
              <w:rPr>
                <w:rFonts w:cs="Arial"/>
                <w:szCs w:val="18"/>
              </w:rPr>
              <w:t>coded as in clause</w:t>
            </w:r>
            <w:r>
              <w:rPr>
                <w:rFonts w:cs="Arial"/>
                <w:szCs w:val="18"/>
              </w:rPr>
              <w:t> 8.15</w:t>
            </w:r>
            <w:r w:rsidRPr="00E673E7">
              <w:rPr>
                <w:rFonts w:cs="Arial"/>
                <w:szCs w:val="18"/>
              </w:rPr>
              <w:t xml:space="preserve"> in 3GPP</w:t>
            </w:r>
            <w:r>
              <w:rPr>
                <w:rFonts w:cs="Arial"/>
                <w:szCs w:val="18"/>
              </w:rPr>
              <w:t> </w:t>
            </w:r>
            <w:r w:rsidRPr="00E673E7">
              <w:rPr>
                <w:rFonts w:cs="Arial"/>
                <w:szCs w:val="18"/>
              </w:rPr>
              <w:t>TS</w:t>
            </w:r>
            <w:r>
              <w:rPr>
                <w:rFonts w:cs="Arial"/>
                <w:szCs w:val="18"/>
              </w:rPr>
              <w:t> </w:t>
            </w:r>
            <w:r w:rsidRPr="00E673E7">
              <w:rPr>
                <w:rFonts w:cs="Arial"/>
                <w:szCs w:val="18"/>
              </w:rPr>
              <w:t>23.032</w:t>
            </w:r>
            <w:r>
              <w:rPr>
                <w:rFonts w:cs="Arial"/>
                <w:szCs w:val="18"/>
              </w:rPr>
              <w:t> [</w:t>
            </w:r>
            <w:r w:rsidR="00FE4104">
              <w:rPr>
                <w:rFonts w:cs="Arial"/>
                <w:szCs w:val="18"/>
              </w:rPr>
              <w:t>3</w:t>
            </w:r>
            <w:r>
              <w:rPr>
                <w:rFonts w:cs="Arial"/>
                <w:szCs w:val="18"/>
              </w:rPr>
              <w:t>]</w:t>
            </w:r>
          </w:p>
        </w:tc>
        <w:tc>
          <w:tcPr>
            <w:tcW w:w="1503" w:type="dxa"/>
          </w:tcPr>
          <w:p w14:paraId="364656E2" w14:textId="77777777" w:rsidR="00ED3CA9" w:rsidRPr="0016361A" w:rsidRDefault="00ED3CA9" w:rsidP="00C21234">
            <w:pPr>
              <w:pStyle w:val="TAL"/>
              <w:rPr>
                <w:rFonts w:cs="Arial"/>
                <w:szCs w:val="18"/>
              </w:rPr>
            </w:pPr>
          </w:p>
        </w:tc>
      </w:tr>
      <w:tr w:rsidR="00ED3CA9" w:rsidRPr="00B54FF5" w14:paraId="5059A44B" w14:textId="77777777" w:rsidTr="00C21234">
        <w:trPr>
          <w:jc w:val="center"/>
        </w:trPr>
        <w:tc>
          <w:tcPr>
            <w:tcW w:w="1702" w:type="dxa"/>
          </w:tcPr>
          <w:p w14:paraId="1DFCBC62" w14:textId="77777777" w:rsidR="00ED3CA9" w:rsidRDefault="00ED3CA9" w:rsidP="00C21234">
            <w:pPr>
              <w:pStyle w:val="TAL"/>
            </w:pPr>
            <w:r>
              <w:t>horizonalaccuracy</w:t>
            </w:r>
          </w:p>
        </w:tc>
        <w:tc>
          <w:tcPr>
            <w:tcW w:w="1644" w:type="dxa"/>
          </w:tcPr>
          <w:p w14:paraId="03D3B261" w14:textId="77777777" w:rsidR="00ED3CA9" w:rsidRPr="00EC3DC8" w:rsidRDefault="00ED3CA9" w:rsidP="00C21234">
            <w:pPr>
              <w:pStyle w:val="TAL"/>
            </w:pPr>
            <w:r w:rsidRPr="00EC3DC8">
              <w:t>OneByteUnsignedHalfRange</w:t>
            </w:r>
          </w:p>
        </w:tc>
        <w:tc>
          <w:tcPr>
            <w:tcW w:w="426" w:type="dxa"/>
          </w:tcPr>
          <w:p w14:paraId="6B6EDE3F" w14:textId="77777777" w:rsidR="00ED3CA9" w:rsidRDefault="00ED3CA9" w:rsidP="00C21234">
            <w:pPr>
              <w:pStyle w:val="TAC"/>
            </w:pPr>
            <w:r>
              <w:t>O</w:t>
            </w:r>
          </w:p>
        </w:tc>
        <w:tc>
          <w:tcPr>
            <w:tcW w:w="1275" w:type="dxa"/>
          </w:tcPr>
          <w:p w14:paraId="1750FAC5" w14:textId="77777777" w:rsidR="00ED3CA9" w:rsidRDefault="00ED3CA9" w:rsidP="00C21234">
            <w:pPr>
              <w:pStyle w:val="TAL"/>
            </w:pPr>
            <w:r>
              <w:t>0..1</w:t>
            </w:r>
          </w:p>
        </w:tc>
        <w:tc>
          <w:tcPr>
            <w:tcW w:w="2977" w:type="dxa"/>
          </w:tcPr>
          <w:p w14:paraId="18B10FFD" w14:textId="1F1E6CE2" w:rsidR="00ED3CA9" w:rsidRDefault="00ED3CA9" w:rsidP="00C21234">
            <w:pPr>
              <w:pStyle w:val="TAL"/>
              <w:rPr>
                <w:rFonts w:cs="Arial"/>
                <w:szCs w:val="18"/>
              </w:rPr>
            </w:pPr>
            <w:r w:rsidRPr="00AC459E">
              <w:rPr>
                <w:rFonts w:cs="Arial"/>
                <w:szCs w:val="18"/>
              </w:rPr>
              <w:t>Horizontal accuracy coded as in clause</w:t>
            </w:r>
            <w:r>
              <w:rPr>
                <w:rFonts w:cs="Arial"/>
                <w:szCs w:val="18"/>
              </w:rPr>
              <w:t> </w:t>
            </w:r>
            <w:r w:rsidRPr="00AC459E">
              <w:rPr>
                <w:rFonts w:cs="Arial"/>
                <w:szCs w:val="18"/>
              </w:rPr>
              <w:t>6.2 in 3GPP</w:t>
            </w:r>
            <w:r>
              <w:rPr>
                <w:rFonts w:cs="Arial"/>
                <w:szCs w:val="18"/>
              </w:rPr>
              <w:t> </w:t>
            </w:r>
            <w:r w:rsidRPr="00AC459E">
              <w:rPr>
                <w:rFonts w:cs="Arial"/>
                <w:szCs w:val="18"/>
              </w:rPr>
              <w:t>TS</w:t>
            </w:r>
            <w:r>
              <w:rPr>
                <w:rFonts w:cs="Arial"/>
                <w:szCs w:val="18"/>
              </w:rPr>
              <w:t> </w:t>
            </w:r>
            <w:r w:rsidRPr="00AC459E">
              <w:rPr>
                <w:rFonts w:cs="Arial"/>
                <w:szCs w:val="18"/>
              </w:rPr>
              <w:t>23.032</w:t>
            </w:r>
            <w:r>
              <w:rPr>
                <w:rFonts w:cs="Arial"/>
                <w:szCs w:val="18"/>
              </w:rPr>
              <w:t> [</w:t>
            </w:r>
            <w:r w:rsidR="00FE4104">
              <w:rPr>
                <w:rFonts w:cs="Arial"/>
                <w:szCs w:val="18"/>
              </w:rPr>
              <w:t>3</w:t>
            </w:r>
            <w:r>
              <w:rPr>
                <w:rFonts w:cs="Arial"/>
                <w:szCs w:val="18"/>
              </w:rPr>
              <w:t>]</w:t>
            </w:r>
          </w:p>
        </w:tc>
        <w:tc>
          <w:tcPr>
            <w:tcW w:w="1503" w:type="dxa"/>
          </w:tcPr>
          <w:p w14:paraId="5BBF2E22" w14:textId="77777777" w:rsidR="00ED3CA9" w:rsidRPr="0016361A" w:rsidRDefault="00ED3CA9" w:rsidP="00C21234">
            <w:pPr>
              <w:pStyle w:val="TAL"/>
              <w:rPr>
                <w:rFonts w:cs="Arial"/>
                <w:szCs w:val="18"/>
              </w:rPr>
            </w:pPr>
          </w:p>
        </w:tc>
      </w:tr>
      <w:tr w:rsidR="00ED3CA9" w:rsidRPr="00B54FF5" w14:paraId="4E82F86C" w14:textId="77777777" w:rsidTr="00C21234">
        <w:trPr>
          <w:jc w:val="center"/>
        </w:trPr>
        <w:tc>
          <w:tcPr>
            <w:tcW w:w="1702" w:type="dxa"/>
          </w:tcPr>
          <w:p w14:paraId="1A00B833" w14:textId="77777777" w:rsidR="00ED3CA9" w:rsidRPr="0016361A" w:rsidRDefault="00ED3CA9" w:rsidP="00C21234">
            <w:pPr>
              <w:pStyle w:val="TAL"/>
            </w:pPr>
            <w:r>
              <w:t>latitude</w:t>
            </w:r>
          </w:p>
        </w:tc>
        <w:tc>
          <w:tcPr>
            <w:tcW w:w="1644" w:type="dxa"/>
          </w:tcPr>
          <w:p w14:paraId="28A74609" w14:textId="77777777" w:rsidR="00ED3CA9" w:rsidRPr="0016361A" w:rsidRDefault="00ED3CA9" w:rsidP="00C21234">
            <w:pPr>
              <w:pStyle w:val="TAL"/>
            </w:pPr>
            <w:r>
              <w:t>ThreeBytes</w:t>
            </w:r>
          </w:p>
        </w:tc>
        <w:tc>
          <w:tcPr>
            <w:tcW w:w="426" w:type="dxa"/>
          </w:tcPr>
          <w:p w14:paraId="34368204" w14:textId="77777777" w:rsidR="00ED3CA9" w:rsidRPr="0016361A" w:rsidRDefault="00ED3CA9" w:rsidP="00C21234">
            <w:pPr>
              <w:pStyle w:val="TAC"/>
            </w:pPr>
            <w:r>
              <w:t>O</w:t>
            </w:r>
          </w:p>
        </w:tc>
        <w:tc>
          <w:tcPr>
            <w:tcW w:w="1275" w:type="dxa"/>
          </w:tcPr>
          <w:p w14:paraId="2A269684" w14:textId="77777777" w:rsidR="00ED3CA9" w:rsidRPr="0016361A" w:rsidRDefault="00ED3CA9" w:rsidP="00C21234">
            <w:pPr>
              <w:pStyle w:val="TAL"/>
            </w:pPr>
            <w:r>
              <w:t>0..1</w:t>
            </w:r>
          </w:p>
        </w:tc>
        <w:tc>
          <w:tcPr>
            <w:tcW w:w="2977" w:type="dxa"/>
          </w:tcPr>
          <w:p w14:paraId="25690F3C" w14:textId="49D8A675" w:rsidR="00ED3CA9" w:rsidRPr="0016361A" w:rsidRDefault="00ED3CA9" w:rsidP="00C21234">
            <w:pPr>
              <w:pStyle w:val="TAL"/>
              <w:rPr>
                <w:rFonts w:cs="Arial"/>
                <w:szCs w:val="18"/>
              </w:rPr>
            </w:pPr>
            <w:r>
              <w:rPr>
                <w:rFonts w:cs="Arial"/>
                <w:szCs w:val="18"/>
              </w:rPr>
              <w:t>Latitude</w:t>
            </w:r>
            <w:r w:rsidRPr="00C73574">
              <w:rPr>
                <w:rFonts w:cs="Arial"/>
                <w:szCs w:val="18"/>
              </w:rPr>
              <w:t xml:space="preserve"> coded as in clause</w:t>
            </w:r>
            <w:r>
              <w:rPr>
                <w:rFonts w:cs="Arial"/>
                <w:szCs w:val="18"/>
              </w:rPr>
              <w:t> </w:t>
            </w:r>
            <w:r w:rsidRPr="00C73574">
              <w:rPr>
                <w:rFonts w:cs="Arial"/>
                <w:szCs w:val="18"/>
              </w:rPr>
              <w:t>6.1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r w:rsidR="00FE4104">
              <w:rPr>
                <w:rFonts w:cs="Arial"/>
                <w:szCs w:val="18"/>
              </w:rPr>
              <w:t>3</w:t>
            </w:r>
            <w:r>
              <w:rPr>
                <w:rFonts w:cs="Arial"/>
                <w:szCs w:val="18"/>
              </w:rPr>
              <w:t>]</w:t>
            </w:r>
          </w:p>
        </w:tc>
        <w:tc>
          <w:tcPr>
            <w:tcW w:w="1503" w:type="dxa"/>
          </w:tcPr>
          <w:p w14:paraId="4A7A3D00" w14:textId="77777777" w:rsidR="00ED3CA9" w:rsidRPr="0016361A" w:rsidRDefault="00ED3CA9" w:rsidP="00C21234">
            <w:pPr>
              <w:pStyle w:val="TAL"/>
              <w:rPr>
                <w:rFonts w:cs="Arial"/>
                <w:szCs w:val="18"/>
              </w:rPr>
            </w:pPr>
          </w:p>
        </w:tc>
      </w:tr>
      <w:tr w:rsidR="00ED3CA9" w:rsidRPr="00B54FF5" w14:paraId="518CDDE1" w14:textId="77777777" w:rsidTr="00C21234">
        <w:trPr>
          <w:jc w:val="center"/>
        </w:trPr>
        <w:tc>
          <w:tcPr>
            <w:tcW w:w="1702" w:type="dxa"/>
          </w:tcPr>
          <w:p w14:paraId="118135C2" w14:textId="77777777" w:rsidR="00ED3CA9" w:rsidRPr="0016361A" w:rsidRDefault="00ED3CA9" w:rsidP="00C21234">
            <w:pPr>
              <w:pStyle w:val="TAL"/>
            </w:pPr>
            <w:r>
              <w:t>longitude</w:t>
            </w:r>
          </w:p>
        </w:tc>
        <w:tc>
          <w:tcPr>
            <w:tcW w:w="1644" w:type="dxa"/>
          </w:tcPr>
          <w:p w14:paraId="24F803E2" w14:textId="77777777" w:rsidR="00ED3CA9" w:rsidRPr="0016361A" w:rsidRDefault="00ED3CA9" w:rsidP="00C21234">
            <w:pPr>
              <w:pStyle w:val="TAL"/>
            </w:pPr>
            <w:r>
              <w:t>ThreeBytes</w:t>
            </w:r>
          </w:p>
        </w:tc>
        <w:tc>
          <w:tcPr>
            <w:tcW w:w="426" w:type="dxa"/>
          </w:tcPr>
          <w:p w14:paraId="59B9B59D" w14:textId="77777777" w:rsidR="00ED3CA9" w:rsidRPr="0016361A" w:rsidRDefault="00ED3CA9" w:rsidP="00C21234">
            <w:pPr>
              <w:pStyle w:val="TAC"/>
            </w:pPr>
            <w:r>
              <w:t>O</w:t>
            </w:r>
          </w:p>
        </w:tc>
        <w:tc>
          <w:tcPr>
            <w:tcW w:w="1275" w:type="dxa"/>
          </w:tcPr>
          <w:p w14:paraId="447930EF" w14:textId="77777777" w:rsidR="00ED3CA9" w:rsidRPr="0016361A" w:rsidRDefault="00ED3CA9" w:rsidP="00C21234">
            <w:pPr>
              <w:pStyle w:val="TAL"/>
            </w:pPr>
            <w:r>
              <w:t>0..1</w:t>
            </w:r>
          </w:p>
        </w:tc>
        <w:tc>
          <w:tcPr>
            <w:tcW w:w="2977" w:type="dxa"/>
          </w:tcPr>
          <w:p w14:paraId="7857260D" w14:textId="7B96D292" w:rsidR="00ED3CA9" w:rsidRPr="0016361A" w:rsidRDefault="00ED3CA9" w:rsidP="00C21234">
            <w:pPr>
              <w:pStyle w:val="TAL"/>
              <w:rPr>
                <w:rFonts w:cs="Arial"/>
                <w:szCs w:val="18"/>
              </w:rPr>
            </w:pPr>
            <w:r w:rsidRPr="00C73574">
              <w:rPr>
                <w:rFonts w:cs="Arial"/>
                <w:szCs w:val="18"/>
              </w:rPr>
              <w:t>Longitude coded as in clause</w:t>
            </w:r>
            <w:r>
              <w:rPr>
                <w:rFonts w:cs="Arial"/>
                <w:szCs w:val="18"/>
              </w:rPr>
              <w:t> </w:t>
            </w:r>
            <w:r w:rsidRPr="00C73574">
              <w:rPr>
                <w:rFonts w:cs="Arial"/>
                <w:szCs w:val="18"/>
              </w:rPr>
              <w:t>6.1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r w:rsidR="00FE4104">
              <w:rPr>
                <w:rFonts w:cs="Arial"/>
                <w:szCs w:val="18"/>
              </w:rPr>
              <w:t>3</w:t>
            </w:r>
            <w:r>
              <w:rPr>
                <w:rFonts w:cs="Arial"/>
                <w:szCs w:val="18"/>
              </w:rPr>
              <w:t>]</w:t>
            </w:r>
          </w:p>
        </w:tc>
        <w:tc>
          <w:tcPr>
            <w:tcW w:w="1503" w:type="dxa"/>
          </w:tcPr>
          <w:p w14:paraId="425BA9C6" w14:textId="77777777" w:rsidR="00ED3CA9" w:rsidRPr="0016361A" w:rsidRDefault="00ED3CA9" w:rsidP="00C21234">
            <w:pPr>
              <w:pStyle w:val="TAL"/>
              <w:rPr>
                <w:rFonts w:cs="Arial"/>
                <w:szCs w:val="18"/>
              </w:rPr>
            </w:pPr>
          </w:p>
        </w:tc>
      </w:tr>
      <w:tr w:rsidR="00ED3CA9" w:rsidRPr="00B54FF5" w14:paraId="07EA0BCC" w14:textId="77777777" w:rsidTr="00C21234">
        <w:trPr>
          <w:jc w:val="center"/>
        </w:trPr>
        <w:tc>
          <w:tcPr>
            <w:tcW w:w="1702" w:type="dxa"/>
          </w:tcPr>
          <w:p w14:paraId="2428EF7C" w14:textId="77777777" w:rsidR="00ED3CA9" w:rsidRPr="0016361A" w:rsidRDefault="00ED3CA9" w:rsidP="00C21234">
            <w:pPr>
              <w:pStyle w:val="TAL"/>
            </w:pPr>
            <w:r>
              <w:t>verticalaccuracy</w:t>
            </w:r>
          </w:p>
        </w:tc>
        <w:tc>
          <w:tcPr>
            <w:tcW w:w="1644" w:type="dxa"/>
          </w:tcPr>
          <w:p w14:paraId="51782D5B" w14:textId="77777777" w:rsidR="00ED3CA9" w:rsidRPr="0016361A" w:rsidRDefault="00ED3CA9" w:rsidP="00C21234">
            <w:pPr>
              <w:pStyle w:val="TAL"/>
            </w:pPr>
            <w:r w:rsidRPr="00EC3DC8">
              <w:t>OneByteUnsignedHalfRange</w:t>
            </w:r>
          </w:p>
        </w:tc>
        <w:tc>
          <w:tcPr>
            <w:tcW w:w="426" w:type="dxa"/>
          </w:tcPr>
          <w:p w14:paraId="0A70D693" w14:textId="77777777" w:rsidR="00ED3CA9" w:rsidRPr="0016361A" w:rsidRDefault="00ED3CA9" w:rsidP="00C21234">
            <w:pPr>
              <w:pStyle w:val="TAC"/>
            </w:pPr>
            <w:r>
              <w:t>O</w:t>
            </w:r>
          </w:p>
        </w:tc>
        <w:tc>
          <w:tcPr>
            <w:tcW w:w="1275" w:type="dxa"/>
          </w:tcPr>
          <w:p w14:paraId="25E48911" w14:textId="77777777" w:rsidR="00ED3CA9" w:rsidRPr="0016361A" w:rsidRDefault="00ED3CA9" w:rsidP="00C21234">
            <w:pPr>
              <w:pStyle w:val="TAL"/>
            </w:pPr>
            <w:r>
              <w:t>0..1</w:t>
            </w:r>
          </w:p>
        </w:tc>
        <w:tc>
          <w:tcPr>
            <w:tcW w:w="2977" w:type="dxa"/>
          </w:tcPr>
          <w:p w14:paraId="4B6B057A" w14:textId="4DEB1977" w:rsidR="00ED3CA9" w:rsidRPr="00FE1CE1" w:rsidRDefault="00ED3CA9" w:rsidP="00C21234">
            <w:pPr>
              <w:pStyle w:val="TAL"/>
              <w:rPr>
                <w:rFonts w:cs="Arial"/>
                <w:szCs w:val="18"/>
              </w:rPr>
            </w:pPr>
            <w:r w:rsidRPr="00E673E7">
              <w:rPr>
                <w:rFonts w:cs="Arial"/>
                <w:szCs w:val="18"/>
              </w:rPr>
              <w:t>Vertical accuracy coded as in clause</w:t>
            </w:r>
            <w:r>
              <w:rPr>
                <w:rFonts w:cs="Arial"/>
                <w:szCs w:val="18"/>
              </w:rPr>
              <w:t> </w:t>
            </w:r>
            <w:r w:rsidRPr="00E673E7">
              <w:rPr>
                <w:rFonts w:cs="Arial"/>
                <w:szCs w:val="18"/>
              </w:rPr>
              <w:t>6.2 in 3GPP</w:t>
            </w:r>
            <w:r>
              <w:rPr>
                <w:rFonts w:cs="Arial"/>
                <w:szCs w:val="18"/>
              </w:rPr>
              <w:t> </w:t>
            </w:r>
            <w:r w:rsidRPr="00E673E7">
              <w:rPr>
                <w:rFonts w:cs="Arial"/>
                <w:szCs w:val="18"/>
              </w:rPr>
              <w:t>TS</w:t>
            </w:r>
            <w:r>
              <w:rPr>
                <w:rFonts w:cs="Arial"/>
                <w:szCs w:val="18"/>
              </w:rPr>
              <w:t> </w:t>
            </w:r>
            <w:r w:rsidRPr="00E673E7">
              <w:rPr>
                <w:rFonts w:cs="Arial"/>
                <w:szCs w:val="18"/>
              </w:rPr>
              <w:t>23.032</w:t>
            </w:r>
            <w:r>
              <w:rPr>
                <w:rFonts w:cs="Arial"/>
                <w:szCs w:val="18"/>
              </w:rPr>
              <w:t> [</w:t>
            </w:r>
            <w:r w:rsidR="00FE4104">
              <w:rPr>
                <w:rFonts w:cs="Arial"/>
                <w:szCs w:val="18"/>
              </w:rPr>
              <w:t>3</w:t>
            </w:r>
            <w:r>
              <w:rPr>
                <w:rFonts w:cs="Arial"/>
                <w:szCs w:val="18"/>
              </w:rPr>
              <w:t>]</w:t>
            </w:r>
          </w:p>
        </w:tc>
        <w:tc>
          <w:tcPr>
            <w:tcW w:w="1503" w:type="dxa"/>
          </w:tcPr>
          <w:p w14:paraId="63BDEAEA" w14:textId="77777777" w:rsidR="00ED3CA9" w:rsidRPr="0016361A" w:rsidRDefault="00ED3CA9" w:rsidP="00C21234">
            <w:pPr>
              <w:pStyle w:val="TAL"/>
              <w:rPr>
                <w:rFonts w:cs="Arial"/>
                <w:szCs w:val="18"/>
              </w:rPr>
            </w:pPr>
          </w:p>
        </w:tc>
      </w:tr>
    </w:tbl>
    <w:p w14:paraId="38D33D18" w14:textId="77777777" w:rsidR="00ED3CA9" w:rsidRDefault="00ED3CA9" w:rsidP="00ED3CA9"/>
    <w:p w14:paraId="1ADB8D19" w14:textId="77777777" w:rsidR="00ED3CA9" w:rsidRPr="00850EF8" w:rsidRDefault="00ED3CA9" w:rsidP="00ED3CA9">
      <w:pPr>
        <w:pStyle w:val="EditorsNote"/>
      </w:pPr>
      <w:r>
        <w:t>Editor</w:t>
      </w:r>
      <w:r w:rsidRPr="002E7D6B">
        <w:rPr>
          <w:rFonts w:cs="Arial"/>
          <w:sz w:val="16"/>
          <w:szCs w:val="16"/>
        </w:rPr>
        <w:t>'</w:t>
      </w:r>
      <w:r>
        <w:t>s Note:</w:t>
      </w:r>
      <w:r>
        <w:tab/>
        <w:t>The format of latitude and longitude is FFS. The format of these in 3GPP</w:t>
      </w:r>
      <w:r>
        <w:rPr>
          <w:rFonts w:cs="Arial"/>
          <w:szCs w:val="18"/>
        </w:rPr>
        <w:t> </w:t>
      </w:r>
      <w:r>
        <w:t>TS</w:t>
      </w:r>
      <w:r>
        <w:rPr>
          <w:rFonts w:cs="Arial"/>
          <w:szCs w:val="18"/>
        </w:rPr>
        <w:t> </w:t>
      </w:r>
      <w:r>
        <w:t>24.379 needs further study.</w:t>
      </w:r>
    </w:p>
    <w:p w14:paraId="73C0C794" w14:textId="2DB35A7C" w:rsidR="00ED3CA9" w:rsidRDefault="003819E5" w:rsidP="00ED3CA9">
      <w:pPr>
        <w:pStyle w:val="Heading4"/>
        <w:rPr>
          <w:lang w:val="en-US"/>
        </w:rPr>
      </w:pPr>
      <w:bookmarkStart w:id="369" w:name="_Toc180396925"/>
      <w:r>
        <w:rPr>
          <w:lang w:val="en-US"/>
        </w:rPr>
        <w:t>7.2</w:t>
      </w:r>
      <w:r w:rsidR="00ED3CA9">
        <w:rPr>
          <w:lang w:val="en-US"/>
        </w:rPr>
        <w:t>.6</w:t>
      </w:r>
      <w:r w:rsidR="00ED3CA9" w:rsidRPr="00087ED8">
        <w:rPr>
          <w:lang w:val="en-US"/>
        </w:rPr>
        <w:t>.</w:t>
      </w:r>
      <w:r w:rsidR="00ED3CA9">
        <w:rPr>
          <w:lang w:val="en-US"/>
        </w:rPr>
        <w:t>3</w:t>
      </w:r>
      <w:r w:rsidR="00ED3CA9" w:rsidRPr="00087ED8">
        <w:rPr>
          <w:lang w:val="en-US"/>
        </w:rPr>
        <w:tab/>
      </w:r>
      <w:r w:rsidR="00ED3CA9">
        <w:rPr>
          <w:lang w:val="en-US"/>
        </w:rPr>
        <w:t>S</w:t>
      </w:r>
      <w:r w:rsidR="00ED3CA9" w:rsidRPr="00087ED8">
        <w:rPr>
          <w:lang w:val="en-US"/>
        </w:rPr>
        <w:t>imple data types and enumerations</w:t>
      </w:r>
      <w:bookmarkEnd w:id="369"/>
    </w:p>
    <w:p w14:paraId="45B56E41" w14:textId="69C34724" w:rsidR="00ED3CA9" w:rsidRPr="00384E92" w:rsidRDefault="003819E5" w:rsidP="00ED3CA9">
      <w:pPr>
        <w:pStyle w:val="Heading5"/>
      </w:pPr>
      <w:bookmarkStart w:id="370" w:name="_Toc510696639"/>
      <w:bookmarkStart w:id="371" w:name="_Toc35971434"/>
      <w:bookmarkStart w:id="372" w:name="_Toc180396926"/>
      <w:r>
        <w:t>7.2</w:t>
      </w:r>
      <w:r w:rsidR="00ED3CA9">
        <w:t>.6.3.1</w:t>
      </w:r>
      <w:r w:rsidR="00ED3CA9" w:rsidRPr="00384E92">
        <w:tab/>
        <w:t>Introduction</w:t>
      </w:r>
      <w:bookmarkEnd w:id="370"/>
      <w:bookmarkEnd w:id="371"/>
      <w:bookmarkEnd w:id="372"/>
    </w:p>
    <w:p w14:paraId="5C538642" w14:textId="77777777" w:rsidR="00ED3CA9" w:rsidRPr="00384E92" w:rsidRDefault="00ED3CA9" w:rsidP="00ED3CA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B52793B" w14:textId="63D2F0E2" w:rsidR="00ED3CA9" w:rsidRPr="00384E92" w:rsidRDefault="003819E5" w:rsidP="00ED3CA9">
      <w:pPr>
        <w:pStyle w:val="Heading5"/>
      </w:pPr>
      <w:bookmarkStart w:id="373" w:name="_Toc510696640"/>
      <w:bookmarkStart w:id="374" w:name="_Toc35971435"/>
      <w:bookmarkStart w:id="375" w:name="_Toc180396927"/>
      <w:r>
        <w:t>7.2</w:t>
      </w:r>
      <w:r w:rsidR="00ED3CA9">
        <w:t>.6.3.2</w:t>
      </w:r>
      <w:r w:rsidR="00ED3CA9" w:rsidRPr="00384E92">
        <w:tab/>
        <w:t>Simple data types</w:t>
      </w:r>
      <w:bookmarkEnd w:id="373"/>
      <w:bookmarkEnd w:id="374"/>
      <w:bookmarkEnd w:id="375"/>
    </w:p>
    <w:p w14:paraId="76018B72" w14:textId="1968798B" w:rsidR="00ED3CA9" w:rsidRPr="00384E92" w:rsidRDefault="00ED3CA9" w:rsidP="00ED3CA9">
      <w:r w:rsidRPr="00384E92">
        <w:t>The simple data types defined in table</w:t>
      </w:r>
      <w:r>
        <w:t> </w:t>
      </w:r>
      <w:r w:rsidR="003819E5">
        <w:t>7.2</w:t>
      </w:r>
      <w:r>
        <w:t>.6.3.2-1</w:t>
      </w:r>
      <w:r w:rsidRPr="00384E92">
        <w:t xml:space="preserve"> shall be supported.</w:t>
      </w:r>
    </w:p>
    <w:p w14:paraId="344F8B67" w14:textId="608E424D" w:rsidR="00ED3CA9" w:rsidRPr="00384E92" w:rsidRDefault="00ED3CA9" w:rsidP="00ED3CA9">
      <w:pPr>
        <w:pStyle w:val="TH"/>
      </w:pPr>
      <w:r w:rsidRPr="00384E92">
        <w:t>Table</w:t>
      </w:r>
      <w:r>
        <w:t> </w:t>
      </w:r>
      <w:r w:rsidR="003819E5">
        <w:t>7.2</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ED3CA9" w:rsidRPr="00B54FF5" w14:paraId="146E6DCA" w14:textId="77777777" w:rsidTr="00C21234">
        <w:trPr>
          <w:jc w:val="center"/>
        </w:trPr>
        <w:tc>
          <w:tcPr>
            <w:tcW w:w="1087" w:type="pct"/>
            <w:shd w:val="clear" w:color="auto" w:fill="C0C0C0"/>
            <w:tcMar>
              <w:top w:w="0" w:type="dxa"/>
              <w:left w:w="108" w:type="dxa"/>
              <w:bottom w:w="0" w:type="dxa"/>
              <w:right w:w="108" w:type="dxa"/>
            </w:tcMar>
          </w:tcPr>
          <w:p w14:paraId="6AA3B2FA" w14:textId="77777777" w:rsidR="00ED3CA9" w:rsidRPr="0016361A" w:rsidRDefault="00ED3CA9" w:rsidP="00C21234">
            <w:pPr>
              <w:pStyle w:val="TAH"/>
            </w:pPr>
            <w:r w:rsidRPr="0016361A">
              <w:t>Type Name</w:t>
            </w:r>
          </w:p>
        </w:tc>
        <w:tc>
          <w:tcPr>
            <w:tcW w:w="892" w:type="pct"/>
            <w:shd w:val="clear" w:color="auto" w:fill="C0C0C0"/>
            <w:tcMar>
              <w:top w:w="0" w:type="dxa"/>
              <w:left w:w="108" w:type="dxa"/>
              <w:bottom w:w="0" w:type="dxa"/>
              <w:right w:w="108" w:type="dxa"/>
            </w:tcMar>
          </w:tcPr>
          <w:p w14:paraId="25160261" w14:textId="77777777" w:rsidR="00ED3CA9" w:rsidRPr="0016361A" w:rsidRDefault="00ED3CA9" w:rsidP="00C21234">
            <w:pPr>
              <w:pStyle w:val="TAH"/>
            </w:pPr>
            <w:r w:rsidRPr="0016361A">
              <w:t>Type Definition</w:t>
            </w:r>
          </w:p>
        </w:tc>
        <w:tc>
          <w:tcPr>
            <w:tcW w:w="2232" w:type="pct"/>
            <w:shd w:val="clear" w:color="auto" w:fill="C0C0C0"/>
          </w:tcPr>
          <w:p w14:paraId="586609BF" w14:textId="77777777" w:rsidR="00ED3CA9" w:rsidRPr="0016361A" w:rsidRDefault="00ED3CA9" w:rsidP="00C21234">
            <w:pPr>
              <w:pStyle w:val="TAH"/>
            </w:pPr>
            <w:r w:rsidRPr="0016361A">
              <w:t>Description</w:t>
            </w:r>
          </w:p>
        </w:tc>
        <w:tc>
          <w:tcPr>
            <w:tcW w:w="789" w:type="pct"/>
            <w:shd w:val="clear" w:color="auto" w:fill="C0C0C0"/>
          </w:tcPr>
          <w:p w14:paraId="5D90BB4D" w14:textId="77777777" w:rsidR="00ED3CA9" w:rsidRPr="0016361A" w:rsidRDefault="00ED3CA9" w:rsidP="00C21234">
            <w:pPr>
              <w:pStyle w:val="TAH"/>
            </w:pPr>
            <w:r w:rsidRPr="0016361A">
              <w:t>Applicability</w:t>
            </w:r>
          </w:p>
        </w:tc>
      </w:tr>
      <w:tr w:rsidR="00ED3CA9" w:rsidRPr="00B54FF5" w14:paraId="23C3DFC7" w14:textId="77777777" w:rsidTr="00C21234">
        <w:trPr>
          <w:jc w:val="center"/>
        </w:trPr>
        <w:tc>
          <w:tcPr>
            <w:tcW w:w="1087" w:type="pct"/>
            <w:tcMar>
              <w:top w:w="0" w:type="dxa"/>
              <w:left w:w="108" w:type="dxa"/>
              <w:bottom w:w="0" w:type="dxa"/>
              <w:right w:w="108" w:type="dxa"/>
            </w:tcMar>
          </w:tcPr>
          <w:p w14:paraId="6B7698AD" w14:textId="77777777" w:rsidR="00ED3CA9" w:rsidRPr="0016361A" w:rsidRDefault="00ED3CA9" w:rsidP="00C21234">
            <w:pPr>
              <w:pStyle w:val="TAL"/>
            </w:pPr>
            <w:r w:rsidRPr="00EC3DC8">
              <w:t>BearingAndSpeed</w:t>
            </w:r>
          </w:p>
        </w:tc>
        <w:tc>
          <w:tcPr>
            <w:tcW w:w="892" w:type="pct"/>
            <w:tcMar>
              <w:top w:w="0" w:type="dxa"/>
              <w:left w:w="108" w:type="dxa"/>
              <w:bottom w:w="0" w:type="dxa"/>
              <w:right w:w="108" w:type="dxa"/>
            </w:tcMar>
          </w:tcPr>
          <w:p w14:paraId="3FCC0AD3" w14:textId="77777777" w:rsidR="00ED3CA9" w:rsidRPr="0016361A" w:rsidRDefault="00ED3CA9" w:rsidP="00C21234">
            <w:pPr>
              <w:pStyle w:val="TAL"/>
            </w:pPr>
            <w:r>
              <w:t>string</w:t>
            </w:r>
          </w:p>
        </w:tc>
        <w:tc>
          <w:tcPr>
            <w:tcW w:w="2232" w:type="pct"/>
          </w:tcPr>
          <w:p w14:paraId="11C822BD" w14:textId="1BF54712" w:rsidR="00ED3CA9" w:rsidRPr="0016361A" w:rsidRDefault="00ED3CA9" w:rsidP="00C21234">
            <w:pPr>
              <w:pStyle w:val="TAL"/>
            </w:pPr>
            <w:r>
              <w:t>Coded as defined in 8.15</w:t>
            </w:r>
            <w:r w:rsidRPr="00C73574">
              <w:rPr>
                <w:rFonts w:cs="Arial"/>
                <w:szCs w:val="18"/>
              </w:rPr>
              <w:t xml:space="preserve">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r w:rsidR="00284F9C">
              <w:rPr>
                <w:rFonts w:cs="Arial"/>
                <w:szCs w:val="18"/>
              </w:rPr>
              <w:t>3</w:t>
            </w:r>
            <w:r>
              <w:rPr>
                <w:rFonts w:cs="Arial"/>
                <w:szCs w:val="18"/>
              </w:rPr>
              <w:t>]</w:t>
            </w:r>
          </w:p>
        </w:tc>
        <w:tc>
          <w:tcPr>
            <w:tcW w:w="789" w:type="pct"/>
          </w:tcPr>
          <w:p w14:paraId="45E95738" w14:textId="77777777" w:rsidR="00ED3CA9" w:rsidRPr="0016361A" w:rsidRDefault="00ED3CA9" w:rsidP="00C21234">
            <w:pPr>
              <w:pStyle w:val="TAL"/>
            </w:pPr>
          </w:p>
        </w:tc>
      </w:tr>
      <w:tr w:rsidR="00ED3CA9" w:rsidRPr="00B54FF5" w14:paraId="3D438949" w14:textId="77777777" w:rsidTr="00C21234">
        <w:trPr>
          <w:trHeight w:val="237"/>
          <w:jc w:val="center"/>
        </w:trPr>
        <w:tc>
          <w:tcPr>
            <w:tcW w:w="1087" w:type="pct"/>
            <w:tcMar>
              <w:top w:w="0" w:type="dxa"/>
              <w:left w:w="108" w:type="dxa"/>
              <w:bottom w:w="0" w:type="dxa"/>
              <w:right w:w="108" w:type="dxa"/>
            </w:tcMar>
          </w:tcPr>
          <w:p w14:paraId="2C6CA65E" w14:textId="77777777" w:rsidR="00ED3CA9" w:rsidRDefault="00ED3CA9" w:rsidP="00C21234">
            <w:pPr>
              <w:pStyle w:val="TAL"/>
            </w:pPr>
            <w:r w:rsidRPr="00EC3DC8">
              <w:t>OneByteUnsignedHalfRange</w:t>
            </w:r>
          </w:p>
        </w:tc>
        <w:tc>
          <w:tcPr>
            <w:tcW w:w="892" w:type="pct"/>
            <w:tcMar>
              <w:top w:w="0" w:type="dxa"/>
              <w:left w:w="108" w:type="dxa"/>
              <w:bottom w:w="0" w:type="dxa"/>
              <w:right w:w="108" w:type="dxa"/>
            </w:tcMar>
          </w:tcPr>
          <w:p w14:paraId="5F372C27" w14:textId="77777777" w:rsidR="00ED3CA9" w:rsidRPr="0016361A" w:rsidRDefault="00ED3CA9" w:rsidP="00C21234">
            <w:pPr>
              <w:pStyle w:val="TAL"/>
            </w:pPr>
            <w:r>
              <w:t>Integer</w:t>
            </w:r>
          </w:p>
        </w:tc>
        <w:tc>
          <w:tcPr>
            <w:tcW w:w="2232" w:type="pct"/>
          </w:tcPr>
          <w:p w14:paraId="62A5C35C" w14:textId="46775A55" w:rsidR="00ED3CA9" w:rsidRPr="0016361A" w:rsidRDefault="00ED3CA9" w:rsidP="00C21234">
            <w:pPr>
              <w:pStyle w:val="TAL"/>
            </w:pPr>
            <w:r>
              <w:t xml:space="preserve">Coded as defined in </w:t>
            </w:r>
            <w:r w:rsidRPr="00C73574">
              <w:rPr>
                <w:rFonts w:cs="Arial"/>
                <w:szCs w:val="18"/>
              </w:rPr>
              <w:t>6.</w:t>
            </w:r>
            <w:r>
              <w:rPr>
                <w:rFonts w:cs="Arial"/>
                <w:szCs w:val="18"/>
              </w:rPr>
              <w:t>2</w:t>
            </w:r>
            <w:r w:rsidRPr="00C73574">
              <w:rPr>
                <w:rFonts w:cs="Arial"/>
                <w:szCs w:val="18"/>
              </w:rPr>
              <w:t xml:space="preserve">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r w:rsidR="00284F9C">
              <w:rPr>
                <w:rFonts w:cs="Arial"/>
                <w:szCs w:val="18"/>
              </w:rPr>
              <w:t>3</w:t>
            </w:r>
            <w:r>
              <w:rPr>
                <w:rFonts w:cs="Arial"/>
                <w:szCs w:val="18"/>
              </w:rPr>
              <w:t>]</w:t>
            </w:r>
          </w:p>
        </w:tc>
        <w:tc>
          <w:tcPr>
            <w:tcW w:w="789" w:type="pct"/>
          </w:tcPr>
          <w:p w14:paraId="0C448F8B" w14:textId="77777777" w:rsidR="00ED3CA9" w:rsidRPr="0016361A" w:rsidRDefault="00ED3CA9" w:rsidP="00C21234">
            <w:pPr>
              <w:pStyle w:val="TAL"/>
            </w:pPr>
          </w:p>
        </w:tc>
      </w:tr>
      <w:tr w:rsidR="00ED3CA9" w:rsidRPr="00B54FF5" w14:paraId="75AD94A7" w14:textId="77777777" w:rsidTr="00C21234">
        <w:trPr>
          <w:trHeight w:val="237"/>
          <w:jc w:val="center"/>
        </w:trPr>
        <w:tc>
          <w:tcPr>
            <w:tcW w:w="1087" w:type="pct"/>
            <w:tcMar>
              <w:top w:w="0" w:type="dxa"/>
              <w:left w:w="108" w:type="dxa"/>
              <w:bottom w:w="0" w:type="dxa"/>
              <w:right w:w="108" w:type="dxa"/>
            </w:tcMar>
          </w:tcPr>
          <w:p w14:paraId="62F67B6D" w14:textId="77777777" w:rsidR="00ED3CA9" w:rsidRDefault="00ED3CA9" w:rsidP="00C21234">
            <w:pPr>
              <w:pStyle w:val="TAL"/>
            </w:pPr>
            <w:r>
              <w:t>ThreeBytes</w:t>
            </w:r>
          </w:p>
        </w:tc>
        <w:tc>
          <w:tcPr>
            <w:tcW w:w="892" w:type="pct"/>
            <w:tcMar>
              <w:top w:w="0" w:type="dxa"/>
              <w:left w:w="108" w:type="dxa"/>
              <w:bottom w:w="0" w:type="dxa"/>
              <w:right w:w="108" w:type="dxa"/>
            </w:tcMar>
          </w:tcPr>
          <w:p w14:paraId="24E9F07F" w14:textId="77777777" w:rsidR="00ED3CA9" w:rsidRDefault="00ED3CA9" w:rsidP="00C21234">
            <w:pPr>
              <w:pStyle w:val="TAL"/>
            </w:pPr>
            <w:r>
              <w:t>integer</w:t>
            </w:r>
          </w:p>
        </w:tc>
        <w:tc>
          <w:tcPr>
            <w:tcW w:w="2232" w:type="pct"/>
          </w:tcPr>
          <w:p w14:paraId="3DBC0131" w14:textId="1241B4E8" w:rsidR="00ED3CA9" w:rsidRDefault="00ED3CA9" w:rsidP="00C21234">
            <w:pPr>
              <w:pStyle w:val="TAL"/>
            </w:pPr>
            <w:r>
              <w:t xml:space="preserve">Coded as defined in </w:t>
            </w:r>
            <w:r w:rsidRPr="00C73574">
              <w:rPr>
                <w:rFonts w:cs="Arial"/>
                <w:szCs w:val="18"/>
              </w:rPr>
              <w:t>6.1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r w:rsidR="00284F9C">
              <w:rPr>
                <w:rFonts w:cs="Arial"/>
                <w:szCs w:val="18"/>
              </w:rPr>
              <w:t>3</w:t>
            </w:r>
            <w:r>
              <w:rPr>
                <w:rFonts w:cs="Arial"/>
                <w:szCs w:val="18"/>
              </w:rPr>
              <w:t>]</w:t>
            </w:r>
          </w:p>
        </w:tc>
        <w:tc>
          <w:tcPr>
            <w:tcW w:w="789" w:type="pct"/>
          </w:tcPr>
          <w:p w14:paraId="70869275" w14:textId="77777777" w:rsidR="00ED3CA9" w:rsidRPr="0016361A" w:rsidRDefault="00ED3CA9" w:rsidP="00C21234">
            <w:pPr>
              <w:pStyle w:val="TAL"/>
            </w:pPr>
          </w:p>
        </w:tc>
      </w:tr>
      <w:tr w:rsidR="00ED3CA9" w:rsidRPr="00B54FF5" w14:paraId="571FA5B6" w14:textId="77777777" w:rsidTr="00C21234">
        <w:trPr>
          <w:trHeight w:val="237"/>
          <w:jc w:val="center"/>
        </w:trPr>
        <w:tc>
          <w:tcPr>
            <w:tcW w:w="1087" w:type="pct"/>
            <w:tcMar>
              <w:top w:w="0" w:type="dxa"/>
              <w:left w:w="108" w:type="dxa"/>
              <w:bottom w:w="0" w:type="dxa"/>
              <w:right w:w="108" w:type="dxa"/>
            </w:tcMar>
          </w:tcPr>
          <w:p w14:paraId="1F2CB824" w14:textId="77777777" w:rsidR="00ED3CA9" w:rsidRDefault="00ED3CA9" w:rsidP="00C21234">
            <w:pPr>
              <w:pStyle w:val="TAL"/>
            </w:pPr>
            <w:r>
              <w:t>TwoBytes</w:t>
            </w:r>
          </w:p>
        </w:tc>
        <w:tc>
          <w:tcPr>
            <w:tcW w:w="892" w:type="pct"/>
            <w:tcMar>
              <w:top w:w="0" w:type="dxa"/>
              <w:left w:w="108" w:type="dxa"/>
              <w:bottom w:w="0" w:type="dxa"/>
              <w:right w:w="108" w:type="dxa"/>
            </w:tcMar>
          </w:tcPr>
          <w:p w14:paraId="11A0FF18" w14:textId="77777777" w:rsidR="00ED3CA9" w:rsidRDefault="00ED3CA9" w:rsidP="00C21234">
            <w:pPr>
              <w:pStyle w:val="TAL"/>
            </w:pPr>
            <w:r>
              <w:t>Integer</w:t>
            </w:r>
          </w:p>
        </w:tc>
        <w:tc>
          <w:tcPr>
            <w:tcW w:w="2232" w:type="pct"/>
          </w:tcPr>
          <w:p w14:paraId="6866F02B" w14:textId="2BEB94A3" w:rsidR="00ED3CA9" w:rsidRDefault="00ED3CA9" w:rsidP="00C21234">
            <w:pPr>
              <w:pStyle w:val="TAL"/>
            </w:pPr>
            <w:r>
              <w:t xml:space="preserve">Coded as defined in </w:t>
            </w:r>
            <w:r w:rsidRPr="00C73574">
              <w:rPr>
                <w:rFonts w:cs="Arial"/>
                <w:szCs w:val="18"/>
              </w:rPr>
              <w:t>6.</w:t>
            </w:r>
            <w:r>
              <w:rPr>
                <w:rFonts w:cs="Arial"/>
                <w:szCs w:val="18"/>
              </w:rPr>
              <w:t>3</w:t>
            </w:r>
            <w:r w:rsidRPr="00C73574">
              <w:rPr>
                <w:rFonts w:cs="Arial"/>
                <w:szCs w:val="18"/>
              </w:rPr>
              <w:t xml:space="preserve">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r w:rsidR="00284F9C">
              <w:rPr>
                <w:rFonts w:cs="Arial"/>
                <w:szCs w:val="18"/>
              </w:rPr>
              <w:t>3</w:t>
            </w:r>
            <w:r>
              <w:rPr>
                <w:rFonts w:cs="Arial"/>
                <w:szCs w:val="18"/>
              </w:rPr>
              <w:t>]</w:t>
            </w:r>
          </w:p>
        </w:tc>
        <w:tc>
          <w:tcPr>
            <w:tcW w:w="789" w:type="pct"/>
          </w:tcPr>
          <w:p w14:paraId="50188127" w14:textId="77777777" w:rsidR="00ED3CA9" w:rsidRPr="0016361A" w:rsidRDefault="00ED3CA9" w:rsidP="00C21234">
            <w:pPr>
              <w:pStyle w:val="TAL"/>
            </w:pPr>
          </w:p>
        </w:tc>
      </w:tr>
    </w:tbl>
    <w:p w14:paraId="74250A36" w14:textId="77777777" w:rsidR="00ED3CA9" w:rsidRPr="00384E92" w:rsidRDefault="00ED3CA9" w:rsidP="00ED3CA9"/>
    <w:p w14:paraId="4C05A451" w14:textId="07E97D7A" w:rsidR="00ED3CA9" w:rsidRPr="00BC662F" w:rsidRDefault="003819E5" w:rsidP="00ED3CA9">
      <w:pPr>
        <w:pStyle w:val="Heading5"/>
      </w:pPr>
      <w:bookmarkStart w:id="376" w:name="_Toc180396928"/>
      <w:r>
        <w:t>7.2</w:t>
      </w:r>
      <w:r w:rsidR="00ED3CA9">
        <w:t>.6.3.3</w:t>
      </w:r>
      <w:r w:rsidR="00ED3CA9" w:rsidRPr="00BC662F">
        <w:tab/>
        <w:t xml:space="preserve">Enumeration: </w:t>
      </w:r>
      <w:r w:rsidR="00ED3CA9">
        <w:t>ReportType</w:t>
      </w:r>
      <w:bookmarkEnd w:id="376"/>
    </w:p>
    <w:p w14:paraId="0F7D8415" w14:textId="4C6B3E75" w:rsidR="00ED3CA9" w:rsidRPr="00384E92" w:rsidRDefault="00ED3CA9" w:rsidP="00ED3CA9">
      <w:r w:rsidRPr="00384E92">
        <w:t xml:space="preserve">The enumeration </w:t>
      </w:r>
      <w:r>
        <w:t>ReportType</w:t>
      </w:r>
      <w:r w:rsidRPr="00384E92">
        <w:t xml:space="preserve"> </w:t>
      </w:r>
      <w:r>
        <w:t>indicates if the report is done during an emergency situation or not.</w:t>
      </w:r>
      <w:r w:rsidRPr="00384E92">
        <w:t xml:space="preserve"> It shall comply with the provisions defined in table</w:t>
      </w:r>
      <w:r>
        <w:t> </w:t>
      </w:r>
      <w:r w:rsidR="003819E5">
        <w:t>7.2</w:t>
      </w:r>
      <w:r>
        <w:t>.6.3.3</w:t>
      </w:r>
      <w:r w:rsidRPr="00384E92">
        <w:t>-1.</w:t>
      </w:r>
    </w:p>
    <w:p w14:paraId="5D40C623" w14:textId="3FED4CD6" w:rsidR="00ED3CA9" w:rsidRDefault="00ED3CA9" w:rsidP="00ED3CA9">
      <w:pPr>
        <w:pStyle w:val="TH"/>
      </w:pPr>
      <w:r>
        <w:t>Table </w:t>
      </w:r>
      <w:r w:rsidR="003819E5">
        <w:t>7.2</w:t>
      </w:r>
      <w:r>
        <w:t>.6.3.3-1: Enumeration ReportType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ED3CA9" w:rsidRPr="00B54FF5" w14:paraId="2533616D" w14:textId="77777777" w:rsidTr="00C21234">
        <w:trPr>
          <w:jc w:val="center"/>
        </w:trPr>
        <w:tc>
          <w:tcPr>
            <w:tcW w:w="1392" w:type="pct"/>
            <w:shd w:val="clear" w:color="auto" w:fill="C0C0C0"/>
            <w:tcMar>
              <w:top w:w="0" w:type="dxa"/>
              <w:left w:w="108" w:type="dxa"/>
              <w:bottom w:w="0" w:type="dxa"/>
              <w:right w:w="108" w:type="dxa"/>
            </w:tcMar>
            <w:hideMark/>
          </w:tcPr>
          <w:p w14:paraId="18FE0283" w14:textId="77777777" w:rsidR="00ED3CA9" w:rsidRPr="0016361A" w:rsidRDefault="00ED3CA9" w:rsidP="00C21234">
            <w:pPr>
              <w:pStyle w:val="TAH"/>
            </w:pPr>
            <w:r w:rsidRPr="0016361A">
              <w:t>Enumeration value</w:t>
            </w:r>
          </w:p>
        </w:tc>
        <w:tc>
          <w:tcPr>
            <w:tcW w:w="2671" w:type="pct"/>
            <w:shd w:val="clear" w:color="auto" w:fill="C0C0C0"/>
            <w:tcMar>
              <w:top w:w="0" w:type="dxa"/>
              <w:left w:w="108" w:type="dxa"/>
              <w:bottom w:w="0" w:type="dxa"/>
              <w:right w:w="108" w:type="dxa"/>
            </w:tcMar>
            <w:hideMark/>
          </w:tcPr>
          <w:p w14:paraId="63B30E3D" w14:textId="77777777" w:rsidR="00ED3CA9" w:rsidRPr="0016361A" w:rsidRDefault="00ED3CA9" w:rsidP="00C21234">
            <w:pPr>
              <w:pStyle w:val="TAH"/>
            </w:pPr>
            <w:r w:rsidRPr="0016361A">
              <w:t>Description</w:t>
            </w:r>
          </w:p>
        </w:tc>
        <w:tc>
          <w:tcPr>
            <w:tcW w:w="937" w:type="pct"/>
            <w:shd w:val="clear" w:color="auto" w:fill="C0C0C0"/>
          </w:tcPr>
          <w:p w14:paraId="67363245" w14:textId="77777777" w:rsidR="00ED3CA9" w:rsidRPr="0016361A" w:rsidRDefault="00ED3CA9" w:rsidP="00C21234">
            <w:pPr>
              <w:pStyle w:val="TAH"/>
            </w:pPr>
            <w:r w:rsidRPr="0016361A">
              <w:t>Applicability</w:t>
            </w:r>
          </w:p>
        </w:tc>
      </w:tr>
      <w:tr w:rsidR="00ED3CA9" w:rsidRPr="00B54FF5" w14:paraId="7A7E0F34" w14:textId="77777777" w:rsidTr="00C21234">
        <w:trPr>
          <w:jc w:val="center"/>
        </w:trPr>
        <w:tc>
          <w:tcPr>
            <w:tcW w:w="1392" w:type="pct"/>
            <w:tcMar>
              <w:top w:w="0" w:type="dxa"/>
              <w:left w:w="108" w:type="dxa"/>
              <w:bottom w:w="0" w:type="dxa"/>
              <w:right w:w="108" w:type="dxa"/>
            </w:tcMar>
          </w:tcPr>
          <w:p w14:paraId="3F2D5CB4" w14:textId="77777777" w:rsidR="00ED3CA9" w:rsidRPr="0016361A" w:rsidRDefault="00ED3CA9" w:rsidP="00C21234">
            <w:pPr>
              <w:pStyle w:val="TAL"/>
            </w:pPr>
            <w:r>
              <w:t>EMERGENCY</w:t>
            </w:r>
          </w:p>
        </w:tc>
        <w:tc>
          <w:tcPr>
            <w:tcW w:w="2671" w:type="pct"/>
            <w:tcMar>
              <w:top w:w="0" w:type="dxa"/>
              <w:left w:w="108" w:type="dxa"/>
              <w:bottom w:w="0" w:type="dxa"/>
              <w:right w:w="108" w:type="dxa"/>
            </w:tcMar>
          </w:tcPr>
          <w:p w14:paraId="4A4A3184" w14:textId="77777777" w:rsidR="00ED3CA9" w:rsidRPr="0016361A" w:rsidRDefault="00ED3CA9" w:rsidP="00C21234">
            <w:pPr>
              <w:pStyle w:val="TAL"/>
            </w:pPr>
            <w:r>
              <w:t>Indicates that the MC UE that sends the Location reports is in emergency state.</w:t>
            </w:r>
          </w:p>
        </w:tc>
        <w:tc>
          <w:tcPr>
            <w:tcW w:w="937" w:type="pct"/>
          </w:tcPr>
          <w:p w14:paraId="1B5A83C6" w14:textId="77777777" w:rsidR="00ED3CA9" w:rsidRPr="0016361A" w:rsidRDefault="00ED3CA9" w:rsidP="00C21234">
            <w:pPr>
              <w:pStyle w:val="TAL"/>
            </w:pPr>
          </w:p>
        </w:tc>
      </w:tr>
      <w:tr w:rsidR="00ED3CA9" w:rsidRPr="00B54FF5" w14:paraId="108B32A3" w14:textId="77777777" w:rsidTr="00C21234">
        <w:trPr>
          <w:jc w:val="center"/>
        </w:trPr>
        <w:tc>
          <w:tcPr>
            <w:tcW w:w="1392" w:type="pct"/>
            <w:tcMar>
              <w:top w:w="0" w:type="dxa"/>
              <w:left w:w="108" w:type="dxa"/>
              <w:bottom w:w="0" w:type="dxa"/>
              <w:right w:w="108" w:type="dxa"/>
            </w:tcMar>
          </w:tcPr>
          <w:p w14:paraId="511A3AA5" w14:textId="77777777" w:rsidR="00ED3CA9" w:rsidRDefault="00ED3CA9" w:rsidP="00C21234">
            <w:pPr>
              <w:pStyle w:val="TAL"/>
            </w:pPr>
            <w:r>
              <w:t>NONEMERGENCY</w:t>
            </w:r>
          </w:p>
        </w:tc>
        <w:tc>
          <w:tcPr>
            <w:tcW w:w="2671" w:type="pct"/>
            <w:tcMar>
              <w:top w:w="0" w:type="dxa"/>
              <w:left w:w="108" w:type="dxa"/>
              <w:bottom w:w="0" w:type="dxa"/>
              <w:right w:w="108" w:type="dxa"/>
            </w:tcMar>
          </w:tcPr>
          <w:p w14:paraId="7648B669" w14:textId="77777777" w:rsidR="00ED3CA9" w:rsidRPr="0016361A" w:rsidRDefault="00ED3CA9" w:rsidP="00C21234">
            <w:pPr>
              <w:pStyle w:val="TAL"/>
            </w:pPr>
            <w:r>
              <w:t>Indicates that the MC UE that sends the Location reports is not in emergency state.</w:t>
            </w:r>
          </w:p>
        </w:tc>
        <w:tc>
          <w:tcPr>
            <w:tcW w:w="937" w:type="pct"/>
          </w:tcPr>
          <w:p w14:paraId="5E8ADE9E" w14:textId="77777777" w:rsidR="00ED3CA9" w:rsidRPr="0016361A" w:rsidRDefault="00ED3CA9" w:rsidP="00C21234">
            <w:pPr>
              <w:pStyle w:val="TAL"/>
            </w:pPr>
          </w:p>
        </w:tc>
      </w:tr>
    </w:tbl>
    <w:p w14:paraId="47224585" w14:textId="77777777" w:rsidR="00ED3CA9" w:rsidRDefault="00ED3CA9" w:rsidP="00ED3CA9">
      <w:pPr>
        <w:rPr>
          <w:lang w:val="en-US"/>
        </w:rPr>
      </w:pPr>
    </w:p>
    <w:p w14:paraId="08D1E2E6" w14:textId="4A9892D5" w:rsidR="00ED3CA9" w:rsidRPr="00BC662F" w:rsidRDefault="003819E5" w:rsidP="00ED3CA9">
      <w:pPr>
        <w:pStyle w:val="Heading5"/>
      </w:pPr>
      <w:bookmarkStart w:id="377" w:name="_Toc510696642"/>
      <w:bookmarkStart w:id="378" w:name="_Toc35971437"/>
      <w:bookmarkStart w:id="379" w:name="_Toc180396929"/>
      <w:r>
        <w:t>7.2</w:t>
      </w:r>
      <w:r w:rsidR="00ED3CA9">
        <w:t>.6.3.4</w:t>
      </w:r>
      <w:r w:rsidR="00ED3CA9" w:rsidRPr="00BC662F">
        <w:tab/>
        <w:t xml:space="preserve">Enumeration: </w:t>
      </w:r>
      <w:bookmarkEnd w:id="377"/>
      <w:bookmarkEnd w:id="378"/>
      <w:r w:rsidR="00ED3CA9">
        <w:t>InterRatType</w:t>
      </w:r>
      <w:bookmarkEnd w:id="379"/>
    </w:p>
    <w:p w14:paraId="76FA5463" w14:textId="4E56A8FE" w:rsidR="00ED3CA9" w:rsidRPr="00384E92" w:rsidRDefault="00ED3CA9" w:rsidP="00ED3CA9">
      <w:r w:rsidRPr="00384E92">
        <w:t xml:space="preserve">The enumeration </w:t>
      </w:r>
      <w:r>
        <w:t>InterRatType indicates type of inter RAT status change.</w:t>
      </w:r>
      <w:r w:rsidRPr="00384E92">
        <w:t xml:space="preserve"> It shall comply with the provisions defined in table</w:t>
      </w:r>
      <w:r>
        <w:t> </w:t>
      </w:r>
      <w:r w:rsidR="003819E5">
        <w:t>7.2</w:t>
      </w:r>
      <w:r>
        <w:t>.6.3.4</w:t>
      </w:r>
      <w:r w:rsidRPr="00384E92">
        <w:t>-1.</w:t>
      </w:r>
    </w:p>
    <w:p w14:paraId="7C845B10" w14:textId="5D3B7745" w:rsidR="00ED3CA9" w:rsidRDefault="00ED3CA9" w:rsidP="00ED3CA9">
      <w:pPr>
        <w:pStyle w:val="TH"/>
      </w:pPr>
      <w:r>
        <w:t>Table </w:t>
      </w:r>
      <w:r w:rsidR="003819E5">
        <w:t>7.2</w:t>
      </w:r>
      <w:r>
        <w:t>.6.3.4-1: Enumeration InterRatType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4"/>
        <w:gridCol w:w="4822"/>
        <w:gridCol w:w="1643"/>
      </w:tblGrid>
      <w:tr w:rsidR="00ED3CA9" w:rsidRPr="00B54FF5" w14:paraId="2CA8EB32" w14:textId="77777777" w:rsidTr="00C21234">
        <w:trPr>
          <w:jc w:val="center"/>
        </w:trPr>
        <w:tc>
          <w:tcPr>
            <w:tcW w:w="1608" w:type="pct"/>
            <w:shd w:val="clear" w:color="auto" w:fill="C0C0C0"/>
            <w:tcMar>
              <w:top w:w="0" w:type="dxa"/>
              <w:left w:w="108" w:type="dxa"/>
              <w:bottom w:w="0" w:type="dxa"/>
              <w:right w:w="108" w:type="dxa"/>
            </w:tcMar>
            <w:hideMark/>
          </w:tcPr>
          <w:p w14:paraId="7CA673D0" w14:textId="77777777" w:rsidR="00ED3CA9" w:rsidRPr="0016361A" w:rsidRDefault="00ED3CA9" w:rsidP="00C21234">
            <w:pPr>
              <w:pStyle w:val="TAH"/>
            </w:pPr>
            <w:r w:rsidRPr="0016361A">
              <w:t>Enumeration value</w:t>
            </w:r>
          </w:p>
        </w:tc>
        <w:tc>
          <w:tcPr>
            <w:tcW w:w="2530" w:type="pct"/>
            <w:shd w:val="clear" w:color="auto" w:fill="C0C0C0"/>
            <w:tcMar>
              <w:top w:w="0" w:type="dxa"/>
              <w:left w:w="108" w:type="dxa"/>
              <w:bottom w:w="0" w:type="dxa"/>
              <w:right w:w="108" w:type="dxa"/>
            </w:tcMar>
            <w:hideMark/>
          </w:tcPr>
          <w:p w14:paraId="18B5EE46" w14:textId="77777777" w:rsidR="00ED3CA9" w:rsidRPr="0016361A" w:rsidRDefault="00ED3CA9" w:rsidP="00C21234">
            <w:pPr>
              <w:pStyle w:val="TAH"/>
            </w:pPr>
            <w:r w:rsidRPr="0016361A">
              <w:t>Description</w:t>
            </w:r>
          </w:p>
        </w:tc>
        <w:tc>
          <w:tcPr>
            <w:tcW w:w="863" w:type="pct"/>
            <w:shd w:val="clear" w:color="auto" w:fill="C0C0C0"/>
          </w:tcPr>
          <w:p w14:paraId="1682A2B6" w14:textId="77777777" w:rsidR="00ED3CA9" w:rsidRPr="0016361A" w:rsidRDefault="00ED3CA9" w:rsidP="00C21234">
            <w:pPr>
              <w:pStyle w:val="TAH"/>
            </w:pPr>
            <w:r w:rsidRPr="0016361A">
              <w:t>Applicability</w:t>
            </w:r>
          </w:p>
        </w:tc>
      </w:tr>
      <w:tr w:rsidR="00ED3CA9" w:rsidRPr="00B54FF5" w14:paraId="2A343707" w14:textId="77777777" w:rsidTr="00C21234">
        <w:trPr>
          <w:jc w:val="center"/>
        </w:trPr>
        <w:tc>
          <w:tcPr>
            <w:tcW w:w="1608" w:type="pct"/>
            <w:tcMar>
              <w:top w:w="0" w:type="dxa"/>
              <w:left w:w="108" w:type="dxa"/>
              <w:bottom w:w="0" w:type="dxa"/>
              <w:right w:w="108" w:type="dxa"/>
            </w:tcMar>
          </w:tcPr>
          <w:p w14:paraId="6753B727" w14:textId="77777777" w:rsidR="00ED3CA9" w:rsidRPr="0016361A" w:rsidRDefault="00ED3CA9" w:rsidP="00C21234">
            <w:pPr>
              <w:pStyle w:val="TAL"/>
            </w:pPr>
            <w:r w:rsidRPr="00150C44">
              <w:t>5G-MBS-</w:t>
            </w:r>
            <w:r>
              <w:t>TO</w:t>
            </w:r>
            <w:r w:rsidRPr="00150C44">
              <w:t>-LTE-MBMS</w:t>
            </w:r>
          </w:p>
        </w:tc>
        <w:tc>
          <w:tcPr>
            <w:tcW w:w="2530" w:type="pct"/>
            <w:tcMar>
              <w:top w:w="0" w:type="dxa"/>
              <w:left w:w="108" w:type="dxa"/>
              <w:bottom w:w="0" w:type="dxa"/>
              <w:right w:w="108" w:type="dxa"/>
            </w:tcMar>
          </w:tcPr>
          <w:p w14:paraId="11A632C8" w14:textId="77777777" w:rsidR="00ED3CA9" w:rsidRPr="0016361A" w:rsidRDefault="00ED3CA9" w:rsidP="00C21234">
            <w:pPr>
              <w:pStyle w:val="TAL"/>
            </w:pPr>
            <w:r>
              <w:t>The inter RAT change is from 5G-MBS to LTE-MBMS</w:t>
            </w:r>
          </w:p>
        </w:tc>
        <w:tc>
          <w:tcPr>
            <w:tcW w:w="863" w:type="pct"/>
          </w:tcPr>
          <w:p w14:paraId="2FF6CD71" w14:textId="77777777" w:rsidR="00ED3CA9" w:rsidRPr="0016361A" w:rsidRDefault="00ED3CA9" w:rsidP="00C21234">
            <w:pPr>
              <w:pStyle w:val="TAL"/>
            </w:pPr>
          </w:p>
        </w:tc>
      </w:tr>
      <w:tr w:rsidR="00ED3CA9" w:rsidRPr="00B54FF5" w14:paraId="68E6D955" w14:textId="77777777" w:rsidTr="00C21234">
        <w:trPr>
          <w:jc w:val="center"/>
        </w:trPr>
        <w:tc>
          <w:tcPr>
            <w:tcW w:w="1608" w:type="pct"/>
            <w:tcMar>
              <w:top w:w="0" w:type="dxa"/>
              <w:left w:w="108" w:type="dxa"/>
              <w:bottom w:w="0" w:type="dxa"/>
              <w:right w:w="108" w:type="dxa"/>
            </w:tcMar>
          </w:tcPr>
          <w:p w14:paraId="302FCC41" w14:textId="77777777" w:rsidR="00ED3CA9" w:rsidRDefault="00ED3CA9" w:rsidP="00C21234">
            <w:pPr>
              <w:pStyle w:val="TAL"/>
            </w:pPr>
            <w:r w:rsidRPr="00150C44">
              <w:t>5G-MBS-</w:t>
            </w:r>
            <w:r>
              <w:t>TO</w:t>
            </w:r>
            <w:r w:rsidRPr="00150C44">
              <w:t>-LTE-</w:t>
            </w:r>
            <w:r>
              <w:t>UNICAST</w:t>
            </w:r>
          </w:p>
        </w:tc>
        <w:tc>
          <w:tcPr>
            <w:tcW w:w="2530" w:type="pct"/>
            <w:tcMar>
              <w:top w:w="0" w:type="dxa"/>
              <w:left w:w="108" w:type="dxa"/>
              <w:bottom w:w="0" w:type="dxa"/>
              <w:right w:w="108" w:type="dxa"/>
            </w:tcMar>
          </w:tcPr>
          <w:p w14:paraId="34BBA2BF" w14:textId="77777777" w:rsidR="00ED3CA9" w:rsidRPr="0016361A" w:rsidRDefault="00ED3CA9" w:rsidP="00C21234">
            <w:pPr>
              <w:pStyle w:val="TAL"/>
            </w:pPr>
            <w:r>
              <w:t>The inter RAT change is from 5G-MBS to LTE-unicast</w:t>
            </w:r>
          </w:p>
        </w:tc>
        <w:tc>
          <w:tcPr>
            <w:tcW w:w="863" w:type="pct"/>
          </w:tcPr>
          <w:p w14:paraId="1D5F37A8" w14:textId="77777777" w:rsidR="00ED3CA9" w:rsidRPr="0016361A" w:rsidRDefault="00ED3CA9" w:rsidP="00C21234">
            <w:pPr>
              <w:pStyle w:val="TAL"/>
            </w:pPr>
          </w:p>
        </w:tc>
      </w:tr>
      <w:tr w:rsidR="00ED3CA9" w:rsidRPr="00B54FF5" w14:paraId="48266C34" w14:textId="77777777" w:rsidTr="00C21234">
        <w:trPr>
          <w:jc w:val="center"/>
        </w:trPr>
        <w:tc>
          <w:tcPr>
            <w:tcW w:w="1608" w:type="pct"/>
            <w:tcMar>
              <w:top w:w="0" w:type="dxa"/>
              <w:left w:w="108" w:type="dxa"/>
              <w:bottom w:w="0" w:type="dxa"/>
              <w:right w:w="108" w:type="dxa"/>
            </w:tcMar>
          </w:tcPr>
          <w:p w14:paraId="7B2C7FA5" w14:textId="77777777" w:rsidR="00ED3CA9" w:rsidRDefault="00ED3CA9" w:rsidP="00C21234">
            <w:pPr>
              <w:pStyle w:val="TAL"/>
            </w:pPr>
            <w:r w:rsidRPr="00150C44">
              <w:t>LTE-MBMS-</w:t>
            </w:r>
            <w:r>
              <w:t>TO</w:t>
            </w:r>
            <w:r w:rsidRPr="00150C44">
              <w:t>-5G-MBS</w:t>
            </w:r>
          </w:p>
        </w:tc>
        <w:tc>
          <w:tcPr>
            <w:tcW w:w="2530" w:type="pct"/>
            <w:tcMar>
              <w:top w:w="0" w:type="dxa"/>
              <w:left w:w="108" w:type="dxa"/>
              <w:bottom w:w="0" w:type="dxa"/>
              <w:right w:w="108" w:type="dxa"/>
            </w:tcMar>
          </w:tcPr>
          <w:p w14:paraId="7529E11D" w14:textId="77777777" w:rsidR="00ED3CA9" w:rsidRPr="0016361A" w:rsidRDefault="00ED3CA9" w:rsidP="00C21234">
            <w:pPr>
              <w:pStyle w:val="TAL"/>
            </w:pPr>
            <w:r>
              <w:t>The inter RAT change is from LTE-MBMS to 5G-MBS</w:t>
            </w:r>
          </w:p>
        </w:tc>
        <w:tc>
          <w:tcPr>
            <w:tcW w:w="863" w:type="pct"/>
          </w:tcPr>
          <w:p w14:paraId="62ADFF42" w14:textId="77777777" w:rsidR="00ED3CA9" w:rsidRPr="0016361A" w:rsidRDefault="00ED3CA9" w:rsidP="00C21234">
            <w:pPr>
              <w:pStyle w:val="TAL"/>
            </w:pPr>
          </w:p>
        </w:tc>
      </w:tr>
      <w:tr w:rsidR="00ED3CA9" w:rsidRPr="00B54FF5" w14:paraId="02BD506B" w14:textId="77777777" w:rsidTr="00C21234">
        <w:trPr>
          <w:jc w:val="center"/>
        </w:trPr>
        <w:tc>
          <w:tcPr>
            <w:tcW w:w="1608" w:type="pct"/>
            <w:tcMar>
              <w:top w:w="0" w:type="dxa"/>
              <w:left w:w="108" w:type="dxa"/>
              <w:bottom w:w="0" w:type="dxa"/>
              <w:right w:w="108" w:type="dxa"/>
            </w:tcMar>
          </w:tcPr>
          <w:p w14:paraId="0511EFF2" w14:textId="77777777" w:rsidR="00ED3CA9" w:rsidRDefault="00ED3CA9" w:rsidP="00C21234">
            <w:pPr>
              <w:pStyle w:val="TAL"/>
            </w:pPr>
            <w:r>
              <w:t>LTE-</w:t>
            </w:r>
            <w:r w:rsidRPr="00150C44">
              <w:t>MBMS-</w:t>
            </w:r>
            <w:r>
              <w:t>TO</w:t>
            </w:r>
            <w:r w:rsidRPr="00150C44">
              <w:t>-5G-</w:t>
            </w:r>
            <w:r>
              <w:t>UNICAST</w:t>
            </w:r>
          </w:p>
        </w:tc>
        <w:tc>
          <w:tcPr>
            <w:tcW w:w="2530" w:type="pct"/>
            <w:tcMar>
              <w:top w:w="0" w:type="dxa"/>
              <w:left w:w="108" w:type="dxa"/>
              <w:bottom w:w="0" w:type="dxa"/>
              <w:right w:w="108" w:type="dxa"/>
            </w:tcMar>
          </w:tcPr>
          <w:p w14:paraId="1C2EBD5B" w14:textId="77777777" w:rsidR="00ED3CA9" w:rsidRPr="0016361A" w:rsidRDefault="00ED3CA9" w:rsidP="00C21234">
            <w:pPr>
              <w:pStyle w:val="TAL"/>
            </w:pPr>
            <w:r>
              <w:t>The inter RAT change is from LTE-MBMS to 5G-unicast</w:t>
            </w:r>
          </w:p>
        </w:tc>
        <w:tc>
          <w:tcPr>
            <w:tcW w:w="863" w:type="pct"/>
          </w:tcPr>
          <w:p w14:paraId="48230681" w14:textId="77777777" w:rsidR="00ED3CA9" w:rsidRPr="0016361A" w:rsidRDefault="00ED3CA9" w:rsidP="00C21234">
            <w:pPr>
              <w:pStyle w:val="TAL"/>
            </w:pPr>
          </w:p>
        </w:tc>
      </w:tr>
    </w:tbl>
    <w:p w14:paraId="33C2CC46" w14:textId="77777777" w:rsidR="00ED3CA9" w:rsidRDefault="00ED3CA9" w:rsidP="00ED3CA9">
      <w:pPr>
        <w:rPr>
          <w:lang w:val="en-US"/>
        </w:rPr>
      </w:pPr>
    </w:p>
    <w:p w14:paraId="53236422" w14:textId="271457A6" w:rsidR="00ED3CA9" w:rsidRPr="002612B3" w:rsidRDefault="003819E5" w:rsidP="00ED3CA9">
      <w:pPr>
        <w:pStyle w:val="Heading3"/>
      </w:pPr>
      <w:bookmarkStart w:id="380" w:name="_Toc180396930"/>
      <w:r>
        <w:t>7.2</w:t>
      </w:r>
      <w:r w:rsidR="00ED3CA9">
        <w:t>.</w:t>
      </w:r>
      <w:r w:rsidR="00ED3CA9" w:rsidRPr="002612B3">
        <w:t>7</w:t>
      </w:r>
      <w:r w:rsidR="00ED3CA9" w:rsidRPr="002612B3">
        <w:tab/>
        <w:t>Error Handling</w:t>
      </w:r>
      <w:bookmarkEnd w:id="380"/>
    </w:p>
    <w:p w14:paraId="0FC560DE" w14:textId="20ED9E6E" w:rsidR="00ED3CA9" w:rsidRPr="002612B3" w:rsidRDefault="003819E5" w:rsidP="00ED3CA9">
      <w:pPr>
        <w:pStyle w:val="Heading4"/>
      </w:pPr>
      <w:bookmarkStart w:id="381" w:name="_Toc180396931"/>
      <w:r>
        <w:t>7.2</w:t>
      </w:r>
      <w:r w:rsidR="00ED3CA9" w:rsidRPr="002612B3">
        <w:t>.7.1</w:t>
      </w:r>
      <w:r w:rsidR="00ED3CA9" w:rsidRPr="002612B3">
        <w:tab/>
        <w:t>General</w:t>
      </w:r>
      <w:bookmarkEnd w:id="381"/>
    </w:p>
    <w:p w14:paraId="2221E96F" w14:textId="73C4E25E" w:rsidR="00ED3CA9" w:rsidRPr="002612B3" w:rsidRDefault="00ED3CA9" w:rsidP="00ED3CA9">
      <w:r w:rsidRPr="002612B3">
        <w:t xml:space="preserve">For the </w:t>
      </w:r>
      <w:r w:rsidRPr="002612B3">
        <w:rPr>
          <w:noProof/>
        </w:rPr>
        <w:t>LMS_LocationReport</w:t>
      </w:r>
      <w:r w:rsidRPr="002612B3">
        <w:t xml:space="preserve"> API, HTTP error responses shall be supported as specified in clause 4.8 of 3GPP TS 29.501 [</w:t>
      </w:r>
      <w:r w:rsidR="008E6B6C">
        <w:t>8</w:t>
      </w:r>
      <w:r w:rsidRPr="002612B3">
        <w:t xml:space="preserve">]. Protocol errors and application errors </w:t>
      </w:r>
      <w:r w:rsidRPr="00807E0A">
        <w:t>specified in table 5.2.7.2-1 of 3GPP TS 29.500 [</w:t>
      </w:r>
      <w:r w:rsidR="00941884" w:rsidRPr="00807E0A">
        <w:t>7</w:t>
      </w:r>
      <w:r w:rsidRPr="00807E0A">
        <w:t>] shall be supported for an HTTP method if the corresponding HTTP status codes are specified as mandatory for that HTTP method in table 5.2.7.1-1 of 3GPP TS 29.500 [</w:t>
      </w:r>
      <w:r w:rsidR="00941884" w:rsidRPr="00807E0A">
        <w:t>7</w:t>
      </w:r>
      <w:r w:rsidRPr="00807E0A">
        <w:t>].</w:t>
      </w:r>
    </w:p>
    <w:p w14:paraId="0A05176D" w14:textId="77777777" w:rsidR="00ED3CA9" w:rsidRPr="002612B3" w:rsidRDefault="00ED3CA9" w:rsidP="00ED3CA9">
      <w:pPr>
        <w:rPr>
          <w:rFonts w:eastAsia="Calibri"/>
        </w:rPr>
      </w:pPr>
      <w:r w:rsidRPr="002612B3">
        <w:t xml:space="preserve">In addition, the requirements in the following clauses are applicable for the </w:t>
      </w:r>
      <w:r w:rsidRPr="002612B3">
        <w:rPr>
          <w:noProof/>
        </w:rPr>
        <w:t>LMS_LocationReport</w:t>
      </w:r>
      <w:r w:rsidRPr="002612B3">
        <w:t xml:space="preserve"> API.</w:t>
      </w:r>
    </w:p>
    <w:p w14:paraId="00606ABF" w14:textId="7F8CCBE6" w:rsidR="00ED3CA9" w:rsidRPr="002612B3" w:rsidRDefault="003819E5" w:rsidP="00ED3CA9">
      <w:pPr>
        <w:pStyle w:val="Heading4"/>
      </w:pPr>
      <w:bookmarkStart w:id="382" w:name="_Toc180396932"/>
      <w:r>
        <w:t>7.2</w:t>
      </w:r>
      <w:r w:rsidR="00ED3CA9" w:rsidRPr="002612B3">
        <w:t>.7.2</w:t>
      </w:r>
      <w:r w:rsidR="00ED3CA9" w:rsidRPr="002612B3">
        <w:tab/>
        <w:t>Protocol Errors</w:t>
      </w:r>
      <w:bookmarkEnd w:id="382"/>
    </w:p>
    <w:p w14:paraId="0DEBD311" w14:textId="77777777" w:rsidR="00ED3CA9" w:rsidRPr="002612B3" w:rsidRDefault="00ED3CA9" w:rsidP="00ED3CA9">
      <w:r w:rsidRPr="002612B3">
        <w:t xml:space="preserve">No specific procedures for the </w:t>
      </w:r>
      <w:r w:rsidRPr="002612B3">
        <w:rPr>
          <w:noProof/>
        </w:rPr>
        <w:t>LMS_LocationReport</w:t>
      </w:r>
      <w:r w:rsidRPr="002612B3">
        <w:t xml:space="preserve"> service are specified.</w:t>
      </w:r>
    </w:p>
    <w:p w14:paraId="2B0CF710" w14:textId="7EEB87D4" w:rsidR="00ED3CA9" w:rsidRPr="002612B3" w:rsidRDefault="003819E5" w:rsidP="00ED3CA9">
      <w:pPr>
        <w:pStyle w:val="Heading4"/>
      </w:pPr>
      <w:bookmarkStart w:id="383" w:name="_Toc180396933"/>
      <w:r>
        <w:t>7.2</w:t>
      </w:r>
      <w:r w:rsidR="00ED3CA9" w:rsidRPr="002612B3">
        <w:t>.7.3</w:t>
      </w:r>
      <w:r w:rsidR="00ED3CA9" w:rsidRPr="002612B3">
        <w:tab/>
        <w:t>Application Errors</w:t>
      </w:r>
      <w:bookmarkEnd w:id="383"/>
    </w:p>
    <w:p w14:paraId="2B6EF863" w14:textId="12AFB2CC" w:rsidR="00ED3CA9" w:rsidRPr="002612B3" w:rsidRDefault="00ED3CA9" w:rsidP="00ED3CA9">
      <w:r w:rsidRPr="002612B3">
        <w:t xml:space="preserve">The application errors defined for the </w:t>
      </w:r>
      <w:r w:rsidRPr="002612B3">
        <w:rPr>
          <w:noProof/>
        </w:rPr>
        <w:t>LMS_LocationReport</w:t>
      </w:r>
      <w:r w:rsidRPr="002612B3">
        <w:t xml:space="preserve"> service are listed in Table </w:t>
      </w:r>
      <w:r w:rsidR="003819E5">
        <w:t>7.2</w:t>
      </w:r>
      <w:r w:rsidRPr="002612B3">
        <w:t>.7.3-1.</w:t>
      </w:r>
    </w:p>
    <w:p w14:paraId="5B3BB645" w14:textId="7B173EC8" w:rsidR="00ED3CA9" w:rsidRPr="002612B3" w:rsidRDefault="00ED3CA9" w:rsidP="00ED3CA9">
      <w:pPr>
        <w:pStyle w:val="TH"/>
      </w:pPr>
      <w:r w:rsidRPr="002612B3">
        <w:t>Table </w:t>
      </w:r>
      <w:r w:rsidR="003819E5">
        <w:t>7.2</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80"/>
        <w:gridCol w:w="1985"/>
        <w:gridCol w:w="4764"/>
      </w:tblGrid>
      <w:tr w:rsidR="00ED3CA9" w:rsidRPr="00B54FF5" w14:paraId="4B417388" w14:textId="77777777" w:rsidTr="00C21234">
        <w:trPr>
          <w:jc w:val="center"/>
        </w:trPr>
        <w:tc>
          <w:tcPr>
            <w:tcW w:w="2779" w:type="dxa"/>
            <w:shd w:val="clear" w:color="auto" w:fill="C0C0C0"/>
            <w:hideMark/>
          </w:tcPr>
          <w:p w14:paraId="1CCC59C6" w14:textId="77777777" w:rsidR="00ED3CA9" w:rsidRPr="002612B3" w:rsidRDefault="00ED3CA9" w:rsidP="00C21234">
            <w:pPr>
              <w:pStyle w:val="TAH"/>
            </w:pPr>
            <w:r w:rsidRPr="002612B3">
              <w:t>Application Error</w:t>
            </w:r>
          </w:p>
        </w:tc>
        <w:tc>
          <w:tcPr>
            <w:tcW w:w="1985" w:type="dxa"/>
            <w:shd w:val="clear" w:color="auto" w:fill="C0C0C0"/>
            <w:hideMark/>
          </w:tcPr>
          <w:p w14:paraId="669CB933" w14:textId="77777777" w:rsidR="00ED3CA9" w:rsidRPr="002612B3" w:rsidRDefault="00ED3CA9" w:rsidP="00C21234">
            <w:pPr>
              <w:pStyle w:val="TAH"/>
            </w:pPr>
            <w:r w:rsidRPr="002612B3">
              <w:t>HTTP status code</w:t>
            </w:r>
          </w:p>
        </w:tc>
        <w:tc>
          <w:tcPr>
            <w:tcW w:w="4763" w:type="dxa"/>
            <w:shd w:val="clear" w:color="auto" w:fill="C0C0C0"/>
            <w:hideMark/>
          </w:tcPr>
          <w:p w14:paraId="2579C32E" w14:textId="77777777" w:rsidR="00ED3CA9" w:rsidRPr="0016361A" w:rsidRDefault="00ED3CA9" w:rsidP="00C21234">
            <w:pPr>
              <w:pStyle w:val="TAH"/>
            </w:pPr>
            <w:r w:rsidRPr="002612B3">
              <w:t>Description</w:t>
            </w:r>
          </w:p>
        </w:tc>
      </w:tr>
      <w:tr w:rsidR="00ED3CA9" w:rsidRPr="00B54FF5" w14:paraId="62ED3049" w14:textId="77777777" w:rsidTr="00C21234">
        <w:trPr>
          <w:jc w:val="center"/>
        </w:trPr>
        <w:tc>
          <w:tcPr>
            <w:tcW w:w="2779" w:type="dxa"/>
          </w:tcPr>
          <w:p w14:paraId="28FA0E9C" w14:textId="77777777" w:rsidR="00ED3CA9" w:rsidRPr="0016361A" w:rsidRDefault="00ED3CA9" w:rsidP="00C21234">
            <w:pPr>
              <w:pStyle w:val="TAL"/>
            </w:pPr>
          </w:p>
        </w:tc>
        <w:tc>
          <w:tcPr>
            <w:tcW w:w="1985" w:type="dxa"/>
          </w:tcPr>
          <w:p w14:paraId="1C0F4739" w14:textId="77777777" w:rsidR="00ED3CA9" w:rsidRPr="0016361A" w:rsidRDefault="00ED3CA9" w:rsidP="00C21234">
            <w:pPr>
              <w:pStyle w:val="TAL"/>
            </w:pPr>
          </w:p>
        </w:tc>
        <w:tc>
          <w:tcPr>
            <w:tcW w:w="4763" w:type="dxa"/>
          </w:tcPr>
          <w:p w14:paraId="112C134D" w14:textId="77777777" w:rsidR="00ED3CA9" w:rsidRPr="0016361A" w:rsidRDefault="00ED3CA9" w:rsidP="00C21234">
            <w:pPr>
              <w:pStyle w:val="TAL"/>
              <w:rPr>
                <w:rFonts w:cs="Arial"/>
                <w:szCs w:val="18"/>
              </w:rPr>
            </w:pPr>
          </w:p>
        </w:tc>
      </w:tr>
    </w:tbl>
    <w:p w14:paraId="40624D04" w14:textId="77777777" w:rsidR="00ED3CA9" w:rsidRDefault="00ED3CA9" w:rsidP="00ED3CA9"/>
    <w:p w14:paraId="16316CE5" w14:textId="4F39EF31" w:rsidR="00ED3CA9" w:rsidRPr="006B2C68" w:rsidRDefault="003819E5" w:rsidP="00ED3CA9">
      <w:pPr>
        <w:pStyle w:val="Heading3"/>
        <w:rPr>
          <w:lang w:eastAsia="zh-CN"/>
        </w:rPr>
      </w:pPr>
      <w:bookmarkStart w:id="384" w:name="_Toc180396934"/>
      <w:r>
        <w:t>7.2</w:t>
      </w:r>
      <w:r w:rsidR="00ED3CA9">
        <w:t>.</w:t>
      </w:r>
      <w:r w:rsidR="00ED3CA9" w:rsidRPr="006B2C68">
        <w:t>8</w:t>
      </w:r>
      <w:r w:rsidR="00ED3CA9" w:rsidRPr="006B2C68">
        <w:rPr>
          <w:lang w:eastAsia="zh-CN"/>
        </w:rPr>
        <w:tab/>
        <w:t>Feature negotiation</w:t>
      </w:r>
      <w:bookmarkEnd w:id="384"/>
    </w:p>
    <w:p w14:paraId="012B49E3" w14:textId="77777777" w:rsidR="00ED3CA9" w:rsidRPr="006B2C68" w:rsidRDefault="00ED3CA9" w:rsidP="00ED3CA9">
      <w:pPr>
        <w:pStyle w:val="EditorsNote"/>
      </w:pPr>
      <w:r>
        <w:t>Editor</w:t>
      </w:r>
      <w:r w:rsidRPr="002E7D6B">
        <w:rPr>
          <w:rFonts w:cs="Arial"/>
          <w:sz w:val="16"/>
          <w:szCs w:val="16"/>
        </w:rPr>
        <w:t>'</w:t>
      </w:r>
      <w:r>
        <w:t>s note:</w:t>
      </w:r>
      <w:r>
        <w:tab/>
        <w:t>FFS</w:t>
      </w:r>
    </w:p>
    <w:p w14:paraId="74BE41E2" w14:textId="7DF0F219" w:rsidR="00ED3CA9" w:rsidRPr="006B2C68" w:rsidRDefault="003819E5" w:rsidP="00ED3CA9">
      <w:pPr>
        <w:pStyle w:val="Heading3"/>
      </w:pPr>
      <w:bookmarkStart w:id="385" w:name="_Toc180396935"/>
      <w:r>
        <w:t>7.2</w:t>
      </w:r>
      <w:r w:rsidR="00ED3CA9" w:rsidRPr="006B2C68">
        <w:t>.9</w:t>
      </w:r>
      <w:r w:rsidR="00ED3CA9" w:rsidRPr="006B2C68">
        <w:tab/>
        <w:t>Security</w:t>
      </w:r>
      <w:bookmarkEnd w:id="385"/>
    </w:p>
    <w:p w14:paraId="41F272B0" w14:textId="77777777" w:rsidR="00ED3CA9" w:rsidRPr="006B2C68" w:rsidRDefault="00ED3CA9" w:rsidP="00ED3CA9">
      <w:pPr>
        <w:pStyle w:val="EditorsNote"/>
      </w:pPr>
      <w:r>
        <w:t>Editor</w:t>
      </w:r>
      <w:r w:rsidRPr="002E7D6B">
        <w:rPr>
          <w:rFonts w:cs="Arial"/>
          <w:sz w:val="16"/>
          <w:szCs w:val="16"/>
        </w:rPr>
        <w:t>'</w:t>
      </w:r>
      <w:r>
        <w:t>s note:</w:t>
      </w:r>
      <w:r>
        <w:tab/>
        <w:t>FFS</w:t>
      </w:r>
    </w:p>
    <w:p w14:paraId="0D26AB6C" w14:textId="795ADE8A" w:rsidR="00ED3CA9" w:rsidRPr="006B2C68" w:rsidRDefault="003819E5" w:rsidP="00ED3CA9">
      <w:pPr>
        <w:pStyle w:val="Heading3"/>
        <w:rPr>
          <w:lang w:val="en-US"/>
        </w:rPr>
      </w:pPr>
      <w:bookmarkStart w:id="386" w:name="_Toc180396936"/>
      <w:r>
        <w:rPr>
          <w:lang w:val="en-US"/>
        </w:rPr>
        <w:t>7.2</w:t>
      </w:r>
      <w:r w:rsidR="00ED3CA9" w:rsidRPr="006B2C68">
        <w:rPr>
          <w:lang w:val="en-US"/>
        </w:rPr>
        <w:t>.10</w:t>
      </w:r>
      <w:r w:rsidR="00ED3CA9" w:rsidRPr="006B2C68">
        <w:rPr>
          <w:lang w:val="en-US"/>
        </w:rPr>
        <w:tab/>
        <w:t>HTTP redirection</w:t>
      </w:r>
      <w:bookmarkEnd w:id="386"/>
    </w:p>
    <w:p w14:paraId="1F8B0DC7" w14:textId="77777777" w:rsidR="00ED3CA9" w:rsidRDefault="00ED3CA9" w:rsidP="00ED3CA9">
      <w:pPr>
        <w:pStyle w:val="EditorsNote"/>
      </w:pPr>
      <w:r>
        <w:t>Editor</w:t>
      </w:r>
      <w:r w:rsidRPr="002E7D6B">
        <w:rPr>
          <w:rFonts w:cs="Arial"/>
          <w:sz w:val="16"/>
          <w:szCs w:val="16"/>
        </w:rPr>
        <w:t>'</w:t>
      </w:r>
      <w:r>
        <w:t>s note:</w:t>
      </w:r>
      <w:r>
        <w:tab/>
        <w:t>FFS</w:t>
      </w:r>
    </w:p>
    <w:p w14:paraId="4B011AF8" w14:textId="77777777" w:rsidR="00CF5452" w:rsidRDefault="00CF5452" w:rsidP="00CF5452">
      <w:pPr>
        <w:pStyle w:val="Heading1"/>
        <w:pBdr>
          <w:top w:val="none" w:sz="0" w:space="0" w:color="auto"/>
        </w:pBdr>
      </w:pPr>
      <w:bookmarkStart w:id="387" w:name="_Toc510696597"/>
      <w:bookmarkStart w:id="388" w:name="_Toc35971389"/>
      <w:bookmarkStart w:id="389" w:name="_Toc67903513"/>
      <w:bookmarkStart w:id="390" w:name="_Toc180396937"/>
      <w:r>
        <w:t>7a</w:t>
      </w:r>
      <w:r>
        <w:tab/>
        <w:t>API Definitions</w:t>
      </w:r>
      <w:bookmarkEnd w:id="387"/>
      <w:bookmarkEnd w:id="388"/>
      <w:bookmarkEnd w:id="389"/>
      <w:bookmarkEnd w:id="390"/>
    </w:p>
    <w:p w14:paraId="04747F01" w14:textId="77777777" w:rsidR="00CF5452" w:rsidRDefault="00CF5452" w:rsidP="00CF5452">
      <w:pPr>
        <w:pStyle w:val="Heading2"/>
      </w:pPr>
      <w:bookmarkStart w:id="391" w:name="_Toc67903514"/>
      <w:bookmarkStart w:id="392" w:name="_Toc180396938"/>
      <w:r>
        <w:t>7a.1</w:t>
      </w:r>
      <w:r>
        <w:tab/>
        <w:t>&lt;</w:t>
      </w:r>
      <w:r w:rsidRPr="00532024">
        <w:t xml:space="preserve"> </w:t>
      </w:r>
      <w:r>
        <w:t>Service 1&gt; Service API</w:t>
      </w:r>
      <w:bookmarkEnd w:id="391"/>
      <w:bookmarkEnd w:id="392"/>
    </w:p>
    <w:p w14:paraId="0438F3DA" w14:textId="77777777" w:rsidR="00CF5452" w:rsidRDefault="00CF5452" w:rsidP="00CF5452">
      <w:pPr>
        <w:pStyle w:val="Guidance"/>
      </w:pPr>
      <w:r>
        <w:t>One clause per service, where &lt;service 1&gt; is to be replaced by the service name (e.g. Nsmf_PDUSession).</w:t>
      </w:r>
    </w:p>
    <w:p w14:paraId="17EFA54D" w14:textId="77777777" w:rsidR="00CF5452" w:rsidRDefault="00CF5452" w:rsidP="00CF5452">
      <w:pPr>
        <w:pStyle w:val="Heading3"/>
      </w:pPr>
      <w:bookmarkStart w:id="393" w:name="_Toc67903515"/>
      <w:bookmarkStart w:id="394" w:name="_Toc180396939"/>
      <w:r>
        <w:t>7a.1.1</w:t>
      </w:r>
      <w:r>
        <w:tab/>
        <w:t>Introduction</w:t>
      </w:r>
      <w:bookmarkEnd w:id="393"/>
      <w:bookmarkEnd w:id="394"/>
    </w:p>
    <w:p w14:paraId="5FA529CD" w14:textId="77777777" w:rsidR="00CF5452" w:rsidRDefault="00CF5452" w:rsidP="00CF5452">
      <w:pPr>
        <w:pStyle w:val="Guidance"/>
      </w:pPr>
      <w:r>
        <w:t>This clause specifies the API Name and Version.</w:t>
      </w:r>
    </w:p>
    <w:p w14:paraId="5E418B77" w14:textId="77777777" w:rsidR="00CF5452" w:rsidRDefault="00CF5452" w:rsidP="00CF5452">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139046F3" w14:textId="77777777" w:rsidR="00CF5452" w:rsidRDefault="00CF5452" w:rsidP="00CF5452">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0FE8F47" w14:textId="77777777" w:rsidR="00CF5452" w:rsidRPr="00E23840" w:rsidRDefault="00CF5452" w:rsidP="00CF545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0CB56B5" w14:textId="35F19826" w:rsidR="00CF5452" w:rsidRPr="00E23840" w:rsidRDefault="00CF5452" w:rsidP="00CF5452">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sidR="008E6B6C">
        <w:rPr>
          <w:noProof/>
          <w:lang w:eastAsia="zh-CN"/>
        </w:rPr>
        <w:t>8</w:t>
      </w:r>
      <w:r w:rsidRPr="00E23840">
        <w:rPr>
          <w:noProof/>
          <w:lang w:eastAsia="zh-CN"/>
        </w:rPr>
        <w:t>], i.e.:</w:t>
      </w:r>
    </w:p>
    <w:p w14:paraId="73CA3544" w14:textId="77777777" w:rsidR="00CF5452" w:rsidRPr="00E23840" w:rsidRDefault="00CF5452" w:rsidP="00CF545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F6A77E7" w14:textId="77777777" w:rsidR="00CF5452" w:rsidRPr="00E23840" w:rsidRDefault="00CF5452" w:rsidP="00CF5452">
      <w:pPr>
        <w:rPr>
          <w:noProof/>
          <w:lang w:eastAsia="zh-CN"/>
        </w:rPr>
      </w:pPr>
      <w:r w:rsidRPr="00E23840">
        <w:rPr>
          <w:noProof/>
          <w:lang w:eastAsia="zh-CN"/>
        </w:rPr>
        <w:t>with the following components:</w:t>
      </w:r>
    </w:p>
    <w:p w14:paraId="228698AF" w14:textId="5BA8F745" w:rsidR="00CF5452" w:rsidRPr="00E23840" w:rsidRDefault="00CF5452" w:rsidP="00CF5452">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sidR="00F65DB3">
        <w:rPr>
          <w:noProof/>
          <w:lang w:eastAsia="zh-CN"/>
        </w:rPr>
        <w:t>8</w:t>
      </w:r>
      <w:r w:rsidRPr="00E23840">
        <w:rPr>
          <w:noProof/>
          <w:lang w:eastAsia="zh-CN"/>
        </w:rPr>
        <w:t>].</w:t>
      </w:r>
    </w:p>
    <w:p w14:paraId="209C3B28" w14:textId="77777777" w:rsidR="00CF5452" w:rsidRPr="00E23840" w:rsidRDefault="00CF5452" w:rsidP="00CF5452">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24962F3F" w14:textId="77777777" w:rsidR="00CF5452" w:rsidRPr="00E23840" w:rsidRDefault="00CF5452" w:rsidP="00CF545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09F42D4" w14:textId="77777777" w:rsidR="00CF5452" w:rsidRPr="00E23840" w:rsidRDefault="00CF5452" w:rsidP="00CF5452">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7a.1.3</w:t>
      </w:r>
      <w:r w:rsidRPr="00E23840">
        <w:rPr>
          <w:noProof/>
        </w:rPr>
        <w:t>.</w:t>
      </w:r>
    </w:p>
    <w:p w14:paraId="68D388AB" w14:textId="77777777" w:rsidR="00CF5452" w:rsidRDefault="00CF5452" w:rsidP="00CF5452">
      <w:pPr>
        <w:pStyle w:val="Heading3"/>
      </w:pPr>
      <w:bookmarkStart w:id="395" w:name="_Toc67903516"/>
      <w:bookmarkStart w:id="396" w:name="_Toc180396940"/>
      <w:r>
        <w:t>7a.1.2</w:t>
      </w:r>
      <w:r>
        <w:tab/>
        <w:t>Usage of HTTP</w:t>
      </w:r>
      <w:bookmarkEnd w:id="395"/>
      <w:bookmarkEnd w:id="396"/>
    </w:p>
    <w:p w14:paraId="162EF72B" w14:textId="77777777" w:rsidR="00CF5452" w:rsidRPr="000C5200" w:rsidRDefault="00CF5452" w:rsidP="00CF5452">
      <w:pPr>
        <w:pStyle w:val="Heading4"/>
      </w:pPr>
      <w:bookmarkStart w:id="397" w:name="_Toc510696601"/>
      <w:bookmarkStart w:id="398" w:name="_Toc35971393"/>
      <w:bookmarkStart w:id="399" w:name="_Toc67903517"/>
      <w:bookmarkStart w:id="400" w:name="_Toc180396941"/>
      <w:r>
        <w:t>7a.1.2.1</w:t>
      </w:r>
      <w:r>
        <w:tab/>
        <w:t>General</w:t>
      </w:r>
      <w:bookmarkEnd w:id="397"/>
      <w:bookmarkEnd w:id="398"/>
      <w:bookmarkEnd w:id="399"/>
      <w:bookmarkEnd w:id="400"/>
    </w:p>
    <w:p w14:paraId="22CCE771" w14:textId="77777777" w:rsidR="00CF5452" w:rsidRDefault="00CF5452" w:rsidP="00CF5452">
      <w:pPr>
        <w:pStyle w:val="Guidance"/>
      </w:pPr>
      <w:r>
        <w:t>This clause will include a reference to TS 29.500 for the description of the Transport and HTTP/2.0 protocol requirements and for the security requirements.</w:t>
      </w:r>
    </w:p>
    <w:p w14:paraId="29D7A415" w14:textId="2080327A" w:rsidR="00CF5452" w:rsidRPr="00986E88" w:rsidRDefault="00CF5452" w:rsidP="00CF5452">
      <w:pPr>
        <w:rPr>
          <w:noProof/>
        </w:rPr>
      </w:pPr>
      <w:bookmarkStart w:id="401" w:name="_Toc510696602"/>
      <w:r w:rsidRPr="00986E88">
        <w:rPr>
          <w:noProof/>
        </w:rPr>
        <w:t>HTTP</w:t>
      </w:r>
      <w:r w:rsidRPr="00986E88">
        <w:rPr>
          <w:noProof/>
          <w:lang w:eastAsia="zh-CN"/>
        </w:rPr>
        <w:t>/2, IETF RFC 7540 [</w:t>
      </w:r>
      <w:r w:rsidR="000205F6" w:rsidRPr="00363D5E">
        <w:rPr>
          <w:noProof/>
          <w:lang w:eastAsia="zh-CN"/>
        </w:rPr>
        <w:t>ref</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00897273">
        <w:rPr>
          <w:noProof/>
        </w:rPr>
        <w:t>7</w:t>
      </w:r>
      <w:r w:rsidRPr="00986E88">
        <w:rPr>
          <w:noProof/>
        </w:rPr>
        <w:t>].</w:t>
      </w:r>
    </w:p>
    <w:p w14:paraId="50BE7EC9" w14:textId="6F7804BB" w:rsidR="00CF5452" w:rsidRPr="00986E88" w:rsidRDefault="00CF5452" w:rsidP="00CF5452">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00897273">
        <w:rPr>
          <w:noProof/>
        </w:rPr>
        <w:t>7</w:t>
      </w:r>
      <w:r w:rsidRPr="00986E88">
        <w:rPr>
          <w:noProof/>
        </w:rPr>
        <w:t>].</w:t>
      </w:r>
    </w:p>
    <w:p w14:paraId="3712D7F6" w14:textId="591FAA58" w:rsidR="00CF5452" w:rsidRPr="00986E88" w:rsidRDefault="00CF5452" w:rsidP="00CF5452">
      <w:pPr>
        <w:rPr>
          <w:noProof/>
        </w:rPr>
      </w:pPr>
      <w:r w:rsidRPr="00986E88">
        <w:rPr>
          <w:noProof/>
        </w:rPr>
        <w:t>The OpenAPI [</w:t>
      </w:r>
      <w:r w:rsidR="00363D5E">
        <w:rPr>
          <w:noProof/>
        </w:rPr>
        <w:t>14</w:t>
      </w:r>
      <w:r w:rsidRPr="00986E88">
        <w:rPr>
          <w:noProof/>
        </w:rPr>
        <w:t xml:space="preserve">] specification of HTTP messages and content bodies for the </w:t>
      </w:r>
      <w:r>
        <w:rPr>
          <w:noProof/>
        </w:rPr>
        <w:t>&lt;API Name&gt; API</w:t>
      </w:r>
      <w:r w:rsidRPr="00986E88">
        <w:rPr>
          <w:noProof/>
        </w:rPr>
        <w:t xml:space="preserve"> is contained in Annex A.</w:t>
      </w:r>
    </w:p>
    <w:p w14:paraId="68F3C444" w14:textId="77777777" w:rsidR="00CF5452" w:rsidRPr="000C5200" w:rsidRDefault="00CF5452" w:rsidP="00CF5452">
      <w:pPr>
        <w:pStyle w:val="Heading4"/>
      </w:pPr>
      <w:bookmarkStart w:id="402" w:name="_Toc35971394"/>
      <w:bookmarkStart w:id="403" w:name="_Toc67903518"/>
      <w:bookmarkStart w:id="404" w:name="_Toc180396942"/>
      <w:r>
        <w:t>7a.1.2.2</w:t>
      </w:r>
      <w:r>
        <w:tab/>
        <w:t>HTTP standard headers</w:t>
      </w:r>
      <w:bookmarkEnd w:id="401"/>
      <w:bookmarkEnd w:id="402"/>
      <w:bookmarkEnd w:id="403"/>
      <w:bookmarkEnd w:id="404"/>
    </w:p>
    <w:p w14:paraId="6ABD64FA" w14:textId="77777777" w:rsidR="00CF5452" w:rsidRDefault="00CF5452" w:rsidP="00CF5452">
      <w:pPr>
        <w:pStyle w:val="Heading5"/>
        <w:rPr>
          <w:lang w:eastAsia="zh-CN"/>
        </w:rPr>
      </w:pPr>
      <w:bookmarkStart w:id="405" w:name="_Toc510696603"/>
      <w:bookmarkStart w:id="406" w:name="_Toc35971395"/>
      <w:bookmarkStart w:id="407" w:name="_Toc67903519"/>
      <w:bookmarkStart w:id="408" w:name="_Toc180396943"/>
      <w:r>
        <w:t>7a.1.2.2.1</w:t>
      </w:r>
      <w:r>
        <w:rPr>
          <w:rFonts w:hint="eastAsia"/>
          <w:lang w:eastAsia="zh-CN"/>
        </w:rPr>
        <w:tab/>
      </w:r>
      <w:r>
        <w:rPr>
          <w:lang w:eastAsia="zh-CN"/>
        </w:rPr>
        <w:t>General</w:t>
      </w:r>
      <w:bookmarkEnd w:id="405"/>
      <w:bookmarkEnd w:id="406"/>
      <w:bookmarkEnd w:id="407"/>
      <w:bookmarkEnd w:id="408"/>
    </w:p>
    <w:p w14:paraId="7ED7C9D2" w14:textId="2400B19E" w:rsidR="00CF5452" w:rsidRPr="00986E88" w:rsidRDefault="00CF5452" w:rsidP="00CF5452">
      <w:pPr>
        <w:rPr>
          <w:noProof/>
        </w:rPr>
      </w:pPr>
      <w:bookmarkStart w:id="409" w:name="_Toc510696604"/>
      <w:r w:rsidRPr="00986E88">
        <w:rPr>
          <w:noProof/>
        </w:rPr>
        <w:t xml:space="preserve">See </w:t>
      </w:r>
      <w:r>
        <w:rPr>
          <w:noProof/>
        </w:rPr>
        <w:t>clause</w:t>
      </w:r>
      <w:r w:rsidRPr="00986E88">
        <w:rPr>
          <w:noProof/>
        </w:rPr>
        <w:t xml:space="preserve"> 5.2.2 of </w:t>
      </w:r>
      <w:r>
        <w:rPr>
          <w:noProof/>
        </w:rPr>
        <w:t>3GPP TS</w:t>
      </w:r>
      <w:r w:rsidRPr="00986E88">
        <w:rPr>
          <w:noProof/>
        </w:rPr>
        <w:t> 29.500 [</w:t>
      </w:r>
      <w:r w:rsidR="00897273">
        <w:rPr>
          <w:noProof/>
        </w:rPr>
        <w:t>7</w:t>
      </w:r>
      <w:r w:rsidRPr="00986E88">
        <w:rPr>
          <w:noProof/>
        </w:rPr>
        <w:t>] for the usage of HTTP standard headers.</w:t>
      </w:r>
    </w:p>
    <w:p w14:paraId="376678EC" w14:textId="77777777" w:rsidR="00CF5452" w:rsidRDefault="00CF5452" w:rsidP="00CF5452">
      <w:pPr>
        <w:pStyle w:val="Guidance"/>
      </w:pPr>
      <w:r>
        <w:t>Add specific information for the API if applicable.</w:t>
      </w:r>
    </w:p>
    <w:p w14:paraId="7139C47B" w14:textId="77777777" w:rsidR="00CF5452" w:rsidRDefault="00CF5452" w:rsidP="00CF5452">
      <w:pPr>
        <w:pStyle w:val="Heading5"/>
      </w:pPr>
      <w:bookmarkStart w:id="410" w:name="_Toc35971396"/>
      <w:bookmarkStart w:id="411" w:name="_Toc67903520"/>
      <w:bookmarkStart w:id="412" w:name="_Toc180396944"/>
      <w:r>
        <w:t>7a.1.2.2.2</w:t>
      </w:r>
      <w:r>
        <w:tab/>
        <w:t>Content type</w:t>
      </w:r>
      <w:bookmarkEnd w:id="409"/>
      <w:bookmarkEnd w:id="410"/>
      <w:bookmarkEnd w:id="411"/>
      <w:bookmarkEnd w:id="412"/>
    </w:p>
    <w:p w14:paraId="50339F37" w14:textId="77777777" w:rsidR="00CF5452" w:rsidRDefault="00CF5452" w:rsidP="00CF5452">
      <w:pPr>
        <w:pStyle w:val="Guidance"/>
      </w:pPr>
      <w:r>
        <w:t>This clause will indicate the encoding of HTTP requests/responses and the applicable MIME media type for the related Content-Type header. Adjust the text below if additional payload types are used e.g. for HATEOAS..</w:t>
      </w:r>
    </w:p>
    <w:p w14:paraId="676FD69F" w14:textId="32E5CDB2" w:rsidR="00CF5452" w:rsidRDefault="00CF5452" w:rsidP="00CF5452">
      <w:bookmarkStart w:id="41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897273">
        <w:rPr>
          <w:noProof/>
        </w:rPr>
        <w:t>7</w:t>
      </w:r>
      <w:r w:rsidRPr="00986E88">
        <w:rPr>
          <w:noProof/>
        </w:rPr>
        <w:t>].</w:t>
      </w:r>
      <w:r w:rsidRPr="00F00EFD">
        <w:t xml:space="preserve"> </w:t>
      </w:r>
      <w:r>
        <w:t>The use of the JSON format shall be signalled by the content type "application/json".</w:t>
      </w:r>
    </w:p>
    <w:p w14:paraId="48898334" w14:textId="77777777" w:rsidR="00CF5452" w:rsidRPr="00986E88" w:rsidRDefault="00CF5452" w:rsidP="00CF545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5E7B3BE1" w14:textId="77777777" w:rsidR="00CF5452" w:rsidRPr="000C5200" w:rsidRDefault="00CF5452" w:rsidP="00CF5452">
      <w:pPr>
        <w:pStyle w:val="Heading4"/>
      </w:pPr>
      <w:bookmarkStart w:id="414" w:name="_Toc35971397"/>
      <w:bookmarkStart w:id="415" w:name="_Toc67903521"/>
      <w:bookmarkStart w:id="416" w:name="_Toc180396945"/>
      <w:r>
        <w:t>7a.1.2.3</w:t>
      </w:r>
      <w:r>
        <w:tab/>
        <w:t>HTTP custom headers</w:t>
      </w:r>
      <w:bookmarkEnd w:id="413"/>
      <w:bookmarkEnd w:id="414"/>
      <w:bookmarkEnd w:id="415"/>
      <w:bookmarkEnd w:id="416"/>
    </w:p>
    <w:p w14:paraId="38B50659" w14:textId="23230E1E" w:rsidR="00CF5452" w:rsidRDefault="00CF5452" w:rsidP="00CF5452">
      <w:pPr>
        <w:rPr>
          <w:noProof/>
        </w:rPr>
      </w:pPr>
      <w:bookmarkStart w:id="417" w:name="_Toc489605322"/>
      <w:bookmarkStart w:id="418" w:name="_Toc492899753"/>
      <w:bookmarkStart w:id="419" w:name="_Toc492900032"/>
      <w:bookmarkStart w:id="420" w:name="_Toc492967834"/>
      <w:bookmarkStart w:id="421" w:name="_Toc492972922"/>
      <w:bookmarkStart w:id="422" w:name="_Toc492973142"/>
      <w:bookmarkStart w:id="423" w:name="_Toc492974840"/>
      <w:bookmarkStart w:id="42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897273">
        <w:rPr>
          <w:noProof/>
        </w:rPr>
        <w:t>7</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w:t>
      </w:r>
      <w:r w:rsidR="00897273">
        <w:rPr>
          <w:noProof/>
        </w:rPr>
        <w:t>7</w:t>
      </w:r>
      <w:r w:rsidRPr="00810C4F">
        <w:rPr>
          <w:noProof/>
        </w:rPr>
        <w:t>]</w:t>
      </w:r>
      <w:r>
        <w:rPr>
          <w:noProof/>
        </w:rPr>
        <w:t xml:space="preserve"> may be supported.</w:t>
      </w:r>
    </w:p>
    <w:p w14:paraId="13C1557B" w14:textId="77777777" w:rsidR="00CF5452" w:rsidRDefault="00CF5452" w:rsidP="00CF5452">
      <w:pPr>
        <w:pStyle w:val="Guidance"/>
      </w:pPr>
      <w:r>
        <w:t>Add specific information for the API if applicable.</w:t>
      </w:r>
    </w:p>
    <w:p w14:paraId="7AF91EA8" w14:textId="77777777" w:rsidR="00CF5452" w:rsidRDefault="00CF5452" w:rsidP="00CF5452">
      <w:pPr>
        <w:pStyle w:val="Heading3"/>
      </w:pPr>
      <w:bookmarkStart w:id="425" w:name="_Toc67903522"/>
      <w:bookmarkStart w:id="426" w:name="_Toc180396946"/>
      <w:bookmarkEnd w:id="417"/>
      <w:bookmarkEnd w:id="418"/>
      <w:bookmarkEnd w:id="419"/>
      <w:bookmarkEnd w:id="420"/>
      <w:bookmarkEnd w:id="421"/>
      <w:bookmarkEnd w:id="422"/>
      <w:bookmarkEnd w:id="423"/>
      <w:bookmarkEnd w:id="424"/>
      <w:r>
        <w:t>7a.1.3</w:t>
      </w:r>
      <w:r>
        <w:tab/>
        <w:t>Resources</w:t>
      </w:r>
      <w:bookmarkEnd w:id="425"/>
      <w:bookmarkEnd w:id="426"/>
    </w:p>
    <w:p w14:paraId="4219FE1B" w14:textId="77777777" w:rsidR="00CF5452" w:rsidRPr="000A7435" w:rsidRDefault="00CF5452" w:rsidP="00CF5452">
      <w:pPr>
        <w:pStyle w:val="Heading4"/>
      </w:pPr>
      <w:bookmarkStart w:id="427" w:name="_Toc67903523"/>
      <w:bookmarkStart w:id="428" w:name="_Toc180396947"/>
      <w:r>
        <w:t>7a.1.3.1</w:t>
      </w:r>
      <w:r>
        <w:tab/>
        <w:t>Overview</w:t>
      </w:r>
      <w:bookmarkEnd w:id="427"/>
      <w:bookmarkEnd w:id="428"/>
    </w:p>
    <w:p w14:paraId="7A361B03" w14:textId="77777777" w:rsidR="00CF5452" w:rsidRDefault="00CF5452" w:rsidP="00CF5452">
      <w:pPr>
        <w:pStyle w:val="Guidance"/>
      </w:pPr>
      <w:r>
        <w:t>This clause will describe the structure for the Resource URIs and the resources and methods used for the service.</w:t>
      </w:r>
    </w:p>
    <w:p w14:paraId="08B72DB1" w14:textId="77777777" w:rsidR="00CF5452" w:rsidRDefault="00CF5452" w:rsidP="00CF5452">
      <w:r>
        <w:t>This clause describes the structure for the Resource URIs and the resources and methods used for the service.</w:t>
      </w:r>
    </w:p>
    <w:p w14:paraId="76608C7B" w14:textId="77777777" w:rsidR="00CF5452" w:rsidRDefault="00CF5452" w:rsidP="00CF5452">
      <w:r>
        <w:t>Figure 7a.1.3.1-1 depicts the resource URIs structure for the &lt;Service1&gt; API.</w:t>
      </w:r>
    </w:p>
    <w:p w14:paraId="70FA38D3" w14:textId="77777777" w:rsidR="00CF5452" w:rsidRPr="0085686F" w:rsidRDefault="00CF5452" w:rsidP="00CF5452">
      <w:pPr>
        <w:pStyle w:val="EX"/>
      </w:pPr>
      <w:r w:rsidRPr="0085686F">
        <w:t>Example:</w:t>
      </w:r>
    </w:p>
    <w:p w14:paraId="4A62F774" w14:textId="77777777" w:rsidR="00CF5452" w:rsidRPr="00A258AF" w:rsidRDefault="00CF5452" w:rsidP="00CF5452">
      <w:pPr>
        <w:pStyle w:val="TH"/>
        <w:rPr>
          <w:lang w:val="en-US"/>
        </w:rPr>
      </w:pPr>
      <w:r w:rsidRPr="0069718D">
        <w:object w:dxaOrig="11952" w:dyaOrig="9564" w14:anchorId="49AB484A">
          <v:shape id="_x0000_i1028" type="#_x0000_t75" style="width:6in;height:348pt" o:ole="">
            <v:imagedata r:id="rId20" o:title=""/>
          </v:shape>
          <o:OLEObject Type="Embed" ProgID="Visio.Drawing.11" ShapeID="_x0000_i1028" DrawAspect="Content" ObjectID="_1791009644" r:id="rId21"/>
        </w:object>
      </w:r>
    </w:p>
    <w:p w14:paraId="51BC0045" w14:textId="77777777" w:rsidR="00CF5452" w:rsidRPr="008C18E3" w:rsidRDefault="00CF5452" w:rsidP="00CF5452">
      <w:pPr>
        <w:pStyle w:val="TF"/>
      </w:pPr>
      <w:r w:rsidRPr="008C18E3">
        <w:t>Figure</w:t>
      </w:r>
      <w:r>
        <w:t> 7a.1.3.1</w:t>
      </w:r>
      <w:r w:rsidRPr="008C18E3">
        <w:t xml:space="preserve">-1: </w:t>
      </w:r>
      <w:r>
        <w:t xml:space="preserve">Resource </w:t>
      </w:r>
      <w:r w:rsidRPr="008C18E3">
        <w:t xml:space="preserve">URI structure of the </w:t>
      </w:r>
      <w:r>
        <w:t>&lt;xyz &gt;</w:t>
      </w:r>
      <w:r w:rsidRPr="008C18E3">
        <w:t xml:space="preserve"> API</w:t>
      </w:r>
    </w:p>
    <w:p w14:paraId="34633CD2" w14:textId="2D844F49" w:rsidR="00CF5452" w:rsidRDefault="00CF5452" w:rsidP="00CF5452">
      <w:pPr>
        <w:pStyle w:val="Guidance"/>
      </w:pPr>
      <w:r w:rsidRPr="008C18E3">
        <w:t xml:space="preserve">Figure </w:t>
      </w:r>
      <w:r>
        <w:t>7a.1.3.1</w:t>
      </w:r>
      <w:r w:rsidRPr="008C18E3">
        <w:t>-1</w:t>
      </w:r>
      <w:r>
        <w:t xml:space="preserve"> illustrates resource </w:t>
      </w:r>
      <w:r w:rsidRPr="008C18E3">
        <w:t xml:space="preserve">URI structure </w:t>
      </w:r>
      <w:r>
        <w:t>with an example. The figure shall include Resource URI structure and Custom operations if any. Clause </w:t>
      </w:r>
      <w:r>
        <w:rPr>
          <w:lang w:eastAsia="zh-CN"/>
        </w:rPr>
        <w:t>5.2.1</w:t>
      </w:r>
      <w:r w:rsidRPr="008C18E3">
        <w:t>-1</w:t>
      </w:r>
      <w:r>
        <w:t xml:space="preserve"> in 3GPP TS 29.501 [</w:t>
      </w:r>
      <w:r w:rsidR="00F65DB3">
        <w:t>8</w:t>
      </w:r>
      <w:r>
        <w:t xml:space="preserve">] </w:t>
      </w:r>
      <w:r>
        <w:rPr>
          <w:lang w:eastAsia="zh-CN"/>
        </w:rPr>
        <w:t xml:space="preserve">specifies graphical conventions used in the </w:t>
      </w:r>
      <w:r>
        <w:t>r</w:t>
      </w:r>
      <w:r w:rsidRPr="00BD4298">
        <w:t>esource URI structure</w:t>
      </w:r>
      <w:r>
        <w:t>s.</w:t>
      </w:r>
    </w:p>
    <w:p w14:paraId="5E211164" w14:textId="77777777" w:rsidR="00CF5452" w:rsidRDefault="00CF5452" w:rsidP="00CF5452">
      <w:r>
        <w:t>Table 7a.1.3.1-1 provides an overview of the resources and applicable HTTP methods.</w:t>
      </w:r>
    </w:p>
    <w:p w14:paraId="35A4FFA5" w14:textId="77777777" w:rsidR="00CF5452" w:rsidRPr="00384E92" w:rsidRDefault="00CF5452" w:rsidP="00CF5452">
      <w:pPr>
        <w:pStyle w:val="TH"/>
      </w:pPr>
      <w:r w:rsidRPr="00384E92">
        <w:t>Table</w:t>
      </w:r>
      <w:r>
        <w:t> 7a.1.3.1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CF5452" w:rsidRPr="00B54FF5" w14:paraId="7CE72F35" w14:textId="77777777" w:rsidTr="00C21234">
        <w:trPr>
          <w:jc w:val="center"/>
        </w:trPr>
        <w:tc>
          <w:tcPr>
            <w:tcW w:w="1339" w:type="pct"/>
            <w:shd w:val="clear" w:color="auto" w:fill="C0C0C0"/>
            <w:vAlign w:val="center"/>
            <w:hideMark/>
          </w:tcPr>
          <w:p w14:paraId="15F04060" w14:textId="77777777" w:rsidR="00CF5452" w:rsidRPr="0016361A" w:rsidRDefault="00CF5452" w:rsidP="00C21234">
            <w:pPr>
              <w:pStyle w:val="TAH"/>
            </w:pPr>
            <w:r w:rsidRPr="008C18E3">
              <w:t xml:space="preserve">Resource </w:t>
            </w:r>
            <w:r>
              <w:t>purpose/</w:t>
            </w:r>
            <w:r w:rsidRPr="008C18E3">
              <w:t>name</w:t>
            </w:r>
          </w:p>
        </w:tc>
        <w:tc>
          <w:tcPr>
            <w:tcW w:w="1501" w:type="pct"/>
            <w:shd w:val="clear" w:color="auto" w:fill="C0C0C0"/>
            <w:vAlign w:val="center"/>
            <w:hideMark/>
          </w:tcPr>
          <w:p w14:paraId="3CE257C6" w14:textId="77777777" w:rsidR="00CF5452" w:rsidRPr="0016361A" w:rsidRDefault="00CF5452" w:rsidP="00C21234">
            <w:pPr>
              <w:pStyle w:val="TAH"/>
            </w:pPr>
            <w:r w:rsidRPr="008C18E3">
              <w:t>Resource URI</w:t>
            </w:r>
            <w:r>
              <w:t xml:space="preserve"> (relative path after API URI)</w:t>
            </w:r>
          </w:p>
        </w:tc>
        <w:tc>
          <w:tcPr>
            <w:tcW w:w="504" w:type="pct"/>
            <w:shd w:val="clear" w:color="auto" w:fill="C0C0C0"/>
            <w:vAlign w:val="center"/>
            <w:hideMark/>
          </w:tcPr>
          <w:p w14:paraId="524E29E9" w14:textId="77777777" w:rsidR="00CF5452" w:rsidRPr="0016361A" w:rsidRDefault="00CF5452" w:rsidP="00C21234">
            <w:pPr>
              <w:pStyle w:val="TAH"/>
            </w:pPr>
            <w:r w:rsidRPr="008C18E3">
              <w:t>HTTP method</w:t>
            </w:r>
            <w:r>
              <w:t xml:space="preserve"> or custom operation</w:t>
            </w:r>
          </w:p>
        </w:tc>
        <w:tc>
          <w:tcPr>
            <w:tcW w:w="1656" w:type="pct"/>
            <w:shd w:val="clear" w:color="auto" w:fill="C0C0C0"/>
            <w:vAlign w:val="center"/>
            <w:hideMark/>
          </w:tcPr>
          <w:p w14:paraId="1BAAA777" w14:textId="77777777" w:rsidR="00CF5452" w:rsidRPr="0016361A" w:rsidRDefault="00CF5452" w:rsidP="00C21234">
            <w:pPr>
              <w:pStyle w:val="TAH"/>
            </w:pPr>
            <w:r>
              <w:t>Description (service operation)</w:t>
            </w:r>
          </w:p>
        </w:tc>
      </w:tr>
      <w:tr w:rsidR="00CF5452" w:rsidRPr="00B54FF5" w14:paraId="7206B196" w14:textId="77777777" w:rsidTr="00C21234">
        <w:trPr>
          <w:jc w:val="center"/>
        </w:trPr>
        <w:tc>
          <w:tcPr>
            <w:tcW w:w="1339" w:type="pct"/>
            <w:vMerge w:val="restart"/>
            <w:hideMark/>
          </w:tcPr>
          <w:p w14:paraId="4C0B002F" w14:textId="77777777" w:rsidR="00CF5452" w:rsidRPr="0016361A" w:rsidRDefault="00CF5452" w:rsidP="00C21234">
            <w:pPr>
              <w:pStyle w:val="TAL"/>
            </w:pPr>
            <w:r w:rsidRPr="0016361A">
              <w:t>&lt;Resource name&gt;</w:t>
            </w:r>
          </w:p>
        </w:tc>
        <w:tc>
          <w:tcPr>
            <w:tcW w:w="1501" w:type="pct"/>
            <w:vMerge w:val="restart"/>
            <w:hideMark/>
          </w:tcPr>
          <w:p w14:paraId="5D12F5B2" w14:textId="77777777" w:rsidR="00CF5452" w:rsidRPr="0016361A" w:rsidRDefault="00CF5452" w:rsidP="00C21234">
            <w:pPr>
              <w:pStyle w:val="TAL"/>
            </w:pPr>
            <w:r w:rsidRPr="0016361A">
              <w:t xml:space="preserve">&lt;relative </w:t>
            </w:r>
            <w:r>
              <w:t>path after</w:t>
            </w:r>
            <w:r w:rsidRPr="0016361A">
              <w:t xml:space="preserve"> </w:t>
            </w:r>
            <w:r>
              <w:t>API URI</w:t>
            </w:r>
            <w:r w:rsidRPr="0016361A">
              <w:t>&gt;</w:t>
            </w:r>
          </w:p>
        </w:tc>
        <w:tc>
          <w:tcPr>
            <w:tcW w:w="504" w:type="pct"/>
            <w:hideMark/>
          </w:tcPr>
          <w:p w14:paraId="3B6899B6" w14:textId="77777777" w:rsidR="00CF5452" w:rsidRPr="0016361A" w:rsidRDefault="00CF5452" w:rsidP="00C21234">
            <w:pPr>
              <w:pStyle w:val="TAL"/>
            </w:pPr>
            <w:r w:rsidRPr="0016361A">
              <w:t>GET</w:t>
            </w:r>
          </w:p>
        </w:tc>
        <w:tc>
          <w:tcPr>
            <w:tcW w:w="1656" w:type="pct"/>
            <w:hideMark/>
          </w:tcPr>
          <w:p w14:paraId="36DDB21C" w14:textId="77777777" w:rsidR="00CF5452" w:rsidRPr="0016361A" w:rsidRDefault="00CF5452" w:rsidP="00C21234">
            <w:pPr>
              <w:pStyle w:val="TAL"/>
            </w:pPr>
            <w:r w:rsidRPr="0016361A">
              <w:t>&lt;Operation executed by GET&gt;</w:t>
            </w:r>
          </w:p>
        </w:tc>
      </w:tr>
      <w:tr w:rsidR="00CF5452" w:rsidRPr="00B54FF5" w14:paraId="28018E82" w14:textId="77777777" w:rsidTr="00C21234">
        <w:trPr>
          <w:jc w:val="center"/>
        </w:trPr>
        <w:tc>
          <w:tcPr>
            <w:tcW w:w="0" w:type="auto"/>
            <w:vMerge/>
            <w:vAlign w:val="center"/>
            <w:hideMark/>
          </w:tcPr>
          <w:p w14:paraId="05D7CA65" w14:textId="77777777" w:rsidR="00CF5452" w:rsidRPr="0016361A" w:rsidRDefault="00CF5452" w:rsidP="00C21234">
            <w:pPr>
              <w:pStyle w:val="TAL"/>
            </w:pPr>
          </w:p>
        </w:tc>
        <w:tc>
          <w:tcPr>
            <w:tcW w:w="0" w:type="auto"/>
            <w:vMerge/>
            <w:vAlign w:val="center"/>
            <w:hideMark/>
          </w:tcPr>
          <w:p w14:paraId="427C44C1" w14:textId="77777777" w:rsidR="00CF5452" w:rsidRPr="0016361A" w:rsidRDefault="00CF5452" w:rsidP="00C21234">
            <w:pPr>
              <w:pStyle w:val="TAL"/>
            </w:pPr>
          </w:p>
        </w:tc>
        <w:tc>
          <w:tcPr>
            <w:tcW w:w="504" w:type="pct"/>
            <w:hideMark/>
          </w:tcPr>
          <w:p w14:paraId="34668591" w14:textId="77777777" w:rsidR="00CF5452" w:rsidRPr="0016361A" w:rsidRDefault="00CF5452" w:rsidP="00C21234">
            <w:pPr>
              <w:pStyle w:val="TAL"/>
            </w:pPr>
            <w:r w:rsidRPr="0016361A">
              <w:t>PUT</w:t>
            </w:r>
          </w:p>
        </w:tc>
        <w:tc>
          <w:tcPr>
            <w:tcW w:w="1656" w:type="pct"/>
            <w:hideMark/>
          </w:tcPr>
          <w:p w14:paraId="5C1EE344" w14:textId="77777777" w:rsidR="00CF5452" w:rsidRPr="0016361A" w:rsidRDefault="00CF5452" w:rsidP="00C21234">
            <w:pPr>
              <w:pStyle w:val="TAL"/>
            </w:pPr>
            <w:r w:rsidRPr="0016361A">
              <w:t>&lt;Operation executed by PUT&gt;</w:t>
            </w:r>
          </w:p>
        </w:tc>
      </w:tr>
      <w:tr w:rsidR="00CF5452" w:rsidRPr="00B54FF5" w14:paraId="46782D81" w14:textId="77777777" w:rsidTr="00C21234">
        <w:trPr>
          <w:jc w:val="center"/>
        </w:trPr>
        <w:tc>
          <w:tcPr>
            <w:tcW w:w="0" w:type="auto"/>
            <w:vMerge/>
            <w:vAlign w:val="center"/>
            <w:hideMark/>
          </w:tcPr>
          <w:p w14:paraId="5EC4CCCB" w14:textId="77777777" w:rsidR="00CF5452" w:rsidRPr="0016361A" w:rsidRDefault="00CF5452" w:rsidP="00C21234">
            <w:pPr>
              <w:pStyle w:val="TAL"/>
            </w:pPr>
          </w:p>
        </w:tc>
        <w:tc>
          <w:tcPr>
            <w:tcW w:w="0" w:type="auto"/>
            <w:vMerge/>
            <w:vAlign w:val="center"/>
            <w:hideMark/>
          </w:tcPr>
          <w:p w14:paraId="3EF17118" w14:textId="77777777" w:rsidR="00CF5452" w:rsidRPr="0016361A" w:rsidRDefault="00CF5452" w:rsidP="00C21234">
            <w:pPr>
              <w:pStyle w:val="TAL"/>
            </w:pPr>
          </w:p>
        </w:tc>
        <w:tc>
          <w:tcPr>
            <w:tcW w:w="504" w:type="pct"/>
            <w:hideMark/>
          </w:tcPr>
          <w:p w14:paraId="4F8C8E65" w14:textId="77777777" w:rsidR="00CF5452" w:rsidRPr="0016361A" w:rsidRDefault="00CF5452" w:rsidP="00C21234">
            <w:pPr>
              <w:pStyle w:val="TAL"/>
            </w:pPr>
            <w:r w:rsidRPr="0016361A">
              <w:t>PATCH</w:t>
            </w:r>
          </w:p>
        </w:tc>
        <w:tc>
          <w:tcPr>
            <w:tcW w:w="1656" w:type="pct"/>
            <w:hideMark/>
          </w:tcPr>
          <w:p w14:paraId="5E3F8903" w14:textId="77777777" w:rsidR="00CF5452" w:rsidRPr="0016361A" w:rsidRDefault="00CF5452" w:rsidP="00C21234">
            <w:pPr>
              <w:pStyle w:val="TAL"/>
            </w:pPr>
            <w:r w:rsidRPr="0016361A">
              <w:t>&lt;Operation executed by PATCH&gt;</w:t>
            </w:r>
          </w:p>
        </w:tc>
      </w:tr>
      <w:tr w:rsidR="00CF5452" w:rsidRPr="00B54FF5" w14:paraId="787383E8" w14:textId="77777777" w:rsidTr="00C21234">
        <w:trPr>
          <w:jc w:val="center"/>
        </w:trPr>
        <w:tc>
          <w:tcPr>
            <w:tcW w:w="0" w:type="auto"/>
            <w:vMerge/>
            <w:vAlign w:val="center"/>
            <w:hideMark/>
          </w:tcPr>
          <w:p w14:paraId="0B76798B" w14:textId="77777777" w:rsidR="00CF5452" w:rsidRPr="0016361A" w:rsidRDefault="00CF5452" w:rsidP="00C21234">
            <w:pPr>
              <w:pStyle w:val="TAL"/>
            </w:pPr>
          </w:p>
        </w:tc>
        <w:tc>
          <w:tcPr>
            <w:tcW w:w="0" w:type="auto"/>
            <w:vMerge/>
            <w:vAlign w:val="center"/>
            <w:hideMark/>
          </w:tcPr>
          <w:p w14:paraId="5B218E81" w14:textId="77777777" w:rsidR="00CF5452" w:rsidRPr="0016361A" w:rsidRDefault="00CF5452" w:rsidP="00C21234">
            <w:pPr>
              <w:pStyle w:val="TAL"/>
            </w:pPr>
          </w:p>
        </w:tc>
        <w:tc>
          <w:tcPr>
            <w:tcW w:w="504" w:type="pct"/>
            <w:hideMark/>
          </w:tcPr>
          <w:p w14:paraId="3164CFDE" w14:textId="77777777" w:rsidR="00CF5452" w:rsidRPr="0016361A" w:rsidRDefault="00CF5452" w:rsidP="00C21234">
            <w:pPr>
              <w:pStyle w:val="TAL"/>
            </w:pPr>
            <w:r w:rsidRPr="0016361A">
              <w:t>POST</w:t>
            </w:r>
          </w:p>
        </w:tc>
        <w:tc>
          <w:tcPr>
            <w:tcW w:w="1656" w:type="pct"/>
            <w:hideMark/>
          </w:tcPr>
          <w:p w14:paraId="03874BCC" w14:textId="77777777" w:rsidR="00CF5452" w:rsidRPr="0016361A" w:rsidRDefault="00CF5452" w:rsidP="00C21234">
            <w:pPr>
              <w:pStyle w:val="TAL"/>
            </w:pPr>
            <w:r w:rsidRPr="0016361A">
              <w:t>&lt;Operation executed by POST&gt;</w:t>
            </w:r>
          </w:p>
        </w:tc>
      </w:tr>
      <w:tr w:rsidR="00CF5452" w:rsidRPr="00B54FF5" w14:paraId="64C64A36" w14:textId="77777777" w:rsidTr="00C21234">
        <w:trPr>
          <w:jc w:val="center"/>
        </w:trPr>
        <w:tc>
          <w:tcPr>
            <w:tcW w:w="0" w:type="auto"/>
            <w:vMerge/>
            <w:vAlign w:val="center"/>
            <w:hideMark/>
          </w:tcPr>
          <w:p w14:paraId="02986155" w14:textId="77777777" w:rsidR="00CF5452" w:rsidRPr="0016361A" w:rsidRDefault="00CF5452" w:rsidP="00C21234">
            <w:pPr>
              <w:pStyle w:val="TAL"/>
            </w:pPr>
          </w:p>
        </w:tc>
        <w:tc>
          <w:tcPr>
            <w:tcW w:w="0" w:type="auto"/>
            <w:vMerge/>
            <w:vAlign w:val="center"/>
            <w:hideMark/>
          </w:tcPr>
          <w:p w14:paraId="2ADAABB5" w14:textId="77777777" w:rsidR="00CF5452" w:rsidRPr="0016361A" w:rsidRDefault="00CF5452" w:rsidP="00C21234">
            <w:pPr>
              <w:pStyle w:val="TAL"/>
            </w:pPr>
          </w:p>
        </w:tc>
        <w:tc>
          <w:tcPr>
            <w:tcW w:w="504" w:type="pct"/>
            <w:hideMark/>
          </w:tcPr>
          <w:p w14:paraId="21FA1095" w14:textId="77777777" w:rsidR="00CF5452" w:rsidRPr="0016361A" w:rsidRDefault="00CF5452" w:rsidP="00C21234">
            <w:pPr>
              <w:pStyle w:val="TAL"/>
            </w:pPr>
            <w:r w:rsidRPr="0016361A">
              <w:t>DELETE</w:t>
            </w:r>
          </w:p>
        </w:tc>
        <w:tc>
          <w:tcPr>
            <w:tcW w:w="1656" w:type="pct"/>
            <w:hideMark/>
          </w:tcPr>
          <w:p w14:paraId="115AD5BC" w14:textId="77777777" w:rsidR="00CF5452" w:rsidRPr="0016361A" w:rsidRDefault="00CF5452" w:rsidP="00C21234">
            <w:pPr>
              <w:pStyle w:val="TAL"/>
            </w:pPr>
            <w:r w:rsidRPr="0016361A">
              <w:t>&lt;Operation executed by DELETE&gt;</w:t>
            </w:r>
          </w:p>
        </w:tc>
      </w:tr>
      <w:tr w:rsidR="00CF5452" w:rsidRPr="00B54FF5" w14:paraId="2F604299" w14:textId="77777777" w:rsidTr="00C21234">
        <w:trPr>
          <w:jc w:val="center"/>
        </w:trPr>
        <w:tc>
          <w:tcPr>
            <w:tcW w:w="0" w:type="auto"/>
            <w:vMerge/>
            <w:vAlign w:val="center"/>
          </w:tcPr>
          <w:p w14:paraId="2619ED4F" w14:textId="77777777" w:rsidR="00CF5452" w:rsidRPr="0016361A" w:rsidRDefault="00CF5452" w:rsidP="00C21234">
            <w:pPr>
              <w:pStyle w:val="TAL"/>
            </w:pPr>
          </w:p>
        </w:tc>
        <w:tc>
          <w:tcPr>
            <w:tcW w:w="0" w:type="auto"/>
            <w:vMerge/>
            <w:vAlign w:val="center"/>
          </w:tcPr>
          <w:p w14:paraId="4BB1B48F" w14:textId="77777777" w:rsidR="00CF5452" w:rsidRPr="0016361A" w:rsidRDefault="00CF5452" w:rsidP="00C21234">
            <w:pPr>
              <w:pStyle w:val="TAL"/>
            </w:pPr>
          </w:p>
        </w:tc>
        <w:tc>
          <w:tcPr>
            <w:tcW w:w="504" w:type="pct"/>
          </w:tcPr>
          <w:p w14:paraId="7B68A903" w14:textId="77777777" w:rsidR="00CF5452" w:rsidRPr="0016361A" w:rsidRDefault="00CF5452" w:rsidP="00C21234">
            <w:pPr>
              <w:pStyle w:val="TAL"/>
            </w:pPr>
            <w:r w:rsidRPr="0016361A">
              <w:t>Custom operation</w:t>
            </w:r>
          </w:p>
        </w:tc>
        <w:tc>
          <w:tcPr>
            <w:tcW w:w="1656" w:type="pct"/>
          </w:tcPr>
          <w:p w14:paraId="7928DAD6" w14:textId="77777777" w:rsidR="00CF5452" w:rsidRPr="0016361A" w:rsidRDefault="00CF5452" w:rsidP="00C21234">
            <w:pPr>
              <w:pStyle w:val="TAL"/>
            </w:pPr>
            <w:r w:rsidRPr="0016361A">
              <w:t>&lt;Operation executed by custom operation&gt;</w:t>
            </w:r>
          </w:p>
        </w:tc>
      </w:tr>
    </w:tbl>
    <w:p w14:paraId="1AE7AEFE" w14:textId="77777777" w:rsidR="00CF5452" w:rsidRPr="006B5418" w:rsidRDefault="00CF5452" w:rsidP="00CF5452">
      <w:pPr>
        <w:rPr>
          <w:lang w:val="en-US"/>
        </w:rPr>
      </w:pPr>
    </w:p>
    <w:p w14:paraId="4530FDB8" w14:textId="77777777" w:rsidR="00CF5452" w:rsidRDefault="00CF5452" w:rsidP="00CF5452">
      <w:pPr>
        <w:pStyle w:val="Heading4"/>
      </w:pPr>
      <w:bookmarkStart w:id="429" w:name="_Toc180396948"/>
      <w:r>
        <w:t>7a.1.3.2</w:t>
      </w:r>
      <w:r>
        <w:tab/>
        <w:t>Resource: &lt;resource 1&gt;</w:t>
      </w:r>
      <w:bookmarkEnd w:id="429"/>
    </w:p>
    <w:p w14:paraId="03826592" w14:textId="77777777" w:rsidR="00CF5452" w:rsidRDefault="00CF5452" w:rsidP="00CF5452">
      <w:pPr>
        <w:pStyle w:val="Guidance"/>
      </w:pPr>
      <w:r>
        <w:t>Where &lt;resource 1&gt; is to be replaced by the resource name, e.g. PduSession.</w:t>
      </w:r>
    </w:p>
    <w:p w14:paraId="3C7F50D4" w14:textId="77777777" w:rsidR="00CF5452" w:rsidRDefault="00CF5452" w:rsidP="00CF5452">
      <w:pPr>
        <w:pStyle w:val="Heading5"/>
      </w:pPr>
      <w:bookmarkStart w:id="430" w:name="_Toc67903525"/>
      <w:bookmarkStart w:id="431" w:name="_Toc180396949"/>
      <w:r>
        <w:t>7a.1.3.2.1</w:t>
      </w:r>
      <w:r>
        <w:tab/>
        <w:t>Description</w:t>
      </w:r>
      <w:bookmarkEnd w:id="430"/>
      <w:bookmarkEnd w:id="431"/>
    </w:p>
    <w:p w14:paraId="7B4CB718" w14:textId="77777777" w:rsidR="00CF5452" w:rsidRDefault="00CF5452" w:rsidP="00CF5452">
      <w:pPr>
        <w:pStyle w:val="Guidance"/>
      </w:pPr>
      <w:r>
        <w:t>This clause will specify what the resource represents or what it is used for.</w:t>
      </w:r>
    </w:p>
    <w:p w14:paraId="49190B01" w14:textId="77777777" w:rsidR="00CF5452" w:rsidRDefault="00CF5452" w:rsidP="00CF5452">
      <w:pPr>
        <w:pStyle w:val="Heading5"/>
      </w:pPr>
      <w:bookmarkStart w:id="432" w:name="_Toc67903526"/>
      <w:bookmarkStart w:id="433" w:name="_Toc180396950"/>
      <w:bookmarkStart w:id="434" w:name="_Toc67903527"/>
      <w:r>
        <w:t>7a.1.3.2.2</w:t>
      </w:r>
      <w:r>
        <w:tab/>
        <w:t>Resource Definition</w:t>
      </w:r>
      <w:bookmarkEnd w:id="432"/>
      <w:bookmarkEnd w:id="433"/>
    </w:p>
    <w:p w14:paraId="60C805CB" w14:textId="77777777" w:rsidR="00CF5452" w:rsidRDefault="00CF5452" w:rsidP="00CF5452">
      <w:pPr>
        <w:pStyle w:val="Guidance"/>
      </w:pPr>
      <w:r>
        <w:t>This clause will describe the Resource URI and the supported resource variables. "&lt;apiName&gt;" and "&lt;apiVersion&gt;" are placeholders (not resource URI variables) which are ultimately replaced by their values defined in clause 7a.1.1. The "&lt;apiName&gt;" placeholder should hence be replaced by its value (e.g. "nudm-sdm") as defined in clause 7a.1.1. However, for the sake of simplicity and in order to avoid to have to update all the occurrences of the API version when the latter is changed, the "&lt;apiVersion&gt;" should be kept in the resource URI when present in the core of the specification.</w:t>
      </w:r>
    </w:p>
    <w:p w14:paraId="7493342E" w14:textId="77777777" w:rsidR="00CF5452" w:rsidRDefault="00CF5452" w:rsidP="00CF5452">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4E45B714" w14:textId="77777777" w:rsidR="00CF5452" w:rsidRDefault="00CF5452" w:rsidP="00CF5452">
      <w:pPr>
        <w:rPr>
          <w:rFonts w:ascii="Arial" w:hAnsi="Arial" w:cs="Arial"/>
        </w:rPr>
      </w:pPr>
      <w:r w:rsidRPr="00F112E4">
        <w:t>This resource shall support the resource URI variables defined in table </w:t>
      </w:r>
      <w:r>
        <w:t>7a.</w:t>
      </w:r>
      <w:r w:rsidRPr="00F112E4">
        <w:t>1.3.2.2-1.</w:t>
      </w:r>
    </w:p>
    <w:p w14:paraId="638D6988" w14:textId="77777777" w:rsidR="00CF5452" w:rsidRDefault="00CF5452" w:rsidP="00CF5452">
      <w:pPr>
        <w:pStyle w:val="TH"/>
        <w:rPr>
          <w:rFonts w:cs="Arial"/>
        </w:rPr>
      </w:pPr>
      <w:r>
        <w:t>Table 7a.1.3.2.2-1: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F5452" w:rsidRPr="00B54FF5" w14:paraId="441D7146" w14:textId="77777777" w:rsidTr="00C2123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3167C7E" w14:textId="77777777" w:rsidR="00CF5452" w:rsidRPr="0016361A" w:rsidRDefault="00CF5452" w:rsidP="00C2123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0B2D1CD" w14:textId="77777777" w:rsidR="00CF5452" w:rsidRPr="0016361A" w:rsidRDefault="00CF5452" w:rsidP="00C2123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27921E" w14:textId="77777777" w:rsidR="00CF5452" w:rsidRPr="0016361A" w:rsidRDefault="00CF5452" w:rsidP="00C21234">
            <w:pPr>
              <w:pStyle w:val="TAH"/>
            </w:pPr>
            <w:r w:rsidRPr="0016361A">
              <w:t>Definition</w:t>
            </w:r>
          </w:p>
        </w:tc>
      </w:tr>
      <w:tr w:rsidR="00CF5452" w:rsidRPr="00B54FF5" w14:paraId="065B7BDE" w14:textId="77777777" w:rsidTr="00C2123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88F6552" w14:textId="77777777" w:rsidR="00CF5452" w:rsidRPr="0016361A" w:rsidRDefault="00CF5452" w:rsidP="00C2123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02EBAED" w14:textId="77777777" w:rsidR="00CF5452" w:rsidRPr="0016361A" w:rsidRDefault="00CF5452" w:rsidP="00C2123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C60285" w14:textId="77777777" w:rsidR="00CF5452" w:rsidRPr="0016361A" w:rsidRDefault="00CF5452" w:rsidP="00C21234">
            <w:pPr>
              <w:pStyle w:val="TAL"/>
            </w:pPr>
            <w:r w:rsidRPr="0016361A">
              <w:t>See clause</w:t>
            </w:r>
            <w:r w:rsidRPr="0016361A">
              <w:rPr>
                <w:lang w:val="en-US" w:eastAsia="zh-CN"/>
              </w:rPr>
              <w:t> </w:t>
            </w:r>
            <w:r>
              <w:t>7a.</w:t>
            </w:r>
            <w:r w:rsidRPr="0016361A">
              <w:t>1.1</w:t>
            </w:r>
          </w:p>
        </w:tc>
      </w:tr>
      <w:tr w:rsidR="00CF5452" w:rsidRPr="00B54FF5" w14:paraId="0EA3DE3C" w14:textId="77777777" w:rsidTr="00C21234">
        <w:trPr>
          <w:jc w:val="center"/>
        </w:trPr>
        <w:tc>
          <w:tcPr>
            <w:tcW w:w="687" w:type="pct"/>
            <w:tcBorders>
              <w:top w:val="single" w:sz="6" w:space="0" w:color="000000"/>
              <w:left w:val="single" w:sz="6" w:space="0" w:color="000000"/>
              <w:bottom w:val="single" w:sz="6" w:space="0" w:color="000000"/>
              <w:right w:val="single" w:sz="6" w:space="0" w:color="000000"/>
            </w:tcBorders>
          </w:tcPr>
          <w:p w14:paraId="7EAB9510" w14:textId="77777777" w:rsidR="00CF5452" w:rsidRPr="0016361A" w:rsidRDefault="00CF5452" w:rsidP="00C21234">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17828778" w14:textId="77777777" w:rsidR="00CF5452" w:rsidRPr="0016361A" w:rsidRDefault="00CF5452" w:rsidP="00C21234">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0593B56E" w14:textId="77777777" w:rsidR="00CF5452" w:rsidRPr="0016361A" w:rsidRDefault="00CF5452" w:rsidP="00C21234">
            <w:pPr>
              <w:pStyle w:val="TAL"/>
            </w:pPr>
            <w:r w:rsidRPr="0016361A">
              <w:t>&lt;definition&gt;</w:t>
            </w:r>
          </w:p>
        </w:tc>
      </w:tr>
    </w:tbl>
    <w:p w14:paraId="3F9149C9" w14:textId="77777777" w:rsidR="00CF5452" w:rsidRPr="00384E92" w:rsidRDefault="00CF5452" w:rsidP="00CF5452"/>
    <w:p w14:paraId="43C88161" w14:textId="77777777" w:rsidR="00CF5452" w:rsidRDefault="00CF5452" w:rsidP="00CF5452">
      <w:pPr>
        <w:pStyle w:val="Heading5"/>
      </w:pPr>
      <w:bookmarkStart w:id="435" w:name="_Toc180396951"/>
      <w:r>
        <w:t>7a.1.3.2.3</w:t>
      </w:r>
      <w:r>
        <w:tab/>
        <w:t>Resource Standard Methods</w:t>
      </w:r>
      <w:bookmarkEnd w:id="434"/>
      <w:bookmarkEnd w:id="435"/>
    </w:p>
    <w:p w14:paraId="7E184C83" w14:textId="77777777" w:rsidR="00CF5452" w:rsidRDefault="00CF5452" w:rsidP="00CF5452">
      <w:pPr>
        <w:pStyle w:val="Guidance"/>
      </w:pPr>
      <w:r>
        <w:t>The following clauses will specify the standard methods supported by the resource.</w:t>
      </w:r>
    </w:p>
    <w:p w14:paraId="053C3B79" w14:textId="77777777" w:rsidR="00CF5452" w:rsidRDefault="00CF5452" w:rsidP="00CF5452">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72C24A6D" w14:textId="77777777" w:rsidR="00CF5452" w:rsidRPr="00384E92" w:rsidRDefault="00CF5452" w:rsidP="00CF5452">
      <w:pPr>
        <w:pStyle w:val="H6"/>
      </w:pPr>
      <w:bookmarkStart w:id="436" w:name="_Toc67903546"/>
      <w:r>
        <w:t>7a.1.3.2.3</w:t>
      </w:r>
      <w:r w:rsidRPr="00384E92">
        <w:t>.1</w:t>
      </w:r>
      <w:r w:rsidRPr="00384E92">
        <w:tab/>
      </w:r>
      <w:r>
        <w:t>&lt; method 1 &gt;</w:t>
      </w:r>
    </w:p>
    <w:p w14:paraId="22AE1DA7" w14:textId="77777777" w:rsidR="00CF5452" w:rsidRDefault="00CF5452" w:rsidP="00CF5452">
      <w:pPr>
        <w:pStyle w:val="Guidance"/>
      </w:pPr>
      <w:r>
        <w:t>This clause will specify the meaning of the method applied on the resource.</w:t>
      </w:r>
    </w:p>
    <w:p w14:paraId="0CB4526F" w14:textId="77777777" w:rsidR="00CF5452" w:rsidRDefault="00CF5452" w:rsidP="00CF5452">
      <w:r>
        <w:t>This method shall support the URI query parameters specified in table 7a.1.3.2.3.1-1.</w:t>
      </w:r>
    </w:p>
    <w:p w14:paraId="7CCB19BA" w14:textId="77777777" w:rsidR="00CF5452" w:rsidRPr="00384E92" w:rsidRDefault="00CF5452" w:rsidP="00CF5452">
      <w:pPr>
        <w:pStyle w:val="TH"/>
        <w:rPr>
          <w:rFonts w:cs="Arial"/>
        </w:rPr>
      </w:pPr>
      <w:r w:rsidRPr="00384E92">
        <w:t>Table</w:t>
      </w:r>
      <w:r>
        <w:t> 7a.1.3.2.3.1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CF5452" w:rsidRPr="00B54FF5" w14:paraId="095A985C" w14:textId="77777777" w:rsidTr="00C21234">
        <w:trPr>
          <w:jc w:val="center"/>
        </w:trPr>
        <w:tc>
          <w:tcPr>
            <w:tcW w:w="825" w:type="pct"/>
            <w:shd w:val="clear" w:color="auto" w:fill="C0C0C0"/>
          </w:tcPr>
          <w:p w14:paraId="16A6F79F" w14:textId="77777777" w:rsidR="00CF5452" w:rsidRPr="0016361A" w:rsidRDefault="00CF5452" w:rsidP="00C21234">
            <w:pPr>
              <w:pStyle w:val="TAH"/>
            </w:pPr>
            <w:r w:rsidRPr="0016361A">
              <w:t>Name</w:t>
            </w:r>
          </w:p>
        </w:tc>
        <w:tc>
          <w:tcPr>
            <w:tcW w:w="731" w:type="pct"/>
            <w:shd w:val="clear" w:color="auto" w:fill="C0C0C0"/>
          </w:tcPr>
          <w:p w14:paraId="1E765CC4" w14:textId="77777777" w:rsidR="00CF5452" w:rsidRPr="0016361A" w:rsidRDefault="00CF5452" w:rsidP="00C21234">
            <w:pPr>
              <w:pStyle w:val="TAH"/>
            </w:pPr>
            <w:r w:rsidRPr="0016361A">
              <w:t>Data type</w:t>
            </w:r>
          </w:p>
        </w:tc>
        <w:tc>
          <w:tcPr>
            <w:tcW w:w="215" w:type="pct"/>
            <w:shd w:val="clear" w:color="auto" w:fill="C0C0C0"/>
          </w:tcPr>
          <w:p w14:paraId="3DD1820D" w14:textId="77777777" w:rsidR="00CF5452" w:rsidRPr="0016361A" w:rsidRDefault="00CF5452" w:rsidP="00C21234">
            <w:pPr>
              <w:pStyle w:val="TAH"/>
            </w:pPr>
            <w:r w:rsidRPr="0016361A">
              <w:t>P</w:t>
            </w:r>
          </w:p>
        </w:tc>
        <w:tc>
          <w:tcPr>
            <w:tcW w:w="580" w:type="pct"/>
            <w:shd w:val="clear" w:color="auto" w:fill="C0C0C0"/>
          </w:tcPr>
          <w:p w14:paraId="29770511" w14:textId="77777777" w:rsidR="00CF5452" w:rsidRPr="0016361A" w:rsidRDefault="00CF5452" w:rsidP="00C21234">
            <w:pPr>
              <w:pStyle w:val="TAH"/>
            </w:pPr>
            <w:r w:rsidRPr="0016361A">
              <w:t>Cardinality</w:t>
            </w:r>
          </w:p>
        </w:tc>
        <w:tc>
          <w:tcPr>
            <w:tcW w:w="1852" w:type="pct"/>
            <w:shd w:val="clear" w:color="auto" w:fill="C0C0C0"/>
            <w:vAlign w:val="center"/>
          </w:tcPr>
          <w:p w14:paraId="560A1692" w14:textId="77777777" w:rsidR="00CF5452" w:rsidRPr="0016361A" w:rsidRDefault="00CF5452" w:rsidP="00C21234">
            <w:pPr>
              <w:pStyle w:val="TAH"/>
            </w:pPr>
            <w:r w:rsidRPr="0016361A">
              <w:t>Description</w:t>
            </w:r>
          </w:p>
        </w:tc>
        <w:tc>
          <w:tcPr>
            <w:tcW w:w="796" w:type="pct"/>
            <w:shd w:val="clear" w:color="auto" w:fill="C0C0C0"/>
          </w:tcPr>
          <w:p w14:paraId="5C10BE1F" w14:textId="77777777" w:rsidR="00CF5452" w:rsidRPr="0016361A" w:rsidRDefault="00CF5452" w:rsidP="00C21234">
            <w:pPr>
              <w:pStyle w:val="TAH"/>
            </w:pPr>
            <w:r w:rsidRPr="0016361A">
              <w:t>Applicability</w:t>
            </w:r>
          </w:p>
        </w:tc>
      </w:tr>
      <w:tr w:rsidR="00CF5452" w:rsidRPr="00B54FF5" w14:paraId="08FE1A2B" w14:textId="77777777" w:rsidTr="00C21234">
        <w:trPr>
          <w:jc w:val="center"/>
        </w:trPr>
        <w:tc>
          <w:tcPr>
            <w:tcW w:w="825" w:type="pct"/>
            <w:shd w:val="clear" w:color="auto" w:fill="auto"/>
          </w:tcPr>
          <w:p w14:paraId="7393C6E1" w14:textId="77777777" w:rsidR="00CF5452" w:rsidRPr="0016361A" w:rsidRDefault="00CF5452" w:rsidP="00C21234">
            <w:pPr>
              <w:pStyle w:val="TAL"/>
            </w:pPr>
            <w:r w:rsidRPr="0016361A">
              <w:t>&lt;name&gt; or n/a</w:t>
            </w:r>
          </w:p>
        </w:tc>
        <w:tc>
          <w:tcPr>
            <w:tcW w:w="731" w:type="pct"/>
          </w:tcPr>
          <w:p w14:paraId="07418E31" w14:textId="77777777" w:rsidR="00CF5452" w:rsidRPr="0016361A" w:rsidRDefault="00CF5452" w:rsidP="00C21234">
            <w:pPr>
              <w:pStyle w:val="TAL"/>
            </w:pPr>
            <w:r w:rsidRPr="0016361A">
              <w:t>&lt;type&gt; or &lt;leave empty&gt;</w:t>
            </w:r>
          </w:p>
        </w:tc>
        <w:tc>
          <w:tcPr>
            <w:tcW w:w="215" w:type="pct"/>
          </w:tcPr>
          <w:p w14:paraId="78F8A95E" w14:textId="77777777" w:rsidR="00CF5452" w:rsidRPr="0016361A" w:rsidRDefault="00CF5452" w:rsidP="00C21234">
            <w:pPr>
              <w:pStyle w:val="TAC"/>
            </w:pPr>
            <w:r w:rsidRPr="0016361A">
              <w:t>&lt;M, C or O&gt;</w:t>
            </w:r>
          </w:p>
        </w:tc>
        <w:tc>
          <w:tcPr>
            <w:tcW w:w="580" w:type="pct"/>
          </w:tcPr>
          <w:p w14:paraId="7686647F" w14:textId="77777777" w:rsidR="00CF5452" w:rsidRPr="0016361A" w:rsidRDefault="00CF5452" w:rsidP="00C21234">
            <w:pPr>
              <w:pStyle w:val="TAL"/>
            </w:pPr>
            <w:r w:rsidRPr="0016361A">
              <w:t>0..1</w:t>
            </w:r>
            <w:r w:rsidRPr="0016361A" w:rsidDel="00444E50">
              <w:t xml:space="preserve"> </w:t>
            </w:r>
            <w:r w:rsidRPr="0016361A">
              <w:t>or 1 or 0..N or 1..N or &lt;leave empty&gt;</w:t>
            </w:r>
          </w:p>
        </w:tc>
        <w:tc>
          <w:tcPr>
            <w:tcW w:w="1852" w:type="pct"/>
            <w:shd w:val="clear" w:color="auto" w:fill="auto"/>
            <w:vAlign w:val="center"/>
          </w:tcPr>
          <w:p w14:paraId="1CCA44F7" w14:textId="77777777" w:rsidR="00CF5452" w:rsidRPr="0016361A" w:rsidRDefault="00CF5452" w:rsidP="00C21234">
            <w:pPr>
              <w:pStyle w:val="TAL"/>
            </w:pPr>
            <w:r w:rsidRPr="0016361A">
              <w:t>&lt;only if applicable&gt;</w:t>
            </w:r>
          </w:p>
        </w:tc>
        <w:tc>
          <w:tcPr>
            <w:tcW w:w="796" w:type="pct"/>
          </w:tcPr>
          <w:p w14:paraId="16C46FB4" w14:textId="77777777" w:rsidR="00CF5452" w:rsidRPr="0016361A" w:rsidRDefault="00CF5452" w:rsidP="00C21234">
            <w:pPr>
              <w:pStyle w:val="TAL"/>
            </w:pPr>
          </w:p>
        </w:tc>
      </w:tr>
    </w:tbl>
    <w:p w14:paraId="173EABEE" w14:textId="77777777" w:rsidR="00CF5452" w:rsidRDefault="00CF5452" w:rsidP="00CF5452"/>
    <w:p w14:paraId="5A5687CD" w14:textId="77777777" w:rsidR="00CF5452" w:rsidRPr="00384E92" w:rsidRDefault="00CF5452" w:rsidP="00CF5452">
      <w:r>
        <w:t>This method shall support the request data structures specified in table 7a.1.3.2.3.1-2 and the response data structures and response codes specified in table 7a.1.3.2.3.1-3.</w:t>
      </w:r>
    </w:p>
    <w:p w14:paraId="44A4A21B" w14:textId="77777777" w:rsidR="00CF5452" w:rsidRPr="001769FF" w:rsidRDefault="00CF5452" w:rsidP="00CF5452">
      <w:pPr>
        <w:pStyle w:val="TH"/>
      </w:pPr>
      <w:r w:rsidRPr="001769FF">
        <w:t>Table</w:t>
      </w:r>
      <w:r>
        <w:t> 7a.1.3.2.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F5452" w:rsidRPr="00B54FF5" w14:paraId="117F7BF9" w14:textId="77777777" w:rsidTr="00C21234">
        <w:trPr>
          <w:jc w:val="center"/>
        </w:trPr>
        <w:tc>
          <w:tcPr>
            <w:tcW w:w="1627" w:type="dxa"/>
            <w:shd w:val="clear" w:color="auto" w:fill="C0C0C0"/>
          </w:tcPr>
          <w:p w14:paraId="7AEBCF74" w14:textId="77777777" w:rsidR="00CF5452" w:rsidRPr="0016361A" w:rsidRDefault="00CF5452" w:rsidP="00C21234">
            <w:pPr>
              <w:pStyle w:val="TAH"/>
            </w:pPr>
            <w:r w:rsidRPr="0016361A">
              <w:t>Data type</w:t>
            </w:r>
          </w:p>
        </w:tc>
        <w:tc>
          <w:tcPr>
            <w:tcW w:w="425" w:type="dxa"/>
            <w:shd w:val="clear" w:color="auto" w:fill="C0C0C0"/>
          </w:tcPr>
          <w:p w14:paraId="438299B0" w14:textId="77777777" w:rsidR="00CF5452" w:rsidRPr="0016361A" w:rsidRDefault="00CF5452" w:rsidP="00C21234">
            <w:pPr>
              <w:pStyle w:val="TAH"/>
            </w:pPr>
            <w:r w:rsidRPr="0016361A">
              <w:t>P</w:t>
            </w:r>
          </w:p>
        </w:tc>
        <w:tc>
          <w:tcPr>
            <w:tcW w:w="1276" w:type="dxa"/>
            <w:shd w:val="clear" w:color="auto" w:fill="C0C0C0"/>
          </w:tcPr>
          <w:p w14:paraId="044EDB38" w14:textId="77777777" w:rsidR="00CF5452" w:rsidRPr="0016361A" w:rsidRDefault="00CF5452" w:rsidP="00C21234">
            <w:pPr>
              <w:pStyle w:val="TAH"/>
            </w:pPr>
            <w:r w:rsidRPr="0016361A">
              <w:t>Cardinality</w:t>
            </w:r>
          </w:p>
        </w:tc>
        <w:tc>
          <w:tcPr>
            <w:tcW w:w="6447" w:type="dxa"/>
            <w:shd w:val="clear" w:color="auto" w:fill="C0C0C0"/>
            <w:vAlign w:val="center"/>
          </w:tcPr>
          <w:p w14:paraId="603CA47F" w14:textId="77777777" w:rsidR="00CF5452" w:rsidRPr="0016361A" w:rsidRDefault="00CF5452" w:rsidP="00C21234">
            <w:pPr>
              <w:pStyle w:val="TAH"/>
            </w:pPr>
            <w:r w:rsidRPr="0016361A">
              <w:t>Description</w:t>
            </w:r>
          </w:p>
        </w:tc>
      </w:tr>
      <w:tr w:rsidR="00CF5452" w:rsidRPr="00B54FF5" w14:paraId="74E0ADF6" w14:textId="77777777" w:rsidTr="00C21234">
        <w:trPr>
          <w:jc w:val="center"/>
        </w:trPr>
        <w:tc>
          <w:tcPr>
            <w:tcW w:w="1627" w:type="dxa"/>
            <w:shd w:val="clear" w:color="auto" w:fill="auto"/>
          </w:tcPr>
          <w:p w14:paraId="62C3BF25" w14:textId="77777777" w:rsidR="00CF5452" w:rsidRPr="0016361A" w:rsidRDefault="00CF5452" w:rsidP="00C21234">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0A88D76B" w14:textId="77777777" w:rsidR="00CF5452" w:rsidRPr="0016361A" w:rsidRDefault="00CF5452" w:rsidP="00C21234">
            <w:pPr>
              <w:pStyle w:val="TAC"/>
            </w:pPr>
            <w:r w:rsidRPr="0016361A">
              <w:t>"M", "C" or "O"</w:t>
            </w:r>
          </w:p>
        </w:tc>
        <w:tc>
          <w:tcPr>
            <w:tcW w:w="1276" w:type="dxa"/>
          </w:tcPr>
          <w:p w14:paraId="3EBCE9B4" w14:textId="77777777" w:rsidR="00CF5452" w:rsidRPr="0016361A" w:rsidRDefault="00CF5452" w:rsidP="00C21234">
            <w:pPr>
              <w:pStyle w:val="TAL"/>
            </w:pPr>
            <w:r w:rsidRPr="0016361A">
              <w:t>"0..1", "1", or "M..N", or &lt;leave empty&gt;</w:t>
            </w:r>
          </w:p>
        </w:tc>
        <w:tc>
          <w:tcPr>
            <w:tcW w:w="6447" w:type="dxa"/>
            <w:shd w:val="clear" w:color="auto" w:fill="auto"/>
          </w:tcPr>
          <w:p w14:paraId="705E8351" w14:textId="77777777" w:rsidR="00CF5452" w:rsidRPr="0016361A" w:rsidRDefault="00CF5452" w:rsidP="00C21234">
            <w:pPr>
              <w:pStyle w:val="TAL"/>
            </w:pPr>
            <w:r w:rsidRPr="0016361A">
              <w:t>&lt;only if applicable&gt;</w:t>
            </w:r>
          </w:p>
        </w:tc>
      </w:tr>
    </w:tbl>
    <w:p w14:paraId="6A7EBA2A" w14:textId="77777777" w:rsidR="00CF5452" w:rsidRDefault="00CF5452" w:rsidP="00CF5452"/>
    <w:p w14:paraId="1AB8CA95" w14:textId="77777777" w:rsidR="00CF5452" w:rsidRPr="001769FF" w:rsidRDefault="00CF5452" w:rsidP="00CF5452">
      <w:pPr>
        <w:pStyle w:val="TH"/>
      </w:pPr>
      <w:r w:rsidRPr="001769FF">
        <w:t>Table</w:t>
      </w:r>
      <w:r>
        <w:t> 7a.1.3.2.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F5452" w:rsidRPr="00B54FF5" w14:paraId="55038976"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E406A21" w14:textId="77777777" w:rsidR="00CF5452" w:rsidRPr="0016361A" w:rsidRDefault="00CF5452" w:rsidP="00C21234">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345013" w14:textId="77777777" w:rsidR="00CF5452" w:rsidRPr="0016361A" w:rsidRDefault="00CF5452" w:rsidP="00C21234">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9F0CBCF" w14:textId="77777777" w:rsidR="00CF5452" w:rsidRPr="0016361A" w:rsidRDefault="00CF5452" w:rsidP="00C21234">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5C7950C" w14:textId="77777777" w:rsidR="00CF5452" w:rsidRPr="0016361A" w:rsidRDefault="00CF5452" w:rsidP="00C21234">
            <w:pPr>
              <w:pStyle w:val="TAH"/>
            </w:pPr>
            <w:r w:rsidRPr="0016361A">
              <w:t>Response</w:t>
            </w:r>
          </w:p>
          <w:p w14:paraId="14ADC6D4" w14:textId="77777777" w:rsidR="00CF5452" w:rsidRPr="0016361A" w:rsidRDefault="00CF5452" w:rsidP="00C21234">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9B161D8" w14:textId="77777777" w:rsidR="00CF5452" w:rsidRPr="0016361A" w:rsidRDefault="00CF5452" w:rsidP="00C21234">
            <w:pPr>
              <w:pStyle w:val="TAH"/>
            </w:pPr>
            <w:r w:rsidRPr="0016361A">
              <w:t>Description</w:t>
            </w:r>
          </w:p>
        </w:tc>
      </w:tr>
      <w:tr w:rsidR="00CF5452" w:rsidRPr="00B54FF5" w14:paraId="434C6A78"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3BD6696"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14153F7E" w14:textId="77777777" w:rsidR="00CF5452" w:rsidRPr="0016361A" w:rsidRDefault="00CF5452" w:rsidP="00C21234">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0E3184B1" w14:textId="77777777" w:rsidR="00CF5452" w:rsidRPr="0016361A" w:rsidRDefault="00CF5452" w:rsidP="00C21234">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1CBC2B75" w14:textId="77777777" w:rsidR="00CF5452" w:rsidRPr="0016361A" w:rsidRDefault="00CF5452" w:rsidP="00C21234">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9DBE0F9" w14:textId="77777777" w:rsidR="00CF5452" w:rsidRPr="0016361A" w:rsidRDefault="00CF5452" w:rsidP="00C21234">
            <w:pPr>
              <w:pStyle w:val="TAL"/>
            </w:pPr>
            <w:r w:rsidRPr="0016361A">
              <w:t>&lt;Meaning of the success case&gt;</w:t>
            </w:r>
          </w:p>
          <w:p w14:paraId="03529683" w14:textId="77777777" w:rsidR="00CF5452" w:rsidRPr="0016361A" w:rsidRDefault="00CF5452" w:rsidP="00C21234">
            <w:pPr>
              <w:pStyle w:val="TAL"/>
            </w:pPr>
            <w:r w:rsidRPr="0016361A">
              <w:t>or</w:t>
            </w:r>
          </w:p>
          <w:p w14:paraId="1264E25B" w14:textId="77777777" w:rsidR="00CF5452" w:rsidRPr="0016361A" w:rsidRDefault="00CF5452" w:rsidP="00C21234">
            <w:pPr>
              <w:pStyle w:val="TAL"/>
            </w:pPr>
            <w:r w:rsidRPr="0016361A">
              <w:t>&lt;Meaning of the error case with additional statement regarding error handling&gt;</w:t>
            </w:r>
          </w:p>
        </w:tc>
      </w:tr>
      <w:tr w:rsidR="00CF5452" w:rsidRPr="00B54FF5" w14:paraId="5E500498"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59D4AEB" w14:textId="458F9813" w:rsidR="00CF5452" w:rsidRPr="0016361A" w:rsidRDefault="00CF5452" w:rsidP="00C21234">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w:t>
            </w:r>
            <w:r w:rsidR="0037313D">
              <w:t>7</w:t>
            </w:r>
            <w:r w:rsidRPr="0016361A">
              <w:t>] also apply.</w:t>
            </w:r>
          </w:p>
        </w:tc>
      </w:tr>
    </w:tbl>
    <w:p w14:paraId="3ECD1249" w14:textId="77777777" w:rsidR="00CF5452" w:rsidRDefault="00CF5452" w:rsidP="00CF5452"/>
    <w:p w14:paraId="5C4356E8" w14:textId="77777777" w:rsidR="00CF5452" w:rsidRPr="00A04126" w:rsidRDefault="00CF5452" w:rsidP="00CF5452">
      <w:pPr>
        <w:pStyle w:val="TH"/>
        <w:rPr>
          <w:rFonts w:cs="Arial"/>
        </w:rPr>
      </w:pPr>
      <w:r w:rsidRPr="00A04126">
        <w:t>Table</w:t>
      </w:r>
      <w:r>
        <w:t> 7a.</w:t>
      </w:r>
      <w:r w:rsidRPr="00A04126">
        <w:t xml:space="preserve">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CF5452" w:rsidRPr="00B54FF5" w14:paraId="5F7E8A7B" w14:textId="77777777" w:rsidTr="00C21234">
        <w:trPr>
          <w:jc w:val="center"/>
        </w:trPr>
        <w:tc>
          <w:tcPr>
            <w:tcW w:w="982" w:type="pct"/>
            <w:shd w:val="clear" w:color="auto" w:fill="C0C0C0"/>
          </w:tcPr>
          <w:p w14:paraId="1E69DAB3" w14:textId="77777777" w:rsidR="00CF5452" w:rsidRPr="0016361A" w:rsidRDefault="00CF5452" w:rsidP="00C21234">
            <w:pPr>
              <w:pStyle w:val="TAH"/>
            </w:pPr>
            <w:r w:rsidRPr="0016361A">
              <w:t>Name</w:t>
            </w:r>
          </w:p>
        </w:tc>
        <w:tc>
          <w:tcPr>
            <w:tcW w:w="790" w:type="pct"/>
            <w:shd w:val="clear" w:color="auto" w:fill="C0C0C0"/>
          </w:tcPr>
          <w:p w14:paraId="5DF7C564" w14:textId="77777777" w:rsidR="00CF5452" w:rsidRPr="0016361A" w:rsidRDefault="00CF5452" w:rsidP="00C21234">
            <w:pPr>
              <w:pStyle w:val="TAH"/>
            </w:pPr>
            <w:r w:rsidRPr="0016361A">
              <w:t>Data type</w:t>
            </w:r>
          </w:p>
        </w:tc>
        <w:tc>
          <w:tcPr>
            <w:tcW w:w="335" w:type="pct"/>
            <w:shd w:val="clear" w:color="auto" w:fill="C0C0C0"/>
          </w:tcPr>
          <w:p w14:paraId="055C684C" w14:textId="77777777" w:rsidR="00CF5452" w:rsidRPr="0016361A" w:rsidRDefault="00CF5452" w:rsidP="00C21234">
            <w:pPr>
              <w:pStyle w:val="TAH"/>
            </w:pPr>
            <w:r w:rsidRPr="0016361A">
              <w:t>P</w:t>
            </w:r>
          </w:p>
        </w:tc>
        <w:tc>
          <w:tcPr>
            <w:tcW w:w="690" w:type="pct"/>
            <w:shd w:val="clear" w:color="auto" w:fill="C0C0C0"/>
          </w:tcPr>
          <w:p w14:paraId="4519CC5A" w14:textId="77777777" w:rsidR="00CF5452" w:rsidRPr="0016361A" w:rsidRDefault="00CF5452" w:rsidP="00C21234">
            <w:pPr>
              <w:pStyle w:val="TAH"/>
            </w:pPr>
            <w:r w:rsidRPr="0016361A">
              <w:t>Cardinality</w:t>
            </w:r>
          </w:p>
        </w:tc>
        <w:tc>
          <w:tcPr>
            <w:tcW w:w="2202" w:type="pct"/>
            <w:shd w:val="clear" w:color="auto" w:fill="C0C0C0"/>
            <w:vAlign w:val="center"/>
          </w:tcPr>
          <w:p w14:paraId="09C18100" w14:textId="77777777" w:rsidR="00CF5452" w:rsidRPr="0016361A" w:rsidRDefault="00CF5452" w:rsidP="00C21234">
            <w:pPr>
              <w:pStyle w:val="TAH"/>
            </w:pPr>
            <w:r w:rsidRPr="0016361A">
              <w:t>Description</w:t>
            </w:r>
          </w:p>
        </w:tc>
      </w:tr>
      <w:tr w:rsidR="00CF5452" w:rsidRPr="00B54FF5" w14:paraId="1001A392" w14:textId="77777777" w:rsidTr="00C21234">
        <w:trPr>
          <w:jc w:val="center"/>
        </w:trPr>
        <w:tc>
          <w:tcPr>
            <w:tcW w:w="982" w:type="pct"/>
            <w:shd w:val="clear" w:color="auto" w:fill="auto"/>
          </w:tcPr>
          <w:p w14:paraId="14937457" w14:textId="77777777" w:rsidR="00CF5452" w:rsidRPr="0016361A" w:rsidRDefault="00CF5452" w:rsidP="00C21234">
            <w:pPr>
              <w:pStyle w:val="TAL"/>
            </w:pPr>
            <w:r w:rsidRPr="0016361A">
              <w:t xml:space="preserve">&lt;header name&gt; </w:t>
            </w:r>
          </w:p>
        </w:tc>
        <w:tc>
          <w:tcPr>
            <w:tcW w:w="790" w:type="pct"/>
          </w:tcPr>
          <w:p w14:paraId="77E2F768" w14:textId="77777777" w:rsidR="00CF5452" w:rsidRPr="0016361A" w:rsidRDefault="00CF5452" w:rsidP="00C21234">
            <w:pPr>
              <w:pStyle w:val="TAL"/>
            </w:pPr>
            <w:r w:rsidRPr="0016361A">
              <w:t>&lt;data type&gt;</w:t>
            </w:r>
          </w:p>
          <w:p w14:paraId="593A4DC3" w14:textId="77777777" w:rsidR="00CF5452" w:rsidRPr="0016361A" w:rsidRDefault="00CF5452" w:rsidP="00C21234">
            <w:pPr>
              <w:pStyle w:val="TAL"/>
            </w:pPr>
            <w:r w:rsidRPr="0016361A">
              <w:t>e.g. string</w:t>
            </w:r>
          </w:p>
        </w:tc>
        <w:tc>
          <w:tcPr>
            <w:tcW w:w="335" w:type="pct"/>
          </w:tcPr>
          <w:p w14:paraId="2CC60AC8" w14:textId="77777777" w:rsidR="00CF5452" w:rsidRPr="0016361A" w:rsidRDefault="00CF5452" w:rsidP="00C21234">
            <w:pPr>
              <w:pStyle w:val="TAC"/>
            </w:pPr>
            <w:r w:rsidRPr="0016361A">
              <w:t>"M", "C" or "O"</w:t>
            </w:r>
          </w:p>
        </w:tc>
        <w:tc>
          <w:tcPr>
            <w:tcW w:w="690" w:type="pct"/>
          </w:tcPr>
          <w:p w14:paraId="4498656F" w14:textId="77777777" w:rsidR="00CF5452" w:rsidRPr="0016361A" w:rsidRDefault="00CF5452" w:rsidP="00C21234">
            <w:pPr>
              <w:pStyle w:val="TAL"/>
            </w:pPr>
            <w:r w:rsidRPr="0016361A">
              <w:t>"0..1", "1", "1..N",  "1..N", or &lt;leave empty&gt;</w:t>
            </w:r>
          </w:p>
        </w:tc>
        <w:tc>
          <w:tcPr>
            <w:tcW w:w="2202" w:type="pct"/>
            <w:shd w:val="clear" w:color="auto" w:fill="auto"/>
            <w:vAlign w:val="center"/>
          </w:tcPr>
          <w:p w14:paraId="257837CE" w14:textId="77777777" w:rsidR="00CF5452" w:rsidRPr="0016361A" w:rsidRDefault="00CF5452" w:rsidP="00C21234">
            <w:pPr>
              <w:pStyle w:val="TAL"/>
            </w:pPr>
            <w:r w:rsidRPr="0016361A">
              <w:t>&lt;description&gt;</w:t>
            </w:r>
          </w:p>
        </w:tc>
      </w:tr>
    </w:tbl>
    <w:p w14:paraId="29ECC154" w14:textId="77777777" w:rsidR="00CF5452" w:rsidRPr="00A04126" w:rsidRDefault="00CF5452" w:rsidP="00CF5452"/>
    <w:p w14:paraId="7AC16A36" w14:textId="77777777" w:rsidR="00CF5452" w:rsidRPr="00A04126" w:rsidRDefault="00CF5452" w:rsidP="00CF5452">
      <w:pPr>
        <w:pStyle w:val="TH"/>
        <w:rPr>
          <w:rFonts w:cs="Arial"/>
        </w:rPr>
      </w:pPr>
      <w:r w:rsidRPr="00A04126">
        <w:t>Table</w:t>
      </w:r>
      <w:r>
        <w:t> 7a.</w:t>
      </w:r>
      <w:r w:rsidRPr="00A04126">
        <w:t xml:space="preserve">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CF5452" w:rsidRPr="00B54FF5" w14:paraId="6977950F" w14:textId="77777777" w:rsidTr="00C21234">
        <w:trPr>
          <w:jc w:val="center"/>
        </w:trPr>
        <w:tc>
          <w:tcPr>
            <w:tcW w:w="981" w:type="pct"/>
            <w:shd w:val="clear" w:color="auto" w:fill="C0C0C0"/>
          </w:tcPr>
          <w:p w14:paraId="69148A62" w14:textId="77777777" w:rsidR="00CF5452" w:rsidRPr="0016361A" w:rsidRDefault="00CF5452" w:rsidP="00C21234">
            <w:pPr>
              <w:pStyle w:val="TAH"/>
            </w:pPr>
            <w:r w:rsidRPr="0016361A">
              <w:t>Name</w:t>
            </w:r>
          </w:p>
        </w:tc>
        <w:tc>
          <w:tcPr>
            <w:tcW w:w="871" w:type="pct"/>
            <w:shd w:val="clear" w:color="auto" w:fill="C0C0C0"/>
          </w:tcPr>
          <w:p w14:paraId="540DB9AD" w14:textId="77777777" w:rsidR="00CF5452" w:rsidRPr="0016361A" w:rsidRDefault="00CF5452" w:rsidP="00C21234">
            <w:pPr>
              <w:pStyle w:val="TAH"/>
            </w:pPr>
            <w:r w:rsidRPr="0016361A">
              <w:t>Data type</w:t>
            </w:r>
          </w:p>
        </w:tc>
        <w:tc>
          <w:tcPr>
            <w:tcW w:w="256" w:type="pct"/>
            <w:shd w:val="clear" w:color="auto" w:fill="C0C0C0"/>
          </w:tcPr>
          <w:p w14:paraId="2D990727" w14:textId="77777777" w:rsidR="00CF5452" w:rsidRPr="0016361A" w:rsidRDefault="00CF5452" w:rsidP="00C21234">
            <w:pPr>
              <w:pStyle w:val="TAH"/>
            </w:pPr>
            <w:r w:rsidRPr="0016361A">
              <w:t>P</w:t>
            </w:r>
          </w:p>
        </w:tc>
        <w:tc>
          <w:tcPr>
            <w:tcW w:w="776" w:type="pct"/>
            <w:shd w:val="clear" w:color="auto" w:fill="C0C0C0"/>
          </w:tcPr>
          <w:p w14:paraId="62B42CD2" w14:textId="77777777" w:rsidR="00CF5452" w:rsidRPr="0016361A" w:rsidRDefault="00CF5452" w:rsidP="00C21234">
            <w:pPr>
              <w:pStyle w:val="TAH"/>
            </w:pPr>
            <w:r w:rsidRPr="0016361A">
              <w:t>Cardinality</w:t>
            </w:r>
          </w:p>
        </w:tc>
        <w:tc>
          <w:tcPr>
            <w:tcW w:w="2117" w:type="pct"/>
            <w:shd w:val="clear" w:color="auto" w:fill="C0C0C0"/>
            <w:vAlign w:val="center"/>
          </w:tcPr>
          <w:p w14:paraId="35286355" w14:textId="77777777" w:rsidR="00CF5452" w:rsidRPr="0016361A" w:rsidRDefault="00CF5452" w:rsidP="00C21234">
            <w:pPr>
              <w:pStyle w:val="TAH"/>
            </w:pPr>
            <w:r w:rsidRPr="0016361A">
              <w:t>Description</w:t>
            </w:r>
          </w:p>
        </w:tc>
      </w:tr>
      <w:tr w:rsidR="00CF5452" w:rsidRPr="00B54FF5" w14:paraId="07A9E920" w14:textId="77777777" w:rsidTr="00C21234">
        <w:trPr>
          <w:jc w:val="center"/>
        </w:trPr>
        <w:tc>
          <w:tcPr>
            <w:tcW w:w="981" w:type="pct"/>
            <w:shd w:val="clear" w:color="auto" w:fill="auto"/>
          </w:tcPr>
          <w:p w14:paraId="2B9E50D8" w14:textId="77777777" w:rsidR="00CF5452" w:rsidRPr="0016361A" w:rsidRDefault="00CF5452" w:rsidP="00C21234">
            <w:pPr>
              <w:pStyle w:val="TAL"/>
            </w:pPr>
          </w:p>
          <w:p w14:paraId="739033A0" w14:textId="77777777" w:rsidR="00CF5452" w:rsidRPr="0016361A" w:rsidRDefault="00CF5452" w:rsidP="00C21234">
            <w:pPr>
              <w:pStyle w:val="TAL"/>
            </w:pPr>
            <w:r w:rsidRPr="0016361A">
              <w:t xml:space="preserve">&lt;header name&gt; </w:t>
            </w:r>
          </w:p>
        </w:tc>
        <w:tc>
          <w:tcPr>
            <w:tcW w:w="871" w:type="pct"/>
          </w:tcPr>
          <w:p w14:paraId="7E197410" w14:textId="77777777" w:rsidR="00CF5452" w:rsidRPr="0016361A" w:rsidRDefault="00CF5452" w:rsidP="00C21234">
            <w:pPr>
              <w:pStyle w:val="TAL"/>
            </w:pPr>
          </w:p>
          <w:p w14:paraId="31867C3B" w14:textId="77777777" w:rsidR="00CF5452" w:rsidRPr="0016361A" w:rsidRDefault="00CF5452" w:rsidP="00C21234">
            <w:pPr>
              <w:pStyle w:val="TAL"/>
            </w:pPr>
            <w:r w:rsidRPr="0016361A">
              <w:t>&lt;data type&gt;</w:t>
            </w:r>
          </w:p>
          <w:p w14:paraId="0F58A500" w14:textId="77777777" w:rsidR="00CF5452" w:rsidRPr="0016361A" w:rsidRDefault="00CF5452" w:rsidP="00C21234">
            <w:pPr>
              <w:pStyle w:val="TAL"/>
            </w:pPr>
            <w:r w:rsidRPr="0016361A">
              <w:t>e.g. string</w:t>
            </w:r>
          </w:p>
        </w:tc>
        <w:tc>
          <w:tcPr>
            <w:tcW w:w="256" w:type="pct"/>
          </w:tcPr>
          <w:p w14:paraId="56BEA201" w14:textId="77777777" w:rsidR="00CF5452" w:rsidRPr="0016361A" w:rsidRDefault="00CF5452" w:rsidP="00C21234">
            <w:pPr>
              <w:pStyle w:val="TAC"/>
            </w:pPr>
            <w:r w:rsidRPr="0016361A">
              <w:t>"M", "C" or "O"</w:t>
            </w:r>
          </w:p>
        </w:tc>
        <w:tc>
          <w:tcPr>
            <w:tcW w:w="776" w:type="pct"/>
          </w:tcPr>
          <w:p w14:paraId="6A59D242" w14:textId="77777777" w:rsidR="00CF5452" w:rsidRPr="0016361A" w:rsidRDefault="00CF5452" w:rsidP="00C21234">
            <w:pPr>
              <w:pStyle w:val="TAL"/>
            </w:pPr>
          </w:p>
          <w:p w14:paraId="12E41C46" w14:textId="77777777" w:rsidR="00CF5452" w:rsidRPr="0016361A" w:rsidRDefault="00CF5452" w:rsidP="00C21234">
            <w:pPr>
              <w:pStyle w:val="TAL"/>
            </w:pPr>
            <w:r w:rsidRPr="0016361A">
              <w:t>"0..1", "1", "1..N",  "1..N", or &lt;leave empty&gt;</w:t>
            </w:r>
          </w:p>
        </w:tc>
        <w:tc>
          <w:tcPr>
            <w:tcW w:w="2117" w:type="pct"/>
            <w:shd w:val="clear" w:color="auto" w:fill="auto"/>
            <w:vAlign w:val="center"/>
          </w:tcPr>
          <w:p w14:paraId="541D6B4A" w14:textId="77777777" w:rsidR="00CF5452" w:rsidRPr="0016361A" w:rsidRDefault="00CF5452" w:rsidP="00C21234">
            <w:pPr>
              <w:pStyle w:val="TAL"/>
            </w:pPr>
            <w:r w:rsidRPr="0016361A">
              <w:t>&lt;description&gt;</w:t>
            </w:r>
          </w:p>
        </w:tc>
      </w:tr>
    </w:tbl>
    <w:p w14:paraId="1C61320A" w14:textId="77777777" w:rsidR="00CF5452" w:rsidRPr="00A04126" w:rsidRDefault="00CF5452" w:rsidP="00CF5452"/>
    <w:p w14:paraId="57C97310" w14:textId="77777777" w:rsidR="00CF5452" w:rsidRPr="00A04126" w:rsidRDefault="00CF5452" w:rsidP="00CF5452">
      <w:pPr>
        <w:pStyle w:val="TH"/>
      </w:pPr>
      <w:r w:rsidRPr="00A04126">
        <w:t>Table</w:t>
      </w:r>
      <w:r>
        <w:t> 7a.</w:t>
      </w:r>
      <w:r w:rsidRPr="00A04126">
        <w:t>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CF5452" w:rsidRPr="00B54FF5" w14:paraId="686FCD3C" w14:textId="77777777" w:rsidTr="00C21234">
        <w:trPr>
          <w:jc w:val="center"/>
        </w:trPr>
        <w:tc>
          <w:tcPr>
            <w:tcW w:w="698" w:type="pct"/>
            <w:shd w:val="clear" w:color="auto" w:fill="C0C0C0"/>
          </w:tcPr>
          <w:p w14:paraId="665006F3" w14:textId="77777777" w:rsidR="00CF5452" w:rsidRPr="0016361A" w:rsidRDefault="00CF5452" w:rsidP="00C21234">
            <w:pPr>
              <w:pStyle w:val="TAH"/>
            </w:pPr>
            <w:r w:rsidRPr="0016361A">
              <w:t>Name</w:t>
            </w:r>
          </w:p>
        </w:tc>
        <w:tc>
          <w:tcPr>
            <w:tcW w:w="904" w:type="pct"/>
            <w:shd w:val="clear" w:color="auto" w:fill="C0C0C0"/>
          </w:tcPr>
          <w:p w14:paraId="272785D3" w14:textId="77777777" w:rsidR="00CF5452" w:rsidRPr="0016361A" w:rsidRDefault="00CF5452" w:rsidP="00C21234">
            <w:pPr>
              <w:pStyle w:val="TAH"/>
            </w:pPr>
            <w:r w:rsidRPr="0016361A">
              <w:t>Resource name</w:t>
            </w:r>
          </w:p>
        </w:tc>
        <w:tc>
          <w:tcPr>
            <w:tcW w:w="679" w:type="pct"/>
            <w:shd w:val="clear" w:color="auto" w:fill="C0C0C0"/>
          </w:tcPr>
          <w:p w14:paraId="3245B88F" w14:textId="77777777" w:rsidR="00CF5452" w:rsidRPr="0016361A" w:rsidRDefault="00CF5452" w:rsidP="00C21234">
            <w:pPr>
              <w:pStyle w:val="TAH"/>
            </w:pPr>
            <w:r w:rsidRPr="0016361A">
              <w:t>HTTP method or custom operation</w:t>
            </w:r>
          </w:p>
        </w:tc>
        <w:tc>
          <w:tcPr>
            <w:tcW w:w="764" w:type="pct"/>
            <w:shd w:val="clear" w:color="auto" w:fill="C0C0C0"/>
          </w:tcPr>
          <w:p w14:paraId="37C615AC" w14:textId="77777777" w:rsidR="00CF5452" w:rsidRPr="0016361A" w:rsidRDefault="00CF5452" w:rsidP="00C21234">
            <w:pPr>
              <w:pStyle w:val="TAH"/>
            </w:pPr>
            <w:r w:rsidRPr="0016361A">
              <w:t>Link parameter(s)</w:t>
            </w:r>
          </w:p>
        </w:tc>
        <w:tc>
          <w:tcPr>
            <w:tcW w:w="1955" w:type="pct"/>
            <w:shd w:val="clear" w:color="auto" w:fill="C0C0C0"/>
            <w:vAlign w:val="center"/>
          </w:tcPr>
          <w:p w14:paraId="453A4B83" w14:textId="77777777" w:rsidR="00CF5452" w:rsidRPr="0016361A" w:rsidRDefault="00CF5452" w:rsidP="00C21234">
            <w:pPr>
              <w:pStyle w:val="TAH"/>
            </w:pPr>
            <w:r w:rsidRPr="0016361A">
              <w:t>Description</w:t>
            </w:r>
          </w:p>
        </w:tc>
      </w:tr>
      <w:tr w:rsidR="00CF5452" w:rsidRPr="00B54FF5" w14:paraId="03157080" w14:textId="77777777" w:rsidTr="00C21234">
        <w:trPr>
          <w:jc w:val="center"/>
        </w:trPr>
        <w:tc>
          <w:tcPr>
            <w:tcW w:w="698" w:type="pct"/>
            <w:shd w:val="clear" w:color="auto" w:fill="auto"/>
          </w:tcPr>
          <w:p w14:paraId="24215F2D" w14:textId="77777777" w:rsidR="00CF5452" w:rsidRPr="0016361A" w:rsidRDefault="00CF5452" w:rsidP="00C21234">
            <w:pPr>
              <w:pStyle w:val="TAL"/>
            </w:pPr>
            <w:r w:rsidRPr="0016361A">
              <w:t>&lt;link name&gt;</w:t>
            </w:r>
          </w:p>
          <w:p w14:paraId="2F4CF5CC" w14:textId="77777777" w:rsidR="00CF5452" w:rsidRPr="0016361A" w:rsidRDefault="00CF5452" w:rsidP="00C21234">
            <w:pPr>
              <w:pStyle w:val="TAL"/>
            </w:pPr>
            <w:r w:rsidRPr="0016361A">
              <w:t>e.g. search</w:t>
            </w:r>
          </w:p>
        </w:tc>
        <w:tc>
          <w:tcPr>
            <w:tcW w:w="904" w:type="pct"/>
          </w:tcPr>
          <w:p w14:paraId="367E72A5" w14:textId="77777777" w:rsidR="00CF5452" w:rsidRPr="0016361A" w:rsidRDefault="00CF5452" w:rsidP="00C21234">
            <w:pPr>
              <w:pStyle w:val="TAL"/>
            </w:pPr>
            <w:r w:rsidRPr="0016361A">
              <w:t>&lt;resource 1&gt;</w:t>
            </w:r>
          </w:p>
          <w:p w14:paraId="2C00EE1F" w14:textId="77777777" w:rsidR="00CF5452" w:rsidRPr="0016361A" w:rsidRDefault="00CF5452" w:rsidP="00C21234">
            <w:pPr>
              <w:pStyle w:val="TAL"/>
            </w:pPr>
            <w:r w:rsidRPr="0016361A">
              <w:t>e.g. Stored Search (Document)</w:t>
            </w:r>
          </w:p>
        </w:tc>
        <w:tc>
          <w:tcPr>
            <w:tcW w:w="679" w:type="pct"/>
          </w:tcPr>
          <w:p w14:paraId="3ABBEE5C" w14:textId="77777777" w:rsidR="00CF5452" w:rsidRPr="0016361A" w:rsidRDefault="00CF5452" w:rsidP="00C21234">
            <w:pPr>
              <w:pStyle w:val="TAC"/>
            </w:pPr>
            <w:r w:rsidRPr="0016361A">
              <w:t>&lt;method 1&gt;</w:t>
            </w:r>
          </w:p>
          <w:p w14:paraId="56B403C1" w14:textId="77777777" w:rsidR="00CF5452" w:rsidRPr="0016361A" w:rsidRDefault="00CF5452" w:rsidP="00C21234">
            <w:pPr>
              <w:pStyle w:val="TAC"/>
            </w:pPr>
            <w:r w:rsidRPr="0016361A">
              <w:t>e.g. GET</w:t>
            </w:r>
          </w:p>
        </w:tc>
        <w:tc>
          <w:tcPr>
            <w:tcW w:w="764" w:type="pct"/>
          </w:tcPr>
          <w:p w14:paraId="5300F621" w14:textId="77777777" w:rsidR="00CF5452" w:rsidRPr="0016361A" w:rsidRDefault="00CF5452" w:rsidP="00C21234">
            <w:pPr>
              <w:pStyle w:val="TAL"/>
            </w:pPr>
            <w:r w:rsidRPr="0016361A">
              <w:t>&lt;parameter&gt;</w:t>
            </w:r>
          </w:p>
          <w:p w14:paraId="66EF22DB" w14:textId="77777777" w:rsidR="00CF5452" w:rsidRPr="0016361A" w:rsidRDefault="00CF5452" w:rsidP="00C21234">
            <w:pPr>
              <w:pStyle w:val="TAL"/>
            </w:pPr>
            <w:r w:rsidRPr="0016361A">
              <w:t>e.g. searchId</w:t>
            </w:r>
          </w:p>
        </w:tc>
        <w:tc>
          <w:tcPr>
            <w:tcW w:w="1955" w:type="pct"/>
            <w:shd w:val="clear" w:color="auto" w:fill="auto"/>
            <w:vAlign w:val="center"/>
          </w:tcPr>
          <w:p w14:paraId="7F1927B6" w14:textId="77777777" w:rsidR="00CF5452" w:rsidRPr="0016361A" w:rsidRDefault="00CF5452" w:rsidP="00C21234">
            <w:pPr>
              <w:pStyle w:val="TAL"/>
            </w:pPr>
            <w:r w:rsidRPr="0016361A">
              <w:t>&lt;description of the link&gt;</w:t>
            </w:r>
          </w:p>
        </w:tc>
      </w:tr>
    </w:tbl>
    <w:p w14:paraId="688989E2" w14:textId="77777777" w:rsidR="00CF5452" w:rsidRPr="00384E92" w:rsidRDefault="00CF5452" w:rsidP="00CF5452"/>
    <w:p w14:paraId="7F7B8375" w14:textId="77777777" w:rsidR="00CF5452" w:rsidRPr="00384E92" w:rsidRDefault="00CF5452" w:rsidP="00CF5452">
      <w:pPr>
        <w:pStyle w:val="H6"/>
      </w:pPr>
      <w:r>
        <w:t>7a.1.3.2.3</w:t>
      </w:r>
      <w:r w:rsidRPr="00384E92">
        <w:t>.</w:t>
      </w:r>
      <w:r>
        <w:t>2</w:t>
      </w:r>
      <w:r w:rsidRPr="00384E92">
        <w:tab/>
      </w:r>
      <w:r>
        <w:t>&lt; method 2 &gt;</w:t>
      </w:r>
    </w:p>
    <w:p w14:paraId="406F26F9" w14:textId="77777777" w:rsidR="00CF5452" w:rsidRPr="00384E92" w:rsidRDefault="00CF5452" w:rsidP="00CF5452">
      <w:pPr>
        <w:pStyle w:val="Guidance"/>
      </w:pPr>
      <w:r>
        <w:t>And so on if there are more than two methods supported by the resource. Same structure as in clause 7a.1.3.2.3.1.</w:t>
      </w:r>
    </w:p>
    <w:p w14:paraId="033707E3" w14:textId="77777777" w:rsidR="00CF5452" w:rsidRDefault="00CF5452" w:rsidP="00CF5452">
      <w:pPr>
        <w:pStyle w:val="Heading5"/>
      </w:pPr>
      <w:bookmarkStart w:id="437" w:name="_Toc67903528"/>
      <w:bookmarkStart w:id="438" w:name="_Toc180396952"/>
      <w:r>
        <w:t>7a.1.3.2.4</w:t>
      </w:r>
      <w:r>
        <w:tab/>
        <w:t>Resource Custom Operations</w:t>
      </w:r>
      <w:bookmarkEnd w:id="437"/>
      <w:bookmarkEnd w:id="438"/>
    </w:p>
    <w:p w14:paraId="71363261" w14:textId="77777777" w:rsidR="00CF5452" w:rsidRDefault="00CF5452" w:rsidP="00CF5452">
      <w:pPr>
        <w:pStyle w:val="Guidance"/>
      </w:pPr>
      <w:r>
        <w:t>The following clauses will specify the custom operations supported by the resource.</w:t>
      </w:r>
    </w:p>
    <w:p w14:paraId="4737A5CE" w14:textId="77777777" w:rsidR="00CF5452" w:rsidRDefault="00CF5452" w:rsidP="00CF5452">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CE0B643" w14:textId="77777777" w:rsidR="00CF5452" w:rsidRPr="00384E92" w:rsidRDefault="00CF5452" w:rsidP="00CF5452">
      <w:pPr>
        <w:pStyle w:val="H6"/>
      </w:pPr>
      <w:r>
        <w:t>7a.1.3.2.4</w:t>
      </w:r>
      <w:r w:rsidRPr="00384E92">
        <w:t>.1</w:t>
      </w:r>
      <w:r w:rsidRPr="00384E92">
        <w:tab/>
      </w:r>
      <w:r>
        <w:t>Overview</w:t>
      </w:r>
    </w:p>
    <w:p w14:paraId="13BD0DCC" w14:textId="77777777" w:rsidR="00CF5452" w:rsidRPr="00384E92" w:rsidRDefault="00CF5452" w:rsidP="00CF5452">
      <w:pPr>
        <w:pStyle w:val="TH"/>
      </w:pPr>
      <w:r w:rsidRPr="00384E92">
        <w:t>Table</w:t>
      </w:r>
      <w:r>
        <w:t> 7a.1.3.2.4.1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CF5452" w:rsidRPr="00B54FF5" w14:paraId="701F4416" w14:textId="77777777" w:rsidTr="00C21234">
        <w:trPr>
          <w:jc w:val="center"/>
        </w:trPr>
        <w:tc>
          <w:tcPr>
            <w:tcW w:w="1214" w:type="pct"/>
            <w:shd w:val="clear" w:color="auto" w:fill="C0C0C0"/>
          </w:tcPr>
          <w:p w14:paraId="56C6FC56" w14:textId="77777777" w:rsidR="00CF5452" w:rsidRPr="0016361A" w:rsidRDefault="00CF5452" w:rsidP="00C21234">
            <w:pPr>
              <w:pStyle w:val="TAH"/>
            </w:pPr>
            <w:r w:rsidRPr="0016361A">
              <w:t>Operation name</w:t>
            </w:r>
          </w:p>
        </w:tc>
        <w:tc>
          <w:tcPr>
            <w:tcW w:w="1214" w:type="pct"/>
            <w:shd w:val="clear" w:color="auto" w:fill="C0C0C0"/>
            <w:vAlign w:val="center"/>
            <w:hideMark/>
          </w:tcPr>
          <w:p w14:paraId="2ACB560C" w14:textId="77777777" w:rsidR="00CF5452" w:rsidRPr="0016361A" w:rsidRDefault="00CF5452" w:rsidP="00C21234">
            <w:pPr>
              <w:pStyle w:val="TAH"/>
            </w:pPr>
            <w:r w:rsidRPr="0016361A">
              <w:t>Custom operaration URI</w:t>
            </w:r>
          </w:p>
        </w:tc>
        <w:tc>
          <w:tcPr>
            <w:tcW w:w="796" w:type="pct"/>
            <w:shd w:val="clear" w:color="auto" w:fill="C0C0C0"/>
            <w:vAlign w:val="center"/>
            <w:hideMark/>
          </w:tcPr>
          <w:p w14:paraId="55B0C5ED" w14:textId="77777777" w:rsidR="00CF5452" w:rsidRPr="0016361A" w:rsidRDefault="00CF5452" w:rsidP="00C21234">
            <w:pPr>
              <w:pStyle w:val="TAH"/>
            </w:pPr>
            <w:r w:rsidRPr="0016361A">
              <w:t>Mapped HTTP method</w:t>
            </w:r>
          </w:p>
        </w:tc>
        <w:tc>
          <w:tcPr>
            <w:tcW w:w="1776" w:type="pct"/>
            <w:shd w:val="clear" w:color="auto" w:fill="C0C0C0"/>
            <w:vAlign w:val="center"/>
            <w:hideMark/>
          </w:tcPr>
          <w:p w14:paraId="79A5FE72" w14:textId="77777777" w:rsidR="00CF5452" w:rsidRPr="0016361A" w:rsidRDefault="00CF5452" w:rsidP="00C21234">
            <w:pPr>
              <w:pStyle w:val="TAH"/>
            </w:pPr>
            <w:r w:rsidRPr="0016361A">
              <w:t>Description</w:t>
            </w:r>
          </w:p>
        </w:tc>
      </w:tr>
      <w:tr w:rsidR="00CF5452" w:rsidRPr="00B54FF5" w14:paraId="3FD54F1E" w14:textId="77777777" w:rsidTr="00C21234">
        <w:trPr>
          <w:jc w:val="center"/>
        </w:trPr>
        <w:tc>
          <w:tcPr>
            <w:tcW w:w="1214" w:type="pct"/>
          </w:tcPr>
          <w:p w14:paraId="7A83F6C0" w14:textId="77777777" w:rsidR="00CF5452" w:rsidRPr="0016361A" w:rsidRDefault="00CF5452" w:rsidP="00C21234">
            <w:pPr>
              <w:pStyle w:val="TAL"/>
            </w:pPr>
            <w:r w:rsidRPr="0016361A">
              <w:t>&lt;custom operation name&gt;</w:t>
            </w:r>
          </w:p>
        </w:tc>
        <w:tc>
          <w:tcPr>
            <w:tcW w:w="1214" w:type="pct"/>
            <w:hideMark/>
          </w:tcPr>
          <w:p w14:paraId="339E2035" w14:textId="77777777" w:rsidR="00CF5452" w:rsidRPr="0016361A" w:rsidRDefault="00CF5452" w:rsidP="00C21234">
            <w:pPr>
              <w:pStyle w:val="TAL"/>
            </w:pPr>
            <w:r w:rsidRPr="0016361A">
              <w:t>&lt;custom operation URI&gt;</w:t>
            </w:r>
          </w:p>
        </w:tc>
        <w:tc>
          <w:tcPr>
            <w:tcW w:w="796" w:type="pct"/>
            <w:hideMark/>
          </w:tcPr>
          <w:p w14:paraId="54465FDA" w14:textId="77777777" w:rsidR="00CF5452" w:rsidRPr="0016361A" w:rsidRDefault="00CF5452" w:rsidP="00C21234">
            <w:pPr>
              <w:pStyle w:val="TAL"/>
            </w:pPr>
            <w:r w:rsidRPr="0016361A">
              <w:t>e.g.POST</w:t>
            </w:r>
          </w:p>
        </w:tc>
        <w:tc>
          <w:tcPr>
            <w:tcW w:w="1776" w:type="pct"/>
            <w:hideMark/>
          </w:tcPr>
          <w:p w14:paraId="2AD81CCB" w14:textId="77777777" w:rsidR="00CF5452" w:rsidRPr="0016361A" w:rsidRDefault="00CF5452" w:rsidP="00C21234">
            <w:pPr>
              <w:pStyle w:val="TAL"/>
            </w:pPr>
            <w:r w:rsidRPr="0016361A">
              <w:t>&lt;Operation executed by Custom operation&gt;</w:t>
            </w:r>
          </w:p>
        </w:tc>
      </w:tr>
      <w:tr w:rsidR="00CF5452" w:rsidRPr="00B54FF5" w14:paraId="55DA75CC" w14:textId="77777777" w:rsidTr="00C21234">
        <w:trPr>
          <w:jc w:val="center"/>
        </w:trPr>
        <w:tc>
          <w:tcPr>
            <w:tcW w:w="1214" w:type="pct"/>
          </w:tcPr>
          <w:p w14:paraId="754914A7" w14:textId="77777777" w:rsidR="00CF5452" w:rsidRPr="0016361A" w:rsidRDefault="00CF5452" w:rsidP="00C21234">
            <w:pPr>
              <w:pStyle w:val="TAL"/>
            </w:pPr>
          </w:p>
        </w:tc>
        <w:tc>
          <w:tcPr>
            <w:tcW w:w="1214" w:type="pct"/>
          </w:tcPr>
          <w:p w14:paraId="0FAA33F2" w14:textId="77777777" w:rsidR="00CF5452" w:rsidRPr="0016361A" w:rsidRDefault="00CF5452" w:rsidP="00C21234">
            <w:pPr>
              <w:pStyle w:val="TAL"/>
            </w:pPr>
          </w:p>
        </w:tc>
        <w:tc>
          <w:tcPr>
            <w:tcW w:w="796" w:type="pct"/>
          </w:tcPr>
          <w:p w14:paraId="0F978656" w14:textId="77777777" w:rsidR="00CF5452" w:rsidRPr="0016361A" w:rsidRDefault="00CF5452" w:rsidP="00C21234">
            <w:pPr>
              <w:pStyle w:val="TAL"/>
            </w:pPr>
          </w:p>
        </w:tc>
        <w:tc>
          <w:tcPr>
            <w:tcW w:w="1776" w:type="pct"/>
          </w:tcPr>
          <w:p w14:paraId="4309464B" w14:textId="77777777" w:rsidR="00CF5452" w:rsidRPr="0016361A" w:rsidRDefault="00CF5452" w:rsidP="00C21234">
            <w:pPr>
              <w:pStyle w:val="TAL"/>
            </w:pPr>
          </w:p>
        </w:tc>
      </w:tr>
    </w:tbl>
    <w:p w14:paraId="38E6090C" w14:textId="77777777" w:rsidR="00CF5452" w:rsidRDefault="00CF5452" w:rsidP="00CF5452"/>
    <w:p w14:paraId="6BF5E773" w14:textId="77777777" w:rsidR="00CF5452" w:rsidRPr="00384E92" w:rsidRDefault="00CF5452" w:rsidP="00CF5452">
      <w:pPr>
        <w:pStyle w:val="H6"/>
      </w:pPr>
      <w:r>
        <w:t>7a.1.3.2.4</w:t>
      </w:r>
      <w:r w:rsidRPr="00384E92">
        <w:t>.</w:t>
      </w:r>
      <w:r>
        <w:t>2</w:t>
      </w:r>
      <w:r w:rsidRPr="00384E92">
        <w:tab/>
      </w:r>
      <w:r>
        <w:t>Operation: &lt; operation 1 &gt;</w:t>
      </w:r>
    </w:p>
    <w:p w14:paraId="53BD1BAA" w14:textId="77777777" w:rsidR="00CF5452" w:rsidRDefault="00CF5452" w:rsidP="00CF5452">
      <w:pPr>
        <w:pStyle w:val="Guidance"/>
      </w:pPr>
      <w:r>
        <w:t>This clause will specify the meaning of the operation applied on the resource.</w:t>
      </w:r>
    </w:p>
    <w:p w14:paraId="18DB3063" w14:textId="77777777" w:rsidR="00CF5452" w:rsidRPr="002B4468" w:rsidRDefault="00CF5452" w:rsidP="00CF5452">
      <w:pPr>
        <w:pStyle w:val="H6"/>
      </w:pPr>
      <w:r>
        <w:t>7a.1.3.2.4.2.1</w:t>
      </w:r>
      <w:r>
        <w:tab/>
      </w:r>
      <w:r w:rsidRPr="002B4468">
        <w:t>Description</w:t>
      </w:r>
    </w:p>
    <w:p w14:paraId="2BDC0176" w14:textId="77777777" w:rsidR="00CF5452" w:rsidRPr="00384E92" w:rsidRDefault="00CF5452" w:rsidP="00CF5452">
      <w:pPr>
        <w:pStyle w:val="Guidance"/>
      </w:pPr>
      <w:r>
        <w:t>This sublause will describe the custom operation and what it is used for, and the custom operation's URI.</w:t>
      </w:r>
    </w:p>
    <w:p w14:paraId="3230C7E3" w14:textId="77777777" w:rsidR="00CF5452" w:rsidRDefault="00CF5452" w:rsidP="00CF5452">
      <w:pPr>
        <w:pStyle w:val="H6"/>
      </w:pPr>
      <w:r>
        <w:t>7a.1.3.2.4.2.2</w:t>
      </w:r>
      <w:r>
        <w:tab/>
        <w:t>Operation Definition</w:t>
      </w:r>
    </w:p>
    <w:p w14:paraId="147115E7" w14:textId="77777777" w:rsidR="00CF5452" w:rsidRPr="00384E92" w:rsidRDefault="00CF5452" w:rsidP="00CF5452">
      <w:pPr>
        <w:pStyle w:val="Guidance"/>
      </w:pPr>
      <w:r>
        <w:t>This clause will specify the custom operation and the HTTP method on which it is mapped.</w:t>
      </w:r>
    </w:p>
    <w:p w14:paraId="5161E881" w14:textId="77777777" w:rsidR="00CF5452" w:rsidRPr="00384E92" w:rsidRDefault="00CF5452" w:rsidP="00CF5452">
      <w:r>
        <w:t>This operation shall support the request data structures specified in table 7a.1.3.2.4.2.2-1 and the response data structure and response codes specified in table 7a.1.3.2.4.2.2-2.</w:t>
      </w:r>
    </w:p>
    <w:p w14:paraId="34216F6F" w14:textId="77777777" w:rsidR="00CF5452" w:rsidRPr="001769FF" w:rsidRDefault="00CF5452" w:rsidP="00CF5452">
      <w:pPr>
        <w:pStyle w:val="TH"/>
      </w:pPr>
      <w:r w:rsidRPr="001769FF">
        <w:t>Table</w:t>
      </w:r>
      <w:r>
        <w:t> 7a.1.3.2.4.2.2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F5452" w:rsidRPr="00B54FF5" w14:paraId="2A8E2805" w14:textId="77777777" w:rsidTr="00C21234">
        <w:trPr>
          <w:jc w:val="center"/>
        </w:trPr>
        <w:tc>
          <w:tcPr>
            <w:tcW w:w="1627" w:type="dxa"/>
            <w:shd w:val="clear" w:color="auto" w:fill="C0C0C0"/>
          </w:tcPr>
          <w:p w14:paraId="01BCD59C" w14:textId="77777777" w:rsidR="00CF5452" w:rsidRPr="0016361A" w:rsidRDefault="00CF5452" w:rsidP="00C21234">
            <w:pPr>
              <w:pStyle w:val="TAH"/>
            </w:pPr>
            <w:r w:rsidRPr="0016361A">
              <w:t>Data type</w:t>
            </w:r>
          </w:p>
        </w:tc>
        <w:tc>
          <w:tcPr>
            <w:tcW w:w="425" w:type="dxa"/>
            <w:shd w:val="clear" w:color="auto" w:fill="C0C0C0"/>
          </w:tcPr>
          <w:p w14:paraId="445B84CF" w14:textId="77777777" w:rsidR="00CF5452" w:rsidRPr="0016361A" w:rsidRDefault="00CF5452" w:rsidP="00C21234">
            <w:pPr>
              <w:pStyle w:val="TAH"/>
            </w:pPr>
            <w:r w:rsidRPr="0016361A">
              <w:t>P</w:t>
            </w:r>
          </w:p>
        </w:tc>
        <w:tc>
          <w:tcPr>
            <w:tcW w:w="1276" w:type="dxa"/>
            <w:shd w:val="clear" w:color="auto" w:fill="C0C0C0"/>
          </w:tcPr>
          <w:p w14:paraId="0602C974" w14:textId="77777777" w:rsidR="00CF5452" w:rsidRPr="0016361A" w:rsidRDefault="00CF5452" w:rsidP="00C21234">
            <w:pPr>
              <w:pStyle w:val="TAH"/>
            </w:pPr>
            <w:r w:rsidRPr="0016361A">
              <w:t>Cardinality</w:t>
            </w:r>
          </w:p>
        </w:tc>
        <w:tc>
          <w:tcPr>
            <w:tcW w:w="6447" w:type="dxa"/>
            <w:shd w:val="clear" w:color="auto" w:fill="C0C0C0"/>
            <w:vAlign w:val="center"/>
          </w:tcPr>
          <w:p w14:paraId="33F71FDD" w14:textId="77777777" w:rsidR="00CF5452" w:rsidRPr="0016361A" w:rsidRDefault="00CF5452" w:rsidP="00C21234">
            <w:pPr>
              <w:pStyle w:val="TAH"/>
            </w:pPr>
            <w:r w:rsidRPr="0016361A">
              <w:t>Description</w:t>
            </w:r>
          </w:p>
        </w:tc>
      </w:tr>
      <w:tr w:rsidR="00CF5452" w:rsidRPr="00B54FF5" w14:paraId="68578C7C" w14:textId="77777777" w:rsidTr="00C21234">
        <w:trPr>
          <w:jc w:val="center"/>
        </w:trPr>
        <w:tc>
          <w:tcPr>
            <w:tcW w:w="1627" w:type="dxa"/>
            <w:shd w:val="clear" w:color="auto" w:fill="auto"/>
          </w:tcPr>
          <w:p w14:paraId="2AA20D47"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5E41EE2" w14:textId="77777777" w:rsidR="00CF5452" w:rsidRPr="0016361A" w:rsidRDefault="00CF5452" w:rsidP="00C21234">
            <w:pPr>
              <w:pStyle w:val="TAC"/>
            </w:pPr>
            <w:r w:rsidRPr="0016361A">
              <w:t>"M", "C" or "O"</w:t>
            </w:r>
          </w:p>
        </w:tc>
        <w:tc>
          <w:tcPr>
            <w:tcW w:w="1276" w:type="dxa"/>
          </w:tcPr>
          <w:p w14:paraId="3B817F85" w14:textId="77777777" w:rsidR="00CF5452" w:rsidRPr="0016361A" w:rsidRDefault="00CF5452" w:rsidP="00C21234">
            <w:pPr>
              <w:pStyle w:val="TAL"/>
            </w:pPr>
            <w:r w:rsidRPr="0016361A">
              <w:t>"0..1", "1", or "M..N", or &lt;leave empty&gt;</w:t>
            </w:r>
          </w:p>
        </w:tc>
        <w:tc>
          <w:tcPr>
            <w:tcW w:w="6447" w:type="dxa"/>
            <w:shd w:val="clear" w:color="auto" w:fill="auto"/>
          </w:tcPr>
          <w:p w14:paraId="7205ECBA" w14:textId="77777777" w:rsidR="00CF5452" w:rsidRPr="0016361A" w:rsidRDefault="00CF5452" w:rsidP="00C21234">
            <w:pPr>
              <w:pStyle w:val="TAL"/>
            </w:pPr>
            <w:r w:rsidRPr="0016361A">
              <w:t>&lt;only if applicable&gt;</w:t>
            </w:r>
          </w:p>
        </w:tc>
      </w:tr>
    </w:tbl>
    <w:p w14:paraId="01B56710" w14:textId="77777777" w:rsidR="00CF5452" w:rsidRDefault="00CF5452" w:rsidP="00CF5452"/>
    <w:p w14:paraId="273F8783" w14:textId="77777777" w:rsidR="00CF5452" w:rsidRPr="001769FF" w:rsidRDefault="00CF5452" w:rsidP="00CF5452">
      <w:pPr>
        <w:pStyle w:val="TH"/>
      </w:pPr>
      <w:r w:rsidRPr="001769FF">
        <w:t>Table</w:t>
      </w:r>
      <w:r>
        <w:t> 7a.1.3.2.4.2.2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F5452" w:rsidRPr="00B54FF5" w14:paraId="193D2573"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B3E76FF" w14:textId="77777777" w:rsidR="00CF5452" w:rsidRPr="0016361A" w:rsidRDefault="00CF5452" w:rsidP="00C21234">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667ED47" w14:textId="77777777" w:rsidR="00CF5452" w:rsidRPr="0016361A" w:rsidRDefault="00CF5452" w:rsidP="00C21234">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C069210" w14:textId="77777777" w:rsidR="00CF5452" w:rsidRPr="0016361A" w:rsidRDefault="00CF5452" w:rsidP="00C21234">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31E3E6A" w14:textId="77777777" w:rsidR="00CF5452" w:rsidRPr="0016361A" w:rsidRDefault="00CF5452" w:rsidP="00C21234">
            <w:pPr>
              <w:pStyle w:val="TAH"/>
            </w:pPr>
            <w:r w:rsidRPr="0016361A">
              <w:t>Response</w:t>
            </w:r>
          </w:p>
          <w:p w14:paraId="2A4D30BE" w14:textId="77777777" w:rsidR="00CF5452" w:rsidRPr="0016361A" w:rsidRDefault="00CF5452" w:rsidP="00C21234">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E53A065" w14:textId="77777777" w:rsidR="00CF5452" w:rsidRPr="0016361A" w:rsidRDefault="00CF5452" w:rsidP="00C21234">
            <w:pPr>
              <w:pStyle w:val="TAH"/>
            </w:pPr>
            <w:r w:rsidRPr="0016361A">
              <w:t>Description</w:t>
            </w:r>
          </w:p>
        </w:tc>
      </w:tr>
      <w:tr w:rsidR="00CF5452" w:rsidRPr="00B54FF5" w14:paraId="3435F169"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9D26FD6"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79195462" w14:textId="77777777" w:rsidR="00CF5452" w:rsidRPr="0016361A" w:rsidRDefault="00CF5452" w:rsidP="00C21234">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BC7262A" w14:textId="77777777" w:rsidR="00CF5452" w:rsidRPr="0016361A" w:rsidRDefault="00CF5452" w:rsidP="00C21234">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02100F20" w14:textId="77777777" w:rsidR="00CF5452" w:rsidRPr="0016361A" w:rsidRDefault="00CF5452" w:rsidP="00C21234">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D20E763" w14:textId="77777777" w:rsidR="00CF5452" w:rsidRPr="0016361A" w:rsidRDefault="00CF5452" w:rsidP="00C21234">
            <w:pPr>
              <w:pStyle w:val="TAL"/>
            </w:pPr>
            <w:r w:rsidRPr="0016361A">
              <w:t>&lt;Meaning of the success case&gt;</w:t>
            </w:r>
          </w:p>
          <w:p w14:paraId="3259939D" w14:textId="77777777" w:rsidR="00CF5452" w:rsidRPr="0016361A" w:rsidRDefault="00CF5452" w:rsidP="00C21234">
            <w:pPr>
              <w:pStyle w:val="TAL"/>
            </w:pPr>
            <w:r w:rsidRPr="0016361A">
              <w:t>or</w:t>
            </w:r>
          </w:p>
          <w:p w14:paraId="3180C5ED" w14:textId="77777777" w:rsidR="00CF5452" w:rsidRPr="0016361A" w:rsidRDefault="00CF5452" w:rsidP="00C21234">
            <w:pPr>
              <w:pStyle w:val="TAL"/>
            </w:pPr>
            <w:r w:rsidRPr="0016361A">
              <w:t>&lt;Meaning of the error case with additional statement regarding error handling&gt;</w:t>
            </w:r>
          </w:p>
        </w:tc>
      </w:tr>
      <w:tr w:rsidR="00CF5452" w:rsidRPr="00B54FF5" w14:paraId="51B7FDB4"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47B1A98" w14:textId="5351BF80" w:rsidR="00CF5452" w:rsidRPr="0016361A" w:rsidRDefault="00CF5452" w:rsidP="00C21234">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w:t>
            </w:r>
            <w:r w:rsidR="0037313D">
              <w:t>7</w:t>
            </w:r>
            <w:r w:rsidRPr="0016361A">
              <w:t>] also apply.</w:t>
            </w:r>
          </w:p>
        </w:tc>
      </w:tr>
    </w:tbl>
    <w:p w14:paraId="1A8CBCFB" w14:textId="77777777" w:rsidR="00CF5452" w:rsidRPr="00384E92" w:rsidRDefault="00CF5452" w:rsidP="00CF5452"/>
    <w:p w14:paraId="243AB3D0" w14:textId="77777777" w:rsidR="00CF5452" w:rsidRPr="00384E92" w:rsidRDefault="00CF5452" w:rsidP="00CF5452">
      <w:pPr>
        <w:pStyle w:val="H6"/>
      </w:pPr>
      <w:r>
        <w:t>7a.1.3.2.4</w:t>
      </w:r>
      <w:r w:rsidRPr="00384E92">
        <w:t>.</w:t>
      </w:r>
      <w:r>
        <w:t>3</w:t>
      </w:r>
      <w:r w:rsidRPr="00384E92">
        <w:tab/>
      </w:r>
      <w:r>
        <w:t>Operation: &lt; operation 2 &gt;</w:t>
      </w:r>
    </w:p>
    <w:p w14:paraId="7B11091A" w14:textId="77777777" w:rsidR="00CF5452" w:rsidRDefault="00CF5452" w:rsidP="00CF5452">
      <w:pPr>
        <w:pStyle w:val="Guidance"/>
      </w:pPr>
      <w:r>
        <w:t>And so on if there are more than two operations supported by the resource. Same structure as in clause 7a.1.3.2.4.1.</w:t>
      </w:r>
    </w:p>
    <w:p w14:paraId="579722C7" w14:textId="77777777" w:rsidR="00CF5452" w:rsidRDefault="00CF5452" w:rsidP="00CF5452">
      <w:pPr>
        <w:pStyle w:val="Heading4"/>
      </w:pPr>
      <w:bookmarkStart w:id="439" w:name="_Toc67903529"/>
      <w:bookmarkStart w:id="440" w:name="_Toc180396953"/>
      <w:r>
        <w:t>7a.1.3.3</w:t>
      </w:r>
      <w:r>
        <w:tab/>
        <w:t>Resource: &lt;resource 2&gt;</w:t>
      </w:r>
      <w:bookmarkEnd w:id="439"/>
      <w:bookmarkEnd w:id="440"/>
    </w:p>
    <w:p w14:paraId="5C1E21B4" w14:textId="77777777" w:rsidR="00CF5452" w:rsidRPr="00384E92" w:rsidRDefault="00CF5452" w:rsidP="00CF5452">
      <w:pPr>
        <w:pStyle w:val="Guidance"/>
      </w:pPr>
      <w:r>
        <w:t>And so on if there are more than two resources supported by the service. Same structure as in clause 7a.1.3.2.</w:t>
      </w:r>
    </w:p>
    <w:p w14:paraId="0AFFE86F" w14:textId="77777777" w:rsidR="00CF5452" w:rsidRDefault="00CF5452" w:rsidP="00CF5452">
      <w:pPr>
        <w:pStyle w:val="Heading3"/>
      </w:pPr>
      <w:bookmarkStart w:id="441" w:name="_Toc67903530"/>
      <w:bookmarkStart w:id="442" w:name="_Toc180396954"/>
      <w:r>
        <w:t>7a.1.4</w:t>
      </w:r>
      <w:r>
        <w:tab/>
        <w:t>Custom Operations without associated resources</w:t>
      </w:r>
      <w:bookmarkEnd w:id="441"/>
      <w:bookmarkEnd w:id="442"/>
    </w:p>
    <w:p w14:paraId="1684AF56" w14:textId="77777777" w:rsidR="00CF5452" w:rsidRPr="000A7435" w:rsidRDefault="00CF5452" w:rsidP="00CF5452">
      <w:pPr>
        <w:pStyle w:val="Heading4"/>
      </w:pPr>
      <w:bookmarkStart w:id="443" w:name="_Toc67903531"/>
      <w:bookmarkStart w:id="444" w:name="_Toc180396955"/>
      <w:r>
        <w:t>7a.1.4.1</w:t>
      </w:r>
      <w:r>
        <w:tab/>
        <w:t>Overview</w:t>
      </w:r>
      <w:bookmarkEnd w:id="443"/>
      <w:bookmarkEnd w:id="444"/>
    </w:p>
    <w:p w14:paraId="7B4734E1" w14:textId="77777777" w:rsidR="00CF5452" w:rsidRDefault="00CF5452" w:rsidP="00CF5452">
      <w:pPr>
        <w:pStyle w:val="Guidance"/>
      </w:pPr>
      <w:r>
        <w:t>This clause will specify custom operations without any associated resource (i.e. RPC) supported by this API.</w:t>
      </w:r>
    </w:p>
    <w:p w14:paraId="75C4963E" w14:textId="77777777" w:rsidR="00CF5452" w:rsidRPr="00384E92" w:rsidRDefault="00CF5452" w:rsidP="00CF5452">
      <w:r>
        <w:t xml:space="preserve">The URI structure for Custom Operations without associated resources is included as part of the </w:t>
      </w:r>
      <w:r w:rsidRPr="008C18E3">
        <w:t>Figure</w:t>
      </w:r>
      <w:r>
        <w:t> 7a.1.3.1</w:t>
      </w:r>
      <w:r w:rsidRPr="008C18E3">
        <w:t>-1</w:t>
      </w:r>
    </w:p>
    <w:p w14:paraId="11C4C821" w14:textId="77777777" w:rsidR="00CF5452" w:rsidRPr="00384E92" w:rsidRDefault="00CF5452" w:rsidP="00CF5452">
      <w:pPr>
        <w:pStyle w:val="TH"/>
      </w:pPr>
      <w:r w:rsidRPr="00384E92">
        <w:t>Table</w:t>
      </w:r>
      <w:r>
        <w:t> 7a.1.4.1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CF5452" w:rsidRPr="00B54FF5" w14:paraId="014499CE" w14:textId="77777777" w:rsidTr="00C21234">
        <w:trPr>
          <w:jc w:val="center"/>
        </w:trPr>
        <w:tc>
          <w:tcPr>
            <w:tcW w:w="1851" w:type="pct"/>
            <w:shd w:val="clear" w:color="auto" w:fill="C0C0C0"/>
            <w:vAlign w:val="center"/>
            <w:hideMark/>
          </w:tcPr>
          <w:p w14:paraId="453E5A5A" w14:textId="77777777" w:rsidR="00CF5452" w:rsidRPr="0016361A" w:rsidRDefault="00CF5452" w:rsidP="00C21234">
            <w:pPr>
              <w:pStyle w:val="TAH"/>
            </w:pPr>
            <w:r w:rsidRPr="0016361A">
              <w:t>Custom operation URI</w:t>
            </w:r>
          </w:p>
        </w:tc>
        <w:tc>
          <w:tcPr>
            <w:tcW w:w="964" w:type="pct"/>
            <w:shd w:val="clear" w:color="auto" w:fill="C0C0C0"/>
            <w:vAlign w:val="center"/>
            <w:hideMark/>
          </w:tcPr>
          <w:p w14:paraId="041D09AA" w14:textId="77777777" w:rsidR="00CF5452" w:rsidRPr="0016361A" w:rsidRDefault="00CF5452" w:rsidP="00C21234">
            <w:pPr>
              <w:pStyle w:val="TAH"/>
            </w:pPr>
            <w:r w:rsidRPr="0016361A">
              <w:t>Mapped HTTP method</w:t>
            </w:r>
          </w:p>
        </w:tc>
        <w:tc>
          <w:tcPr>
            <w:tcW w:w="2185" w:type="pct"/>
            <w:shd w:val="clear" w:color="auto" w:fill="C0C0C0"/>
            <w:vAlign w:val="center"/>
            <w:hideMark/>
          </w:tcPr>
          <w:p w14:paraId="69085F80" w14:textId="77777777" w:rsidR="00CF5452" w:rsidRPr="0016361A" w:rsidRDefault="00CF5452" w:rsidP="00C21234">
            <w:pPr>
              <w:pStyle w:val="TAH"/>
            </w:pPr>
            <w:r w:rsidRPr="0016361A">
              <w:t>Description</w:t>
            </w:r>
          </w:p>
        </w:tc>
      </w:tr>
      <w:tr w:rsidR="00CF5452" w:rsidRPr="00B54FF5" w14:paraId="7CB43C27" w14:textId="77777777" w:rsidTr="00C21234">
        <w:trPr>
          <w:jc w:val="center"/>
        </w:trPr>
        <w:tc>
          <w:tcPr>
            <w:tcW w:w="1851" w:type="pct"/>
            <w:hideMark/>
          </w:tcPr>
          <w:p w14:paraId="3FCD2151" w14:textId="77777777" w:rsidR="00CF5452" w:rsidRPr="0016361A" w:rsidRDefault="00CF5452" w:rsidP="00C21234">
            <w:pPr>
              <w:pStyle w:val="TAL"/>
            </w:pPr>
            <w:r w:rsidRPr="0016361A">
              <w:t>&lt;custom operation URI&gt;</w:t>
            </w:r>
          </w:p>
        </w:tc>
        <w:tc>
          <w:tcPr>
            <w:tcW w:w="964" w:type="pct"/>
            <w:hideMark/>
          </w:tcPr>
          <w:p w14:paraId="3B840415" w14:textId="77777777" w:rsidR="00CF5452" w:rsidRPr="0016361A" w:rsidRDefault="00CF5452" w:rsidP="00C21234">
            <w:pPr>
              <w:pStyle w:val="TAL"/>
            </w:pPr>
            <w:r w:rsidRPr="0016361A">
              <w:t>e.g.POST</w:t>
            </w:r>
          </w:p>
        </w:tc>
        <w:tc>
          <w:tcPr>
            <w:tcW w:w="2185" w:type="pct"/>
            <w:hideMark/>
          </w:tcPr>
          <w:p w14:paraId="529D6EE6" w14:textId="77777777" w:rsidR="00CF5452" w:rsidRPr="0016361A" w:rsidRDefault="00CF5452" w:rsidP="00C21234">
            <w:pPr>
              <w:pStyle w:val="TAL"/>
            </w:pPr>
            <w:r w:rsidRPr="0016361A">
              <w:t>&lt;Operation executed by Custom operation&gt;</w:t>
            </w:r>
          </w:p>
        </w:tc>
      </w:tr>
      <w:tr w:rsidR="00CF5452" w:rsidRPr="00B54FF5" w14:paraId="2D1E09F5" w14:textId="77777777" w:rsidTr="00C21234">
        <w:trPr>
          <w:jc w:val="center"/>
        </w:trPr>
        <w:tc>
          <w:tcPr>
            <w:tcW w:w="1851" w:type="pct"/>
          </w:tcPr>
          <w:p w14:paraId="297492C4" w14:textId="77777777" w:rsidR="00CF5452" w:rsidRPr="0016361A" w:rsidRDefault="00CF5452" w:rsidP="00C21234">
            <w:pPr>
              <w:pStyle w:val="TAL"/>
            </w:pPr>
          </w:p>
        </w:tc>
        <w:tc>
          <w:tcPr>
            <w:tcW w:w="964" w:type="pct"/>
          </w:tcPr>
          <w:p w14:paraId="782F2092" w14:textId="77777777" w:rsidR="00CF5452" w:rsidRPr="0016361A" w:rsidRDefault="00CF5452" w:rsidP="00C21234">
            <w:pPr>
              <w:pStyle w:val="TAL"/>
            </w:pPr>
          </w:p>
        </w:tc>
        <w:tc>
          <w:tcPr>
            <w:tcW w:w="2185" w:type="pct"/>
          </w:tcPr>
          <w:p w14:paraId="43018A28" w14:textId="77777777" w:rsidR="00CF5452" w:rsidRPr="0016361A" w:rsidRDefault="00CF5452" w:rsidP="00C21234">
            <w:pPr>
              <w:pStyle w:val="TAL"/>
            </w:pPr>
          </w:p>
        </w:tc>
      </w:tr>
    </w:tbl>
    <w:p w14:paraId="7470C548" w14:textId="77777777" w:rsidR="00CF5452" w:rsidRPr="00384E92" w:rsidRDefault="00CF5452" w:rsidP="00CF5452"/>
    <w:p w14:paraId="254D4DB9" w14:textId="77777777" w:rsidR="00CF5452" w:rsidRDefault="00CF5452" w:rsidP="00CF5452">
      <w:pPr>
        <w:pStyle w:val="Heading4"/>
      </w:pPr>
      <w:bookmarkStart w:id="445" w:name="_Toc67903532"/>
      <w:bookmarkStart w:id="446" w:name="_Toc180396956"/>
      <w:r>
        <w:t>7a.1.4.2</w:t>
      </w:r>
      <w:r>
        <w:tab/>
        <w:t>Operation: &lt;operation 1&gt;</w:t>
      </w:r>
      <w:bookmarkEnd w:id="445"/>
      <w:bookmarkEnd w:id="446"/>
    </w:p>
    <w:p w14:paraId="21AB81B5" w14:textId="77777777" w:rsidR="00CF5452" w:rsidRDefault="00CF5452" w:rsidP="00CF5452">
      <w:pPr>
        <w:pStyle w:val="Guidance"/>
      </w:pPr>
      <w:r>
        <w:t>Where &lt;operation 1&gt; is to be replaced by the name of the custom operation, e.g.</w:t>
      </w:r>
      <w:r w:rsidRPr="00662956">
        <w:t xml:space="preserve"> </w:t>
      </w:r>
      <w:r>
        <w:t>Authentication_Information_Request.</w:t>
      </w:r>
    </w:p>
    <w:p w14:paraId="4B9BCBE1" w14:textId="77777777" w:rsidR="00CF5452" w:rsidRDefault="00CF5452" w:rsidP="00CF5452">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2E94963" w14:textId="77777777" w:rsidR="00CF5452" w:rsidRDefault="00CF5452" w:rsidP="00CF5452">
      <w:pPr>
        <w:pStyle w:val="Heading5"/>
      </w:pPr>
      <w:bookmarkStart w:id="447" w:name="_Toc67903533"/>
      <w:bookmarkStart w:id="448" w:name="_Toc180396957"/>
      <w:r>
        <w:t>7a.1.4.2.1</w:t>
      </w:r>
      <w:r>
        <w:tab/>
        <w:t>Description</w:t>
      </w:r>
      <w:bookmarkEnd w:id="447"/>
      <w:bookmarkEnd w:id="448"/>
    </w:p>
    <w:p w14:paraId="3AB11BDA" w14:textId="77777777" w:rsidR="00CF5452" w:rsidRPr="00384E92" w:rsidRDefault="00CF5452" w:rsidP="00CF5452">
      <w:pPr>
        <w:pStyle w:val="Guidance"/>
      </w:pPr>
      <w:r>
        <w:t>This sublause will describe the custom operation and what it is used for, and the custom operation's URI.</w:t>
      </w:r>
    </w:p>
    <w:p w14:paraId="37865F93" w14:textId="77777777" w:rsidR="00CF5452" w:rsidRDefault="00CF5452" w:rsidP="00CF5452">
      <w:pPr>
        <w:pStyle w:val="Heading5"/>
      </w:pPr>
      <w:bookmarkStart w:id="449" w:name="_Toc67903534"/>
      <w:bookmarkStart w:id="450" w:name="_Toc180396958"/>
      <w:r>
        <w:t>7a.1.4.2.2</w:t>
      </w:r>
      <w:r>
        <w:tab/>
        <w:t>Operation Definition</w:t>
      </w:r>
      <w:bookmarkEnd w:id="449"/>
      <w:bookmarkEnd w:id="450"/>
    </w:p>
    <w:p w14:paraId="390D5B07" w14:textId="77777777" w:rsidR="00CF5452" w:rsidRPr="00384E92" w:rsidRDefault="00CF5452" w:rsidP="00CF5452">
      <w:pPr>
        <w:pStyle w:val="Guidance"/>
      </w:pPr>
      <w:r>
        <w:t>This clause will specify the custom operation and the HTTP method on which it is mapped.</w:t>
      </w:r>
    </w:p>
    <w:p w14:paraId="5069E01A" w14:textId="77777777" w:rsidR="00CF5452" w:rsidRPr="00384E92" w:rsidRDefault="00CF5452" w:rsidP="00CF5452">
      <w:r>
        <w:t>This operation shall support the response data structures and response codes specified in tables 7a.1.4.2.2-1 and 7a.1.4.2.2-2.</w:t>
      </w:r>
    </w:p>
    <w:p w14:paraId="08C72701" w14:textId="77777777" w:rsidR="00CF5452" w:rsidRPr="001769FF" w:rsidRDefault="00CF5452" w:rsidP="00CF5452">
      <w:pPr>
        <w:pStyle w:val="TH"/>
      </w:pPr>
      <w:r w:rsidRPr="001769FF">
        <w:t>Table</w:t>
      </w:r>
      <w:r>
        <w:t> 7a.1.4.2.2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F5452" w:rsidRPr="00B54FF5" w14:paraId="267072F4" w14:textId="77777777" w:rsidTr="00C21234">
        <w:trPr>
          <w:jc w:val="center"/>
        </w:trPr>
        <w:tc>
          <w:tcPr>
            <w:tcW w:w="1627" w:type="dxa"/>
            <w:shd w:val="clear" w:color="auto" w:fill="C0C0C0"/>
          </w:tcPr>
          <w:p w14:paraId="5B3017DF" w14:textId="77777777" w:rsidR="00CF5452" w:rsidRPr="0016361A" w:rsidRDefault="00CF5452" w:rsidP="00C21234">
            <w:pPr>
              <w:pStyle w:val="TAH"/>
            </w:pPr>
            <w:r w:rsidRPr="0016361A">
              <w:t>Data type</w:t>
            </w:r>
          </w:p>
        </w:tc>
        <w:tc>
          <w:tcPr>
            <w:tcW w:w="425" w:type="dxa"/>
            <w:shd w:val="clear" w:color="auto" w:fill="C0C0C0"/>
          </w:tcPr>
          <w:p w14:paraId="5F109CED" w14:textId="77777777" w:rsidR="00CF5452" w:rsidRPr="0016361A" w:rsidRDefault="00CF5452" w:rsidP="00C21234">
            <w:pPr>
              <w:pStyle w:val="TAH"/>
            </w:pPr>
            <w:r w:rsidRPr="0016361A">
              <w:t>P</w:t>
            </w:r>
          </w:p>
        </w:tc>
        <w:tc>
          <w:tcPr>
            <w:tcW w:w="1276" w:type="dxa"/>
            <w:shd w:val="clear" w:color="auto" w:fill="C0C0C0"/>
          </w:tcPr>
          <w:p w14:paraId="1B6124EA" w14:textId="77777777" w:rsidR="00CF5452" w:rsidRPr="0016361A" w:rsidRDefault="00CF5452" w:rsidP="00C21234">
            <w:pPr>
              <w:pStyle w:val="TAH"/>
            </w:pPr>
            <w:r w:rsidRPr="0016361A">
              <w:t>Cardinality</w:t>
            </w:r>
          </w:p>
        </w:tc>
        <w:tc>
          <w:tcPr>
            <w:tcW w:w="6447" w:type="dxa"/>
            <w:shd w:val="clear" w:color="auto" w:fill="C0C0C0"/>
            <w:vAlign w:val="center"/>
          </w:tcPr>
          <w:p w14:paraId="78D1DF4D" w14:textId="77777777" w:rsidR="00CF5452" w:rsidRPr="0016361A" w:rsidRDefault="00CF5452" w:rsidP="00C21234">
            <w:pPr>
              <w:pStyle w:val="TAH"/>
            </w:pPr>
            <w:r w:rsidRPr="0016361A">
              <w:t>Description</w:t>
            </w:r>
          </w:p>
        </w:tc>
      </w:tr>
      <w:tr w:rsidR="00CF5452" w:rsidRPr="00B54FF5" w14:paraId="07A311C9" w14:textId="77777777" w:rsidTr="00C21234">
        <w:trPr>
          <w:jc w:val="center"/>
        </w:trPr>
        <w:tc>
          <w:tcPr>
            <w:tcW w:w="1627" w:type="dxa"/>
            <w:shd w:val="clear" w:color="auto" w:fill="auto"/>
          </w:tcPr>
          <w:p w14:paraId="42F6B65C"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0DBEB859" w14:textId="77777777" w:rsidR="00CF5452" w:rsidRPr="0016361A" w:rsidRDefault="00CF5452" w:rsidP="00C21234">
            <w:pPr>
              <w:pStyle w:val="TAC"/>
            </w:pPr>
            <w:r w:rsidRPr="0016361A">
              <w:t>"M", "C" or "O"</w:t>
            </w:r>
          </w:p>
        </w:tc>
        <w:tc>
          <w:tcPr>
            <w:tcW w:w="1276" w:type="dxa"/>
          </w:tcPr>
          <w:p w14:paraId="68B2E866" w14:textId="77777777" w:rsidR="00CF5452" w:rsidRPr="0016361A" w:rsidRDefault="00CF5452" w:rsidP="00C21234">
            <w:pPr>
              <w:pStyle w:val="TAL"/>
            </w:pPr>
            <w:r w:rsidRPr="0016361A">
              <w:t>"0..1", "1", or "M..N", or &lt;leave empty&gt;</w:t>
            </w:r>
          </w:p>
        </w:tc>
        <w:tc>
          <w:tcPr>
            <w:tcW w:w="6447" w:type="dxa"/>
            <w:shd w:val="clear" w:color="auto" w:fill="auto"/>
          </w:tcPr>
          <w:p w14:paraId="328A887E" w14:textId="77777777" w:rsidR="00CF5452" w:rsidRPr="0016361A" w:rsidRDefault="00CF5452" w:rsidP="00C21234">
            <w:pPr>
              <w:pStyle w:val="TAL"/>
            </w:pPr>
            <w:r w:rsidRPr="0016361A">
              <w:t>&lt;only if applicable&gt;</w:t>
            </w:r>
          </w:p>
        </w:tc>
      </w:tr>
    </w:tbl>
    <w:p w14:paraId="15EDEE7D" w14:textId="77777777" w:rsidR="00CF5452" w:rsidRDefault="00CF5452" w:rsidP="00CF5452"/>
    <w:p w14:paraId="63E2FA2A" w14:textId="77777777" w:rsidR="00CF5452" w:rsidRPr="001769FF" w:rsidRDefault="00CF5452" w:rsidP="00CF5452">
      <w:pPr>
        <w:pStyle w:val="TH"/>
      </w:pPr>
      <w:r w:rsidRPr="001769FF">
        <w:t>Table</w:t>
      </w:r>
      <w:r>
        <w:t> 7a.1.4.2.2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F5452" w:rsidRPr="00B54FF5" w14:paraId="243ABE6F"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5A40569" w14:textId="77777777" w:rsidR="00CF5452" w:rsidRPr="0016361A" w:rsidRDefault="00CF5452" w:rsidP="00C21234">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070530D" w14:textId="77777777" w:rsidR="00CF5452" w:rsidRPr="0016361A" w:rsidRDefault="00CF5452" w:rsidP="00C21234">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02F05A0" w14:textId="77777777" w:rsidR="00CF5452" w:rsidRPr="0016361A" w:rsidRDefault="00CF5452" w:rsidP="00C21234">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6F76DD2" w14:textId="77777777" w:rsidR="00CF5452" w:rsidRPr="0016361A" w:rsidRDefault="00CF5452" w:rsidP="00C21234">
            <w:pPr>
              <w:pStyle w:val="TAH"/>
            </w:pPr>
            <w:r w:rsidRPr="0016361A">
              <w:t>Response</w:t>
            </w:r>
          </w:p>
          <w:p w14:paraId="7D3CC896" w14:textId="77777777" w:rsidR="00CF5452" w:rsidRPr="0016361A" w:rsidRDefault="00CF5452" w:rsidP="00C21234">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FE80CAB" w14:textId="77777777" w:rsidR="00CF5452" w:rsidRPr="0016361A" w:rsidRDefault="00CF5452" w:rsidP="00C21234">
            <w:pPr>
              <w:pStyle w:val="TAH"/>
            </w:pPr>
            <w:r w:rsidRPr="0016361A">
              <w:t>Description</w:t>
            </w:r>
          </w:p>
        </w:tc>
      </w:tr>
      <w:tr w:rsidR="00CF5452" w:rsidRPr="00B54FF5" w14:paraId="6E8D4A85"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A878A5"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629475A" w14:textId="77777777" w:rsidR="00CF5452" w:rsidRPr="0016361A" w:rsidRDefault="00CF5452" w:rsidP="00C21234">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8A339CF" w14:textId="77777777" w:rsidR="00CF5452" w:rsidRPr="0016361A" w:rsidRDefault="00CF5452" w:rsidP="00C21234">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08EDAC8B" w14:textId="77777777" w:rsidR="00CF5452" w:rsidRPr="0016361A" w:rsidRDefault="00CF5452" w:rsidP="00C21234">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1010B04" w14:textId="77777777" w:rsidR="00CF5452" w:rsidRPr="0016361A" w:rsidRDefault="00CF5452" w:rsidP="00C21234">
            <w:pPr>
              <w:pStyle w:val="TAL"/>
            </w:pPr>
            <w:r w:rsidRPr="0016361A">
              <w:t>&lt;Meaning of the success case&gt;</w:t>
            </w:r>
          </w:p>
          <w:p w14:paraId="40106CF9" w14:textId="77777777" w:rsidR="00CF5452" w:rsidRPr="0016361A" w:rsidRDefault="00CF5452" w:rsidP="00C21234">
            <w:pPr>
              <w:pStyle w:val="TAL"/>
            </w:pPr>
            <w:r w:rsidRPr="0016361A">
              <w:t>or</w:t>
            </w:r>
          </w:p>
          <w:p w14:paraId="51316219" w14:textId="77777777" w:rsidR="00CF5452" w:rsidRPr="0016361A" w:rsidRDefault="00CF5452" w:rsidP="00C21234">
            <w:pPr>
              <w:pStyle w:val="TAL"/>
            </w:pPr>
            <w:r w:rsidRPr="0016361A">
              <w:t>&lt;Meaning of the error case with additional statement regarding error handling&gt;</w:t>
            </w:r>
          </w:p>
        </w:tc>
      </w:tr>
      <w:tr w:rsidR="00CF5452" w:rsidRPr="00B54FF5" w14:paraId="2C020FCE"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D70D0AB" w14:textId="7E46373A" w:rsidR="00CF5452" w:rsidRPr="0016361A" w:rsidRDefault="00CF5452" w:rsidP="00C21234">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w:t>
            </w:r>
            <w:r w:rsidR="0037313D">
              <w:t>7</w:t>
            </w:r>
            <w:r w:rsidRPr="0016361A">
              <w:t>] also apply.</w:t>
            </w:r>
          </w:p>
        </w:tc>
      </w:tr>
    </w:tbl>
    <w:p w14:paraId="662529F3" w14:textId="77777777" w:rsidR="00CF5452" w:rsidRPr="00384E92" w:rsidRDefault="00CF5452" w:rsidP="00CF5452"/>
    <w:p w14:paraId="3AC7407F" w14:textId="77777777" w:rsidR="00CF5452" w:rsidRDefault="00CF5452" w:rsidP="00CF5452">
      <w:pPr>
        <w:pStyle w:val="Heading4"/>
      </w:pPr>
      <w:bookmarkStart w:id="451" w:name="_Toc67903535"/>
      <w:bookmarkStart w:id="452" w:name="_Toc180396959"/>
      <w:r>
        <w:t>7a.1.4.3</w:t>
      </w:r>
      <w:r>
        <w:tab/>
        <w:t>Operation: &lt; operation 2&gt;</w:t>
      </w:r>
      <w:bookmarkEnd w:id="451"/>
      <w:bookmarkEnd w:id="452"/>
    </w:p>
    <w:p w14:paraId="09020D39" w14:textId="77777777" w:rsidR="00CF5452" w:rsidRDefault="00CF5452" w:rsidP="00CF5452">
      <w:pPr>
        <w:pStyle w:val="Guidance"/>
      </w:pPr>
      <w:r>
        <w:t>And so on if there are more than one custom operations supported by the service. Same structure as in clause 7a.1.4.2.</w:t>
      </w:r>
    </w:p>
    <w:p w14:paraId="2EC20951" w14:textId="77777777" w:rsidR="00CF5452" w:rsidRDefault="00CF5452" w:rsidP="00CF5452">
      <w:pPr>
        <w:pStyle w:val="Heading3"/>
      </w:pPr>
      <w:bookmarkStart w:id="453" w:name="_Toc67903536"/>
      <w:bookmarkStart w:id="454" w:name="_Toc180396960"/>
      <w:r>
        <w:t>7a.1.5</w:t>
      </w:r>
      <w:r>
        <w:tab/>
        <w:t>Notifications</w:t>
      </w:r>
      <w:bookmarkEnd w:id="453"/>
      <w:bookmarkEnd w:id="454"/>
    </w:p>
    <w:p w14:paraId="64EC3873" w14:textId="77777777" w:rsidR="00CF5452" w:rsidRPr="000A7435" w:rsidRDefault="00CF5452" w:rsidP="00CF5452">
      <w:pPr>
        <w:pStyle w:val="Heading4"/>
      </w:pPr>
      <w:bookmarkStart w:id="455" w:name="_Toc67903537"/>
      <w:bookmarkStart w:id="456" w:name="_Toc180396961"/>
      <w:r>
        <w:t>7a.1.5.1</w:t>
      </w:r>
      <w:r>
        <w:tab/>
        <w:t>General</w:t>
      </w:r>
      <w:bookmarkEnd w:id="455"/>
      <w:bookmarkEnd w:id="456"/>
    </w:p>
    <w:p w14:paraId="553E6D51" w14:textId="77777777" w:rsidR="00CF5452" w:rsidRPr="00384E92" w:rsidRDefault="00CF5452" w:rsidP="00CF5452">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56F49896" w14:textId="7E270B1C" w:rsidR="00CF5452" w:rsidRDefault="00CF5452" w:rsidP="00CF5452">
      <w:pPr>
        <w:rPr>
          <w:noProof/>
        </w:rPr>
      </w:pPr>
      <w:r w:rsidRPr="00986E88">
        <w:rPr>
          <w:noProof/>
        </w:rPr>
        <w:t xml:space="preserve">Notifications shall comply to </w:t>
      </w:r>
      <w:r>
        <w:rPr>
          <w:noProof/>
        </w:rPr>
        <w:t>clause</w:t>
      </w:r>
      <w:r w:rsidRPr="00986E88">
        <w:rPr>
          <w:noProof/>
        </w:rPr>
        <w:t> 6.2 of 3GPP TS 29.500 [</w:t>
      </w:r>
      <w:r w:rsidR="0037313D">
        <w:rPr>
          <w:noProof/>
        </w:rPr>
        <w:t>7</w:t>
      </w:r>
      <w:r w:rsidRPr="00986E88">
        <w:rPr>
          <w:noProof/>
        </w:rPr>
        <w:t xml:space="preserve">] and </w:t>
      </w:r>
      <w:r>
        <w:rPr>
          <w:noProof/>
        </w:rPr>
        <w:t>clause</w:t>
      </w:r>
      <w:r w:rsidRPr="00986E88">
        <w:rPr>
          <w:noProof/>
        </w:rPr>
        <w:t> 4.6.2.3 of 3GPP TS 29.501 [</w:t>
      </w:r>
      <w:r w:rsidR="00F21AAF">
        <w:rPr>
          <w:noProof/>
        </w:rPr>
        <w:t>8</w:t>
      </w:r>
      <w:r w:rsidRPr="00986E88">
        <w:rPr>
          <w:noProof/>
        </w:rPr>
        <w:t>].</w:t>
      </w:r>
    </w:p>
    <w:p w14:paraId="008E9C5F" w14:textId="77777777" w:rsidR="00CF5452" w:rsidRPr="00A04126" w:rsidRDefault="00CF5452" w:rsidP="00CF5452">
      <w:pPr>
        <w:pStyle w:val="TH"/>
      </w:pPr>
      <w:r w:rsidRPr="00A04126">
        <w:t>Table</w:t>
      </w:r>
      <w:r>
        <w:t> 7a.</w:t>
      </w:r>
      <w:r w:rsidRPr="00A04126">
        <w:t>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CF5452" w:rsidRPr="00B54FF5" w14:paraId="1279FD08" w14:textId="77777777" w:rsidTr="00C21234">
        <w:trPr>
          <w:jc w:val="center"/>
        </w:trPr>
        <w:tc>
          <w:tcPr>
            <w:tcW w:w="1091" w:type="pct"/>
            <w:shd w:val="clear" w:color="auto" w:fill="C0C0C0"/>
            <w:vAlign w:val="center"/>
            <w:hideMark/>
          </w:tcPr>
          <w:p w14:paraId="7A118EDF" w14:textId="77777777" w:rsidR="00CF5452" w:rsidRPr="0016361A" w:rsidRDefault="00CF5452" w:rsidP="00C21234">
            <w:pPr>
              <w:pStyle w:val="TAH"/>
            </w:pPr>
            <w:r w:rsidRPr="0016361A">
              <w:t>Notification</w:t>
            </w:r>
          </w:p>
        </w:tc>
        <w:tc>
          <w:tcPr>
            <w:tcW w:w="2083" w:type="pct"/>
            <w:shd w:val="clear" w:color="auto" w:fill="C0C0C0"/>
            <w:vAlign w:val="center"/>
            <w:hideMark/>
          </w:tcPr>
          <w:p w14:paraId="0EA30138" w14:textId="77777777" w:rsidR="00CF5452" w:rsidRPr="0016361A" w:rsidRDefault="00CF5452" w:rsidP="00C21234">
            <w:pPr>
              <w:pStyle w:val="TAH"/>
            </w:pPr>
            <w:r>
              <w:t>Callback</w:t>
            </w:r>
            <w:r w:rsidRPr="0016361A">
              <w:t xml:space="preserve"> URI</w:t>
            </w:r>
          </w:p>
        </w:tc>
        <w:tc>
          <w:tcPr>
            <w:tcW w:w="709" w:type="pct"/>
            <w:shd w:val="clear" w:color="auto" w:fill="C0C0C0"/>
            <w:vAlign w:val="center"/>
            <w:hideMark/>
          </w:tcPr>
          <w:p w14:paraId="1E727845" w14:textId="77777777" w:rsidR="00CF5452" w:rsidRPr="0016361A" w:rsidRDefault="00CF5452" w:rsidP="00C21234">
            <w:pPr>
              <w:pStyle w:val="TAH"/>
            </w:pPr>
            <w:r w:rsidRPr="0016361A">
              <w:t>HTTP method or custom operation</w:t>
            </w:r>
          </w:p>
        </w:tc>
        <w:tc>
          <w:tcPr>
            <w:tcW w:w="1116" w:type="pct"/>
            <w:shd w:val="clear" w:color="auto" w:fill="C0C0C0"/>
            <w:vAlign w:val="center"/>
            <w:hideMark/>
          </w:tcPr>
          <w:p w14:paraId="287CA804" w14:textId="77777777" w:rsidR="00CF5452" w:rsidRPr="0016361A" w:rsidRDefault="00CF5452" w:rsidP="00C21234">
            <w:pPr>
              <w:pStyle w:val="TAH"/>
            </w:pPr>
            <w:r w:rsidRPr="0016361A">
              <w:t>Description</w:t>
            </w:r>
          </w:p>
          <w:p w14:paraId="514656BA" w14:textId="77777777" w:rsidR="00CF5452" w:rsidRPr="0016361A" w:rsidRDefault="00CF5452" w:rsidP="00C21234">
            <w:pPr>
              <w:pStyle w:val="TAH"/>
            </w:pPr>
            <w:r w:rsidRPr="0016361A">
              <w:t>(service operation)</w:t>
            </w:r>
          </w:p>
        </w:tc>
      </w:tr>
      <w:tr w:rsidR="00CF5452" w:rsidRPr="00B54FF5" w14:paraId="27E5835E" w14:textId="77777777" w:rsidTr="00C21234">
        <w:trPr>
          <w:jc w:val="center"/>
        </w:trPr>
        <w:tc>
          <w:tcPr>
            <w:tcW w:w="1091" w:type="pct"/>
            <w:vAlign w:val="center"/>
          </w:tcPr>
          <w:p w14:paraId="6CECDF1D" w14:textId="77777777" w:rsidR="00CF5452" w:rsidRPr="0016361A" w:rsidRDefault="00CF5452" w:rsidP="00C21234">
            <w:pPr>
              <w:pStyle w:val="TAC"/>
              <w:rPr>
                <w:lang w:val="en-US"/>
              </w:rPr>
            </w:pPr>
            <w:r w:rsidRPr="0016361A">
              <w:rPr>
                <w:lang w:val="en-US"/>
              </w:rPr>
              <w:t>&lt;notification 1&gt;</w:t>
            </w:r>
          </w:p>
          <w:p w14:paraId="5638591D" w14:textId="77777777" w:rsidR="00CF5452" w:rsidRPr="0016361A" w:rsidRDefault="00CF5452" w:rsidP="00C21234">
            <w:pPr>
              <w:pStyle w:val="TAC"/>
              <w:rPr>
                <w:lang w:val="en-US"/>
              </w:rPr>
            </w:pPr>
            <w:r w:rsidRPr="0016361A">
              <w:rPr>
                <w:lang w:val="en-US"/>
              </w:rPr>
              <w:t>e.g. Status Change Notification</w:t>
            </w:r>
          </w:p>
          <w:p w14:paraId="4ABF97DC" w14:textId="77777777" w:rsidR="00CF5452" w:rsidRPr="0016361A" w:rsidRDefault="00CF5452" w:rsidP="00C21234">
            <w:pPr>
              <w:pStyle w:val="TAC"/>
              <w:rPr>
                <w:lang w:val="en-US"/>
              </w:rPr>
            </w:pPr>
          </w:p>
        </w:tc>
        <w:tc>
          <w:tcPr>
            <w:tcW w:w="2083" w:type="pct"/>
            <w:vAlign w:val="center"/>
          </w:tcPr>
          <w:p w14:paraId="3331A319" w14:textId="77777777" w:rsidR="00CF5452" w:rsidRPr="0016361A" w:rsidRDefault="00CF5452" w:rsidP="00C21234">
            <w:pPr>
              <w:pStyle w:val="TAL"/>
              <w:rPr>
                <w:lang w:val="en-US"/>
              </w:rPr>
            </w:pPr>
            <w:r w:rsidRPr="0016361A">
              <w:rPr>
                <w:lang w:val="en-US"/>
              </w:rPr>
              <w:t xml:space="preserve">&lt; </w:t>
            </w:r>
            <w:r>
              <w:rPr>
                <w:lang w:val="en-US"/>
              </w:rPr>
              <w:t>Callback</w:t>
            </w:r>
            <w:r w:rsidRPr="0016361A">
              <w:rPr>
                <w:lang w:val="en-US"/>
              </w:rPr>
              <w:t xml:space="preserve"> URI &gt;</w:t>
            </w:r>
          </w:p>
          <w:p w14:paraId="124AB733" w14:textId="77777777" w:rsidR="00CF5452" w:rsidRPr="0016361A" w:rsidDel="005E0502" w:rsidRDefault="00CF5452" w:rsidP="00C21234">
            <w:pPr>
              <w:pStyle w:val="TAL"/>
              <w:rPr>
                <w:lang w:val="en-US"/>
              </w:rPr>
            </w:pPr>
            <w:r w:rsidRPr="0016361A">
              <w:rPr>
                <w:lang w:val="en-US"/>
              </w:rPr>
              <w:t>e.g. {StatusCallbackUri}</w:t>
            </w:r>
          </w:p>
        </w:tc>
        <w:tc>
          <w:tcPr>
            <w:tcW w:w="709" w:type="pct"/>
          </w:tcPr>
          <w:p w14:paraId="5762CD15" w14:textId="77777777" w:rsidR="00CF5452" w:rsidRPr="00A65AFD" w:rsidRDefault="00CF5452" w:rsidP="00C21234">
            <w:pPr>
              <w:pStyle w:val="TAC"/>
              <w:rPr>
                <w:lang w:val="en-US"/>
              </w:rPr>
            </w:pPr>
          </w:p>
          <w:p w14:paraId="04628941" w14:textId="77777777" w:rsidR="00CF5452" w:rsidRPr="0016361A" w:rsidRDefault="00CF5452" w:rsidP="00C21234">
            <w:pPr>
              <w:pStyle w:val="TAC"/>
              <w:rPr>
                <w:lang w:val="fr-FR"/>
              </w:rPr>
            </w:pPr>
            <w:r w:rsidRPr="0016361A">
              <w:rPr>
                <w:lang w:val="fr-FR"/>
              </w:rPr>
              <w:t>e.g POST</w:t>
            </w:r>
          </w:p>
        </w:tc>
        <w:tc>
          <w:tcPr>
            <w:tcW w:w="1116" w:type="pct"/>
          </w:tcPr>
          <w:p w14:paraId="5338484C" w14:textId="77777777" w:rsidR="00CF5452" w:rsidRPr="0016361A" w:rsidRDefault="00CF5452" w:rsidP="00C21234">
            <w:pPr>
              <w:pStyle w:val="TAL"/>
              <w:rPr>
                <w:lang w:val="en-US"/>
              </w:rPr>
            </w:pPr>
          </w:p>
          <w:p w14:paraId="313A629A" w14:textId="77777777" w:rsidR="00CF5452" w:rsidRPr="0016361A" w:rsidRDefault="00CF5452" w:rsidP="00C21234">
            <w:pPr>
              <w:pStyle w:val="TAL"/>
              <w:rPr>
                <w:lang w:val="en-US"/>
              </w:rPr>
            </w:pPr>
            <w:r w:rsidRPr="0016361A">
              <w:rPr>
                <w:lang w:val="en-US"/>
              </w:rPr>
              <w:t xml:space="preserve">e.g. Notify Event </w:t>
            </w:r>
          </w:p>
        </w:tc>
      </w:tr>
      <w:tr w:rsidR="00CF5452" w:rsidRPr="00B54FF5" w14:paraId="00A1BA7B" w14:textId="77777777" w:rsidTr="00C21234">
        <w:trPr>
          <w:jc w:val="center"/>
        </w:trPr>
        <w:tc>
          <w:tcPr>
            <w:tcW w:w="1091" w:type="pct"/>
            <w:vAlign w:val="center"/>
          </w:tcPr>
          <w:p w14:paraId="2AED6353" w14:textId="77777777" w:rsidR="00CF5452" w:rsidRPr="0016361A" w:rsidRDefault="00CF5452" w:rsidP="00C21234">
            <w:pPr>
              <w:pStyle w:val="TAC"/>
              <w:rPr>
                <w:lang w:val="en-US"/>
              </w:rPr>
            </w:pPr>
          </w:p>
        </w:tc>
        <w:tc>
          <w:tcPr>
            <w:tcW w:w="2083" w:type="pct"/>
            <w:vAlign w:val="center"/>
          </w:tcPr>
          <w:p w14:paraId="70082723" w14:textId="77777777" w:rsidR="00CF5452" w:rsidRPr="0016361A" w:rsidRDefault="00CF5452" w:rsidP="00C21234">
            <w:pPr>
              <w:pStyle w:val="TAL"/>
              <w:rPr>
                <w:lang w:val="en-US"/>
              </w:rPr>
            </w:pPr>
          </w:p>
        </w:tc>
        <w:tc>
          <w:tcPr>
            <w:tcW w:w="709" w:type="pct"/>
          </w:tcPr>
          <w:p w14:paraId="03D26E91" w14:textId="77777777" w:rsidR="00CF5452" w:rsidRPr="0016361A" w:rsidRDefault="00CF5452" w:rsidP="00C21234">
            <w:pPr>
              <w:pStyle w:val="TAC"/>
              <w:rPr>
                <w:lang w:val="fr-FR"/>
              </w:rPr>
            </w:pPr>
          </w:p>
        </w:tc>
        <w:tc>
          <w:tcPr>
            <w:tcW w:w="1116" w:type="pct"/>
          </w:tcPr>
          <w:p w14:paraId="3AE8661A" w14:textId="77777777" w:rsidR="00CF5452" w:rsidRPr="0016361A" w:rsidRDefault="00CF5452" w:rsidP="00C21234">
            <w:pPr>
              <w:pStyle w:val="TAL"/>
              <w:rPr>
                <w:lang w:val="en-US"/>
              </w:rPr>
            </w:pPr>
          </w:p>
        </w:tc>
      </w:tr>
    </w:tbl>
    <w:p w14:paraId="577BBBA7" w14:textId="77777777" w:rsidR="00CF5452" w:rsidRPr="00986E88" w:rsidRDefault="00CF5452" w:rsidP="00CF5452">
      <w:pPr>
        <w:rPr>
          <w:noProof/>
        </w:rPr>
      </w:pPr>
    </w:p>
    <w:p w14:paraId="40DACDA3" w14:textId="77777777" w:rsidR="00CF5452" w:rsidRDefault="00CF5452" w:rsidP="00CF5452">
      <w:pPr>
        <w:pStyle w:val="Heading4"/>
      </w:pPr>
      <w:bookmarkStart w:id="457" w:name="_Toc67903538"/>
      <w:bookmarkStart w:id="458" w:name="_Toc180396962"/>
      <w:r>
        <w:t>7a.1.5.2</w:t>
      </w:r>
      <w:r>
        <w:tab/>
        <w:t>&lt;notification 1&gt;</w:t>
      </w:r>
      <w:bookmarkEnd w:id="457"/>
      <w:bookmarkEnd w:id="458"/>
    </w:p>
    <w:p w14:paraId="250FAE99" w14:textId="77777777" w:rsidR="00CF5452" w:rsidRPr="00986E88" w:rsidRDefault="00CF5452" w:rsidP="00CF5452">
      <w:pPr>
        <w:pStyle w:val="Heading5"/>
        <w:rPr>
          <w:noProof/>
        </w:rPr>
      </w:pPr>
      <w:bookmarkStart w:id="459" w:name="_Toc67903539"/>
      <w:bookmarkStart w:id="460" w:name="_Toc180396963"/>
      <w:r>
        <w:t>7a.1.5.2</w:t>
      </w:r>
      <w:r w:rsidRPr="00986E88">
        <w:rPr>
          <w:noProof/>
        </w:rPr>
        <w:t>.1</w:t>
      </w:r>
      <w:r w:rsidRPr="00986E88">
        <w:rPr>
          <w:noProof/>
        </w:rPr>
        <w:tab/>
        <w:t>Description</w:t>
      </w:r>
      <w:bookmarkEnd w:id="459"/>
      <w:bookmarkEnd w:id="460"/>
    </w:p>
    <w:p w14:paraId="65A9E8E4" w14:textId="77777777" w:rsidR="00CF5452" w:rsidRPr="00986E88" w:rsidRDefault="00CF5452" w:rsidP="00CF5452">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42584D57" w14:textId="77777777" w:rsidR="00CF5452" w:rsidRPr="00986E88" w:rsidRDefault="00CF5452" w:rsidP="00CF5452">
      <w:pPr>
        <w:pStyle w:val="Heading5"/>
        <w:rPr>
          <w:noProof/>
        </w:rPr>
      </w:pPr>
      <w:bookmarkStart w:id="461" w:name="_Toc67903540"/>
      <w:bookmarkStart w:id="462" w:name="_Toc180396964"/>
      <w:r>
        <w:t>7a.1.5.2</w:t>
      </w:r>
      <w:r w:rsidRPr="00986E88">
        <w:rPr>
          <w:noProof/>
        </w:rPr>
        <w:t>.2</w:t>
      </w:r>
      <w:r w:rsidRPr="00986E88">
        <w:rPr>
          <w:noProof/>
        </w:rPr>
        <w:tab/>
        <w:t>Target URI</w:t>
      </w:r>
      <w:bookmarkEnd w:id="461"/>
      <w:bookmarkEnd w:id="462"/>
    </w:p>
    <w:p w14:paraId="509BECA1" w14:textId="77777777" w:rsidR="00CF5452" w:rsidRPr="00986E88" w:rsidRDefault="00CF5452" w:rsidP="00CF5452">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t>7a.</w:t>
      </w:r>
      <w:r w:rsidRPr="00F112E4">
        <w:t>1.5.2.2-1.</w:t>
      </w:r>
    </w:p>
    <w:p w14:paraId="08D1B728" w14:textId="77777777" w:rsidR="00CF5452" w:rsidRPr="00986E88" w:rsidRDefault="00CF5452" w:rsidP="00CF5452">
      <w:pPr>
        <w:pStyle w:val="TH"/>
        <w:rPr>
          <w:rFonts w:cs="Arial"/>
          <w:noProof/>
        </w:rPr>
      </w:pPr>
      <w:r w:rsidRPr="00986E88">
        <w:rPr>
          <w:noProof/>
        </w:rPr>
        <w:t>Table </w:t>
      </w:r>
      <w:r>
        <w:t>7a.1.5.2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CF5452" w:rsidRPr="00B54FF5" w14:paraId="343ADD79" w14:textId="77777777" w:rsidTr="00C21234">
        <w:trPr>
          <w:jc w:val="center"/>
        </w:trPr>
        <w:tc>
          <w:tcPr>
            <w:tcW w:w="1924" w:type="dxa"/>
            <w:shd w:val="clear" w:color="auto" w:fill="C0C0C0"/>
            <w:hideMark/>
          </w:tcPr>
          <w:p w14:paraId="706C24C3" w14:textId="77777777" w:rsidR="00CF5452" w:rsidRPr="0016361A" w:rsidRDefault="00CF5452" w:rsidP="00C21234">
            <w:pPr>
              <w:pStyle w:val="TAH"/>
              <w:rPr>
                <w:noProof/>
              </w:rPr>
            </w:pPr>
            <w:r w:rsidRPr="0016361A">
              <w:rPr>
                <w:noProof/>
              </w:rPr>
              <w:t>Name</w:t>
            </w:r>
          </w:p>
        </w:tc>
        <w:tc>
          <w:tcPr>
            <w:tcW w:w="7814" w:type="dxa"/>
            <w:shd w:val="clear" w:color="auto" w:fill="C0C0C0"/>
            <w:vAlign w:val="center"/>
            <w:hideMark/>
          </w:tcPr>
          <w:p w14:paraId="7FCB459F" w14:textId="77777777" w:rsidR="00CF5452" w:rsidRPr="0016361A" w:rsidRDefault="00CF5452" w:rsidP="00C21234">
            <w:pPr>
              <w:pStyle w:val="TAH"/>
              <w:rPr>
                <w:noProof/>
              </w:rPr>
            </w:pPr>
            <w:r w:rsidRPr="0016361A">
              <w:rPr>
                <w:noProof/>
              </w:rPr>
              <w:t>Definition</w:t>
            </w:r>
          </w:p>
        </w:tc>
      </w:tr>
      <w:tr w:rsidR="00CF5452" w:rsidRPr="00B54FF5" w14:paraId="4E40C20A" w14:textId="77777777" w:rsidTr="00C21234">
        <w:trPr>
          <w:jc w:val="center"/>
        </w:trPr>
        <w:tc>
          <w:tcPr>
            <w:tcW w:w="1924" w:type="dxa"/>
            <w:hideMark/>
          </w:tcPr>
          <w:p w14:paraId="514F3669" w14:textId="77777777" w:rsidR="00CF5452" w:rsidRPr="0016361A" w:rsidRDefault="00CF5452" w:rsidP="00C21234">
            <w:pPr>
              <w:pStyle w:val="TAL"/>
              <w:rPr>
                <w:noProof/>
              </w:rPr>
            </w:pPr>
            <w:r w:rsidRPr="0016361A">
              <w:rPr>
                <w:noProof/>
              </w:rPr>
              <w:t>notifUri</w:t>
            </w:r>
          </w:p>
        </w:tc>
        <w:tc>
          <w:tcPr>
            <w:tcW w:w="7814" w:type="dxa"/>
            <w:vAlign w:val="center"/>
            <w:hideMark/>
          </w:tcPr>
          <w:p w14:paraId="66E7309C" w14:textId="77777777" w:rsidR="00CF5452" w:rsidRPr="0016361A" w:rsidRDefault="00CF5452" w:rsidP="00C21234">
            <w:pPr>
              <w:pStyle w:val="TAL"/>
              <w:rPr>
                <w:noProof/>
              </w:rPr>
            </w:pPr>
            <w:r w:rsidRPr="0016361A">
              <w:rPr>
                <w:noProof/>
              </w:rPr>
              <w:t xml:space="preserve">String formatted as URI with the </w:t>
            </w:r>
            <w:r>
              <w:rPr>
                <w:noProof/>
              </w:rPr>
              <w:t>Callback</w:t>
            </w:r>
            <w:r w:rsidRPr="0016361A">
              <w:rPr>
                <w:noProof/>
              </w:rPr>
              <w:t xml:space="preserve"> Uri</w:t>
            </w:r>
          </w:p>
        </w:tc>
      </w:tr>
    </w:tbl>
    <w:p w14:paraId="2560CCA8" w14:textId="77777777" w:rsidR="00CF5452" w:rsidRPr="00986E88" w:rsidRDefault="00CF5452" w:rsidP="00CF5452">
      <w:pPr>
        <w:rPr>
          <w:noProof/>
        </w:rPr>
      </w:pPr>
    </w:p>
    <w:p w14:paraId="0D980667" w14:textId="77777777" w:rsidR="00CF5452" w:rsidRPr="00986E88" w:rsidRDefault="00CF5452" w:rsidP="00CF5452">
      <w:pPr>
        <w:pStyle w:val="Heading5"/>
        <w:rPr>
          <w:noProof/>
        </w:rPr>
      </w:pPr>
      <w:bookmarkStart w:id="463" w:name="_Toc67903541"/>
      <w:bookmarkStart w:id="464" w:name="_Toc180396965"/>
      <w:r>
        <w:t>7a.1.5.2</w:t>
      </w:r>
      <w:r w:rsidRPr="00986E88">
        <w:rPr>
          <w:noProof/>
        </w:rPr>
        <w:t>.3</w:t>
      </w:r>
      <w:r w:rsidRPr="00986E88">
        <w:rPr>
          <w:noProof/>
        </w:rPr>
        <w:tab/>
        <w:t>Standard Methods</w:t>
      </w:r>
      <w:bookmarkEnd w:id="463"/>
      <w:bookmarkEnd w:id="464"/>
    </w:p>
    <w:p w14:paraId="1C3A47D4" w14:textId="77777777" w:rsidR="00CF5452" w:rsidRPr="00986E88" w:rsidRDefault="00CF5452" w:rsidP="00CF5452">
      <w:pPr>
        <w:pStyle w:val="H6"/>
        <w:rPr>
          <w:noProof/>
        </w:rPr>
      </w:pPr>
      <w:r>
        <w:t>7a.1.5.2.3</w:t>
      </w:r>
      <w:r w:rsidRPr="00986E88">
        <w:rPr>
          <w:noProof/>
        </w:rPr>
        <w:t>.1</w:t>
      </w:r>
      <w:r w:rsidRPr="00986E88">
        <w:rPr>
          <w:noProof/>
        </w:rPr>
        <w:tab/>
        <w:t>POST</w:t>
      </w:r>
    </w:p>
    <w:p w14:paraId="02E26284" w14:textId="77777777" w:rsidR="00CF5452" w:rsidRPr="00986E88" w:rsidRDefault="00CF5452" w:rsidP="00CF5452">
      <w:pPr>
        <w:rPr>
          <w:noProof/>
        </w:rPr>
      </w:pPr>
      <w:r w:rsidRPr="00986E88">
        <w:rPr>
          <w:noProof/>
        </w:rPr>
        <w:t>This method shall support the request data structures specified in table </w:t>
      </w:r>
      <w:r>
        <w:t>7a.1.5.2</w:t>
      </w:r>
      <w:r w:rsidRPr="00986E88">
        <w:rPr>
          <w:noProof/>
        </w:rPr>
        <w:t>.3.1-</w:t>
      </w:r>
      <w:r>
        <w:rPr>
          <w:noProof/>
        </w:rPr>
        <w:t>1</w:t>
      </w:r>
      <w:r w:rsidRPr="00986E88">
        <w:rPr>
          <w:noProof/>
        </w:rPr>
        <w:t xml:space="preserve"> and the response data structures and response codes specified in table </w:t>
      </w:r>
      <w:r>
        <w:t>7a.1.5.2</w:t>
      </w:r>
      <w:r w:rsidRPr="00986E88">
        <w:rPr>
          <w:noProof/>
        </w:rPr>
        <w:t>.3.1-</w:t>
      </w:r>
      <w:r>
        <w:rPr>
          <w:noProof/>
        </w:rPr>
        <w:t>1</w:t>
      </w:r>
      <w:r w:rsidRPr="00986E88">
        <w:rPr>
          <w:noProof/>
        </w:rPr>
        <w:t>.</w:t>
      </w:r>
    </w:p>
    <w:p w14:paraId="41EA14E8" w14:textId="77777777" w:rsidR="00CF5452" w:rsidRPr="00986E88" w:rsidRDefault="00CF5452" w:rsidP="00CF5452">
      <w:pPr>
        <w:pStyle w:val="TH"/>
        <w:rPr>
          <w:noProof/>
        </w:rPr>
      </w:pPr>
      <w:r w:rsidRPr="00986E88">
        <w:rPr>
          <w:noProof/>
        </w:rPr>
        <w:t>Table </w:t>
      </w:r>
      <w:r>
        <w:t>7a.1.5.2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F5452" w:rsidRPr="00B54FF5" w14:paraId="434AEDBF" w14:textId="77777777" w:rsidTr="00C21234">
        <w:trPr>
          <w:jc w:val="center"/>
        </w:trPr>
        <w:tc>
          <w:tcPr>
            <w:tcW w:w="2899" w:type="dxa"/>
            <w:shd w:val="clear" w:color="auto" w:fill="C0C0C0"/>
            <w:hideMark/>
          </w:tcPr>
          <w:p w14:paraId="4C30CF8A" w14:textId="77777777" w:rsidR="00CF5452" w:rsidRPr="0016361A" w:rsidRDefault="00CF5452" w:rsidP="00C21234">
            <w:pPr>
              <w:pStyle w:val="TAH"/>
              <w:rPr>
                <w:noProof/>
              </w:rPr>
            </w:pPr>
            <w:r w:rsidRPr="0016361A">
              <w:rPr>
                <w:noProof/>
              </w:rPr>
              <w:t>Data type</w:t>
            </w:r>
          </w:p>
        </w:tc>
        <w:tc>
          <w:tcPr>
            <w:tcW w:w="450" w:type="dxa"/>
            <w:shd w:val="clear" w:color="auto" w:fill="C0C0C0"/>
            <w:hideMark/>
          </w:tcPr>
          <w:p w14:paraId="0796C803" w14:textId="77777777" w:rsidR="00CF5452" w:rsidRPr="0016361A" w:rsidRDefault="00CF5452" w:rsidP="00C21234">
            <w:pPr>
              <w:pStyle w:val="TAH"/>
              <w:rPr>
                <w:noProof/>
              </w:rPr>
            </w:pPr>
            <w:r w:rsidRPr="0016361A">
              <w:rPr>
                <w:noProof/>
              </w:rPr>
              <w:t>P</w:t>
            </w:r>
          </w:p>
        </w:tc>
        <w:tc>
          <w:tcPr>
            <w:tcW w:w="1170" w:type="dxa"/>
            <w:shd w:val="clear" w:color="auto" w:fill="C0C0C0"/>
            <w:hideMark/>
          </w:tcPr>
          <w:p w14:paraId="3E83DDA0" w14:textId="77777777" w:rsidR="00CF5452" w:rsidRPr="0016361A" w:rsidRDefault="00CF5452" w:rsidP="00C21234">
            <w:pPr>
              <w:pStyle w:val="TAH"/>
              <w:rPr>
                <w:noProof/>
              </w:rPr>
            </w:pPr>
            <w:r w:rsidRPr="0016361A">
              <w:rPr>
                <w:noProof/>
              </w:rPr>
              <w:t>Cardinality</w:t>
            </w:r>
          </w:p>
        </w:tc>
        <w:tc>
          <w:tcPr>
            <w:tcW w:w="5160" w:type="dxa"/>
            <w:shd w:val="clear" w:color="auto" w:fill="C0C0C0"/>
            <w:vAlign w:val="center"/>
            <w:hideMark/>
          </w:tcPr>
          <w:p w14:paraId="63DA285A" w14:textId="77777777" w:rsidR="00CF5452" w:rsidRPr="0016361A" w:rsidRDefault="00CF5452" w:rsidP="00C21234">
            <w:pPr>
              <w:pStyle w:val="TAH"/>
              <w:rPr>
                <w:noProof/>
              </w:rPr>
            </w:pPr>
            <w:r w:rsidRPr="0016361A">
              <w:rPr>
                <w:noProof/>
              </w:rPr>
              <w:t>Description</w:t>
            </w:r>
          </w:p>
        </w:tc>
      </w:tr>
      <w:tr w:rsidR="00CF5452" w:rsidRPr="00B54FF5" w14:paraId="184DA3D9" w14:textId="77777777" w:rsidTr="00C21234">
        <w:trPr>
          <w:jc w:val="center"/>
        </w:trPr>
        <w:tc>
          <w:tcPr>
            <w:tcW w:w="2899" w:type="dxa"/>
            <w:hideMark/>
          </w:tcPr>
          <w:p w14:paraId="2C8F8531" w14:textId="77777777" w:rsidR="00CF5452" w:rsidRPr="0016361A" w:rsidRDefault="00CF5452" w:rsidP="00C21234">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18F5633F" w14:textId="77777777" w:rsidR="00CF5452" w:rsidRPr="0016361A" w:rsidRDefault="00CF5452" w:rsidP="00C21234">
            <w:pPr>
              <w:pStyle w:val="TAC"/>
              <w:rPr>
                <w:noProof/>
              </w:rPr>
            </w:pPr>
            <w:r w:rsidRPr="0016361A">
              <w:t>"M", "C" or "O"</w:t>
            </w:r>
          </w:p>
        </w:tc>
        <w:tc>
          <w:tcPr>
            <w:tcW w:w="1170" w:type="dxa"/>
            <w:hideMark/>
          </w:tcPr>
          <w:p w14:paraId="18ED3571" w14:textId="77777777" w:rsidR="00CF5452" w:rsidRPr="0016361A" w:rsidRDefault="00CF5452" w:rsidP="00C21234">
            <w:pPr>
              <w:pStyle w:val="TAC"/>
              <w:rPr>
                <w:noProof/>
              </w:rPr>
            </w:pPr>
            <w:r w:rsidRPr="0016361A">
              <w:t>"0..1", "1", or "M..N", or &lt;leave empty&gt;</w:t>
            </w:r>
          </w:p>
        </w:tc>
        <w:tc>
          <w:tcPr>
            <w:tcW w:w="5160" w:type="dxa"/>
            <w:hideMark/>
          </w:tcPr>
          <w:p w14:paraId="5F27E373" w14:textId="77777777" w:rsidR="00CF5452" w:rsidRPr="0016361A" w:rsidRDefault="00CF5452" w:rsidP="00C21234">
            <w:pPr>
              <w:pStyle w:val="TAL"/>
              <w:rPr>
                <w:noProof/>
              </w:rPr>
            </w:pPr>
            <w:r w:rsidRPr="0016361A">
              <w:t>&lt;only if applicable&gt;</w:t>
            </w:r>
          </w:p>
        </w:tc>
      </w:tr>
    </w:tbl>
    <w:p w14:paraId="759372FA" w14:textId="77777777" w:rsidR="00CF5452" w:rsidRPr="00986E88" w:rsidRDefault="00CF5452" w:rsidP="00CF5452">
      <w:pPr>
        <w:rPr>
          <w:noProof/>
        </w:rPr>
      </w:pPr>
    </w:p>
    <w:p w14:paraId="34AED509" w14:textId="77777777" w:rsidR="00CF5452" w:rsidRPr="00986E88" w:rsidRDefault="00CF5452" w:rsidP="00CF5452">
      <w:pPr>
        <w:pStyle w:val="TH"/>
        <w:rPr>
          <w:noProof/>
        </w:rPr>
      </w:pPr>
      <w:r w:rsidRPr="00986E88">
        <w:rPr>
          <w:noProof/>
        </w:rPr>
        <w:t>Table </w:t>
      </w:r>
      <w:r>
        <w:t>7a.1.5.2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F5452" w:rsidRPr="00B54FF5" w14:paraId="73480C06" w14:textId="77777777" w:rsidTr="00C21234">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22F899F" w14:textId="77777777" w:rsidR="00CF5452" w:rsidRPr="0016361A" w:rsidRDefault="00CF5452" w:rsidP="00C21234">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64BF59F3" w14:textId="77777777" w:rsidR="00CF5452" w:rsidRPr="0016361A" w:rsidRDefault="00CF5452" w:rsidP="00C21234">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BEA9A2B" w14:textId="77777777" w:rsidR="00CF5452" w:rsidRPr="0016361A" w:rsidRDefault="00CF5452" w:rsidP="00C21234">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22923C3" w14:textId="77777777" w:rsidR="00CF5452" w:rsidRPr="0016361A" w:rsidRDefault="00CF5452" w:rsidP="00C21234">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4F4DB5E6" w14:textId="77777777" w:rsidR="00CF5452" w:rsidRPr="0016361A" w:rsidRDefault="00CF5452" w:rsidP="00C21234">
            <w:pPr>
              <w:pStyle w:val="TAH"/>
              <w:rPr>
                <w:noProof/>
              </w:rPr>
            </w:pPr>
            <w:r w:rsidRPr="0016361A">
              <w:rPr>
                <w:noProof/>
              </w:rPr>
              <w:t>Description</w:t>
            </w:r>
          </w:p>
        </w:tc>
      </w:tr>
      <w:tr w:rsidR="00CF5452" w:rsidRPr="00B54FF5" w14:paraId="1EC9D511" w14:textId="77777777" w:rsidTr="00C21234">
        <w:trPr>
          <w:jc w:val="center"/>
        </w:trPr>
        <w:tc>
          <w:tcPr>
            <w:tcW w:w="2004" w:type="dxa"/>
            <w:tcBorders>
              <w:top w:val="single" w:sz="6" w:space="0" w:color="auto"/>
              <w:left w:val="single" w:sz="6" w:space="0" w:color="auto"/>
              <w:bottom w:val="single" w:sz="6" w:space="0" w:color="auto"/>
              <w:right w:val="single" w:sz="6" w:space="0" w:color="auto"/>
            </w:tcBorders>
            <w:hideMark/>
          </w:tcPr>
          <w:p w14:paraId="2E02295B" w14:textId="77777777" w:rsidR="00CF5452" w:rsidRPr="0016361A" w:rsidRDefault="00CF5452" w:rsidP="00C21234">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23F9668C" w14:textId="77777777" w:rsidR="00CF5452" w:rsidRPr="0016361A" w:rsidRDefault="00CF5452" w:rsidP="00C21234">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31DFBE36" w14:textId="77777777" w:rsidR="00CF5452" w:rsidRPr="0016361A" w:rsidRDefault="00CF5452" w:rsidP="00C21234">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6F90DDAE" w14:textId="77777777" w:rsidR="00CF5452" w:rsidRPr="0016361A" w:rsidRDefault="00CF5452" w:rsidP="00C21234">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239541AA" w14:textId="77777777" w:rsidR="00CF5452" w:rsidRPr="0016361A" w:rsidRDefault="00CF5452" w:rsidP="00C21234">
            <w:pPr>
              <w:pStyle w:val="TAL"/>
            </w:pPr>
            <w:r w:rsidRPr="0016361A">
              <w:t>&lt;Meaning of the success case&gt;</w:t>
            </w:r>
          </w:p>
          <w:p w14:paraId="3004EE80" w14:textId="77777777" w:rsidR="00CF5452" w:rsidRPr="0016361A" w:rsidRDefault="00CF5452" w:rsidP="00C21234">
            <w:pPr>
              <w:pStyle w:val="TAL"/>
            </w:pPr>
            <w:r w:rsidRPr="0016361A">
              <w:t>or</w:t>
            </w:r>
          </w:p>
          <w:p w14:paraId="483E72E0" w14:textId="77777777" w:rsidR="00CF5452" w:rsidRPr="0016361A" w:rsidRDefault="00CF5452" w:rsidP="00C21234">
            <w:pPr>
              <w:pStyle w:val="TAL"/>
              <w:rPr>
                <w:noProof/>
              </w:rPr>
            </w:pPr>
            <w:r w:rsidRPr="0016361A">
              <w:t>&lt;Meaning of the error case with additional statement regarding error handling&gt;</w:t>
            </w:r>
          </w:p>
        </w:tc>
      </w:tr>
      <w:tr w:rsidR="00CF5452" w:rsidRPr="00B54FF5" w14:paraId="4F32BC47" w14:textId="77777777" w:rsidTr="00C21234">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FFFB0E9" w14:textId="212EA74C" w:rsidR="00CF5452" w:rsidRPr="0016361A" w:rsidRDefault="00CF5452" w:rsidP="00C21234">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w:t>
            </w:r>
            <w:r w:rsidR="0037313D">
              <w:t>7</w:t>
            </w:r>
            <w:r w:rsidRPr="0016361A">
              <w:t>] also apply.</w:t>
            </w:r>
          </w:p>
        </w:tc>
      </w:tr>
    </w:tbl>
    <w:p w14:paraId="686DBD44" w14:textId="77777777" w:rsidR="00CF5452" w:rsidRPr="00986E88" w:rsidRDefault="00CF5452" w:rsidP="00CF5452">
      <w:pPr>
        <w:rPr>
          <w:noProof/>
        </w:rPr>
      </w:pPr>
    </w:p>
    <w:p w14:paraId="5502D2DC" w14:textId="77777777" w:rsidR="00CF5452" w:rsidRDefault="00CF5452" w:rsidP="00CF5452">
      <w:pPr>
        <w:pStyle w:val="Heading4"/>
      </w:pPr>
      <w:bookmarkStart w:id="465" w:name="_Toc67903542"/>
      <w:bookmarkStart w:id="466" w:name="_Toc180396966"/>
      <w:r>
        <w:t>7a.1.5.3</w:t>
      </w:r>
      <w:r>
        <w:tab/>
        <w:t>&lt;notification 2&gt;</w:t>
      </w:r>
      <w:bookmarkEnd w:id="465"/>
      <w:bookmarkEnd w:id="466"/>
    </w:p>
    <w:p w14:paraId="6860371C" w14:textId="77777777" w:rsidR="00CF5452" w:rsidRDefault="00CF5452" w:rsidP="00CF5452">
      <w:pPr>
        <w:pStyle w:val="Guidance"/>
      </w:pPr>
      <w:r>
        <w:t>And so on if there are more than one notifications supported by the service. Same structure as in clause 7a.1.5.2.</w:t>
      </w:r>
    </w:p>
    <w:p w14:paraId="4E2F0A4F" w14:textId="77777777" w:rsidR="00CF5452" w:rsidRDefault="00CF5452" w:rsidP="00CF5452">
      <w:pPr>
        <w:pStyle w:val="Heading3"/>
      </w:pPr>
      <w:bookmarkStart w:id="467" w:name="_Toc67903543"/>
      <w:bookmarkStart w:id="468" w:name="_Toc180396967"/>
      <w:r>
        <w:t>7a.1.6</w:t>
      </w:r>
      <w:r>
        <w:tab/>
        <w:t>Data Model</w:t>
      </w:r>
      <w:bookmarkEnd w:id="467"/>
      <w:bookmarkEnd w:id="468"/>
    </w:p>
    <w:p w14:paraId="7DAB4A11" w14:textId="77777777" w:rsidR="00CF5452" w:rsidRDefault="00CF5452" w:rsidP="00CF5452">
      <w:pPr>
        <w:pStyle w:val="Heading4"/>
      </w:pPr>
      <w:bookmarkStart w:id="469" w:name="_Toc67903544"/>
      <w:bookmarkStart w:id="470" w:name="_Toc180396968"/>
      <w:bookmarkStart w:id="471" w:name="_Toc67903545"/>
      <w:r>
        <w:t>7a.1.6.1</w:t>
      </w:r>
      <w:r>
        <w:tab/>
        <w:t>General</w:t>
      </w:r>
      <w:bookmarkEnd w:id="469"/>
      <w:bookmarkEnd w:id="470"/>
    </w:p>
    <w:p w14:paraId="2F45786B" w14:textId="77777777" w:rsidR="00CF5452" w:rsidRDefault="00CF5452" w:rsidP="00CF5452">
      <w:r>
        <w:t>This clause specifies the application data model supported by the API.</w:t>
      </w:r>
    </w:p>
    <w:p w14:paraId="17297FA8" w14:textId="77777777" w:rsidR="00CF5452" w:rsidRDefault="00CF5452" w:rsidP="00CF5452">
      <w:pPr>
        <w:pStyle w:val="Guidance"/>
      </w:pPr>
      <w:r>
        <w:t>Data types that may be common to multiple APIs (offered by the same or different NFs) should be specified in a new separate TS (similar approach as for TS 29.230 for Diameter AVPs).</w:t>
      </w:r>
    </w:p>
    <w:p w14:paraId="2E132141" w14:textId="77777777" w:rsidR="00CF5452" w:rsidRDefault="00CF5452" w:rsidP="00CF5452">
      <w:r>
        <w:t>T</w:t>
      </w:r>
      <w:r w:rsidRPr="009C4D60">
        <w:t>able</w:t>
      </w:r>
      <w:r>
        <w:t xml:space="preserve"> 7a.1.6.1-1 specifies </w:t>
      </w:r>
      <w:r w:rsidRPr="009C4D60">
        <w:t xml:space="preserve">the </w:t>
      </w:r>
      <w:r>
        <w:t>data types</w:t>
      </w:r>
      <w:r w:rsidRPr="009C4D60">
        <w:t xml:space="preserve"> defined for the </w:t>
      </w:r>
      <w:r>
        <w:t xml:space="preserve">&lt;Service name, e.g. </w:t>
      </w:r>
      <w:r w:rsidRPr="008C48D0">
        <w:t>Nmbsmf_TMGI</w:t>
      </w:r>
      <w:r>
        <w:t>, or N</w:t>
      </w:r>
      <w:r w:rsidRPr="008C48D0">
        <w:t>mbsmf_MBSSession</w:t>
      </w:r>
      <w:r>
        <w:t>, etc.&gt;</w:t>
      </w:r>
      <w:r w:rsidRPr="009C4D60">
        <w:t xml:space="preserve"> </w:t>
      </w:r>
      <w:r>
        <w:t>service based interface</w:t>
      </w:r>
      <w:r w:rsidRPr="009C4D60">
        <w:t xml:space="preserve"> protocol</w:t>
      </w:r>
      <w:r>
        <w:t>.</w:t>
      </w:r>
    </w:p>
    <w:p w14:paraId="2EEF908F" w14:textId="77777777" w:rsidR="00CF5452" w:rsidRPr="009C4D60" w:rsidRDefault="00CF5452" w:rsidP="00CF5452">
      <w:pPr>
        <w:pStyle w:val="TH"/>
      </w:pPr>
      <w:r w:rsidRPr="009C4D60">
        <w:t>Table</w:t>
      </w:r>
      <w:r>
        <w:t> 7a.1.6.1-</w:t>
      </w:r>
      <w:r w:rsidRPr="009C4D60">
        <w:t xml:space="preserve">1: </w:t>
      </w:r>
      <w:r w:rsidRPr="007D2AA8">
        <w:t xml:space="preserve">&lt;Service name, e.g. </w:t>
      </w:r>
      <w:r>
        <w:t>N</w:t>
      </w:r>
      <w:r w:rsidRPr="008C48D0">
        <w:t>mbsmf_TMGI</w:t>
      </w:r>
      <w:r w:rsidRPr="007D2AA8">
        <w:t>&gt;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F5452" w:rsidRPr="00B54FF5" w14:paraId="683FFD42" w14:textId="77777777" w:rsidTr="00C2123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7897E8A" w14:textId="77777777" w:rsidR="00CF5452" w:rsidRPr="0016361A" w:rsidRDefault="00CF5452" w:rsidP="00C21234">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0C83DA4" w14:textId="77777777" w:rsidR="00CF5452" w:rsidRPr="0016361A" w:rsidRDefault="00CF5452" w:rsidP="00C21234">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F17753" w14:textId="77777777" w:rsidR="00CF5452" w:rsidRPr="0016361A" w:rsidRDefault="00CF5452" w:rsidP="00C21234">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67B6E37" w14:textId="77777777" w:rsidR="00CF5452" w:rsidRPr="0016361A" w:rsidRDefault="00CF5452" w:rsidP="00C21234">
            <w:pPr>
              <w:pStyle w:val="TAH"/>
            </w:pPr>
            <w:r w:rsidRPr="0016361A">
              <w:t>Applicability</w:t>
            </w:r>
          </w:p>
        </w:tc>
      </w:tr>
      <w:tr w:rsidR="00CF5452" w:rsidRPr="00B54FF5" w14:paraId="21433619" w14:textId="77777777" w:rsidTr="00C21234">
        <w:trPr>
          <w:jc w:val="center"/>
        </w:trPr>
        <w:tc>
          <w:tcPr>
            <w:tcW w:w="1735" w:type="dxa"/>
            <w:tcBorders>
              <w:top w:val="single" w:sz="4" w:space="0" w:color="auto"/>
              <w:left w:val="single" w:sz="4" w:space="0" w:color="auto"/>
              <w:bottom w:val="single" w:sz="4" w:space="0" w:color="auto"/>
              <w:right w:val="single" w:sz="4" w:space="0" w:color="auto"/>
            </w:tcBorders>
          </w:tcPr>
          <w:p w14:paraId="79E3BF8A" w14:textId="77777777" w:rsidR="00CF5452" w:rsidRPr="0016361A" w:rsidRDefault="00CF5452" w:rsidP="00C21234">
            <w:pPr>
              <w:pStyle w:val="TAL"/>
            </w:pPr>
          </w:p>
        </w:tc>
        <w:tc>
          <w:tcPr>
            <w:tcW w:w="1559" w:type="dxa"/>
            <w:tcBorders>
              <w:top w:val="single" w:sz="4" w:space="0" w:color="auto"/>
              <w:left w:val="single" w:sz="4" w:space="0" w:color="auto"/>
              <w:bottom w:val="single" w:sz="4" w:space="0" w:color="auto"/>
              <w:right w:val="single" w:sz="4" w:space="0" w:color="auto"/>
            </w:tcBorders>
          </w:tcPr>
          <w:p w14:paraId="313806EC" w14:textId="77777777" w:rsidR="00CF5452" w:rsidRPr="0016361A" w:rsidRDefault="00CF5452" w:rsidP="00C21234">
            <w:pPr>
              <w:pStyle w:val="TAL"/>
            </w:pPr>
          </w:p>
        </w:tc>
        <w:tc>
          <w:tcPr>
            <w:tcW w:w="3828" w:type="dxa"/>
            <w:tcBorders>
              <w:top w:val="single" w:sz="4" w:space="0" w:color="auto"/>
              <w:left w:val="single" w:sz="4" w:space="0" w:color="auto"/>
              <w:bottom w:val="single" w:sz="4" w:space="0" w:color="auto"/>
              <w:right w:val="single" w:sz="4" w:space="0" w:color="auto"/>
            </w:tcBorders>
          </w:tcPr>
          <w:p w14:paraId="4D6E53E4" w14:textId="77777777" w:rsidR="00CF5452" w:rsidRPr="0016361A" w:rsidRDefault="00CF5452" w:rsidP="00C21234">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1C952899" w14:textId="77777777" w:rsidR="00CF5452" w:rsidRPr="0016361A" w:rsidRDefault="00CF5452" w:rsidP="00C21234">
            <w:pPr>
              <w:pStyle w:val="TAL"/>
              <w:rPr>
                <w:rFonts w:cs="Arial"/>
                <w:szCs w:val="18"/>
              </w:rPr>
            </w:pPr>
          </w:p>
        </w:tc>
      </w:tr>
    </w:tbl>
    <w:p w14:paraId="2A7F1F9F" w14:textId="77777777" w:rsidR="00CF5452" w:rsidRDefault="00CF5452" w:rsidP="00CF5452"/>
    <w:p w14:paraId="69ECD5A0" w14:textId="77777777" w:rsidR="00CF5452" w:rsidRDefault="00CF5452" w:rsidP="00CF5452">
      <w:r>
        <w:t>T</w:t>
      </w:r>
      <w:r w:rsidRPr="009C4D60">
        <w:t>able</w:t>
      </w:r>
      <w:r>
        <w:t> 7a.1.6.1-2 specifies data types</w:t>
      </w:r>
      <w:r w:rsidRPr="009C4D60">
        <w:t xml:space="preserve"> </w:t>
      </w:r>
      <w:r>
        <w:t xml:space="preserve">re-used by </w:t>
      </w:r>
      <w:r w:rsidRPr="009C4D60">
        <w:t xml:space="preserve">the </w:t>
      </w:r>
      <w:r>
        <w:t xml:space="preserve">&lt;Service name, e.g. </w:t>
      </w:r>
      <w:r w:rsidRPr="008C48D0">
        <w:t>Nmbsmf_TMGI</w:t>
      </w:r>
      <w:r>
        <w:t>, or N</w:t>
      </w:r>
      <w:r w:rsidRPr="008C48D0">
        <w:t>mbsmf_MBSSession</w:t>
      </w:r>
      <w:r>
        <w:t>, etc.&gt; service based interface</w:t>
      </w:r>
      <w:r w:rsidRPr="009C4D60">
        <w:t xml:space="preserve"> protocol</w:t>
      </w:r>
      <w:r>
        <w:t xml:space="preserve"> from other specifications, including a reference to their respective specifications and when needed, a short description of their use within the &lt;Service name, e.g. </w:t>
      </w:r>
      <w:r w:rsidRPr="008C48D0">
        <w:t>Nmbsmf_TMGI</w:t>
      </w:r>
      <w:r>
        <w:t>, or N</w:t>
      </w:r>
      <w:r w:rsidRPr="008C48D0">
        <w:t>mbsmf_MBSSession</w:t>
      </w:r>
      <w:r>
        <w:t>, etc.&gt; service based interface.</w:t>
      </w:r>
    </w:p>
    <w:p w14:paraId="3DCC442D" w14:textId="77777777" w:rsidR="00CF5452" w:rsidRPr="009C4D60" w:rsidRDefault="00CF5452" w:rsidP="00CF5452">
      <w:pPr>
        <w:pStyle w:val="TH"/>
      </w:pPr>
      <w:r w:rsidRPr="009C4D60">
        <w:t>Table</w:t>
      </w:r>
      <w:r>
        <w:t> 7a.1.6.1-2</w:t>
      </w:r>
      <w:r w:rsidRPr="009C4D60">
        <w:t xml:space="preserve">: </w:t>
      </w:r>
      <w:r w:rsidRPr="007D2AA8">
        <w:t xml:space="preserve">&lt;Service name, e.g. </w:t>
      </w:r>
      <w:r w:rsidRPr="008C48D0">
        <w:t>Nmbsmf_TMGI</w:t>
      </w:r>
      <w:r>
        <w:t>, or N</w:t>
      </w:r>
      <w:r w:rsidRPr="008C48D0">
        <w:t>mbsmf_MBSSession</w:t>
      </w:r>
      <w:r w:rsidRPr="007D2AA8">
        <w:t>&gt;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F5452" w:rsidRPr="00B54FF5" w14:paraId="2A476FD5" w14:textId="77777777" w:rsidTr="00C2123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0603F26" w14:textId="77777777" w:rsidR="00CF5452" w:rsidRPr="0016361A" w:rsidRDefault="00CF5452" w:rsidP="00C21234">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763759C" w14:textId="77777777" w:rsidR="00CF5452" w:rsidRPr="0016361A" w:rsidRDefault="00CF5452" w:rsidP="00C21234">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DA3D595" w14:textId="77777777" w:rsidR="00CF5452" w:rsidRPr="0016361A" w:rsidRDefault="00CF5452" w:rsidP="00C21234">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145B542" w14:textId="77777777" w:rsidR="00CF5452" w:rsidRPr="0016361A" w:rsidRDefault="00CF5452" w:rsidP="00C21234">
            <w:pPr>
              <w:pStyle w:val="TAH"/>
            </w:pPr>
            <w:r w:rsidRPr="0016361A">
              <w:t>Applicability</w:t>
            </w:r>
          </w:p>
        </w:tc>
      </w:tr>
      <w:tr w:rsidR="00CF5452" w:rsidRPr="00B54FF5" w14:paraId="35D79335" w14:textId="77777777" w:rsidTr="00C21234">
        <w:trPr>
          <w:jc w:val="center"/>
        </w:trPr>
        <w:tc>
          <w:tcPr>
            <w:tcW w:w="1735" w:type="dxa"/>
            <w:tcBorders>
              <w:top w:val="single" w:sz="4" w:space="0" w:color="auto"/>
              <w:left w:val="single" w:sz="4" w:space="0" w:color="auto"/>
              <w:bottom w:val="single" w:sz="4" w:space="0" w:color="auto"/>
              <w:right w:val="single" w:sz="4" w:space="0" w:color="auto"/>
            </w:tcBorders>
          </w:tcPr>
          <w:p w14:paraId="119A0377" w14:textId="77777777" w:rsidR="00CF5452" w:rsidRPr="0016361A" w:rsidRDefault="00CF5452" w:rsidP="00C21234">
            <w:pPr>
              <w:pStyle w:val="TAL"/>
            </w:pPr>
          </w:p>
        </w:tc>
        <w:tc>
          <w:tcPr>
            <w:tcW w:w="1559" w:type="dxa"/>
            <w:tcBorders>
              <w:top w:val="single" w:sz="4" w:space="0" w:color="auto"/>
              <w:left w:val="single" w:sz="4" w:space="0" w:color="auto"/>
              <w:bottom w:val="single" w:sz="4" w:space="0" w:color="auto"/>
              <w:right w:val="single" w:sz="4" w:space="0" w:color="auto"/>
            </w:tcBorders>
          </w:tcPr>
          <w:p w14:paraId="5C83B1D6" w14:textId="77777777" w:rsidR="00CF5452" w:rsidRPr="0016361A" w:rsidRDefault="00CF5452" w:rsidP="00C21234">
            <w:pPr>
              <w:pStyle w:val="TAL"/>
            </w:pPr>
          </w:p>
        </w:tc>
        <w:tc>
          <w:tcPr>
            <w:tcW w:w="3828" w:type="dxa"/>
            <w:tcBorders>
              <w:top w:val="single" w:sz="4" w:space="0" w:color="auto"/>
              <w:left w:val="single" w:sz="4" w:space="0" w:color="auto"/>
              <w:bottom w:val="single" w:sz="4" w:space="0" w:color="auto"/>
              <w:right w:val="single" w:sz="4" w:space="0" w:color="auto"/>
            </w:tcBorders>
          </w:tcPr>
          <w:p w14:paraId="434A5521" w14:textId="77777777" w:rsidR="00CF5452" w:rsidRPr="0016361A" w:rsidRDefault="00CF5452" w:rsidP="00C21234">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15B0AC88" w14:textId="77777777" w:rsidR="00CF5452" w:rsidRPr="0016361A" w:rsidRDefault="00CF5452" w:rsidP="00C21234">
            <w:pPr>
              <w:pStyle w:val="TAL"/>
              <w:rPr>
                <w:rFonts w:cs="Arial"/>
                <w:szCs w:val="18"/>
              </w:rPr>
            </w:pPr>
          </w:p>
        </w:tc>
      </w:tr>
    </w:tbl>
    <w:p w14:paraId="2A371BC4" w14:textId="77777777" w:rsidR="00CF5452" w:rsidRPr="006B5418" w:rsidRDefault="00CF5452" w:rsidP="00CF5452">
      <w:pPr>
        <w:rPr>
          <w:lang w:val="en-US"/>
        </w:rPr>
      </w:pPr>
    </w:p>
    <w:p w14:paraId="1F30FAEF" w14:textId="77777777" w:rsidR="00CF5452" w:rsidRDefault="00CF5452" w:rsidP="00CF5452">
      <w:pPr>
        <w:pStyle w:val="Heading4"/>
        <w:rPr>
          <w:lang w:val="en-US"/>
        </w:rPr>
      </w:pPr>
      <w:bookmarkStart w:id="472" w:name="_Toc180396969"/>
      <w:r>
        <w:rPr>
          <w:lang w:val="en-US"/>
        </w:rPr>
        <w:t>7a.1.6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71"/>
      <w:bookmarkEnd w:id="472"/>
    </w:p>
    <w:p w14:paraId="3517564D" w14:textId="77777777" w:rsidR="00CF5452" w:rsidRPr="00BA4F07" w:rsidRDefault="00CF5452" w:rsidP="00CF5452">
      <w:pPr>
        <w:pStyle w:val="Guidance"/>
      </w:pPr>
      <w:r>
        <w:t>This clause will specify the structured data types.</w:t>
      </w:r>
    </w:p>
    <w:p w14:paraId="5B5699A5" w14:textId="77777777" w:rsidR="00CF5452" w:rsidRDefault="00CF5452" w:rsidP="00CF5452">
      <w:pPr>
        <w:pStyle w:val="Heading5"/>
      </w:pPr>
      <w:bookmarkStart w:id="473" w:name="_Toc180396970"/>
      <w:r>
        <w:t>7a.1.6.2.1</w:t>
      </w:r>
      <w:r>
        <w:tab/>
        <w:t>Introduction</w:t>
      </w:r>
      <w:bookmarkEnd w:id="436"/>
      <w:bookmarkEnd w:id="473"/>
    </w:p>
    <w:p w14:paraId="24512855" w14:textId="77777777" w:rsidR="00CF5452" w:rsidRDefault="00CF5452" w:rsidP="00CF5452">
      <w:r>
        <w:t>This clause defines the structures to be used in resource representations.</w:t>
      </w:r>
    </w:p>
    <w:p w14:paraId="5885131A" w14:textId="77777777" w:rsidR="00CF5452" w:rsidRDefault="00CF5452" w:rsidP="00CF5452">
      <w:pPr>
        <w:pStyle w:val="Heading5"/>
      </w:pPr>
      <w:bookmarkStart w:id="474" w:name="_Toc67903547"/>
      <w:bookmarkStart w:id="475" w:name="_Toc180396971"/>
      <w:r>
        <w:t>7a.1.6.2.2</w:t>
      </w:r>
      <w:r>
        <w:tab/>
        <w:t>Type: &lt;TypeName 1&gt;</w:t>
      </w:r>
      <w:bookmarkEnd w:id="474"/>
      <w:bookmarkEnd w:id="475"/>
    </w:p>
    <w:p w14:paraId="043ABE91" w14:textId="77777777" w:rsidR="00CF5452" w:rsidRPr="00F11739" w:rsidRDefault="00CF5452" w:rsidP="00CF5452">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5CAD664A" w14:textId="03A9B912" w:rsidR="00CF5452" w:rsidRPr="00F11739" w:rsidRDefault="00CF5452" w:rsidP="00CF5452">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w:t>
      </w:r>
      <w:r>
        <w:t> </w:t>
      </w:r>
      <w:r w:rsidRPr="00F11739">
        <w:t>[</w:t>
      </w:r>
      <w:r w:rsidR="009D3713">
        <w:t>1</w:t>
      </w:r>
      <w:r w:rsidRPr="00F11739">
        <w:t>4]), or a data type defined in a 3GPP specification.</w:t>
      </w:r>
    </w:p>
    <w:p w14:paraId="033A05C5" w14:textId="77777777" w:rsidR="00CF5452" w:rsidRPr="00F11739" w:rsidRDefault="00CF5452" w:rsidP="00CF5452">
      <w:pPr>
        <w:pStyle w:val="Guidance"/>
      </w:pPr>
      <w:r>
        <w:t>"</w:t>
      </w:r>
      <w:r w:rsidRPr="00F11739">
        <w:t>P</w:t>
      </w:r>
      <w:r>
        <w:t>"</w:t>
      </w:r>
      <w:r w:rsidRPr="00F11739">
        <w:t>: Presence condition of a data structure in request body. It shall be one of "M" (for Mandatory), "C" (for Conditional) and "O" (for Optional).</w:t>
      </w:r>
    </w:p>
    <w:p w14:paraId="63FC04B8" w14:textId="77777777" w:rsidR="00CF5452" w:rsidRPr="00F11739" w:rsidRDefault="00CF5452" w:rsidP="00CF5452">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64E02DA" w14:textId="77777777" w:rsidR="00CF5452" w:rsidRDefault="00CF5452" w:rsidP="00CF5452">
      <w:pPr>
        <w:pStyle w:val="Guidance"/>
      </w:pPr>
      <w:r>
        <w:t>"</w:t>
      </w:r>
      <w:r w:rsidRPr="00F11739">
        <w:t>Description</w:t>
      </w:r>
      <w:r>
        <w:t>"</w:t>
      </w:r>
      <w:r w:rsidRPr="00F11739">
        <w:t>: Describes the meaning and use of the attribute and may contain normative statements.</w:t>
      </w:r>
    </w:p>
    <w:p w14:paraId="09D04748" w14:textId="62BDFAF6" w:rsidR="00CF5452" w:rsidRPr="00384E92" w:rsidRDefault="00CF5452" w:rsidP="00CF5452">
      <w:pPr>
        <w:pStyle w:val="Guidance"/>
      </w:pPr>
      <w:r w:rsidRPr="00F11739">
        <w:t xml:space="preserve">Applicability: If the </w:t>
      </w:r>
      <w:r>
        <w:t>attribute</w:t>
      </w:r>
      <w:r w:rsidRPr="00F11739">
        <w:t xml:space="preserve"> is only applicable for optional feature(s) negotiated using the mechanism defined in </w:t>
      </w:r>
      <w:r>
        <w:t>clause </w:t>
      </w:r>
      <w:r w:rsidRPr="00F11739">
        <w:t xml:space="preserve">6.6 of </w:t>
      </w:r>
      <w:r>
        <w:t>3GPP TS </w:t>
      </w:r>
      <w:r w:rsidRPr="00F11739">
        <w:t>29.500</w:t>
      </w:r>
      <w:r>
        <w:t> </w:t>
      </w:r>
      <w:r w:rsidRPr="00F11739">
        <w:t>[</w:t>
      </w:r>
      <w:r w:rsidR="008E6F62">
        <w:t>7</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164B3FB8" w14:textId="77777777" w:rsidR="00CF5452" w:rsidRDefault="00CF5452" w:rsidP="00CF5452">
      <w:pPr>
        <w:pStyle w:val="TH"/>
      </w:pPr>
      <w:r>
        <w:rPr>
          <w:noProof/>
        </w:rPr>
        <w:t>Table </w:t>
      </w:r>
      <w:r>
        <w:t xml:space="preserve">7a.1.6.2.2-1: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F5452" w:rsidRPr="00B54FF5" w14:paraId="483DBED8" w14:textId="77777777" w:rsidTr="00C21234">
        <w:trPr>
          <w:jc w:val="center"/>
        </w:trPr>
        <w:tc>
          <w:tcPr>
            <w:tcW w:w="1701" w:type="dxa"/>
            <w:shd w:val="clear" w:color="auto" w:fill="C0C0C0"/>
            <w:hideMark/>
          </w:tcPr>
          <w:p w14:paraId="5FD82FE9" w14:textId="77777777" w:rsidR="00CF5452" w:rsidRPr="0016361A" w:rsidRDefault="00CF5452" w:rsidP="00C21234">
            <w:pPr>
              <w:pStyle w:val="TAH"/>
            </w:pPr>
            <w:r w:rsidRPr="0016361A">
              <w:t>Attribute name</w:t>
            </w:r>
          </w:p>
        </w:tc>
        <w:tc>
          <w:tcPr>
            <w:tcW w:w="1444" w:type="dxa"/>
            <w:shd w:val="clear" w:color="auto" w:fill="C0C0C0"/>
            <w:hideMark/>
          </w:tcPr>
          <w:p w14:paraId="03B2F516" w14:textId="77777777" w:rsidR="00CF5452" w:rsidRPr="0016361A" w:rsidRDefault="00CF5452" w:rsidP="00C21234">
            <w:pPr>
              <w:pStyle w:val="TAH"/>
            </w:pPr>
            <w:r w:rsidRPr="0016361A">
              <w:t>Data type</w:t>
            </w:r>
          </w:p>
        </w:tc>
        <w:tc>
          <w:tcPr>
            <w:tcW w:w="425" w:type="dxa"/>
            <w:shd w:val="clear" w:color="auto" w:fill="C0C0C0"/>
            <w:hideMark/>
          </w:tcPr>
          <w:p w14:paraId="0370EEA4" w14:textId="77777777" w:rsidR="00CF5452" w:rsidRPr="0016361A" w:rsidRDefault="00CF5452" w:rsidP="00C21234">
            <w:pPr>
              <w:pStyle w:val="TAH"/>
            </w:pPr>
            <w:r w:rsidRPr="0016361A">
              <w:t>P</w:t>
            </w:r>
          </w:p>
        </w:tc>
        <w:tc>
          <w:tcPr>
            <w:tcW w:w="1134" w:type="dxa"/>
            <w:shd w:val="clear" w:color="auto" w:fill="C0C0C0"/>
          </w:tcPr>
          <w:p w14:paraId="1E7FAC0C" w14:textId="77777777" w:rsidR="00CF5452" w:rsidRPr="0016361A" w:rsidRDefault="00CF5452" w:rsidP="00C21234">
            <w:pPr>
              <w:pStyle w:val="TAH"/>
            </w:pPr>
            <w:r w:rsidRPr="00F112E4">
              <w:t>Cardinality</w:t>
            </w:r>
          </w:p>
        </w:tc>
        <w:tc>
          <w:tcPr>
            <w:tcW w:w="2410" w:type="dxa"/>
            <w:shd w:val="clear" w:color="auto" w:fill="C0C0C0"/>
            <w:hideMark/>
          </w:tcPr>
          <w:p w14:paraId="22F8111E" w14:textId="77777777" w:rsidR="00CF5452" w:rsidRPr="0016361A" w:rsidRDefault="00CF5452" w:rsidP="00C21234">
            <w:pPr>
              <w:pStyle w:val="TAH"/>
              <w:rPr>
                <w:rFonts w:cs="Arial"/>
                <w:szCs w:val="18"/>
              </w:rPr>
            </w:pPr>
            <w:r w:rsidRPr="0016361A">
              <w:rPr>
                <w:rFonts w:cs="Arial"/>
                <w:szCs w:val="18"/>
              </w:rPr>
              <w:t>Description</w:t>
            </w:r>
          </w:p>
        </w:tc>
        <w:tc>
          <w:tcPr>
            <w:tcW w:w="2410" w:type="dxa"/>
            <w:shd w:val="clear" w:color="auto" w:fill="C0C0C0"/>
          </w:tcPr>
          <w:p w14:paraId="21B56DB0" w14:textId="77777777" w:rsidR="00CF5452" w:rsidRPr="0016361A" w:rsidRDefault="00CF5452" w:rsidP="00C21234">
            <w:pPr>
              <w:pStyle w:val="TAH"/>
              <w:rPr>
                <w:rFonts w:cs="Arial"/>
                <w:szCs w:val="18"/>
              </w:rPr>
            </w:pPr>
            <w:r w:rsidRPr="0016361A">
              <w:rPr>
                <w:rFonts w:cs="Arial"/>
                <w:szCs w:val="18"/>
              </w:rPr>
              <w:t>Applicability</w:t>
            </w:r>
          </w:p>
        </w:tc>
      </w:tr>
      <w:tr w:rsidR="00CF5452" w:rsidRPr="00B54FF5" w14:paraId="1F443330" w14:textId="77777777" w:rsidTr="00C21234">
        <w:trPr>
          <w:jc w:val="center"/>
        </w:trPr>
        <w:tc>
          <w:tcPr>
            <w:tcW w:w="1701" w:type="dxa"/>
          </w:tcPr>
          <w:p w14:paraId="03CF505F" w14:textId="77777777" w:rsidR="00CF5452" w:rsidRPr="0016361A" w:rsidRDefault="00CF5452" w:rsidP="00C21234">
            <w:pPr>
              <w:pStyle w:val="TAL"/>
            </w:pPr>
            <w:r w:rsidRPr="0016361A">
              <w:t>&lt;</w:t>
            </w:r>
            <w:r w:rsidRPr="0016361A">
              <w:rPr>
                <w:i/>
              </w:rPr>
              <w:t>attribute name</w:t>
            </w:r>
            <w:r w:rsidRPr="0016361A">
              <w:t>&gt;</w:t>
            </w:r>
          </w:p>
        </w:tc>
        <w:tc>
          <w:tcPr>
            <w:tcW w:w="1444" w:type="dxa"/>
          </w:tcPr>
          <w:p w14:paraId="434AEF34"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CC77B8D" w14:textId="77777777" w:rsidR="00CF5452" w:rsidRPr="0016361A" w:rsidRDefault="00CF5452" w:rsidP="00C21234">
            <w:pPr>
              <w:pStyle w:val="TAC"/>
            </w:pPr>
            <w:r w:rsidRPr="0016361A">
              <w:t>"M", "C" or "O"</w:t>
            </w:r>
          </w:p>
        </w:tc>
        <w:tc>
          <w:tcPr>
            <w:tcW w:w="1134" w:type="dxa"/>
          </w:tcPr>
          <w:p w14:paraId="7BDBAC02" w14:textId="77777777" w:rsidR="00CF5452" w:rsidRPr="0016361A" w:rsidRDefault="00CF5452" w:rsidP="00C21234">
            <w:pPr>
              <w:pStyle w:val="TAL"/>
            </w:pPr>
            <w:r w:rsidRPr="0016361A">
              <w:t>"0..1", "1" or "M..N"</w:t>
            </w:r>
          </w:p>
        </w:tc>
        <w:tc>
          <w:tcPr>
            <w:tcW w:w="2410" w:type="dxa"/>
          </w:tcPr>
          <w:p w14:paraId="3562B61F" w14:textId="77777777" w:rsidR="00CF5452" w:rsidRPr="0016361A" w:rsidRDefault="00CF5452" w:rsidP="00C21234">
            <w:pPr>
              <w:pStyle w:val="TAL"/>
              <w:rPr>
                <w:rFonts w:cs="Arial"/>
                <w:szCs w:val="18"/>
              </w:rPr>
            </w:pPr>
            <w:r w:rsidRPr="0016361A">
              <w:t>&lt;only if applicable&gt;</w:t>
            </w:r>
          </w:p>
        </w:tc>
        <w:tc>
          <w:tcPr>
            <w:tcW w:w="2410" w:type="dxa"/>
          </w:tcPr>
          <w:p w14:paraId="26F1A498" w14:textId="77777777" w:rsidR="00CF5452" w:rsidRPr="0016361A" w:rsidRDefault="00CF5452" w:rsidP="00C21234">
            <w:pPr>
              <w:pStyle w:val="TAL"/>
              <w:rPr>
                <w:rFonts w:cs="Arial"/>
                <w:szCs w:val="18"/>
              </w:rPr>
            </w:pPr>
          </w:p>
        </w:tc>
      </w:tr>
      <w:tr w:rsidR="00CF5452" w:rsidRPr="00B54FF5" w14:paraId="10E04590" w14:textId="77777777" w:rsidTr="00C21234">
        <w:trPr>
          <w:jc w:val="center"/>
        </w:trPr>
        <w:tc>
          <w:tcPr>
            <w:tcW w:w="1701" w:type="dxa"/>
          </w:tcPr>
          <w:p w14:paraId="166C755B" w14:textId="77777777" w:rsidR="00CF5452" w:rsidRPr="0016361A" w:rsidRDefault="00CF5452" w:rsidP="00C21234">
            <w:pPr>
              <w:pStyle w:val="TAL"/>
            </w:pPr>
          </w:p>
        </w:tc>
        <w:tc>
          <w:tcPr>
            <w:tcW w:w="1444" w:type="dxa"/>
          </w:tcPr>
          <w:p w14:paraId="59DEF162" w14:textId="77777777" w:rsidR="00CF5452" w:rsidRPr="0016361A" w:rsidRDefault="00CF5452" w:rsidP="00C21234">
            <w:pPr>
              <w:pStyle w:val="TAL"/>
            </w:pPr>
          </w:p>
        </w:tc>
        <w:tc>
          <w:tcPr>
            <w:tcW w:w="425" w:type="dxa"/>
          </w:tcPr>
          <w:p w14:paraId="58DF27D3" w14:textId="77777777" w:rsidR="00CF5452" w:rsidRPr="0016361A" w:rsidRDefault="00CF5452" w:rsidP="00C21234">
            <w:pPr>
              <w:pStyle w:val="TAC"/>
            </w:pPr>
          </w:p>
        </w:tc>
        <w:tc>
          <w:tcPr>
            <w:tcW w:w="1134" w:type="dxa"/>
          </w:tcPr>
          <w:p w14:paraId="0407A0B9" w14:textId="77777777" w:rsidR="00CF5452" w:rsidRPr="0016361A" w:rsidRDefault="00CF5452" w:rsidP="00C21234">
            <w:pPr>
              <w:pStyle w:val="TAL"/>
            </w:pPr>
          </w:p>
        </w:tc>
        <w:tc>
          <w:tcPr>
            <w:tcW w:w="2410" w:type="dxa"/>
          </w:tcPr>
          <w:p w14:paraId="33AD8F3B" w14:textId="77777777" w:rsidR="00CF5452" w:rsidRPr="0016361A" w:rsidRDefault="00CF5452" w:rsidP="00C21234">
            <w:pPr>
              <w:pStyle w:val="TAL"/>
              <w:rPr>
                <w:rFonts w:cs="Arial"/>
                <w:szCs w:val="18"/>
              </w:rPr>
            </w:pPr>
          </w:p>
        </w:tc>
        <w:tc>
          <w:tcPr>
            <w:tcW w:w="2410" w:type="dxa"/>
          </w:tcPr>
          <w:p w14:paraId="245CA2DA" w14:textId="77777777" w:rsidR="00CF5452" w:rsidRPr="0016361A" w:rsidRDefault="00CF5452" w:rsidP="00C21234">
            <w:pPr>
              <w:pStyle w:val="TAL"/>
              <w:rPr>
                <w:rFonts w:cs="Arial"/>
                <w:szCs w:val="18"/>
              </w:rPr>
            </w:pPr>
          </w:p>
        </w:tc>
      </w:tr>
      <w:tr w:rsidR="00CF5452" w:rsidRPr="00B54FF5" w14:paraId="3E5A165D" w14:textId="77777777" w:rsidTr="00C21234">
        <w:trPr>
          <w:jc w:val="center"/>
        </w:trPr>
        <w:tc>
          <w:tcPr>
            <w:tcW w:w="1701" w:type="dxa"/>
          </w:tcPr>
          <w:p w14:paraId="06D959EA" w14:textId="77777777" w:rsidR="00CF5452" w:rsidRPr="0016361A" w:rsidRDefault="00CF5452" w:rsidP="00C21234">
            <w:pPr>
              <w:pStyle w:val="TAL"/>
            </w:pPr>
          </w:p>
        </w:tc>
        <w:tc>
          <w:tcPr>
            <w:tcW w:w="1444" w:type="dxa"/>
          </w:tcPr>
          <w:p w14:paraId="5B5B2D1D" w14:textId="77777777" w:rsidR="00CF5452" w:rsidRPr="0016361A" w:rsidRDefault="00CF5452" w:rsidP="00C21234">
            <w:pPr>
              <w:pStyle w:val="TAL"/>
            </w:pPr>
          </w:p>
        </w:tc>
        <w:tc>
          <w:tcPr>
            <w:tcW w:w="425" w:type="dxa"/>
          </w:tcPr>
          <w:p w14:paraId="53DE99D6" w14:textId="77777777" w:rsidR="00CF5452" w:rsidRPr="0016361A" w:rsidRDefault="00CF5452" w:rsidP="00C21234">
            <w:pPr>
              <w:pStyle w:val="TAC"/>
            </w:pPr>
          </w:p>
        </w:tc>
        <w:tc>
          <w:tcPr>
            <w:tcW w:w="1134" w:type="dxa"/>
          </w:tcPr>
          <w:p w14:paraId="1DC07A97" w14:textId="77777777" w:rsidR="00CF5452" w:rsidRPr="0016361A" w:rsidRDefault="00CF5452" w:rsidP="00C21234">
            <w:pPr>
              <w:pStyle w:val="TAL"/>
            </w:pPr>
          </w:p>
        </w:tc>
        <w:tc>
          <w:tcPr>
            <w:tcW w:w="2410" w:type="dxa"/>
          </w:tcPr>
          <w:p w14:paraId="7C2BB025" w14:textId="77777777" w:rsidR="00CF5452" w:rsidRPr="0016361A" w:rsidRDefault="00CF5452" w:rsidP="00C21234">
            <w:pPr>
              <w:pStyle w:val="TAL"/>
              <w:rPr>
                <w:rFonts w:cs="Arial"/>
                <w:szCs w:val="18"/>
              </w:rPr>
            </w:pPr>
          </w:p>
        </w:tc>
        <w:tc>
          <w:tcPr>
            <w:tcW w:w="2410" w:type="dxa"/>
          </w:tcPr>
          <w:p w14:paraId="33116B9C" w14:textId="77777777" w:rsidR="00CF5452" w:rsidRPr="0016361A" w:rsidRDefault="00CF5452" w:rsidP="00C21234">
            <w:pPr>
              <w:pStyle w:val="TAL"/>
              <w:rPr>
                <w:rFonts w:cs="Arial"/>
                <w:szCs w:val="18"/>
              </w:rPr>
            </w:pPr>
          </w:p>
        </w:tc>
      </w:tr>
    </w:tbl>
    <w:p w14:paraId="2118CDB2" w14:textId="77777777" w:rsidR="00CF5452" w:rsidRDefault="00CF5452" w:rsidP="00CF5452">
      <w:pPr>
        <w:rPr>
          <w:lang w:val="en-US"/>
        </w:rPr>
      </w:pPr>
    </w:p>
    <w:p w14:paraId="4F97EC52" w14:textId="77777777" w:rsidR="00CF5452" w:rsidRDefault="00CF5452" w:rsidP="00CF5452">
      <w:pPr>
        <w:pStyle w:val="Heading5"/>
      </w:pPr>
      <w:bookmarkStart w:id="476" w:name="_Toc67903548"/>
      <w:bookmarkStart w:id="477" w:name="_Toc180396972"/>
      <w:r>
        <w:t>7a.1.6.2.3</w:t>
      </w:r>
      <w:r>
        <w:tab/>
        <w:t>Type: &lt;TypeName 2&gt;</w:t>
      </w:r>
      <w:bookmarkEnd w:id="476"/>
      <w:bookmarkEnd w:id="477"/>
    </w:p>
    <w:p w14:paraId="1251EAA5" w14:textId="77777777" w:rsidR="00CF5452" w:rsidRPr="00387BE7" w:rsidRDefault="00CF5452" w:rsidP="00CF5452">
      <w:pPr>
        <w:pStyle w:val="Guidance"/>
      </w:pPr>
      <w:r>
        <w:t>And so on if there are more types to specify.</w:t>
      </w:r>
    </w:p>
    <w:p w14:paraId="6BA38226" w14:textId="77777777" w:rsidR="00CF5452" w:rsidRDefault="00CF5452" w:rsidP="00CF5452">
      <w:pPr>
        <w:pStyle w:val="Heading4"/>
        <w:rPr>
          <w:lang w:val="en-US"/>
        </w:rPr>
      </w:pPr>
      <w:bookmarkStart w:id="478" w:name="_Toc67903549"/>
      <w:bookmarkStart w:id="479" w:name="_Toc180396973"/>
      <w:r>
        <w:rPr>
          <w:lang w:val="en-US"/>
        </w:rPr>
        <w:t>7a.1.6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78"/>
      <w:bookmarkEnd w:id="479"/>
    </w:p>
    <w:p w14:paraId="7AC4CD35" w14:textId="77777777" w:rsidR="00CF5452" w:rsidRPr="00FC5F63" w:rsidRDefault="00CF5452" w:rsidP="00CF5452">
      <w:pPr>
        <w:pStyle w:val="Guidance"/>
      </w:pPr>
      <w:r>
        <w:t>This clause will define simple data types and enumerations that can be referenced from data structures defined in the previous clauses.</w:t>
      </w:r>
    </w:p>
    <w:p w14:paraId="6B016F8D" w14:textId="77777777" w:rsidR="00CF5452" w:rsidRPr="00384E92" w:rsidRDefault="00CF5452" w:rsidP="00CF5452">
      <w:pPr>
        <w:pStyle w:val="Heading5"/>
      </w:pPr>
      <w:bookmarkStart w:id="480" w:name="_Toc67903550"/>
      <w:bookmarkStart w:id="481" w:name="_Toc180396974"/>
      <w:r>
        <w:t>7a.1.6.3.1</w:t>
      </w:r>
      <w:r w:rsidRPr="00384E92">
        <w:tab/>
        <w:t>Introduction</w:t>
      </w:r>
      <w:bookmarkEnd w:id="480"/>
      <w:bookmarkEnd w:id="481"/>
    </w:p>
    <w:p w14:paraId="31215375" w14:textId="77777777" w:rsidR="00CF5452" w:rsidRPr="00384E92" w:rsidRDefault="00CF5452" w:rsidP="00CF545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8B843F" w14:textId="77777777" w:rsidR="00CF5452" w:rsidRPr="00384E92" w:rsidRDefault="00CF5452" w:rsidP="00CF5452">
      <w:pPr>
        <w:pStyle w:val="Heading5"/>
      </w:pPr>
      <w:bookmarkStart w:id="482" w:name="_Toc67903551"/>
      <w:bookmarkStart w:id="483" w:name="_Toc180396975"/>
      <w:r>
        <w:t>7a.1.6.3.2</w:t>
      </w:r>
      <w:r w:rsidRPr="00384E92">
        <w:tab/>
        <w:t>Simple data types</w:t>
      </w:r>
      <w:bookmarkEnd w:id="482"/>
      <w:bookmarkEnd w:id="483"/>
    </w:p>
    <w:p w14:paraId="115D4F70" w14:textId="77777777" w:rsidR="00CF5452" w:rsidRPr="00384E92" w:rsidRDefault="00CF5452" w:rsidP="00CF5452">
      <w:bookmarkStart w:id="484" w:name="_Toc67903552"/>
      <w:r w:rsidRPr="00384E92">
        <w:t>The simple data types defined in table</w:t>
      </w:r>
      <w:r>
        <w:t> 7a.1.6.3.2-1</w:t>
      </w:r>
      <w:r w:rsidRPr="00384E92">
        <w:t xml:space="preserve"> shall be supported.</w:t>
      </w:r>
    </w:p>
    <w:p w14:paraId="43BD3A67" w14:textId="77777777" w:rsidR="00CF5452" w:rsidRPr="00384E92" w:rsidRDefault="00CF5452" w:rsidP="00CF5452">
      <w:pPr>
        <w:pStyle w:val="TH"/>
      </w:pPr>
      <w:r w:rsidRPr="00384E92">
        <w:t>Table</w:t>
      </w:r>
      <w:r>
        <w:t> 7a.1.6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F5452" w:rsidRPr="00B54FF5" w14:paraId="269AAADB" w14:textId="77777777" w:rsidTr="00C21234">
        <w:trPr>
          <w:jc w:val="center"/>
        </w:trPr>
        <w:tc>
          <w:tcPr>
            <w:tcW w:w="847" w:type="pct"/>
            <w:shd w:val="clear" w:color="auto" w:fill="C0C0C0"/>
            <w:tcMar>
              <w:top w:w="0" w:type="dxa"/>
              <w:left w:w="108" w:type="dxa"/>
              <w:bottom w:w="0" w:type="dxa"/>
              <w:right w:w="108" w:type="dxa"/>
            </w:tcMar>
          </w:tcPr>
          <w:p w14:paraId="4D765C88" w14:textId="77777777" w:rsidR="00CF5452" w:rsidRPr="0016361A" w:rsidRDefault="00CF5452" w:rsidP="00C21234">
            <w:pPr>
              <w:pStyle w:val="TAH"/>
            </w:pPr>
            <w:r w:rsidRPr="0016361A">
              <w:t>Type Name</w:t>
            </w:r>
          </w:p>
        </w:tc>
        <w:tc>
          <w:tcPr>
            <w:tcW w:w="837" w:type="pct"/>
            <w:shd w:val="clear" w:color="auto" w:fill="C0C0C0"/>
            <w:tcMar>
              <w:top w:w="0" w:type="dxa"/>
              <w:left w:w="108" w:type="dxa"/>
              <w:bottom w:w="0" w:type="dxa"/>
              <w:right w:w="108" w:type="dxa"/>
            </w:tcMar>
          </w:tcPr>
          <w:p w14:paraId="50C8A273" w14:textId="77777777" w:rsidR="00CF5452" w:rsidRPr="0016361A" w:rsidRDefault="00CF5452" w:rsidP="00C21234">
            <w:pPr>
              <w:pStyle w:val="TAH"/>
            </w:pPr>
            <w:r w:rsidRPr="0016361A">
              <w:t>Type Definition</w:t>
            </w:r>
          </w:p>
        </w:tc>
        <w:tc>
          <w:tcPr>
            <w:tcW w:w="2051" w:type="pct"/>
            <w:shd w:val="clear" w:color="auto" w:fill="C0C0C0"/>
          </w:tcPr>
          <w:p w14:paraId="3C0CF5D6" w14:textId="77777777" w:rsidR="00CF5452" w:rsidRPr="0016361A" w:rsidRDefault="00CF5452" w:rsidP="00C21234">
            <w:pPr>
              <w:pStyle w:val="TAH"/>
            </w:pPr>
            <w:r w:rsidRPr="0016361A">
              <w:t>Description</w:t>
            </w:r>
          </w:p>
        </w:tc>
        <w:tc>
          <w:tcPr>
            <w:tcW w:w="1265" w:type="pct"/>
            <w:shd w:val="clear" w:color="auto" w:fill="C0C0C0"/>
          </w:tcPr>
          <w:p w14:paraId="583FE756" w14:textId="77777777" w:rsidR="00CF5452" w:rsidRPr="0016361A" w:rsidRDefault="00CF5452" w:rsidP="00C21234">
            <w:pPr>
              <w:pStyle w:val="TAH"/>
            </w:pPr>
            <w:r w:rsidRPr="0016361A">
              <w:t>Applicability</w:t>
            </w:r>
          </w:p>
        </w:tc>
      </w:tr>
      <w:tr w:rsidR="00CF5452" w:rsidRPr="00B54FF5" w14:paraId="3806A7FC" w14:textId="77777777" w:rsidTr="00C21234">
        <w:trPr>
          <w:jc w:val="center"/>
        </w:trPr>
        <w:tc>
          <w:tcPr>
            <w:tcW w:w="847" w:type="pct"/>
            <w:tcMar>
              <w:top w:w="0" w:type="dxa"/>
              <w:left w:w="108" w:type="dxa"/>
              <w:bottom w:w="0" w:type="dxa"/>
              <w:right w:w="108" w:type="dxa"/>
            </w:tcMar>
          </w:tcPr>
          <w:p w14:paraId="16995A85" w14:textId="77777777" w:rsidR="00CF5452" w:rsidRPr="0016361A" w:rsidRDefault="00CF5452" w:rsidP="00C21234">
            <w:pPr>
              <w:pStyle w:val="TAL"/>
            </w:pPr>
          </w:p>
        </w:tc>
        <w:tc>
          <w:tcPr>
            <w:tcW w:w="837" w:type="pct"/>
            <w:tcMar>
              <w:top w:w="0" w:type="dxa"/>
              <w:left w:w="108" w:type="dxa"/>
              <w:bottom w:w="0" w:type="dxa"/>
              <w:right w:w="108" w:type="dxa"/>
            </w:tcMar>
          </w:tcPr>
          <w:p w14:paraId="14325452" w14:textId="77777777" w:rsidR="00CF5452" w:rsidRPr="0016361A" w:rsidRDefault="00CF5452" w:rsidP="00C21234">
            <w:pPr>
              <w:pStyle w:val="TAL"/>
            </w:pPr>
            <w:r w:rsidRPr="0016361A">
              <w:t>&lt;one simple data type, i.e. boolean, integer, number, or string&gt;</w:t>
            </w:r>
          </w:p>
        </w:tc>
        <w:tc>
          <w:tcPr>
            <w:tcW w:w="2051" w:type="pct"/>
          </w:tcPr>
          <w:p w14:paraId="69D98383" w14:textId="77777777" w:rsidR="00CF5452" w:rsidRPr="0016361A" w:rsidRDefault="00CF5452" w:rsidP="00C21234">
            <w:pPr>
              <w:pStyle w:val="TAL"/>
            </w:pPr>
          </w:p>
        </w:tc>
        <w:tc>
          <w:tcPr>
            <w:tcW w:w="1265" w:type="pct"/>
          </w:tcPr>
          <w:p w14:paraId="58971B7E" w14:textId="77777777" w:rsidR="00CF5452" w:rsidRPr="0016361A" w:rsidRDefault="00CF5452" w:rsidP="00C21234">
            <w:pPr>
              <w:pStyle w:val="TAL"/>
            </w:pPr>
          </w:p>
        </w:tc>
      </w:tr>
    </w:tbl>
    <w:p w14:paraId="72674802" w14:textId="77777777" w:rsidR="00CF5452" w:rsidRPr="00384E92" w:rsidRDefault="00CF5452" w:rsidP="00CF5452"/>
    <w:p w14:paraId="7F427048" w14:textId="77777777" w:rsidR="00CF5452" w:rsidRPr="00BC662F" w:rsidRDefault="00CF5452" w:rsidP="00CF5452">
      <w:pPr>
        <w:pStyle w:val="Heading5"/>
      </w:pPr>
      <w:bookmarkStart w:id="485" w:name="_Toc180396976"/>
      <w:r>
        <w:t>7a.1.6.3.3</w:t>
      </w:r>
      <w:r w:rsidRPr="00BC662F">
        <w:tab/>
        <w:t>Enumeration: &lt;EnumType1&gt;</w:t>
      </w:r>
      <w:bookmarkEnd w:id="484"/>
      <w:bookmarkEnd w:id="485"/>
    </w:p>
    <w:p w14:paraId="32DA683A" w14:textId="77777777" w:rsidR="00CF5452" w:rsidRPr="00384E92" w:rsidRDefault="00CF5452" w:rsidP="00CF5452">
      <w:r w:rsidRPr="00384E92">
        <w:t>The enumeration &lt;EnumType1&gt; represents &lt;something&gt;. It shall comply with the provisions defined in table</w:t>
      </w:r>
      <w:r>
        <w:t> 7a.1.6.3.3</w:t>
      </w:r>
      <w:r w:rsidRPr="00384E92">
        <w:t>-1.</w:t>
      </w:r>
    </w:p>
    <w:p w14:paraId="7FDD4C76" w14:textId="77777777" w:rsidR="00CF5452" w:rsidRDefault="00CF5452" w:rsidP="00CF5452">
      <w:pPr>
        <w:pStyle w:val="TH"/>
      </w:pPr>
      <w:r>
        <w:t>Table 7a.1.6.3.3-1: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CF5452" w:rsidRPr="00B54FF5" w14:paraId="7FF86455" w14:textId="77777777" w:rsidTr="00C21234">
        <w:tc>
          <w:tcPr>
            <w:tcW w:w="1392" w:type="pct"/>
            <w:shd w:val="clear" w:color="auto" w:fill="C0C0C0"/>
            <w:tcMar>
              <w:top w:w="0" w:type="dxa"/>
              <w:left w:w="108" w:type="dxa"/>
              <w:bottom w:w="0" w:type="dxa"/>
              <w:right w:w="108" w:type="dxa"/>
            </w:tcMar>
            <w:hideMark/>
          </w:tcPr>
          <w:p w14:paraId="67CB5170" w14:textId="77777777" w:rsidR="00CF5452" w:rsidRPr="0016361A" w:rsidRDefault="00CF5452" w:rsidP="00C21234">
            <w:pPr>
              <w:pStyle w:val="TAH"/>
            </w:pPr>
            <w:r w:rsidRPr="0016361A">
              <w:t>Enumeration value</w:t>
            </w:r>
          </w:p>
        </w:tc>
        <w:tc>
          <w:tcPr>
            <w:tcW w:w="2330" w:type="pct"/>
            <w:shd w:val="clear" w:color="auto" w:fill="C0C0C0"/>
            <w:tcMar>
              <w:top w:w="0" w:type="dxa"/>
              <w:left w:w="108" w:type="dxa"/>
              <w:bottom w:w="0" w:type="dxa"/>
              <w:right w:w="108" w:type="dxa"/>
            </w:tcMar>
            <w:hideMark/>
          </w:tcPr>
          <w:p w14:paraId="7E001837" w14:textId="77777777" w:rsidR="00CF5452" w:rsidRPr="0016361A" w:rsidRDefault="00CF5452" w:rsidP="00C21234">
            <w:pPr>
              <w:pStyle w:val="TAH"/>
            </w:pPr>
            <w:r w:rsidRPr="0016361A">
              <w:t>Description</w:t>
            </w:r>
          </w:p>
        </w:tc>
        <w:tc>
          <w:tcPr>
            <w:tcW w:w="1278" w:type="pct"/>
            <w:shd w:val="clear" w:color="auto" w:fill="C0C0C0"/>
          </w:tcPr>
          <w:p w14:paraId="64ADF0B6" w14:textId="77777777" w:rsidR="00CF5452" w:rsidRPr="0016361A" w:rsidRDefault="00CF5452" w:rsidP="00C21234">
            <w:pPr>
              <w:pStyle w:val="TAH"/>
            </w:pPr>
            <w:r w:rsidRPr="0016361A">
              <w:t>Applicability</w:t>
            </w:r>
          </w:p>
        </w:tc>
      </w:tr>
      <w:tr w:rsidR="00CF5452" w:rsidRPr="00B54FF5" w14:paraId="5ACDB0BC" w14:textId="77777777" w:rsidTr="00C21234">
        <w:tc>
          <w:tcPr>
            <w:tcW w:w="1392" w:type="pct"/>
            <w:tcMar>
              <w:top w:w="0" w:type="dxa"/>
              <w:left w:w="108" w:type="dxa"/>
              <w:bottom w:w="0" w:type="dxa"/>
              <w:right w:w="108" w:type="dxa"/>
            </w:tcMar>
          </w:tcPr>
          <w:p w14:paraId="772E187F" w14:textId="77777777" w:rsidR="00CF5452" w:rsidRPr="0016361A" w:rsidRDefault="00CF5452" w:rsidP="00C21234">
            <w:pPr>
              <w:pStyle w:val="TAL"/>
            </w:pPr>
          </w:p>
        </w:tc>
        <w:tc>
          <w:tcPr>
            <w:tcW w:w="2330" w:type="pct"/>
            <w:tcMar>
              <w:top w:w="0" w:type="dxa"/>
              <w:left w:w="108" w:type="dxa"/>
              <w:bottom w:w="0" w:type="dxa"/>
              <w:right w:w="108" w:type="dxa"/>
            </w:tcMar>
          </w:tcPr>
          <w:p w14:paraId="3E6EB7A6" w14:textId="77777777" w:rsidR="00CF5452" w:rsidRPr="0016361A" w:rsidRDefault="00CF5452" w:rsidP="00C21234">
            <w:pPr>
              <w:pStyle w:val="TAL"/>
            </w:pPr>
          </w:p>
        </w:tc>
        <w:tc>
          <w:tcPr>
            <w:tcW w:w="1278" w:type="pct"/>
          </w:tcPr>
          <w:p w14:paraId="38882A5B" w14:textId="77777777" w:rsidR="00CF5452" w:rsidRPr="0016361A" w:rsidRDefault="00CF5452" w:rsidP="00C21234">
            <w:pPr>
              <w:pStyle w:val="TAL"/>
            </w:pPr>
          </w:p>
        </w:tc>
      </w:tr>
    </w:tbl>
    <w:p w14:paraId="200207AC" w14:textId="77777777" w:rsidR="00CF5452" w:rsidRDefault="00CF5452" w:rsidP="00CF5452">
      <w:pPr>
        <w:rPr>
          <w:lang w:val="en-US"/>
        </w:rPr>
      </w:pPr>
    </w:p>
    <w:p w14:paraId="08ED1021" w14:textId="77777777" w:rsidR="00CF5452" w:rsidRPr="00BC662F" w:rsidRDefault="00CF5452" w:rsidP="00CF5452">
      <w:pPr>
        <w:pStyle w:val="Heading5"/>
      </w:pPr>
      <w:bookmarkStart w:id="486" w:name="_Toc67903553"/>
      <w:bookmarkStart w:id="487" w:name="_Toc180396977"/>
      <w:r>
        <w:t>7a.1.6.3.4</w:t>
      </w:r>
      <w:r w:rsidRPr="00BC662F">
        <w:tab/>
        <w:t>Enumeration: &lt;EnumType</w:t>
      </w:r>
      <w:r>
        <w:t>2</w:t>
      </w:r>
      <w:r w:rsidRPr="00BC662F">
        <w:t>&gt;</w:t>
      </w:r>
      <w:bookmarkEnd w:id="486"/>
      <w:bookmarkEnd w:id="487"/>
    </w:p>
    <w:p w14:paraId="09906FC6" w14:textId="77777777" w:rsidR="00CF5452" w:rsidRPr="00387BE7" w:rsidRDefault="00CF5452" w:rsidP="00CF5452">
      <w:pPr>
        <w:pStyle w:val="Guidance"/>
      </w:pPr>
      <w:r>
        <w:t>And so on if there are more enumerations to define.</w:t>
      </w:r>
    </w:p>
    <w:p w14:paraId="051CB1BC" w14:textId="77777777" w:rsidR="00CF5452" w:rsidRDefault="00CF5452" w:rsidP="00CF5452">
      <w:pPr>
        <w:pStyle w:val="Heading4"/>
        <w:rPr>
          <w:lang w:val="en-US"/>
        </w:rPr>
      </w:pPr>
      <w:bookmarkStart w:id="488" w:name="_Toc67903554"/>
      <w:bookmarkStart w:id="489" w:name="_Toc180396978"/>
      <w:r>
        <w:rPr>
          <w:lang w:val="en-US"/>
        </w:rPr>
        <w:t>7a.1.6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88"/>
      <w:bookmarkEnd w:id="489"/>
    </w:p>
    <w:p w14:paraId="38DB329E" w14:textId="77777777" w:rsidR="00CF5452" w:rsidRDefault="00CF5452" w:rsidP="00CF5452">
      <w:pPr>
        <w:pStyle w:val="Heading5"/>
      </w:pPr>
      <w:bookmarkStart w:id="490" w:name="_Toc67903555"/>
      <w:bookmarkStart w:id="491" w:name="_Toc180396979"/>
      <w:r>
        <w:t>7a.1.6.4.1</w:t>
      </w:r>
      <w:r>
        <w:tab/>
        <w:t>Type: &lt;TypeName 1&gt;</w:t>
      </w:r>
      <w:bookmarkEnd w:id="490"/>
      <w:bookmarkEnd w:id="491"/>
    </w:p>
    <w:p w14:paraId="4C31AF84" w14:textId="3A594D25" w:rsidR="00CF5452" w:rsidRDefault="00CF5452" w:rsidP="00CF5452">
      <w:pPr>
        <w:pStyle w:val="Guidance"/>
      </w:pPr>
      <w:r>
        <w:t>The data types describing alternative data types or combinations of data types shall represent an OpenAPI schema object using the "oneOf", "anyOf" or "allOf"  keyword to list alternative or to be combined data types (see the OpenAPI specification [</w:t>
      </w:r>
      <w:r w:rsidR="009D3713">
        <w:t>1</w:t>
      </w:r>
      <w:r>
        <w:t>4] and https://swagger.io/docs/specification/data-models/oneof-anyof-allof-not/).</w:t>
      </w:r>
    </w:p>
    <w:p w14:paraId="292725CF" w14:textId="77777777" w:rsidR="00CF5452" w:rsidRDefault="00CF5452" w:rsidP="00CF5452">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5DE23B48" w14:textId="77777777" w:rsidR="00CF5452" w:rsidRDefault="00CF5452" w:rsidP="00CF5452">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4B092521" w14:textId="77777777" w:rsidR="00CF5452" w:rsidRPr="00F11739" w:rsidRDefault="00CF5452" w:rsidP="00CF5452">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8E23303" w14:textId="0A37B41D" w:rsidR="00CF5452" w:rsidRDefault="00CF5452" w:rsidP="00CF5452">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w:t>
      </w:r>
      <w:r w:rsidR="003B0008">
        <w:t>12</w:t>
      </w:r>
      <w:r>
        <w:t>]) that contains elements of data type &lt;type&gt;. If the data type is indicated as "map(&lt;type&gt;)", the alternative or to be combined data type shall be an object (see IETF RFC 8259 [</w:t>
      </w:r>
      <w:r w:rsidR="003B0008">
        <w:t>12</w:t>
      </w:r>
      <w:r>
        <w:t xml:space="preserve">])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w:t>
      </w:r>
      <w:r w:rsidR="009D3713">
        <w:t>1</w:t>
      </w:r>
      <w:r>
        <w:t>4]), or a data type defined in a 3GPP specification.</w:t>
      </w:r>
    </w:p>
    <w:p w14:paraId="58CBD3A1" w14:textId="77777777" w:rsidR="00CF5452" w:rsidRDefault="00CF5452" w:rsidP="00CF5452">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1E82A3A7" w14:textId="42C7D14D" w:rsidR="00CF5452" w:rsidRPr="00384E92" w:rsidRDefault="00CF5452" w:rsidP="00CF5452">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 </w:t>
      </w:r>
      <w:r w:rsidRPr="00F11739">
        <w:t xml:space="preserve">6.6 of </w:t>
      </w:r>
      <w:r>
        <w:t>3GPP TS </w:t>
      </w:r>
      <w:r w:rsidRPr="00F11739">
        <w:t>29.500</w:t>
      </w:r>
      <w:r>
        <w:t> </w:t>
      </w:r>
      <w:r w:rsidRPr="00F11739">
        <w:t>[</w:t>
      </w:r>
      <w:r w:rsidR="008E6F62">
        <w:t>7</w:t>
      </w:r>
      <w:r w:rsidRPr="00F11739">
        <w:t xml:space="preserve">], the name of the corresponding feature(s) shall be indicated in this column. If no feature is indicated. the </w:t>
      </w:r>
      <w:r>
        <w:t>attribute</w:t>
      </w:r>
      <w:r w:rsidRPr="00F11739">
        <w:t xml:space="preserve"> can be used with any feature.</w:t>
      </w:r>
    </w:p>
    <w:p w14:paraId="14CD012E" w14:textId="38875A2E" w:rsidR="00CF5452" w:rsidRPr="00971458" w:rsidRDefault="00CF5452" w:rsidP="00CF5452">
      <w:pPr>
        <w:pStyle w:val="Guidance"/>
      </w:pPr>
      <w:r w:rsidRPr="00971458">
        <w:t xml:space="preserve">Applicability: If the type is only applicable for optional feature(s) negotiated using the </w:t>
      </w:r>
      <w:r>
        <w:t>mechanism defined in clause 6.6 of 3GPP TS 29.500 [</w:t>
      </w:r>
      <w:r w:rsidR="008E6F62">
        <w:t>7</w:t>
      </w:r>
      <w:r>
        <w:t>],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17B30E71" w14:textId="77777777" w:rsidR="00CF5452" w:rsidRDefault="00CF5452" w:rsidP="00CF5452">
      <w:pPr>
        <w:pStyle w:val="TH"/>
      </w:pPr>
      <w:r>
        <w:rPr>
          <w:noProof/>
        </w:rPr>
        <w:t>Table </w:t>
      </w:r>
      <w:r>
        <w:t xml:space="preserve">7a.1.6.4.1-1: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CF5452" w:rsidRPr="00B54FF5" w14:paraId="5F5645E9" w14:textId="77777777" w:rsidTr="00C21234">
        <w:trPr>
          <w:jc w:val="center"/>
        </w:trPr>
        <w:tc>
          <w:tcPr>
            <w:tcW w:w="2482" w:type="dxa"/>
            <w:shd w:val="clear" w:color="auto" w:fill="C0C0C0"/>
            <w:hideMark/>
          </w:tcPr>
          <w:p w14:paraId="4B3DB887" w14:textId="77777777" w:rsidR="00CF5452" w:rsidRPr="0016361A" w:rsidRDefault="00CF5452" w:rsidP="00C21234">
            <w:pPr>
              <w:pStyle w:val="TAH"/>
            </w:pPr>
            <w:r w:rsidRPr="0016361A">
              <w:t>Data type</w:t>
            </w:r>
          </w:p>
        </w:tc>
        <w:tc>
          <w:tcPr>
            <w:tcW w:w="1169" w:type="dxa"/>
            <w:shd w:val="clear" w:color="auto" w:fill="C0C0C0"/>
          </w:tcPr>
          <w:p w14:paraId="19DCE4B8" w14:textId="77777777" w:rsidR="00CF5452" w:rsidRPr="0016361A" w:rsidRDefault="00CF5452" w:rsidP="00C21234">
            <w:pPr>
              <w:pStyle w:val="TAH"/>
            </w:pPr>
            <w:r w:rsidRPr="00F112E4">
              <w:t>Cardinality</w:t>
            </w:r>
          </w:p>
        </w:tc>
        <w:tc>
          <w:tcPr>
            <w:tcW w:w="3827" w:type="dxa"/>
            <w:shd w:val="clear" w:color="auto" w:fill="C0C0C0"/>
            <w:hideMark/>
          </w:tcPr>
          <w:p w14:paraId="4A3F19DF" w14:textId="77777777" w:rsidR="00CF5452" w:rsidRPr="0016361A" w:rsidRDefault="00CF5452" w:rsidP="00C21234">
            <w:pPr>
              <w:pStyle w:val="TAH"/>
              <w:rPr>
                <w:rFonts w:cs="Arial"/>
                <w:szCs w:val="18"/>
              </w:rPr>
            </w:pPr>
            <w:r w:rsidRPr="0016361A">
              <w:rPr>
                <w:rFonts w:cs="Arial"/>
                <w:szCs w:val="18"/>
              </w:rPr>
              <w:t>Description</w:t>
            </w:r>
          </w:p>
        </w:tc>
        <w:tc>
          <w:tcPr>
            <w:tcW w:w="2092" w:type="dxa"/>
            <w:shd w:val="clear" w:color="auto" w:fill="C0C0C0"/>
          </w:tcPr>
          <w:p w14:paraId="71D04E3C" w14:textId="77777777" w:rsidR="00CF5452" w:rsidRPr="0016361A" w:rsidRDefault="00CF5452" w:rsidP="00C21234">
            <w:pPr>
              <w:pStyle w:val="TAH"/>
              <w:rPr>
                <w:rFonts w:cs="Arial"/>
                <w:szCs w:val="18"/>
              </w:rPr>
            </w:pPr>
            <w:r w:rsidRPr="0016361A">
              <w:rPr>
                <w:rFonts w:cs="Arial"/>
                <w:szCs w:val="18"/>
              </w:rPr>
              <w:t>Applicability</w:t>
            </w:r>
          </w:p>
        </w:tc>
      </w:tr>
      <w:tr w:rsidR="00CF5452" w:rsidRPr="00B54FF5" w14:paraId="797F6DF6" w14:textId="77777777" w:rsidTr="00C21234">
        <w:trPr>
          <w:jc w:val="center"/>
        </w:trPr>
        <w:tc>
          <w:tcPr>
            <w:tcW w:w="2482" w:type="dxa"/>
          </w:tcPr>
          <w:p w14:paraId="0BC4EE10"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1CED9D4D" w14:textId="77777777" w:rsidR="00CF5452" w:rsidRPr="0016361A" w:rsidRDefault="00CF5452" w:rsidP="00C21234">
            <w:pPr>
              <w:pStyle w:val="TAL"/>
            </w:pPr>
            <w:r w:rsidRPr="0016361A">
              <w:t>"1" or "</w:t>
            </w:r>
            <w:r w:rsidRPr="0016361A">
              <w:rPr>
                <w:i/>
              </w:rPr>
              <w:t>M</w:t>
            </w:r>
            <w:r w:rsidRPr="0016361A">
              <w:t>..</w:t>
            </w:r>
            <w:r w:rsidRPr="0016361A">
              <w:rPr>
                <w:i/>
              </w:rPr>
              <w:t>N</w:t>
            </w:r>
            <w:r w:rsidRPr="0016361A">
              <w:t>"</w:t>
            </w:r>
          </w:p>
        </w:tc>
        <w:tc>
          <w:tcPr>
            <w:tcW w:w="3827" w:type="dxa"/>
          </w:tcPr>
          <w:p w14:paraId="62B8635E" w14:textId="77777777" w:rsidR="00CF5452" w:rsidRPr="0016361A" w:rsidRDefault="00CF5452" w:rsidP="00C21234">
            <w:pPr>
              <w:pStyle w:val="TAL"/>
              <w:rPr>
                <w:rFonts w:cs="Arial"/>
                <w:szCs w:val="18"/>
              </w:rPr>
            </w:pPr>
            <w:r w:rsidRPr="0016361A">
              <w:t>&lt;only if applicable&gt;</w:t>
            </w:r>
          </w:p>
        </w:tc>
        <w:tc>
          <w:tcPr>
            <w:tcW w:w="2092" w:type="dxa"/>
          </w:tcPr>
          <w:p w14:paraId="56C90987" w14:textId="77777777" w:rsidR="00CF5452" w:rsidRPr="0016361A" w:rsidRDefault="00CF5452" w:rsidP="00C21234">
            <w:pPr>
              <w:pStyle w:val="TAL"/>
            </w:pPr>
          </w:p>
        </w:tc>
      </w:tr>
    </w:tbl>
    <w:p w14:paraId="28AA621E" w14:textId="77777777" w:rsidR="00CF5452" w:rsidRDefault="00CF5452" w:rsidP="00CF5452"/>
    <w:p w14:paraId="2B82D42B" w14:textId="77777777" w:rsidR="00CF5452" w:rsidRDefault="00CF5452" w:rsidP="00CF5452">
      <w:pPr>
        <w:pStyle w:val="Heading5"/>
      </w:pPr>
      <w:bookmarkStart w:id="492" w:name="_Toc67903556"/>
      <w:bookmarkStart w:id="493" w:name="_Toc180396980"/>
      <w:r>
        <w:t>7a.1.6.4.2</w:t>
      </w:r>
      <w:r>
        <w:tab/>
        <w:t>Type: &lt;TypeName 2&gt;</w:t>
      </w:r>
      <w:bookmarkEnd w:id="492"/>
      <w:bookmarkEnd w:id="493"/>
    </w:p>
    <w:p w14:paraId="55124319" w14:textId="77777777" w:rsidR="00CF5452" w:rsidRPr="00387BE7" w:rsidRDefault="00CF5452" w:rsidP="00CF5452">
      <w:pPr>
        <w:pStyle w:val="Guidance"/>
      </w:pPr>
      <w:r>
        <w:t>And so on if there are more types to specify.</w:t>
      </w:r>
    </w:p>
    <w:p w14:paraId="38A4E8E1" w14:textId="77777777" w:rsidR="00CF5452" w:rsidRDefault="00CF5452" w:rsidP="00CF5452">
      <w:pPr>
        <w:pStyle w:val="Heading4"/>
      </w:pPr>
      <w:bookmarkStart w:id="494" w:name="_Toc67903557"/>
      <w:bookmarkStart w:id="495" w:name="_Toc180396981"/>
      <w:r>
        <w:t>7a.1.6.5</w:t>
      </w:r>
      <w:r>
        <w:tab/>
        <w:t>Binary data</w:t>
      </w:r>
      <w:bookmarkEnd w:id="494"/>
      <w:bookmarkEnd w:id="495"/>
    </w:p>
    <w:p w14:paraId="2986CE91" w14:textId="77777777" w:rsidR="00CF5452" w:rsidRDefault="00CF5452" w:rsidP="00CF5452">
      <w:pPr>
        <w:pStyle w:val="Guidance"/>
      </w:pPr>
      <w:r>
        <w:t>This clause will specify what is encoded in binary part, if multipart media type is agreed to be supported by CT4 and is supported by the API. It shall be omitted if not applicable.</w:t>
      </w:r>
    </w:p>
    <w:p w14:paraId="33AF4773" w14:textId="77777777" w:rsidR="00CF5452" w:rsidRDefault="00CF5452" w:rsidP="00CF5452">
      <w:pPr>
        <w:pStyle w:val="Heading5"/>
      </w:pPr>
      <w:bookmarkStart w:id="496" w:name="_Toc67903558"/>
      <w:bookmarkStart w:id="497" w:name="_Toc180396982"/>
      <w:r>
        <w:t>7a.1.6.5.1</w:t>
      </w:r>
      <w:r>
        <w:tab/>
        <w:t>Binary Data Types</w:t>
      </w:r>
      <w:bookmarkEnd w:id="496"/>
      <w:bookmarkEnd w:id="497"/>
    </w:p>
    <w:p w14:paraId="6654D826" w14:textId="77777777" w:rsidR="00CF5452" w:rsidRPr="00A04126" w:rsidRDefault="00CF5452" w:rsidP="00CF5452">
      <w:pPr>
        <w:pStyle w:val="TH"/>
      </w:pPr>
      <w:bookmarkStart w:id="498" w:name="_Toc67903559"/>
      <w:r w:rsidRPr="00A04126">
        <w:t>Table</w:t>
      </w:r>
      <w:r>
        <w:t> 7a.</w:t>
      </w:r>
      <w:r w:rsidRPr="00A04126">
        <w:t>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F5452" w:rsidRPr="00B54FF5" w14:paraId="17C030FF" w14:textId="77777777" w:rsidTr="00C21234">
        <w:trPr>
          <w:jc w:val="center"/>
        </w:trPr>
        <w:tc>
          <w:tcPr>
            <w:tcW w:w="2718" w:type="dxa"/>
            <w:shd w:val="clear" w:color="auto" w:fill="C0C0C0"/>
          </w:tcPr>
          <w:p w14:paraId="5FF50DAF" w14:textId="77777777" w:rsidR="00CF5452" w:rsidRPr="0016361A" w:rsidRDefault="00CF5452" w:rsidP="00C21234">
            <w:pPr>
              <w:pStyle w:val="TAH"/>
            </w:pPr>
            <w:r w:rsidRPr="0016361A">
              <w:t>Name</w:t>
            </w:r>
          </w:p>
        </w:tc>
        <w:tc>
          <w:tcPr>
            <w:tcW w:w="1378" w:type="dxa"/>
            <w:shd w:val="clear" w:color="auto" w:fill="C0C0C0"/>
          </w:tcPr>
          <w:p w14:paraId="571AD148" w14:textId="77777777" w:rsidR="00CF5452" w:rsidRPr="0016361A" w:rsidRDefault="00CF5452" w:rsidP="00C21234">
            <w:pPr>
              <w:pStyle w:val="TAH"/>
            </w:pPr>
            <w:r w:rsidRPr="0016361A">
              <w:t>Clause defined</w:t>
            </w:r>
          </w:p>
        </w:tc>
        <w:tc>
          <w:tcPr>
            <w:tcW w:w="4381" w:type="dxa"/>
            <w:shd w:val="clear" w:color="auto" w:fill="C0C0C0"/>
          </w:tcPr>
          <w:p w14:paraId="3ADBA7C6" w14:textId="77777777" w:rsidR="00CF5452" w:rsidRPr="0016361A" w:rsidRDefault="00CF5452" w:rsidP="00C21234">
            <w:pPr>
              <w:pStyle w:val="TAH"/>
            </w:pPr>
            <w:r w:rsidRPr="0016361A">
              <w:t>Content type</w:t>
            </w:r>
          </w:p>
        </w:tc>
      </w:tr>
      <w:tr w:rsidR="00CF5452" w:rsidRPr="00B54FF5" w14:paraId="263C111F" w14:textId="77777777" w:rsidTr="00C21234">
        <w:trPr>
          <w:jc w:val="center"/>
        </w:trPr>
        <w:tc>
          <w:tcPr>
            <w:tcW w:w="2718" w:type="dxa"/>
          </w:tcPr>
          <w:p w14:paraId="432466DA" w14:textId="77777777" w:rsidR="00CF5452" w:rsidRPr="0016361A" w:rsidRDefault="00CF5452" w:rsidP="00C21234">
            <w:pPr>
              <w:pStyle w:val="TAL"/>
            </w:pPr>
            <w:r w:rsidRPr="0016361A">
              <w:t>&lt; Binary Data 1 &gt;</w:t>
            </w:r>
          </w:p>
          <w:p w14:paraId="668A8638" w14:textId="77777777" w:rsidR="00CF5452" w:rsidRPr="0016361A" w:rsidRDefault="00CF5452" w:rsidP="00C21234">
            <w:pPr>
              <w:pStyle w:val="TAL"/>
            </w:pPr>
            <w:r w:rsidRPr="0016361A">
              <w:t>e.g. N1 SM Message</w:t>
            </w:r>
          </w:p>
          <w:p w14:paraId="6B4C080E" w14:textId="77777777" w:rsidR="00CF5452" w:rsidRPr="0016361A" w:rsidRDefault="00CF5452" w:rsidP="00C21234">
            <w:pPr>
              <w:pStyle w:val="TAL"/>
            </w:pPr>
          </w:p>
        </w:tc>
        <w:tc>
          <w:tcPr>
            <w:tcW w:w="1378" w:type="dxa"/>
          </w:tcPr>
          <w:p w14:paraId="5EDDE8A3" w14:textId="77777777" w:rsidR="00CF5452" w:rsidRPr="0016361A" w:rsidRDefault="00CF5452" w:rsidP="00C21234">
            <w:pPr>
              <w:pStyle w:val="TAC"/>
            </w:pPr>
            <w:r w:rsidRPr="0016361A">
              <w:t>&lt; clause &gt;</w:t>
            </w:r>
          </w:p>
          <w:p w14:paraId="02329042" w14:textId="77777777" w:rsidR="00CF5452" w:rsidRPr="0016361A" w:rsidRDefault="00CF5452" w:rsidP="00C21234">
            <w:pPr>
              <w:pStyle w:val="TAC"/>
            </w:pPr>
            <w:r w:rsidRPr="0016361A">
              <w:t xml:space="preserve">e.g. </w:t>
            </w:r>
            <w:r>
              <w:t>7a.</w:t>
            </w:r>
            <w:r w:rsidRPr="0016361A">
              <w:t>1.6.5.2</w:t>
            </w:r>
          </w:p>
        </w:tc>
        <w:tc>
          <w:tcPr>
            <w:tcW w:w="4381" w:type="dxa"/>
          </w:tcPr>
          <w:p w14:paraId="68D4DBB0" w14:textId="77777777" w:rsidR="00CF5452" w:rsidRPr="0016361A" w:rsidRDefault="00CF5452" w:rsidP="00C21234">
            <w:pPr>
              <w:pStyle w:val="TAL"/>
              <w:rPr>
                <w:rFonts w:cs="Arial"/>
                <w:szCs w:val="18"/>
              </w:rPr>
            </w:pPr>
            <w:r w:rsidRPr="0016361A">
              <w:rPr>
                <w:rFonts w:cs="Arial"/>
                <w:szCs w:val="18"/>
              </w:rPr>
              <w:t>&lt;content type&gt;</w:t>
            </w:r>
          </w:p>
          <w:p w14:paraId="48FCD31E" w14:textId="77777777" w:rsidR="00CF5452" w:rsidRPr="0016361A" w:rsidRDefault="00CF5452" w:rsidP="00C21234">
            <w:pPr>
              <w:pStyle w:val="TAL"/>
              <w:rPr>
                <w:rFonts w:cs="Arial"/>
                <w:szCs w:val="18"/>
              </w:rPr>
            </w:pPr>
            <w:r w:rsidRPr="0016361A">
              <w:rPr>
                <w:rFonts w:cs="Arial"/>
                <w:szCs w:val="18"/>
              </w:rPr>
              <w:t>e.g. vnd.3gpp.5gnas</w:t>
            </w:r>
          </w:p>
        </w:tc>
      </w:tr>
      <w:tr w:rsidR="00CF5452" w:rsidRPr="00B54FF5" w14:paraId="0B18509C" w14:textId="77777777" w:rsidTr="00C21234">
        <w:trPr>
          <w:jc w:val="center"/>
        </w:trPr>
        <w:tc>
          <w:tcPr>
            <w:tcW w:w="2718" w:type="dxa"/>
          </w:tcPr>
          <w:p w14:paraId="6969A954" w14:textId="77777777" w:rsidR="00CF5452" w:rsidRPr="0016361A" w:rsidRDefault="00CF5452" w:rsidP="00C21234">
            <w:pPr>
              <w:pStyle w:val="TAL"/>
            </w:pPr>
          </w:p>
        </w:tc>
        <w:tc>
          <w:tcPr>
            <w:tcW w:w="1378" w:type="dxa"/>
          </w:tcPr>
          <w:p w14:paraId="1591D7E8" w14:textId="77777777" w:rsidR="00CF5452" w:rsidRPr="0016361A" w:rsidRDefault="00CF5452" w:rsidP="00C21234">
            <w:pPr>
              <w:pStyle w:val="TAC"/>
            </w:pPr>
          </w:p>
        </w:tc>
        <w:tc>
          <w:tcPr>
            <w:tcW w:w="4381" w:type="dxa"/>
          </w:tcPr>
          <w:p w14:paraId="17149156" w14:textId="77777777" w:rsidR="00CF5452" w:rsidRPr="0016361A" w:rsidRDefault="00CF5452" w:rsidP="00C21234">
            <w:pPr>
              <w:pStyle w:val="TAL"/>
              <w:rPr>
                <w:rFonts w:cs="Arial"/>
                <w:szCs w:val="18"/>
              </w:rPr>
            </w:pPr>
          </w:p>
        </w:tc>
      </w:tr>
    </w:tbl>
    <w:p w14:paraId="3ED92546" w14:textId="77777777" w:rsidR="00CF5452" w:rsidRPr="00A04126" w:rsidRDefault="00CF5452" w:rsidP="00CF5452"/>
    <w:p w14:paraId="2B77B58A" w14:textId="77777777" w:rsidR="00CF5452" w:rsidRDefault="00CF5452" w:rsidP="00CF5452">
      <w:pPr>
        <w:pStyle w:val="Heading5"/>
      </w:pPr>
      <w:bookmarkStart w:id="499" w:name="_Toc180396983"/>
      <w:r>
        <w:t>7a.1.6.5.2</w:t>
      </w:r>
      <w:r>
        <w:tab/>
        <w:t>&lt; Binary Data 1 &gt;</w:t>
      </w:r>
      <w:bookmarkEnd w:id="498"/>
      <w:bookmarkEnd w:id="499"/>
    </w:p>
    <w:p w14:paraId="2A7C3112" w14:textId="77777777" w:rsidR="00CF5452" w:rsidRPr="000602BD" w:rsidRDefault="00CF5452" w:rsidP="00CF5452">
      <w:pPr>
        <w:pStyle w:val="Guidance"/>
      </w:pPr>
      <w:r w:rsidRPr="000602BD">
        <w:t>And so on if there are more binary data to specify</w:t>
      </w:r>
    </w:p>
    <w:p w14:paraId="79735361" w14:textId="77777777" w:rsidR="00CF5452" w:rsidRDefault="00CF5452" w:rsidP="00CF5452">
      <w:pPr>
        <w:pStyle w:val="Heading3"/>
      </w:pPr>
      <w:bookmarkStart w:id="500" w:name="_Toc67903560"/>
      <w:bookmarkStart w:id="501" w:name="_Toc180396984"/>
      <w:r>
        <w:t>7a.1.7</w:t>
      </w:r>
      <w:r>
        <w:tab/>
        <w:t>Error Handling</w:t>
      </w:r>
      <w:bookmarkEnd w:id="500"/>
      <w:bookmarkEnd w:id="501"/>
    </w:p>
    <w:p w14:paraId="5852BA41" w14:textId="77777777" w:rsidR="00CF5452" w:rsidRDefault="00CF5452" w:rsidP="00CF5452">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7a.1.3. and 7a.1.4.</w:t>
      </w:r>
    </w:p>
    <w:p w14:paraId="78C03FED" w14:textId="77777777" w:rsidR="00CF5452" w:rsidRPr="00971458" w:rsidRDefault="00CF5452" w:rsidP="00CF5452">
      <w:pPr>
        <w:pStyle w:val="Heading4"/>
      </w:pPr>
      <w:bookmarkStart w:id="502" w:name="_Toc67903561"/>
      <w:bookmarkStart w:id="503" w:name="_Toc180396985"/>
      <w:r>
        <w:t>7a.</w:t>
      </w:r>
      <w:r w:rsidRPr="00971458">
        <w:t>1.7.1</w:t>
      </w:r>
      <w:r w:rsidRPr="00971458">
        <w:tab/>
        <w:t>General</w:t>
      </w:r>
      <w:bookmarkEnd w:id="502"/>
      <w:bookmarkEnd w:id="503"/>
    </w:p>
    <w:p w14:paraId="02617205" w14:textId="69A7F338" w:rsidR="00CF5452" w:rsidRDefault="00CF5452" w:rsidP="00CF5452">
      <w:r>
        <w:t xml:space="preserve">For the </w:t>
      </w:r>
      <w:r>
        <w:rPr>
          <w:noProof/>
        </w:rPr>
        <w:t>&lt;API Name&gt;</w:t>
      </w:r>
      <w:r>
        <w:t xml:space="preserve"> API, HTTP error responses shall be supported as specified in clause 4.8 of 3GPP TS 29.501 [</w:t>
      </w:r>
      <w:r w:rsidR="00F21AAF">
        <w:t>8</w:t>
      </w:r>
      <w:r>
        <w:t>]. Protocol errors and application errors specified in table 5.2.7.2-1 of 3GPP TS 29.500 [</w:t>
      </w:r>
      <w:r w:rsidR="009427D6">
        <w:t>7</w:t>
      </w:r>
      <w:r>
        <w:t>] shall be supported for an HTTP method if the corresponding HTTP status codes are specified as mandatory for that HTTP method in table 5.2.7.1-1 of 3GPP TS 29.500 [</w:t>
      </w:r>
      <w:r w:rsidR="009427D6">
        <w:t>7</w:t>
      </w:r>
      <w:r>
        <w:t>].</w:t>
      </w:r>
    </w:p>
    <w:p w14:paraId="6F5FD44C" w14:textId="77777777" w:rsidR="00CF5452" w:rsidRPr="00971458" w:rsidRDefault="00CF5452" w:rsidP="00CF5452">
      <w:pPr>
        <w:rPr>
          <w:rFonts w:eastAsia="Calibri"/>
        </w:rPr>
      </w:pPr>
      <w:r>
        <w:t xml:space="preserve">In addition, the requirements in the following clauses are applicable for the </w:t>
      </w:r>
      <w:r>
        <w:rPr>
          <w:noProof/>
        </w:rPr>
        <w:t>&lt;API Name&gt;</w:t>
      </w:r>
      <w:r>
        <w:t xml:space="preserve"> API.</w:t>
      </w:r>
    </w:p>
    <w:p w14:paraId="4A606770" w14:textId="77777777" w:rsidR="00CF5452" w:rsidRPr="00971458" w:rsidRDefault="00CF5452" w:rsidP="00CF5452">
      <w:pPr>
        <w:pStyle w:val="Heading4"/>
      </w:pPr>
      <w:bookmarkStart w:id="504" w:name="_Toc67903562"/>
      <w:bookmarkStart w:id="505" w:name="_Toc180396986"/>
      <w:r>
        <w:t>7a.</w:t>
      </w:r>
      <w:r w:rsidRPr="00971458">
        <w:t>1.7.2</w:t>
      </w:r>
      <w:r w:rsidRPr="00971458">
        <w:tab/>
        <w:t>Protocol Errors</w:t>
      </w:r>
      <w:bookmarkEnd w:id="504"/>
      <w:bookmarkEnd w:id="505"/>
    </w:p>
    <w:p w14:paraId="6F6D1FF5" w14:textId="77777777" w:rsidR="00CF5452" w:rsidRPr="00971458" w:rsidRDefault="00CF5452" w:rsidP="00CF5452">
      <w:r>
        <w:t xml:space="preserve">No specific procedures for the </w:t>
      </w:r>
      <w:r>
        <w:rPr>
          <w:noProof/>
        </w:rPr>
        <w:t>&lt;API name&gt;</w:t>
      </w:r>
      <w:r>
        <w:t xml:space="preserve"> service are specified.</w:t>
      </w:r>
    </w:p>
    <w:p w14:paraId="486FE5E7" w14:textId="77777777" w:rsidR="00CF5452" w:rsidRDefault="00CF5452" w:rsidP="00CF5452">
      <w:pPr>
        <w:pStyle w:val="Guidance"/>
      </w:pPr>
      <w:r>
        <w:t>Or add specific information for the API if applicable.</w:t>
      </w:r>
    </w:p>
    <w:p w14:paraId="07D397FA" w14:textId="77777777" w:rsidR="00CF5452" w:rsidRDefault="00CF5452" w:rsidP="00CF5452">
      <w:pPr>
        <w:pStyle w:val="Heading4"/>
      </w:pPr>
      <w:bookmarkStart w:id="506" w:name="_Toc67903563"/>
      <w:bookmarkStart w:id="507" w:name="_Toc180396987"/>
      <w:r>
        <w:t>7a.1.7.3</w:t>
      </w:r>
      <w:r>
        <w:tab/>
        <w:t>Application Errors</w:t>
      </w:r>
      <w:bookmarkEnd w:id="506"/>
      <w:bookmarkEnd w:id="507"/>
    </w:p>
    <w:p w14:paraId="5B7A091E" w14:textId="77777777" w:rsidR="00CF5452" w:rsidRDefault="00CF5452" w:rsidP="00CF5452">
      <w:r>
        <w:t>The application errors defined for the &lt;API name&gt;</w:t>
      </w:r>
      <w:r w:rsidRPr="002002FF">
        <w:rPr>
          <w:lang w:eastAsia="zh-CN"/>
        </w:rPr>
        <w:t xml:space="preserve"> </w:t>
      </w:r>
      <w:r>
        <w:t>service are listed in Table 7a.1.7.3-1.</w:t>
      </w:r>
    </w:p>
    <w:p w14:paraId="73BC9FAF" w14:textId="77777777" w:rsidR="00CF5452" w:rsidRDefault="00CF5452" w:rsidP="00CF5452">
      <w:pPr>
        <w:pStyle w:val="TH"/>
      </w:pPr>
      <w:r>
        <w:t>Table 7a.1.7.3-1: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F5452" w:rsidRPr="00B54FF5" w14:paraId="7B3E0097" w14:textId="77777777" w:rsidTr="00C21234">
        <w:trPr>
          <w:jc w:val="center"/>
        </w:trPr>
        <w:tc>
          <w:tcPr>
            <w:tcW w:w="2337" w:type="dxa"/>
            <w:shd w:val="clear" w:color="auto" w:fill="C0C0C0"/>
            <w:hideMark/>
          </w:tcPr>
          <w:p w14:paraId="2646E9F9" w14:textId="77777777" w:rsidR="00CF5452" w:rsidRPr="0016361A" w:rsidRDefault="00CF5452" w:rsidP="00C21234">
            <w:pPr>
              <w:pStyle w:val="TAH"/>
            </w:pPr>
            <w:r w:rsidRPr="0016361A">
              <w:t>Application Error</w:t>
            </w:r>
          </w:p>
        </w:tc>
        <w:tc>
          <w:tcPr>
            <w:tcW w:w="1701" w:type="dxa"/>
            <w:shd w:val="clear" w:color="auto" w:fill="C0C0C0"/>
            <w:hideMark/>
          </w:tcPr>
          <w:p w14:paraId="098AB06E" w14:textId="77777777" w:rsidR="00CF5452" w:rsidRPr="0016361A" w:rsidRDefault="00CF5452" w:rsidP="00C21234">
            <w:pPr>
              <w:pStyle w:val="TAH"/>
            </w:pPr>
            <w:r w:rsidRPr="0016361A">
              <w:t>HTTP status code</w:t>
            </w:r>
          </w:p>
        </w:tc>
        <w:tc>
          <w:tcPr>
            <w:tcW w:w="5456" w:type="dxa"/>
            <w:shd w:val="clear" w:color="auto" w:fill="C0C0C0"/>
            <w:hideMark/>
          </w:tcPr>
          <w:p w14:paraId="289F1D91" w14:textId="77777777" w:rsidR="00CF5452" w:rsidRPr="0016361A" w:rsidRDefault="00CF5452" w:rsidP="00C21234">
            <w:pPr>
              <w:pStyle w:val="TAH"/>
            </w:pPr>
            <w:r w:rsidRPr="0016361A">
              <w:t>Description</w:t>
            </w:r>
          </w:p>
        </w:tc>
      </w:tr>
      <w:tr w:rsidR="00CF5452" w:rsidRPr="00B54FF5" w14:paraId="0FE5C709" w14:textId="77777777" w:rsidTr="00C21234">
        <w:trPr>
          <w:jc w:val="center"/>
        </w:trPr>
        <w:tc>
          <w:tcPr>
            <w:tcW w:w="2337" w:type="dxa"/>
          </w:tcPr>
          <w:p w14:paraId="14A9948C" w14:textId="77777777" w:rsidR="00CF5452" w:rsidRPr="0016361A" w:rsidRDefault="00CF5452" w:rsidP="00C21234">
            <w:pPr>
              <w:pStyle w:val="TAL"/>
            </w:pPr>
          </w:p>
        </w:tc>
        <w:tc>
          <w:tcPr>
            <w:tcW w:w="1701" w:type="dxa"/>
          </w:tcPr>
          <w:p w14:paraId="48B483B8" w14:textId="77777777" w:rsidR="00CF5452" w:rsidRPr="0016361A" w:rsidRDefault="00CF5452" w:rsidP="00C21234">
            <w:pPr>
              <w:pStyle w:val="TAL"/>
            </w:pPr>
          </w:p>
        </w:tc>
        <w:tc>
          <w:tcPr>
            <w:tcW w:w="5456" w:type="dxa"/>
          </w:tcPr>
          <w:p w14:paraId="502E00E9" w14:textId="77777777" w:rsidR="00CF5452" w:rsidRPr="0016361A" w:rsidRDefault="00CF5452" w:rsidP="00C21234">
            <w:pPr>
              <w:pStyle w:val="TAL"/>
              <w:rPr>
                <w:rFonts w:cs="Arial"/>
                <w:szCs w:val="18"/>
              </w:rPr>
            </w:pPr>
          </w:p>
        </w:tc>
      </w:tr>
    </w:tbl>
    <w:p w14:paraId="7D115651" w14:textId="77777777" w:rsidR="00CF5452" w:rsidRDefault="00CF5452" w:rsidP="00CF5452"/>
    <w:p w14:paraId="1D296E85" w14:textId="77777777" w:rsidR="00CF5452" w:rsidRPr="0023018E" w:rsidRDefault="00CF5452" w:rsidP="00CF5452">
      <w:pPr>
        <w:pStyle w:val="Heading3"/>
        <w:rPr>
          <w:lang w:eastAsia="zh-CN"/>
        </w:rPr>
      </w:pPr>
      <w:bookmarkStart w:id="508" w:name="_Toc67903564"/>
      <w:bookmarkStart w:id="509" w:name="_Toc180396988"/>
      <w:r>
        <w:t>7a.1.8</w:t>
      </w:r>
      <w:r w:rsidRPr="0023018E">
        <w:rPr>
          <w:lang w:eastAsia="zh-CN"/>
        </w:rPr>
        <w:tab/>
        <w:t>Feature negotiation</w:t>
      </w:r>
      <w:bookmarkEnd w:id="508"/>
      <w:bookmarkEnd w:id="509"/>
    </w:p>
    <w:p w14:paraId="598198FD" w14:textId="25D22B94" w:rsidR="00CF5452" w:rsidRDefault="00CF5452" w:rsidP="00CF5452">
      <w:r>
        <w:t>The optional features in table 7a.1.8-1 are defined for the &lt;API name&gt;</w:t>
      </w:r>
      <w:r w:rsidRPr="002002FF">
        <w:rPr>
          <w:lang w:eastAsia="zh-CN"/>
        </w:rPr>
        <w:t xml:space="preserve"> API</w:t>
      </w:r>
      <w:r>
        <w:rPr>
          <w:lang w:eastAsia="zh-CN"/>
        </w:rPr>
        <w:t xml:space="preserve">. They shall be negotiated using the </w:t>
      </w:r>
      <w:r>
        <w:t>extensibility mechanism defined in clause 7a.6 of 3GPP TS 29.500 [</w:t>
      </w:r>
      <w:r w:rsidR="009427D6">
        <w:t>7</w:t>
      </w:r>
      <w:r>
        <w:t>].</w:t>
      </w:r>
    </w:p>
    <w:p w14:paraId="5BD71659" w14:textId="77777777" w:rsidR="00CF5452" w:rsidRPr="002002FF" w:rsidRDefault="00CF5452" w:rsidP="00CF5452">
      <w:pPr>
        <w:pStyle w:val="TH"/>
      </w:pPr>
      <w:r w:rsidRPr="002002FF">
        <w:t>Table</w:t>
      </w:r>
      <w:r>
        <w:t> 7a.1.8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F5452" w:rsidRPr="00B54FF5" w14:paraId="232CBE72" w14:textId="77777777" w:rsidTr="00C21234">
        <w:trPr>
          <w:jc w:val="center"/>
        </w:trPr>
        <w:tc>
          <w:tcPr>
            <w:tcW w:w="1529" w:type="dxa"/>
            <w:shd w:val="clear" w:color="auto" w:fill="C0C0C0"/>
            <w:hideMark/>
          </w:tcPr>
          <w:p w14:paraId="65813882" w14:textId="77777777" w:rsidR="00CF5452" w:rsidRPr="0016361A" w:rsidRDefault="00CF5452" w:rsidP="00C21234">
            <w:pPr>
              <w:pStyle w:val="TAH"/>
            </w:pPr>
            <w:r w:rsidRPr="0016361A">
              <w:t>Feature number</w:t>
            </w:r>
          </w:p>
        </w:tc>
        <w:tc>
          <w:tcPr>
            <w:tcW w:w="2207" w:type="dxa"/>
            <w:shd w:val="clear" w:color="auto" w:fill="C0C0C0"/>
            <w:hideMark/>
          </w:tcPr>
          <w:p w14:paraId="2961CDD0" w14:textId="77777777" w:rsidR="00CF5452" w:rsidRPr="0016361A" w:rsidRDefault="00CF5452" w:rsidP="00C21234">
            <w:pPr>
              <w:pStyle w:val="TAH"/>
            </w:pPr>
            <w:r w:rsidRPr="0016361A">
              <w:t>Feature Name</w:t>
            </w:r>
          </w:p>
        </w:tc>
        <w:tc>
          <w:tcPr>
            <w:tcW w:w="5758" w:type="dxa"/>
            <w:shd w:val="clear" w:color="auto" w:fill="C0C0C0"/>
            <w:hideMark/>
          </w:tcPr>
          <w:p w14:paraId="28215E56" w14:textId="77777777" w:rsidR="00CF5452" w:rsidRPr="0016361A" w:rsidRDefault="00CF5452" w:rsidP="00C21234">
            <w:pPr>
              <w:pStyle w:val="TAH"/>
            </w:pPr>
            <w:r w:rsidRPr="0016361A">
              <w:t>Description</w:t>
            </w:r>
          </w:p>
        </w:tc>
      </w:tr>
      <w:tr w:rsidR="00CF5452" w:rsidRPr="00B54FF5" w14:paraId="233BC268" w14:textId="77777777" w:rsidTr="00C21234">
        <w:trPr>
          <w:jc w:val="center"/>
        </w:trPr>
        <w:tc>
          <w:tcPr>
            <w:tcW w:w="1529" w:type="dxa"/>
          </w:tcPr>
          <w:p w14:paraId="0692CD8C" w14:textId="77777777" w:rsidR="00CF5452" w:rsidRPr="0016361A" w:rsidRDefault="00CF5452" w:rsidP="00C21234">
            <w:pPr>
              <w:pStyle w:val="TAL"/>
            </w:pPr>
          </w:p>
        </w:tc>
        <w:tc>
          <w:tcPr>
            <w:tcW w:w="2207" w:type="dxa"/>
          </w:tcPr>
          <w:p w14:paraId="48E414D4" w14:textId="77777777" w:rsidR="00CF5452" w:rsidRPr="0016361A" w:rsidRDefault="00CF5452" w:rsidP="00C21234">
            <w:pPr>
              <w:pStyle w:val="TAL"/>
            </w:pPr>
          </w:p>
        </w:tc>
        <w:tc>
          <w:tcPr>
            <w:tcW w:w="5758" w:type="dxa"/>
          </w:tcPr>
          <w:p w14:paraId="70FFDFDB" w14:textId="77777777" w:rsidR="00CF5452" w:rsidRPr="0016361A" w:rsidRDefault="00CF5452" w:rsidP="00C21234">
            <w:pPr>
              <w:pStyle w:val="TAL"/>
              <w:rPr>
                <w:rFonts w:cs="Arial"/>
                <w:szCs w:val="18"/>
              </w:rPr>
            </w:pPr>
          </w:p>
        </w:tc>
      </w:tr>
    </w:tbl>
    <w:p w14:paraId="469DCE59" w14:textId="77777777" w:rsidR="00CF5452" w:rsidRDefault="00CF5452" w:rsidP="00CF5452">
      <w:pPr>
        <w:pStyle w:val="Guidance"/>
      </w:pPr>
      <w:r>
        <w:t>The feature number is a unique integer number within the API designating the feature. The first feature obtains the number 1, and subsequent features obtain the next numbers (2,3 …).</w:t>
      </w:r>
    </w:p>
    <w:p w14:paraId="2F01F982" w14:textId="77777777" w:rsidR="00CF5452" w:rsidRDefault="00CF5452" w:rsidP="00CF5452">
      <w:pPr>
        <w:pStyle w:val="Guidance"/>
      </w:pPr>
      <w:r>
        <w:t>The feature name is unique name within the API used to designate the feature e.g. in "Applicability" columns of various tables within the API definition.</w:t>
      </w:r>
    </w:p>
    <w:p w14:paraId="79CDCD82" w14:textId="77777777" w:rsidR="00CF5452" w:rsidRDefault="00CF5452" w:rsidP="00CF5452">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6751F9E6" w14:textId="77777777" w:rsidR="00CF5452" w:rsidRPr="001E7573" w:rsidRDefault="00CF5452" w:rsidP="00CF5452">
      <w:pPr>
        <w:pStyle w:val="Heading3"/>
      </w:pPr>
      <w:bookmarkStart w:id="510" w:name="_Toc67903565"/>
      <w:bookmarkStart w:id="511" w:name="_Toc180396989"/>
      <w:r>
        <w:t>7a.1.9</w:t>
      </w:r>
      <w:r w:rsidRPr="001E7573">
        <w:tab/>
        <w:t>Security</w:t>
      </w:r>
      <w:bookmarkEnd w:id="510"/>
      <w:bookmarkEnd w:id="511"/>
    </w:p>
    <w:p w14:paraId="4EECC831" w14:textId="1A22D516" w:rsidR="00CF5452" w:rsidRPr="00642D3E" w:rsidRDefault="00CF5452" w:rsidP="00CF5452">
      <w:r w:rsidRPr="00642D3E">
        <w:t xml:space="preserve">As indicated in </w:t>
      </w:r>
      <w:r>
        <w:t>3GPP TS</w:t>
      </w:r>
      <w:r w:rsidRPr="00642D3E">
        <w:t> 33.501 [</w:t>
      </w:r>
      <w:r>
        <w:t>8</w:t>
      </w:r>
      <w:r w:rsidRPr="00642D3E">
        <w:t>]</w:t>
      </w:r>
      <w:r>
        <w:t xml:space="preserve"> and 3GPP TS 29.500 </w:t>
      </w:r>
      <w:r w:rsidRPr="00911E1C">
        <w:t>[</w:t>
      </w:r>
      <w:r w:rsidR="009427D6">
        <w:t>7</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6CC8DF42" w14:textId="77777777" w:rsidR="00CF5452" w:rsidRPr="00642D3E" w:rsidRDefault="00CF5452" w:rsidP="00CF5452">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7129D08C" w14:textId="77777777" w:rsidR="00CF5452" w:rsidRPr="00642D3E" w:rsidRDefault="00CF5452" w:rsidP="00CF5452">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6C328883" w14:textId="77777777" w:rsidR="00CF5452" w:rsidRDefault="00CF5452" w:rsidP="00CF5452">
      <w:pPr>
        <w:rPr>
          <w:lang w:val="en-US"/>
        </w:rPr>
      </w:pPr>
      <w:bookmarkStart w:id="512" w:name="_Toc67903566"/>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69ABFAF4" w14:textId="77777777" w:rsidR="00CF5452" w:rsidRDefault="00CF5452" w:rsidP="00CF5452">
      <w:pPr>
        <w:pStyle w:val="Heading3"/>
        <w:rPr>
          <w:lang w:val="en-US"/>
        </w:rPr>
      </w:pPr>
      <w:bookmarkStart w:id="513" w:name="_Toc180396990"/>
      <w:r>
        <w:rPr>
          <w:lang w:val="en-US"/>
        </w:rPr>
        <w:t>7a.1.10</w:t>
      </w:r>
      <w:r>
        <w:rPr>
          <w:lang w:val="en-US"/>
        </w:rPr>
        <w:tab/>
        <w:t>HTTP redirection</w:t>
      </w:r>
      <w:bookmarkEnd w:id="513"/>
    </w:p>
    <w:p w14:paraId="05C75C1A" w14:textId="572B7668" w:rsidR="00CF5452" w:rsidRDefault="00CF5452" w:rsidP="00CF5452">
      <w:pPr>
        <w:rPr>
          <w:lang w:val="en-US"/>
        </w:rPr>
      </w:pPr>
      <w:r>
        <w:rPr>
          <w:lang w:val="en-US"/>
        </w:rPr>
        <w:t>An HTTP request may be redirected to a different &lt;NF&gt; service instance when using direct or indirect communications (see 3GPP TS 29.500 [</w:t>
      </w:r>
      <w:r w:rsidR="009427D6">
        <w:rPr>
          <w:lang w:val="en-US"/>
        </w:rPr>
        <w:t>7</w:t>
      </w:r>
      <w:r>
        <w:rPr>
          <w:lang w:val="en-US"/>
        </w:rPr>
        <w:t>]).</w:t>
      </w:r>
    </w:p>
    <w:p w14:paraId="4C2515C8" w14:textId="4DAAA29A" w:rsidR="00CF5452" w:rsidRDefault="00CF5452" w:rsidP="00CF5452">
      <w:pPr>
        <w:rPr>
          <w:lang w:val="en-US"/>
        </w:rPr>
      </w:pPr>
      <w:r>
        <w:rPr>
          <w:lang w:val="en-US"/>
        </w:rPr>
        <w:t>An SCP that reselects a different &lt;NF&gt; producer instance will return the NF Instance ID of the new &lt;NF&gt; producer instance in the 3gpp-Sbi-Producer-Id header, as specified in clause 6.10.3.4 of 3GPP TS 29.500 [</w:t>
      </w:r>
      <w:r w:rsidR="009427D6">
        <w:rPr>
          <w:lang w:val="en-US"/>
        </w:rPr>
        <w:t>7</w:t>
      </w:r>
      <w:r>
        <w:rPr>
          <w:lang w:val="en-US"/>
        </w:rPr>
        <w:t>].</w:t>
      </w:r>
    </w:p>
    <w:p w14:paraId="45C1664F" w14:textId="1CFE7F5D" w:rsidR="00CF5452" w:rsidRDefault="00CF5452" w:rsidP="00CF5452">
      <w:pPr>
        <w:rPr>
          <w:lang w:val="en-US"/>
        </w:rPr>
      </w:pPr>
      <w:r>
        <w:rPr>
          <w:lang w:val="en-US"/>
        </w:rPr>
        <w: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9427D6">
        <w:rPr>
          <w:lang w:val="en-US"/>
        </w:rPr>
        <w:t>7</w:t>
      </w:r>
      <w:r>
        <w:rPr>
          <w:lang w:val="en-US"/>
        </w:rPr>
        <w:t>].</w:t>
      </w:r>
    </w:p>
    <w:p w14:paraId="277EB792" w14:textId="77777777" w:rsidR="00CF5452" w:rsidRDefault="00CF5452" w:rsidP="00CF5452">
      <w:pPr>
        <w:pStyle w:val="Heading2"/>
      </w:pPr>
      <w:bookmarkStart w:id="514" w:name="_Toc180396991"/>
      <w:r>
        <w:t>7a.2</w:t>
      </w:r>
      <w:r>
        <w:tab/>
        <w:t>&lt;</w:t>
      </w:r>
      <w:r w:rsidRPr="00532024">
        <w:t xml:space="preserve"> </w:t>
      </w:r>
      <w:r>
        <w:t>Service 2&gt; Service API</w:t>
      </w:r>
      <w:bookmarkEnd w:id="512"/>
      <w:bookmarkEnd w:id="514"/>
    </w:p>
    <w:p w14:paraId="435531D5" w14:textId="77777777" w:rsidR="00CF5452" w:rsidRDefault="00CF5452" w:rsidP="00CF5452">
      <w:pPr>
        <w:pStyle w:val="Guidance"/>
      </w:pPr>
      <w:r>
        <w:t>And so on if there are more than two services supported by the NF. Same structure as in clause 7a.1.</w:t>
      </w:r>
    </w:p>
    <w:p w14:paraId="7048330E" w14:textId="77777777" w:rsidR="00CF5452" w:rsidRPr="006B2C68" w:rsidRDefault="00CF5452" w:rsidP="00ED3CA9">
      <w:pPr>
        <w:pStyle w:val="EditorsNote"/>
      </w:pPr>
    </w:p>
    <w:p w14:paraId="144350F4" w14:textId="77777777" w:rsidR="001F1ED1" w:rsidRDefault="001F1ED1" w:rsidP="009A27EE">
      <w:pPr>
        <w:pStyle w:val="Heading1"/>
      </w:pPr>
      <w:bookmarkStart w:id="515" w:name="_Toc180396992"/>
      <w:r w:rsidRPr="004D3578">
        <w:t>Annex A (normative):</w:t>
      </w:r>
      <w:r w:rsidRPr="004D3578">
        <w:br/>
      </w:r>
      <w:r>
        <w:t>OpenAPI specification</w:t>
      </w:r>
      <w:bookmarkEnd w:id="515"/>
    </w:p>
    <w:p w14:paraId="75855191" w14:textId="77777777" w:rsidR="001F1ED1" w:rsidRDefault="001F1ED1" w:rsidP="001F1ED1">
      <w:pPr>
        <w:pStyle w:val="Heading1"/>
        <w:pBdr>
          <w:top w:val="none" w:sz="0" w:space="0" w:color="auto"/>
        </w:pBdr>
      </w:pPr>
      <w:bookmarkStart w:id="516" w:name="_Toc510696651"/>
      <w:bookmarkStart w:id="517" w:name="_Toc35971451"/>
      <w:bookmarkStart w:id="518" w:name="_Toc180396993"/>
      <w:r>
        <w:t>A.1</w:t>
      </w:r>
      <w:r>
        <w:tab/>
        <w:t>General</w:t>
      </w:r>
      <w:bookmarkEnd w:id="516"/>
      <w:bookmarkEnd w:id="517"/>
      <w:bookmarkEnd w:id="518"/>
    </w:p>
    <w:p w14:paraId="169718F8" w14:textId="77777777" w:rsidR="001F1ED1" w:rsidRPr="00540071" w:rsidRDefault="001F1ED1" w:rsidP="001F1ED1">
      <w:r w:rsidRPr="00540071">
        <w:t>This Annex specifies the formal definition of the API(s) defined in the present specification. It consists of OpenAPI specifications in YAML format.</w:t>
      </w:r>
    </w:p>
    <w:p w14:paraId="3DA5AE25" w14:textId="77777777" w:rsidR="001F1ED1" w:rsidRPr="00EA7D0A" w:rsidRDefault="001F1ED1" w:rsidP="001F1E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816A94B" w14:textId="77777777" w:rsidR="001F1ED1" w:rsidRPr="004D2E9A" w:rsidRDefault="001F1ED1" w:rsidP="001F1ED1">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86972A5" w14:textId="0EC4715C" w:rsidR="001F1ED1" w:rsidRPr="006D6534" w:rsidRDefault="001F1ED1" w:rsidP="001F1ED1">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F21AAF">
        <w:t>8</w:t>
      </w:r>
      <w:r>
        <w:t>] and clause 5B of 3GPP TR 21.900 [</w:t>
      </w:r>
      <w:r w:rsidR="00B158A3">
        <w:t>1</w:t>
      </w:r>
      <w:r>
        <w:t>]).</w:t>
      </w:r>
    </w:p>
    <w:p w14:paraId="405FF9F6" w14:textId="77777777" w:rsidR="001F1ED1" w:rsidRPr="006B2C68" w:rsidRDefault="001F1ED1" w:rsidP="001F1ED1">
      <w:pPr>
        <w:pStyle w:val="EditorsNote"/>
      </w:pPr>
      <w:r>
        <w:t>Editor</w:t>
      </w:r>
      <w:r w:rsidRPr="002E7D6B">
        <w:rPr>
          <w:rFonts w:cs="Arial"/>
          <w:sz w:val="16"/>
          <w:szCs w:val="16"/>
        </w:rPr>
        <w:t>'</w:t>
      </w:r>
      <w:r>
        <w:t>s note:</w:t>
      </w:r>
      <w:r>
        <w:tab/>
        <w:t>Where to store the yaml files in 3GPP Forge is FFS.</w:t>
      </w:r>
    </w:p>
    <w:p w14:paraId="74AA6B08" w14:textId="60CD6256" w:rsidR="004C556D" w:rsidRDefault="004C556D" w:rsidP="004C556D">
      <w:pPr>
        <w:pStyle w:val="Heading1"/>
        <w:pBdr>
          <w:top w:val="none" w:sz="0" w:space="0" w:color="auto"/>
        </w:pBdr>
      </w:pPr>
      <w:bookmarkStart w:id="519" w:name="_Toc180396994"/>
      <w:r>
        <w:t>A.</w:t>
      </w:r>
      <w:r w:rsidR="00D4372C">
        <w:t>1</w:t>
      </w:r>
      <w:r>
        <w:tab/>
        <w:t>LMS_Registration API</w:t>
      </w:r>
      <w:bookmarkEnd w:id="519"/>
    </w:p>
    <w:p w14:paraId="48D8F975" w14:textId="77777777" w:rsidR="004C556D" w:rsidRDefault="004C556D" w:rsidP="004C556D">
      <w:pPr>
        <w:pStyle w:val="PL"/>
      </w:pPr>
      <w:r>
        <w:t>openapi: 3.0.0</w:t>
      </w:r>
    </w:p>
    <w:p w14:paraId="46E6D88B" w14:textId="77777777" w:rsidR="004C556D" w:rsidRDefault="004C556D" w:rsidP="004C556D">
      <w:pPr>
        <w:pStyle w:val="PL"/>
      </w:pPr>
    </w:p>
    <w:p w14:paraId="210E1A93" w14:textId="77777777" w:rsidR="004C556D" w:rsidRDefault="004C556D" w:rsidP="004C556D">
      <w:pPr>
        <w:pStyle w:val="PL"/>
      </w:pPr>
      <w:r>
        <w:t>info:</w:t>
      </w:r>
    </w:p>
    <w:p w14:paraId="351E3738" w14:textId="77777777" w:rsidR="004C556D" w:rsidRDefault="004C556D" w:rsidP="004C556D">
      <w:pPr>
        <w:pStyle w:val="PL"/>
      </w:pPr>
      <w:r>
        <w:t xml:space="preserve">  title: LMS_Registration</w:t>
      </w:r>
    </w:p>
    <w:p w14:paraId="63393390" w14:textId="77777777" w:rsidR="004C556D" w:rsidRDefault="004C556D" w:rsidP="004C556D">
      <w:pPr>
        <w:pStyle w:val="PL"/>
      </w:pPr>
      <w:r>
        <w:t xml:space="preserve">  version: 1.0.0-alpha.1</w:t>
      </w:r>
    </w:p>
    <w:p w14:paraId="247BFB73" w14:textId="77777777" w:rsidR="004C556D" w:rsidRDefault="004C556D" w:rsidP="004C556D">
      <w:pPr>
        <w:pStyle w:val="PL"/>
      </w:pPr>
      <w:r>
        <w:t xml:space="preserve">  description: |</w:t>
      </w:r>
    </w:p>
    <w:p w14:paraId="436A1FFA" w14:textId="77777777" w:rsidR="004C556D" w:rsidRDefault="004C556D" w:rsidP="004C556D">
      <w:pPr>
        <w:pStyle w:val="PL"/>
      </w:pPr>
      <w:r>
        <w:t xml:space="preserve">    API for Registration to LMS Service.  </w:t>
      </w:r>
    </w:p>
    <w:p w14:paraId="5959924F" w14:textId="77777777" w:rsidR="004C556D" w:rsidRDefault="004C556D" w:rsidP="004C556D">
      <w:pPr>
        <w:pStyle w:val="PL"/>
      </w:pPr>
      <w:r>
        <w:t xml:space="preserve">    © 2024, 3GPP Organizational Partners (ARIB, ATIS, CCSA, ETSI, TSDSI, TTA, TTC).  </w:t>
      </w:r>
    </w:p>
    <w:p w14:paraId="5C4ECE65" w14:textId="77777777" w:rsidR="004C556D" w:rsidRDefault="004C556D" w:rsidP="004C556D">
      <w:pPr>
        <w:pStyle w:val="PL"/>
      </w:pPr>
      <w:r>
        <w:t xml:space="preserve">    All rights reserved.</w:t>
      </w:r>
    </w:p>
    <w:p w14:paraId="5650CF88" w14:textId="77777777" w:rsidR="004C556D" w:rsidRDefault="004C556D" w:rsidP="004C556D">
      <w:pPr>
        <w:pStyle w:val="PL"/>
      </w:pPr>
    </w:p>
    <w:p w14:paraId="75368240" w14:textId="77777777" w:rsidR="004C556D" w:rsidRDefault="004C556D" w:rsidP="004C556D">
      <w:pPr>
        <w:pStyle w:val="PL"/>
      </w:pPr>
      <w:r>
        <w:t>externalDocs:</w:t>
      </w:r>
    </w:p>
    <w:p w14:paraId="472FB607" w14:textId="77777777" w:rsidR="004C556D" w:rsidRDefault="004C556D" w:rsidP="004C556D">
      <w:pPr>
        <w:pStyle w:val="PL"/>
      </w:pPr>
      <w:r>
        <w:t xml:space="preserve">  description: 3GPP TS 24.283 V0.3.0; Mission Critical Location Management (MCLoc).</w:t>
      </w:r>
    </w:p>
    <w:p w14:paraId="0C671039" w14:textId="77777777" w:rsidR="004C556D" w:rsidRPr="004B79F1" w:rsidRDefault="004C556D" w:rsidP="004C556D">
      <w:pPr>
        <w:pStyle w:val="PL"/>
        <w:rPr>
          <w:lang w:val="sv-SE"/>
        </w:rPr>
      </w:pPr>
      <w:r>
        <w:t xml:space="preserve">  </w:t>
      </w:r>
      <w:r w:rsidRPr="004B79F1">
        <w:rPr>
          <w:lang w:val="sv-SE"/>
        </w:rPr>
        <w:t>url: http://www.3gpp.org/ftp/Specs/archive/24_series/24.283/</w:t>
      </w:r>
    </w:p>
    <w:p w14:paraId="68E620D6" w14:textId="77777777" w:rsidR="004C556D" w:rsidRPr="00BA2850" w:rsidRDefault="004C556D" w:rsidP="004C556D">
      <w:pPr>
        <w:pStyle w:val="PL"/>
        <w:rPr>
          <w:lang w:val="sv-SE"/>
        </w:rPr>
      </w:pPr>
    </w:p>
    <w:p w14:paraId="5F86B28B" w14:textId="77777777" w:rsidR="004C556D" w:rsidRDefault="004C556D" w:rsidP="004C556D">
      <w:pPr>
        <w:pStyle w:val="PL"/>
      </w:pPr>
      <w:r>
        <w:t>servers:</w:t>
      </w:r>
    </w:p>
    <w:p w14:paraId="4D7C618D" w14:textId="77777777" w:rsidR="004C556D" w:rsidRDefault="004C556D" w:rsidP="004C556D">
      <w:pPr>
        <w:pStyle w:val="PL"/>
      </w:pPr>
      <w:r>
        <w:t xml:space="preserve">  - url: '{apiRoot}/lms-registration/v1'</w:t>
      </w:r>
    </w:p>
    <w:p w14:paraId="37B73D02" w14:textId="77777777" w:rsidR="004C556D" w:rsidRDefault="004C556D" w:rsidP="004C556D">
      <w:pPr>
        <w:pStyle w:val="PL"/>
      </w:pPr>
      <w:r>
        <w:t xml:space="preserve">    variables:</w:t>
      </w:r>
    </w:p>
    <w:p w14:paraId="0BAC46F4" w14:textId="77777777" w:rsidR="004C556D" w:rsidRDefault="004C556D" w:rsidP="004C556D">
      <w:pPr>
        <w:pStyle w:val="PL"/>
      </w:pPr>
      <w:r>
        <w:t xml:space="preserve">      apiRoot:</w:t>
      </w:r>
    </w:p>
    <w:p w14:paraId="6B2AAE38" w14:textId="77777777" w:rsidR="004C556D" w:rsidRDefault="004C556D" w:rsidP="004C556D">
      <w:pPr>
        <w:pStyle w:val="PL"/>
      </w:pPr>
      <w:r>
        <w:t xml:space="preserve">        default: https://example.com</w:t>
      </w:r>
    </w:p>
    <w:p w14:paraId="5F6A814B" w14:textId="77777777" w:rsidR="004C556D" w:rsidRDefault="004C556D" w:rsidP="004C556D">
      <w:pPr>
        <w:pStyle w:val="PL"/>
      </w:pPr>
      <w:r>
        <w:t xml:space="preserve">        description: apiRoot as defined in clause </w:t>
      </w:r>
      <w:r w:rsidRPr="00431057">
        <w:rPr>
          <w:lang w:eastAsia="zh-CN"/>
        </w:rPr>
        <w:t>8.2.44D1</w:t>
      </w:r>
      <w:r>
        <w:t xml:space="preserve"> of 3GPP TS 24.483</w:t>
      </w:r>
    </w:p>
    <w:p w14:paraId="13EF0A44" w14:textId="77777777" w:rsidR="004C556D" w:rsidRDefault="004C556D" w:rsidP="004C556D">
      <w:pPr>
        <w:pStyle w:val="PL"/>
      </w:pPr>
    </w:p>
    <w:p w14:paraId="54699B62" w14:textId="77777777" w:rsidR="004C556D" w:rsidRPr="002B39A2" w:rsidRDefault="004C556D" w:rsidP="004C556D">
      <w:pPr>
        <w:pStyle w:val="PL"/>
      </w:pPr>
      <w:r w:rsidRPr="002B39A2">
        <w:t>security:</w:t>
      </w:r>
    </w:p>
    <w:p w14:paraId="727ADFC8" w14:textId="77777777" w:rsidR="004C556D" w:rsidRDefault="004C556D" w:rsidP="004C556D">
      <w:pPr>
        <w:pStyle w:val="PL"/>
      </w:pPr>
      <w:r>
        <w:rPr>
          <w:rStyle w:val="hljs-bullet"/>
        </w:rPr>
        <w:t xml:space="preserve">  -</w:t>
      </w:r>
      <w:r>
        <w:t xml:space="preserve"> </w:t>
      </w:r>
      <w:r>
        <w:rPr>
          <w:rStyle w:val="hljs-attr"/>
        </w:rPr>
        <w:t>BearerAuth:</w:t>
      </w:r>
      <w:r>
        <w:t xml:space="preserve"> []</w:t>
      </w:r>
    </w:p>
    <w:p w14:paraId="6EE7EC0C" w14:textId="77777777" w:rsidR="004C556D" w:rsidRDefault="004C556D" w:rsidP="004C556D">
      <w:pPr>
        <w:pStyle w:val="PL"/>
      </w:pPr>
    </w:p>
    <w:p w14:paraId="525773E1" w14:textId="77777777" w:rsidR="004C556D" w:rsidRDefault="004C556D" w:rsidP="004C556D">
      <w:pPr>
        <w:pStyle w:val="PL"/>
      </w:pPr>
      <w:r>
        <w:t>paths:</w:t>
      </w:r>
    </w:p>
    <w:p w14:paraId="000571C2" w14:textId="77777777" w:rsidR="004C556D" w:rsidRDefault="004C556D" w:rsidP="004C556D">
      <w:pPr>
        <w:pStyle w:val="PL"/>
      </w:pPr>
      <w:r>
        <w:t xml:space="preserve">  /registrations:</w:t>
      </w:r>
    </w:p>
    <w:p w14:paraId="6BE9CBFB" w14:textId="77777777" w:rsidR="004C556D" w:rsidRDefault="004C556D" w:rsidP="004C556D">
      <w:pPr>
        <w:pStyle w:val="PL"/>
      </w:pPr>
      <w:r>
        <w:t xml:space="preserve">    post:</w:t>
      </w:r>
    </w:p>
    <w:p w14:paraId="03435858" w14:textId="77777777" w:rsidR="004C556D" w:rsidRDefault="004C556D" w:rsidP="004C556D">
      <w:pPr>
        <w:pStyle w:val="PL"/>
      </w:pPr>
      <w:r>
        <w:t xml:space="preserve">      description: Creates a new indiviual LMC registration in the LMS.</w:t>
      </w:r>
    </w:p>
    <w:p w14:paraId="49A0E87B" w14:textId="77777777" w:rsidR="004C556D" w:rsidRDefault="004C556D" w:rsidP="004C556D">
      <w:pPr>
        <w:pStyle w:val="PL"/>
      </w:pPr>
      <w:r>
        <w:t xml:space="preserve">      </w:t>
      </w:r>
      <w:r>
        <w:rPr>
          <w:rStyle w:val="hljs-attr"/>
        </w:rPr>
        <w:t>security:</w:t>
      </w:r>
      <w:r>
        <w:t xml:space="preserve"> </w:t>
      </w:r>
    </w:p>
    <w:p w14:paraId="3D039F96" w14:textId="77777777" w:rsidR="004C556D" w:rsidRDefault="004C556D" w:rsidP="004C556D">
      <w:pPr>
        <w:pStyle w:val="PL"/>
      </w:pPr>
      <w:r>
        <w:t xml:space="preserve">        </w:t>
      </w:r>
      <w:r>
        <w:rPr>
          <w:rStyle w:val="hljs-bullet"/>
        </w:rPr>
        <w:t>-</w:t>
      </w:r>
      <w:r>
        <w:t xml:space="preserve"> </w:t>
      </w:r>
      <w:r>
        <w:rPr>
          <w:rStyle w:val="hljs-attr"/>
        </w:rPr>
        <w:t>BearerAuth:</w:t>
      </w:r>
      <w:r>
        <w:t xml:space="preserve"> []</w:t>
      </w:r>
    </w:p>
    <w:p w14:paraId="4F0E135C" w14:textId="77777777" w:rsidR="004C556D" w:rsidRDefault="004C556D" w:rsidP="004C556D">
      <w:pPr>
        <w:pStyle w:val="PL"/>
      </w:pPr>
      <w:r>
        <w:t xml:space="preserve">      operationId: registerLMC</w:t>
      </w:r>
    </w:p>
    <w:p w14:paraId="6A099067" w14:textId="77777777" w:rsidR="004C556D" w:rsidRDefault="004C556D" w:rsidP="004C556D">
      <w:pPr>
        <w:pStyle w:val="PL"/>
      </w:pPr>
      <w:r>
        <w:t xml:space="preserve">      tags:</w:t>
      </w:r>
    </w:p>
    <w:p w14:paraId="0BF5B369" w14:textId="77777777" w:rsidR="004C556D" w:rsidRDefault="004C556D" w:rsidP="004C556D">
      <w:pPr>
        <w:pStyle w:val="PL"/>
      </w:pPr>
      <w:r>
        <w:t xml:space="preserve">        - LMS Registration (Collection)</w:t>
      </w:r>
    </w:p>
    <w:p w14:paraId="6BF07D83" w14:textId="77777777" w:rsidR="004C556D" w:rsidRDefault="004C556D" w:rsidP="004C556D">
      <w:pPr>
        <w:pStyle w:val="PL"/>
      </w:pPr>
      <w:r>
        <w:t xml:space="preserve">      requestBody:</w:t>
      </w:r>
    </w:p>
    <w:p w14:paraId="040BF78A" w14:textId="77777777" w:rsidR="004C556D" w:rsidRDefault="004C556D" w:rsidP="004C556D">
      <w:pPr>
        <w:pStyle w:val="PL"/>
      </w:pPr>
      <w:r>
        <w:t xml:space="preserve">        required: true</w:t>
      </w:r>
    </w:p>
    <w:p w14:paraId="5A2420CE" w14:textId="77777777" w:rsidR="004C556D" w:rsidRDefault="004C556D" w:rsidP="004C556D">
      <w:pPr>
        <w:pStyle w:val="PL"/>
      </w:pPr>
      <w:r>
        <w:t xml:space="preserve">        content:</w:t>
      </w:r>
    </w:p>
    <w:p w14:paraId="370B571A" w14:textId="77777777" w:rsidR="004C556D" w:rsidRDefault="004C556D" w:rsidP="004C556D">
      <w:pPr>
        <w:pStyle w:val="PL"/>
      </w:pPr>
      <w:r>
        <w:t xml:space="preserve">          application/json:</w:t>
      </w:r>
    </w:p>
    <w:p w14:paraId="4919593C" w14:textId="77777777" w:rsidR="004C556D" w:rsidRDefault="004C556D" w:rsidP="004C556D">
      <w:pPr>
        <w:pStyle w:val="PL"/>
      </w:pPr>
      <w:r>
        <w:t xml:space="preserve">            schema:</w:t>
      </w:r>
    </w:p>
    <w:p w14:paraId="6C813600" w14:textId="77777777" w:rsidR="004C556D" w:rsidRDefault="004C556D" w:rsidP="004C556D">
      <w:pPr>
        <w:pStyle w:val="PL"/>
      </w:pPr>
      <w:r>
        <w:t xml:space="preserve">              $ref: '#/components/schemas/LMCRegistration'</w:t>
      </w:r>
    </w:p>
    <w:p w14:paraId="34018AB9" w14:textId="77777777" w:rsidR="004C556D" w:rsidRDefault="004C556D" w:rsidP="004C556D">
      <w:pPr>
        <w:pStyle w:val="PL"/>
      </w:pPr>
      <w:r>
        <w:t xml:space="preserve">      responses:</w:t>
      </w:r>
    </w:p>
    <w:p w14:paraId="3A33A443" w14:textId="77777777" w:rsidR="004C556D" w:rsidRDefault="004C556D" w:rsidP="004C556D">
      <w:pPr>
        <w:pStyle w:val="PL"/>
      </w:pPr>
      <w:r>
        <w:t xml:space="preserve">        '201':</w:t>
      </w:r>
    </w:p>
    <w:p w14:paraId="6A317BFF" w14:textId="77777777" w:rsidR="004C556D" w:rsidRDefault="004C556D" w:rsidP="004C556D">
      <w:pPr>
        <w:pStyle w:val="PL"/>
      </w:pPr>
      <w:r>
        <w:t xml:space="preserve">          description: Successful regitration of LMC.</w:t>
      </w:r>
    </w:p>
    <w:p w14:paraId="076EE7CA" w14:textId="77777777" w:rsidR="004C556D" w:rsidRDefault="004C556D" w:rsidP="004C556D">
      <w:pPr>
        <w:pStyle w:val="PL"/>
      </w:pPr>
      <w:r>
        <w:t xml:space="preserve">          content:</w:t>
      </w:r>
    </w:p>
    <w:p w14:paraId="44BEF76A" w14:textId="77777777" w:rsidR="004C556D" w:rsidRDefault="004C556D" w:rsidP="004C556D">
      <w:pPr>
        <w:pStyle w:val="PL"/>
      </w:pPr>
      <w:r>
        <w:t xml:space="preserve">            application/json:</w:t>
      </w:r>
    </w:p>
    <w:p w14:paraId="6D267ED6" w14:textId="77777777" w:rsidR="004C556D" w:rsidRDefault="004C556D" w:rsidP="004C556D">
      <w:pPr>
        <w:pStyle w:val="PL"/>
      </w:pPr>
      <w:r>
        <w:t xml:space="preserve">              schema:</w:t>
      </w:r>
    </w:p>
    <w:p w14:paraId="78DCD611" w14:textId="77777777" w:rsidR="004C556D" w:rsidRDefault="004C556D" w:rsidP="004C556D">
      <w:pPr>
        <w:pStyle w:val="PL"/>
      </w:pPr>
      <w:r>
        <w:t xml:space="preserve">                $ref: '#/components/schemas/LMCRegistration'</w:t>
      </w:r>
    </w:p>
    <w:p w14:paraId="4B0D53F8" w14:textId="77777777" w:rsidR="004C556D" w:rsidRPr="005061DC" w:rsidRDefault="004C556D" w:rsidP="004C556D">
      <w:pPr>
        <w:pStyle w:val="PL"/>
      </w:pPr>
      <w:r w:rsidRPr="005061DC">
        <w:t xml:space="preserve">          headers:</w:t>
      </w:r>
    </w:p>
    <w:p w14:paraId="595B2C6E" w14:textId="77777777" w:rsidR="004C556D" w:rsidRPr="005061DC" w:rsidRDefault="004C556D" w:rsidP="004C556D">
      <w:pPr>
        <w:pStyle w:val="PL"/>
      </w:pPr>
      <w:r w:rsidRPr="005061DC">
        <w:t xml:space="preserve">            Location:</w:t>
      </w:r>
    </w:p>
    <w:p w14:paraId="19C461EA" w14:textId="77777777" w:rsidR="004C556D" w:rsidRPr="005061DC" w:rsidRDefault="004C556D" w:rsidP="004C556D">
      <w:pPr>
        <w:pStyle w:val="PL"/>
      </w:pPr>
      <w:r w:rsidRPr="005061DC">
        <w:t xml:space="preserve">        </w:t>
      </w:r>
      <w:r>
        <w:t xml:space="preserve">      description: </w:t>
      </w:r>
      <w:r w:rsidRPr="005061DC">
        <w:t>Contains the UR</w:t>
      </w:r>
      <w:r>
        <w:t>I of the newly created resource.</w:t>
      </w:r>
    </w:p>
    <w:p w14:paraId="1DECFB58" w14:textId="77777777" w:rsidR="004C556D" w:rsidRPr="005061DC" w:rsidRDefault="004C556D" w:rsidP="004C556D">
      <w:pPr>
        <w:pStyle w:val="PL"/>
      </w:pPr>
      <w:r w:rsidRPr="005061DC">
        <w:t xml:space="preserve">              required: true</w:t>
      </w:r>
    </w:p>
    <w:p w14:paraId="27730E53" w14:textId="77777777" w:rsidR="004C556D" w:rsidRPr="005061DC" w:rsidRDefault="004C556D" w:rsidP="004C556D">
      <w:pPr>
        <w:pStyle w:val="PL"/>
      </w:pPr>
      <w:r w:rsidRPr="005061DC">
        <w:t xml:space="preserve">              schema:</w:t>
      </w:r>
    </w:p>
    <w:p w14:paraId="03F95834" w14:textId="77777777" w:rsidR="004C556D" w:rsidRPr="005061DC" w:rsidRDefault="004C556D" w:rsidP="004C556D">
      <w:pPr>
        <w:pStyle w:val="PL"/>
      </w:pPr>
      <w:r w:rsidRPr="005061DC">
        <w:t xml:space="preserve">                type: string</w:t>
      </w:r>
    </w:p>
    <w:p w14:paraId="0FB97266" w14:textId="77777777" w:rsidR="004C556D" w:rsidRDefault="004C556D" w:rsidP="004C556D">
      <w:pPr>
        <w:pStyle w:val="PL"/>
      </w:pPr>
      <w:r>
        <w:t xml:space="preserve">        '400':</w:t>
      </w:r>
    </w:p>
    <w:p w14:paraId="58666CAC" w14:textId="77777777" w:rsidR="004C556D" w:rsidRDefault="004C556D" w:rsidP="004C556D">
      <w:pPr>
        <w:pStyle w:val="PL"/>
      </w:pPr>
      <w:r>
        <w:t xml:space="preserve">          $ref: 'TS29571_CommonData.yaml#/components/responses/400'</w:t>
      </w:r>
    </w:p>
    <w:p w14:paraId="6C63F679" w14:textId="77777777" w:rsidR="004C556D" w:rsidRDefault="004C556D" w:rsidP="004C556D">
      <w:pPr>
        <w:pStyle w:val="PL"/>
      </w:pPr>
      <w:r>
        <w:t xml:space="preserve">        '401':</w:t>
      </w:r>
    </w:p>
    <w:p w14:paraId="51F360B0" w14:textId="77777777" w:rsidR="004C556D" w:rsidRDefault="004C556D" w:rsidP="004C556D">
      <w:pPr>
        <w:pStyle w:val="PL"/>
      </w:pPr>
      <w:r>
        <w:t xml:space="preserve">          $ref: 'TS29571_CommonData.yaml#/components/responses/401'</w:t>
      </w:r>
    </w:p>
    <w:p w14:paraId="00D12CF6" w14:textId="77777777" w:rsidR="004C556D" w:rsidRDefault="004C556D" w:rsidP="004C556D">
      <w:pPr>
        <w:pStyle w:val="PL"/>
      </w:pPr>
      <w:r>
        <w:t xml:space="preserve">        '403':</w:t>
      </w:r>
    </w:p>
    <w:p w14:paraId="73B697DB" w14:textId="77777777" w:rsidR="004C556D" w:rsidRDefault="004C556D" w:rsidP="004C556D">
      <w:pPr>
        <w:pStyle w:val="PL"/>
      </w:pPr>
      <w:r>
        <w:t xml:space="preserve">          $ref: 'TS29571_CommonData.yaml#/components/responses/403'</w:t>
      </w:r>
    </w:p>
    <w:p w14:paraId="3EEC9922" w14:textId="77777777" w:rsidR="004C556D" w:rsidRDefault="004C556D" w:rsidP="004C556D">
      <w:pPr>
        <w:pStyle w:val="PL"/>
      </w:pPr>
      <w:r>
        <w:t xml:space="preserve">        '404':</w:t>
      </w:r>
    </w:p>
    <w:p w14:paraId="15BB7403" w14:textId="77777777" w:rsidR="004C556D" w:rsidRDefault="004C556D" w:rsidP="004C556D">
      <w:pPr>
        <w:pStyle w:val="PL"/>
      </w:pPr>
      <w:r>
        <w:t xml:space="preserve">          $ref: 'TS29571_CommonData.yaml#/components/responses/404'</w:t>
      </w:r>
    </w:p>
    <w:p w14:paraId="535E5594" w14:textId="77777777" w:rsidR="004C556D" w:rsidRDefault="004C556D" w:rsidP="004C556D">
      <w:pPr>
        <w:pStyle w:val="PL"/>
      </w:pPr>
      <w:r>
        <w:t xml:space="preserve">        '411':</w:t>
      </w:r>
    </w:p>
    <w:p w14:paraId="6505FB56" w14:textId="77777777" w:rsidR="004C556D" w:rsidRDefault="004C556D" w:rsidP="004C556D">
      <w:pPr>
        <w:pStyle w:val="PL"/>
      </w:pPr>
      <w:r>
        <w:t xml:space="preserve">          $ref: 'TS29571_CommonData.yaml#/components/responses/411'</w:t>
      </w:r>
    </w:p>
    <w:p w14:paraId="3187F3A6" w14:textId="77777777" w:rsidR="004C556D" w:rsidRDefault="004C556D" w:rsidP="004C556D">
      <w:pPr>
        <w:pStyle w:val="PL"/>
      </w:pPr>
      <w:r>
        <w:t xml:space="preserve">        '413':</w:t>
      </w:r>
    </w:p>
    <w:p w14:paraId="479B063D" w14:textId="77777777" w:rsidR="004C556D" w:rsidRDefault="004C556D" w:rsidP="004C556D">
      <w:pPr>
        <w:pStyle w:val="PL"/>
      </w:pPr>
      <w:r>
        <w:t xml:space="preserve">          $ref: 'TS29571_CommonData.yaml#/components/responses/413'</w:t>
      </w:r>
    </w:p>
    <w:p w14:paraId="214B3152" w14:textId="77777777" w:rsidR="004C556D" w:rsidRDefault="004C556D" w:rsidP="004C556D">
      <w:pPr>
        <w:pStyle w:val="PL"/>
      </w:pPr>
      <w:r>
        <w:t xml:space="preserve">        '415':</w:t>
      </w:r>
    </w:p>
    <w:p w14:paraId="5CAFE47D" w14:textId="77777777" w:rsidR="004C556D" w:rsidRDefault="004C556D" w:rsidP="004C556D">
      <w:pPr>
        <w:pStyle w:val="PL"/>
      </w:pPr>
      <w:r>
        <w:t xml:space="preserve">          $ref: 'TS29571_CommonData.yaml#/components/responses/415'</w:t>
      </w:r>
    </w:p>
    <w:p w14:paraId="62DD771C" w14:textId="77777777" w:rsidR="004C556D" w:rsidRDefault="004C556D" w:rsidP="004C556D">
      <w:pPr>
        <w:pStyle w:val="PL"/>
      </w:pPr>
      <w:r>
        <w:t xml:space="preserve">        '429':</w:t>
      </w:r>
    </w:p>
    <w:p w14:paraId="652F55FF" w14:textId="77777777" w:rsidR="004C556D" w:rsidRDefault="004C556D" w:rsidP="004C556D">
      <w:pPr>
        <w:pStyle w:val="PL"/>
      </w:pPr>
      <w:r>
        <w:t xml:space="preserve">          $ref: 'TS29571_CommonData.yaml#/components/responses/429'</w:t>
      </w:r>
    </w:p>
    <w:p w14:paraId="6402F5E5" w14:textId="77777777" w:rsidR="004C556D" w:rsidRDefault="004C556D" w:rsidP="004C556D">
      <w:pPr>
        <w:pStyle w:val="PL"/>
      </w:pPr>
      <w:r>
        <w:t xml:space="preserve">        '500':</w:t>
      </w:r>
    </w:p>
    <w:p w14:paraId="60A03F5C" w14:textId="77777777" w:rsidR="004C556D" w:rsidRDefault="004C556D" w:rsidP="004C556D">
      <w:pPr>
        <w:pStyle w:val="PL"/>
      </w:pPr>
      <w:r>
        <w:t xml:space="preserve">          $ref: 'TS29571_CommonData.yaml#/components/responses/500'</w:t>
      </w:r>
    </w:p>
    <w:p w14:paraId="7EAB9F35" w14:textId="77777777" w:rsidR="004C556D" w:rsidRDefault="004C556D" w:rsidP="004C556D">
      <w:pPr>
        <w:pStyle w:val="PL"/>
      </w:pPr>
      <w:r>
        <w:t xml:space="preserve">        '503':</w:t>
      </w:r>
    </w:p>
    <w:p w14:paraId="1907BEF3" w14:textId="77777777" w:rsidR="004C556D" w:rsidRDefault="004C556D" w:rsidP="004C556D">
      <w:pPr>
        <w:pStyle w:val="PL"/>
      </w:pPr>
      <w:r>
        <w:t xml:space="preserve">          $ref: 'TS29571_CommonData.yaml#/components/responses/503'</w:t>
      </w:r>
    </w:p>
    <w:p w14:paraId="59352C25" w14:textId="77777777" w:rsidR="004C556D" w:rsidRDefault="004C556D" w:rsidP="004C556D">
      <w:pPr>
        <w:pStyle w:val="PL"/>
      </w:pPr>
      <w:r>
        <w:t xml:space="preserve">        default:</w:t>
      </w:r>
    </w:p>
    <w:p w14:paraId="67EB664C" w14:textId="77777777" w:rsidR="004C556D" w:rsidRDefault="004C556D" w:rsidP="004C556D">
      <w:pPr>
        <w:pStyle w:val="PL"/>
      </w:pPr>
      <w:r>
        <w:t xml:space="preserve">          $ref: 'TS29571_CommonData.yaml#/components/responses/default'</w:t>
      </w:r>
    </w:p>
    <w:p w14:paraId="4CC0702A" w14:textId="77777777" w:rsidR="004C556D" w:rsidRPr="005061DC" w:rsidRDefault="004C556D" w:rsidP="004C556D">
      <w:pPr>
        <w:pStyle w:val="PL"/>
      </w:pPr>
      <w:r>
        <w:t xml:space="preserve">      </w:t>
      </w:r>
      <w:r w:rsidRPr="005061DC">
        <w:t>callbacks:</w:t>
      </w:r>
    </w:p>
    <w:p w14:paraId="0D9BCD15" w14:textId="77777777" w:rsidR="004C556D" w:rsidRPr="00D82297" w:rsidRDefault="004C556D" w:rsidP="004C556D">
      <w:pPr>
        <w:pStyle w:val="PL"/>
        <w:rPr>
          <w:lang w:val="fr-FR"/>
        </w:rPr>
      </w:pPr>
      <w:r w:rsidRPr="005061DC">
        <w:t xml:space="preserve">        </w:t>
      </w:r>
      <w:r>
        <w:t>locationC</w:t>
      </w:r>
      <w:r>
        <w:rPr>
          <w:lang w:val="fr-FR"/>
        </w:rPr>
        <w:t>onfiguration</w:t>
      </w:r>
      <w:r w:rsidRPr="00D82297">
        <w:rPr>
          <w:lang w:val="fr-FR"/>
        </w:rPr>
        <w:t>:</w:t>
      </w:r>
    </w:p>
    <w:p w14:paraId="2D175F98" w14:textId="77777777" w:rsidR="004C556D" w:rsidRPr="00D82297" w:rsidRDefault="004C556D" w:rsidP="004C556D">
      <w:pPr>
        <w:pStyle w:val="PL"/>
        <w:rPr>
          <w:lang w:val="fr-FR"/>
        </w:rPr>
      </w:pPr>
      <w:r w:rsidRPr="00D82297">
        <w:rPr>
          <w:lang w:val="fr-FR"/>
        </w:rPr>
        <w:t xml:space="preserve">          '{request.body#/</w:t>
      </w:r>
      <w:r>
        <w:t>locationConfig</w:t>
      </w:r>
      <w:r w:rsidRPr="00F25C88">
        <w:t>Uri</w:t>
      </w:r>
      <w:r w:rsidRPr="00D82297">
        <w:rPr>
          <w:lang w:val="fr-FR"/>
        </w:rPr>
        <w:t>}':</w:t>
      </w:r>
    </w:p>
    <w:p w14:paraId="74BB1033" w14:textId="77777777" w:rsidR="004C556D" w:rsidRPr="005061DC" w:rsidRDefault="004C556D" w:rsidP="004C556D">
      <w:pPr>
        <w:pStyle w:val="PL"/>
      </w:pPr>
      <w:r w:rsidRPr="00D82297">
        <w:rPr>
          <w:lang w:val="fr-FR"/>
        </w:rPr>
        <w:t xml:space="preserve">            </w:t>
      </w:r>
      <w:r w:rsidRPr="005061DC">
        <w:t>post:</w:t>
      </w:r>
    </w:p>
    <w:p w14:paraId="47696764" w14:textId="77777777" w:rsidR="004C556D" w:rsidRPr="005061DC" w:rsidRDefault="004C556D" w:rsidP="004C556D">
      <w:pPr>
        <w:pStyle w:val="PL"/>
      </w:pPr>
      <w:r w:rsidRPr="005061DC">
        <w:t xml:space="preserve">              requestBody: </w:t>
      </w:r>
    </w:p>
    <w:p w14:paraId="31B052B4" w14:textId="77777777" w:rsidR="004C556D" w:rsidRPr="005061DC" w:rsidRDefault="004C556D" w:rsidP="004C556D">
      <w:pPr>
        <w:pStyle w:val="PL"/>
      </w:pPr>
      <w:r w:rsidRPr="005061DC">
        <w:t xml:space="preserve">                required: true</w:t>
      </w:r>
    </w:p>
    <w:p w14:paraId="54618208" w14:textId="77777777" w:rsidR="004C556D" w:rsidRPr="005061DC" w:rsidRDefault="004C556D" w:rsidP="004C556D">
      <w:pPr>
        <w:pStyle w:val="PL"/>
      </w:pPr>
      <w:r w:rsidRPr="005061DC">
        <w:t xml:space="preserve">                content:</w:t>
      </w:r>
    </w:p>
    <w:p w14:paraId="3BC6410D" w14:textId="77777777" w:rsidR="004C556D" w:rsidRPr="005061DC" w:rsidRDefault="004C556D" w:rsidP="004C556D">
      <w:pPr>
        <w:pStyle w:val="PL"/>
      </w:pPr>
      <w:r w:rsidRPr="005061DC">
        <w:t xml:space="preserve">                  application/json:</w:t>
      </w:r>
    </w:p>
    <w:p w14:paraId="3FBA68E3" w14:textId="77777777" w:rsidR="004C556D" w:rsidRPr="005061DC" w:rsidRDefault="004C556D" w:rsidP="004C556D">
      <w:pPr>
        <w:pStyle w:val="PL"/>
      </w:pPr>
      <w:r w:rsidRPr="005061DC">
        <w:t xml:space="preserve">                    schema:</w:t>
      </w:r>
    </w:p>
    <w:p w14:paraId="6D56AC25" w14:textId="77777777" w:rsidR="004C556D" w:rsidRPr="00310D43" w:rsidRDefault="004C556D" w:rsidP="004C556D">
      <w:pPr>
        <w:pStyle w:val="PL"/>
      </w:pPr>
      <w:r w:rsidRPr="005061DC">
        <w:t xml:space="preserve">                      $ref: '#/components/</w:t>
      </w:r>
      <w:r w:rsidRPr="00310D43">
        <w:t>schemas/LocationConfiguration'</w:t>
      </w:r>
    </w:p>
    <w:p w14:paraId="311705EC" w14:textId="77777777" w:rsidR="004C556D" w:rsidRPr="005061DC" w:rsidRDefault="004C556D" w:rsidP="004C556D">
      <w:pPr>
        <w:pStyle w:val="PL"/>
      </w:pPr>
      <w:r w:rsidRPr="00310D43">
        <w:t xml:space="preserve">              responses:</w:t>
      </w:r>
    </w:p>
    <w:p w14:paraId="5B4AF996" w14:textId="77777777" w:rsidR="004C556D" w:rsidRPr="005061DC" w:rsidRDefault="004C556D" w:rsidP="004C556D">
      <w:pPr>
        <w:pStyle w:val="PL"/>
      </w:pPr>
      <w:r w:rsidRPr="005061DC">
        <w:t xml:space="preserve">                '204':</w:t>
      </w:r>
    </w:p>
    <w:p w14:paraId="6655DAF0" w14:textId="77777777" w:rsidR="004C556D" w:rsidRPr="005061DC" w:rsidRDefault="004C556D" w:rsidP="004C556D">
      <w:pPr>
        <w:pStyle w:val="PL"/>
      </w:pPr>
      <w:r w:rsidRPr="005061DC">
        <w:t xml:space="preserve">                  description: No Content (The receipt of the </w:t>
      </w:r>
      <w:r>
        <w:t>Configuration</w:t>
      </w:r>
      <w:r w:rsidRPr="005061DC">
        <w:t xml:space="preserve"> is acknowledged)</w:t>
      </w:r>
      <w:r>
        <w:t>.</w:t>
      </w:r>
    </w:p>
    <w:p w14:paraId="06BD152A" w14:textId="77777777" w:rsidR="004C556D" w:rsidRPr="005061DC" w:rsidRDefault="004C556D" w:rsidP="004C556D">
      <w:pPr>
        <w:pStyle w:val="PL"/>
      </w:pPr>
      <w:r w:rsidRPr="005061DC">
        <w:t xml:space="preserve">                '307':</w:t>
      </w:r>
    </w:p>
    <w:p w14:paraId="1EE195EC" w14:textId="77777777" w:rsidR="004C556D" w:rsidRPr="005061DC" w:rsidRDefault="004C556D" w:rsidP="004C556D">
      <w:pPr>
        <w:pStyle w:val="PL"/>
      </w:pPr>
      <w:r w:rsidRPr="005061DC">
        <w:t xml:space="preserve">                  $ref: '</w:t>
      </w:r>
      <w:r>
        <w:t>TS29571</w:t>
      </w:r>
      <w:r w:rsidRPr="005061DC">
        <w:t>_CommonData.yaml#/components/responses/307'</w:t>
      </w:r>
    </w:p>
    <w:p w14:paraId="4F4131E9" w14:textId="77777777" w:rsidR="004C556D" w:rsidRPr="005061DC" w:rsidRDefault="004C556D" w:rsidP="004C556D">
      <w:pPr>
        <w:pStyle w:val="PL"/>
      </w:pPr>
      <w:r w:rsidRPr="005061DC">
        <w:t xml:space="preserve">                '308':</w:t>
      </w:r>
    </w:p>
    <w:p w14:paraId="132493CF" w14:textId="77777777" w:rsidR="004C556D" w:rsidRPr="005061DC" w:rsidRDefault="004C556D" w:rsidP="004C556D">
      <w:pPr>
        <w:pStyle w:val="PL"/>
      </w:pPr>
      <w:r w:rsidRPr="005061DC">
        <w:t xml:space="preserve">                  $ref: '</w:t>
      </w:r>
      <w:r>
        <w:t>TS29571</w:t>
      </w:r>
      <w:r w:rsidRPr="005061DC">
        <w:t>_CommonData.yaml#/components/responses/308'</w:t>
      </w:r>
    </w:p>
    <w:p w14:paraId="7D472FB5" w14:textId="77777777" w:rsidR="004C556D" w:rsidRPr="005061DC" w:rsidRDefault="004C556D" w:rsidP="004C556D">
      <w:pPr>
        <w:pStyle w:val="PL"/>
      </w:pPr>
      <w:r w:rsidRPr="005061DC">
        <w:t xml:space="preserve">                '400':</w:t>
      </w:r>
    </w:p>
    <w:p w14:paraId="2EFE25D8" w14:textId="77777777" w:rsidR="004C556D" w:rsidRPr="005061DC" w:rsidRDefault="004C556D" w:rsidP="004C556D">
      <w:pPr>
        <w:pStyle w:val="PL"/>
      </w:pPr>
      <w:r w:rsidRPr="005061DC">
        <w:t xml:space="preserve">                  $ref: '</w:t>
      </w:r>
      <w:r>
        <w:t>TS29571</w:t>
      </w:r>
      <w:r w:rsidRPr="005061DC">
        <w:t>_CommonData.yaml#/components/responses/400'</w:t>
      </w:r>
    </w:p>
    <w:p w14:paraId="66FEA94E" w14:textId="77777777" w:rsidR="004C556D" w:rsidRPr="005061DC" w:rsidRDefault="004C556D" w:rsidP="004C556D">
      <w:pPr>
        <w:pStyle w:val="PL"/>
      </w:pPr>
      <w:r w:rsidRPr="005061DC">
        <w:t xml:space="preserve">                '401':</w:t>
      </w:r>
    </w:p>
    <w:p w14:paraId="52B20D5F" w14:textId="77777777" w:rsidR="004C556D" w:rsidRPr="005061DC" w:rsidRDefault="004C556D" w:rsidP="004C556D">
      <w:pPr>
        <w:pStyle w:val="PL"/>
      </w:pPr>
      <w:r w:rsidRPr="005061DC">
        <w:t xml:space="preserve">                  $ref: '</w:t>
      </w:r>
      <w:r>
        <w:t>TS29571</w:t>
      </w:r>
      <w:r w:rsidRPr="005061DC">
        <w:t>_CommonData.yaml#/components/responses/401'</w:t>
      </w:r>
    </w:p>
    <w:p w14:paraId="13B7CEE7" w14:textId="77777777" w:rsidR="004C556D" w:rsidRPr="005061DC" w:rsidRDefault="004C556D" w:rsidP="004C556D">
      <w:pPr>
        <w:pStyle w:val="PL"/>
      </w:pPr>
      <w:r w:rsidRPr="005061DC">
        <w:t xml:space="preserve">                '403':</w:t>
      </w:r>
    </w:p>
    <w:p w14:paraId="0D894226" w14:textId="77777777" w:rsidR="004C556D" w:rsidRPr="005061DC" w:rsidRDefault="004C556D" w:rsidP="004C556D">
      <w:pPr>
        <w:pStyle w:val="PL"/>
      </w:pPr>
      <w:r w:rsidRPr="005061DC">
        <w:t xml:space="preserve">                  $ref: '</w:t>
      </w:r>
      <w:r>
        <w:t>TS29571</w:t>
      </w:r>
      <w:r w:rsidRPr="005061DC">
        <w:t>_CommonData.yaml#/components/responses/403'</w:t>
      </w:r>
    </w:p>
    <w:p w14:paraId="65BB5131" w14:textId="77777777" w:rsidR="004C556D" w:rsidRPr="005061DC" w:rsidRDefault="004C556D" w:rsidP="004C556D">
      <w:pPr>
        <w:pStyle w:val="PL"/>
      </w:pPr>
      <w:r w:rsidRPr="005061DC">
        <w:t xml:space="preserve">                '404':</w:t>
      </w:r>
    </w:p>
    <w:p w14:paraId="5E26B724" w14:textId="77777777" w:rsidR="004C556D" w:rsidRPr="005061DC" w:rsidRDefault="004C556D" w:rsidP="004C556D">
      <w:pPr>
        <w:pStyle w:val="PL"/>
      </w:pPr>
      <w:r w:rsidRPr="005061DC">
        <w:t xml:space="preserve">                  $ref: '</w:t>
      </w:r>
      <w:r>
        <w:t>TS29571</w:t>
      </w:r>
      <w:r w:rsidRPr="005061DC">
        <w:t>_CommonData.yaml#/components/responses/404'</w:t>
      </w:r>
    </w:p>
    <w:p w14:paraId="0E4CC0F7" w14:textId="77777777" w:rsidR="004C556D" w:rsidRPr="005061DC" w:rsidRDefault="004C556D" w:rsidP="004C556D">
      <w:pPr>
        <w:pStyle w:val="PL"/>
      </w:pPr>
      <w:r w:rsidRPr="005061DC">
        <w:t xml:space="preserve">                '411':</w:t>
      </w:r>
    </w:p>
    <w:p w14:paraId="319371E3" w14:textId="77777777" w:rsidR="004C556D" w:rsidRPr="005061DC" w:rsidRDefault="004C556D" w:rsidP="004C556D">
      <w:pPr>
        <w:pStyle w:val="PL"/>
      </w:pPr>
      <w:r w:rsidRPr="005061DC">
        <w:t xml:space="preserve">                  $ref: '</w:t>
      </w:r>
      <w:r>
        <w:t>TS29571</w:t>
      </w:r>
      <w:r w:rsidRPr="005061DC">
        <w:t>_CommonData.yaml#/components/responses/411'</w:t>
      </w:r>
    </w:p>
    <w:p w14:paraId="0084E71D" w14:textId="77777777" w:rsidR="004C556D" w:rsidRPr="005061DC" w:rsidRDefault="004C556D" w:rsidP="004C556D">
      <w:pPr>
        <w:pStyle w:val="PL"/>
      </w:pPr>
      <w:r w:rsidRPr="005061DC">
        <w:t xml:space="preserve">                '413':</w:t>
      </w:r>
    </w:p>
    <w:p w14:paraId="05A2E841" w14:textId="77777777" w:rsidR="004C556D" w:rsidRPr="005061DC" w:rsidRDefault="004C556D" w:rsidP="004C556D">
      <w:pPr>
        <w:pStyle w:val="PL"/>
      </w:pPr>
      <w:r w:rsidRPr="005061DC">
        <w:t xml:space="preserve">                  $ref: '</w:t>
      </w:r>
      <w:r>
        <w:t>TS29571</w:t>
      </w:r>
      <w:r w:rsidRPr="005061DC">
        <w:t>_CommonData.yaml#/components/responses/413'</w:t>
      </w:r>
    </w:p>
    <w:p w14:paraId="55B4B93D" w14:textId="77777777" w:rsidR="004C556D" w:rsidRPr="005061DC" w:rsidRDefault="004C556D" w:rsidP="004C556D">
      <w:pPr>
        <w:pStyle w:val="PL"/>
      </w:pPr>
      <w:r w:rsidRPr="005061DC">
        <w:t xml:space="preserve">                '415':</w:t>
      </w:r>
    </w:p>
    <w:p w14:paraId="11334445" w14:textId="77777777" w:rsidR="004C556D" w:rsidRPr="005061DC" w:rsidRDefault="004C556D" w:rsidP="004C556D">
      <w:pPr>
        <w:pStyle w:val="PL"/>
      </w:pPr>
      <w:r w:rsidRPr="005061DC">
        <w:t xml:space="preserve">                  $ref: '</w:t>
      </w:r>
      <w:r>
        <w:t>TS29571</w:t>
      </w:r>
      <w:r w:rsidRPr="005061DC">
        <w:t>_CommonData.yaml#/components/responses/415'</w:t>
      </w:r>
    </w:p>
    <w:p w14:paraId="76CEBCE4" w14:textId="77777777" w:rsidR="004C556D" w:rsidRPr="005061DC" w:rsidRDefault="004C556D" w:rsidP="004C556D">
      <w:pPr>
        <w:pStyle w:val="PL"/>
      </w:pPr>
      <w:r w:rsidRPr="005061DC">
        <w:t xml:space="preserve">                '429':</w:t>
      </w:r>
    </w:p>
    <w:p w14:paraId="74316F03" w14:textId="77777777" w:rsidR="004C556D" w:rsidRPr="005061DC" w:rsidRDefault="004C556D" w:rsidP="004C556D">
      <w:pPr>
        <w:pStyle w:val="PL"/>
      </w:pPr>
      <w:r w:rsidRPr="005061DC">
        <w:t xml:space="preserve">                  $ref: '</w:t>
      </w:r>
      <w:r>
        <w:t>TS29571</w:t>
      </w:r>
      <w:r w:rsidRPr="005061DC">
        <w:t>_CommonData.yaml#/components/responses/429'</w:t>
      </w:r>
    </w:p>
    <w:p w14:paraId="277CAD6B" w14:textId="77777777" w:rsidR="004C556D" w:rsidRPr="005061DC" w:rsidRDefault="004C556D" w:rsidP="004C556D">
      <w:pPr>
        <w:pStyle w:val="PL"/>
      </w:pPr>
      <w:r w:rsidRPr="005061DC">
        <w:t xml:space="preserve">                '500':</w:t>
      </w:r>
    </w:p>
    <w:p w14:paraId="7515A7ED" w14:textId="77777777" w:rsidR="004C556D" w:rsidRPr="005061DC" w:rsidRDefault="004C556D" w:rsidP="004C556D">
      <w:pPr>
        <w:pStyle w:val="PL"/>
      </w:pPr>
      <w:r w:rsidRPr="005061DC">
        <w:t xml:space="preserve">                  $ref: '</w:t>
      </w:r>
      <w:r>
        <w:t>TS29571</w:t>
      </w:r>
      <w:r w:rsidRPr="005061DC">
        <w:t>_CommonData.yaml#/components/responses/500'</w:t>
      </w:r>
    </w:p>
    <w:p w14:paraId="5AD828EE" w14:textId="77777777" w:rsidR="004C556D" w:rsidRPr="005061DC" w:rsidRDefault="004C556D" w:rsidP="004C556D">
      <w:pPr>
        <w:pStyle w:val="PL"/>
      </w:pPr>
      <w:r w:rsidRPr="005061DC">
        <w:t xml:space="preserve">                '503':</w:t>
      </w:r>
    </w:p>
    <w:p w14:paraId="31A719CA" w14:textId="77777777" w:rsidR="004C556D" w:rsidRPr="005061DC" w:rsidRDefault="004C556D" w:rsidP="004C556D">
      <w:pPr>
        <w:pStyle w:val="PL"/>
      </w:pPr>
      <w:r w:rsidRPr="005061DC">
        <w:t xml:space="preserve">                  $ref: '</w:t>
      </w:r>
      <w:r>
        <w:t>TS29571</w:t>
      </w:r>
      <w:r w:rsidRPr="005061DC">
        <w:t>_CommonData.yaml#/components/responses/503'</w:t>
      </w:r>
    </w:p>
    <w:p w14:paraId="7295205D" w14:textId="77777777" w:rsidR="004C556D" w:rsidRPr="005061DC" w:rsidRDefault="004C556D" w:rsidP="004C556D">
      <w:pPr>
        <w:pStyle w:val="PL"/>
      </w:pPr>
      <w:r w:rsidRPr="005061DC">
        <w:t xml:space="preserve">                default:</w:t>
      </w:r>
    </w:p>
    <w:p w14:paraId="5E0782A6" w14:textId="77777777" w:rsidR="004C556D" w:rsidRPr="005061DC" w:rsidRDefault="004C556D" w:rsidP="004C556D">
      <w:pPr>
        <w:pStyle w:val="PL"/>
      </w:pPr>
      <w:r w:rsidRPr="005061DC">
        <w:t xml:space="preserve">                  $ref: '</w:t>
      </w:r>
      <w:r>
        <w:t>TS29571</w:t>
      </w:r>
      <w:r w:rsidRPr="005061DC">
        <w:t>_CommonData.yaml#/components/responses/default'</w:t>
      </w:r>
    </w:p>
    <w:p w14:paraId="612C05AD" w14:textId="77777777" w:rsidR="004C556D" w:rsidRPr="00D82297" w:rsidRDefault="004C556D" w:rsidP="004C556D">
      <w:pPr>
        <w:pStyle w:val="PL"/>
        <w:rPr>
          <w:lang w:val="fr-FR"/>
        </w:rPr>
      </w:pPr>
      <w:r w:rsidRPr="005061DC">
        <w:t xml:space="preserve">        </w:t>
      </w:r>
      <w:r>
        <w:t>locationRequest</w:t>
      </w:r>
      <w:r w:rsidRPr="00D82297">
        <w:rPr>
          <w:lang w:val="fr-FR"/>
        </w:rPr>
        <w:t>:</w:t>
      </w:r>
    </w:p>
    <w:p w14:paraId="70E2A2D9" w14:textId="77777777" w:rsidR="004C556D" w:rsidRPr="00D82297" w:rsidRDefault="004C556D" w:rsidP="004C556D">
      <w:pPr>
        <w:pStyle w:val="PL"/>
        <w:rPr>
          <w:lang w:val="fr-FR"/>
        </w:rPr>
      </w:pPr>
      <w:r w:rsidRPr="00D82297">
        <w:rPr>
          <w:lang w:val="fr-FR"/>
        </w:rPr>
        <w:t xml:space="preserve">          '{request.body#/</w:t>
      </w:r>
      <w:r>
        <w:rPr>
          <w:lang w:val="fr-FR"/>
        </w:rPr>
        <w:t>locationRequest</w:t>
      </w:r>
      <w:r w:rsidRPr="00F25C88">
        <w:t>Uri</w:t>
      </w:r>
      <w:r w:rsidRPr="00D82297">
        <w:rPr>
          <w:lang w:val="fr-FR"/>
        </w:rPr>
        <w:t>}':</w:t>
      </w:r>
    </w:p>
    <w:p w14:paraId="418E5957" w14:textId="77777777" w:rsidR="004C556D" w:rsidRPr="005061DC" w:rsidRDefault="004C556D" w:rsidP="004C556D">
      <w:pPr>
        <w:pStyle w:val="PL"/>
      </w:pPr>
      <w:r w:rsidRPr="00D82297">
        <w:rPr>
          <w:lang w:val="fr-FR"/>
        </w:rPr>
        <w:t xml:space="preserve">            </w:t>
      </w:r>
      <w:r w:rsidRPr="005061DC">
        <w:t>post:</w:t>
      </w:r>
    </w:p>
    <w:p w14:paraId="0D0637D9" w14:textId="77777777" w:rsidR="004C556D" w:rsidRPr="005061DC" w:rsidRDefault="004C556D" w:rsidP="004C556D">
      <w:pPr>
        <w:pStyle w:val="PL"/>
      </w:pPr>
      <w:r w:rsidRPr="005061DC">
        <w:t xml:space="preserve">              requestBody: </w:t>
      </w:r>
    </w:p>
    <w:p w14:paraId="4299401F" w14:textId="77777777" w:rsidR="004C556D" w:rsidRPr="005061DC" w:rsidRDefault="004C556D" w:rsidP="004C556D">
      <w:pPr>
        <w:pStyle w:val="PL"/>
      </w:pPr>
      <w:r w:rsidRPr="005061DC">
        <w:t xml:space="preserve">                required: true</w:t>
      </w:r>
    </w:p>
    <w:p w14:paraId="0C3DB943" w14:textId="77777777" w:rsidR="004C556D" w:rsidRPr="005061DC" w:rsidRDefault="004C556D" w:rsidP="004C556D">
      <w:pPr>
        <w:pStyle w:val="PL"/>
      </w:pPr>
      <w:r w:rsidRPr="005061DC">
        <w:t xml:space="preserve">                content:</w:t>
      </w:r>
    </w:p>
    <w:p w14:paraId="36F8E435" w14:textId="77777777" w:rsidR="004C556D" w:rsidRPr="005061DC" w:rsidRDefault="004C556D" w:rsidP="004C556D">
      <w:pPr>
        <w:pStyle w:val="PL"/>
      </w:pPr>
      <w:r w:rsidRPr="005061DC">
        <w:t xml:space="preserve">                  application/json:</w:t>
      </w:r>
    </w:p>
    <w:p w14:paraId="055786D2" w14:textId="77777777" w:rsidR="004C556D" w:rsidRPr="00310D43" w:rsidRDefault="004C556D" w:rsidP="004C556D">
      <w:pPr>
        <w:pStyle w:val="PL"/>
      </w:pPr>
      <w:r w:rsidRPr="005061DC">
        <w:t xml:space="preserve">                    </w:t>
      </w:r>
      <w:r w:rsidRPr="00310D43">
        <w:t>schema:</w:t>
      </w:r>
    </w:p>
    <w:p w14:paraId="09DBD74C" w14:textId="77777777" w:rsidR="004C556D" w:rsidRPr="00310D43" w:rsidRDefault="004C556D" w:rsidP="004C556D">
      <w:pPr>
        <w:pStyle w:val="PL"/>
      </w:pPr>
      <w:r w:rsidRPr="00310D43">
        <w:t xml:space="preserve">                      $ref: '#/components/schemas/LocationRequest'</w:t>
      </w:r>
    </w:p>
    <w:p w14:paraId="51DF2A24" w14:textId="77777777" w:rsidR="004C556D" w:rsidRPr="00310D43" w:rsidRDefault="004C556D" w:rsidP="004C556D">
      <w:pPr>
        <w:pStyle w:val="PL"/>
      </w:pPr>
      <w:r w:rsidRPr="00310D43">
        <w:t xml:space="preserve">              responses:</w:t>
      </w:r>
    </w:p>
    <w:p w14:paraId="7960955F" w14:textId="77777777" w:rsidR="004C556D" w:rsidRPr="00310D43" w:rsidRDefault="004C556D" w:rsidP="004C556D">
      <w:pPr>
        <w:pStyle w:val="PL"/>
      </w:pPr>
      <w:r w:rsidRPr="00310D43">
        <w:t xml:space="preserve">                '200':</w:t>
      </w:r>
    </w:p>
    <w:p w14:paraId="094F45BE" w14:textId="77777777" w:rsidR="004C556D" w:rsidRPr="00310D43" w:rsidRDefault="004C556D" w:rsidP="004C556D">
      <w:pPr>
        <w:pStyle w:val="PL"/>
      </w:pPr>
      <w:r w:rsidRPr="00310D43">
        <w:t xml:space="preserve">                  description: Location report.</w:t>
      </w:r>
    </w:p>
    <w:p w14:paraId="4133309D" w14:textId="77777777" w:rsidR="004C556D" w:rsidRPr="00310D43" w:rsidRDefault="004C556D" w:rsidP="004C556D">
      <w:pPr>
        <w:pStyle w:val="PL"/>
      </w:pPr>
      <w:r w:rsidRPr="00310D43">
        <w:t xml:space="preserve">                  content:</w:t>
      </w:r>
    </w:p>
    <w:p w14:paraId="63DCBF6A" w14:textId="77777777" w:rsidR="004C556D" w:rsidRPr="00310D43" w:rsidRDefault="004C556D" w:rsidP="004C556D">
      <w:pPr>
        <w:pStyle w:val="PL"/>
      </w:pPr>
      <w:r w:rsidRPr="00310D43">
        <w:t xml:space="preserve">                    application/json:</w:t>
      </w:r>
    </w:p>
    <w:p w14:paraId="26A8312E" w14:textId="77777777" w:rsidR="004C556D" w:rsidRPr="00310D43" w:rsidRDefault="004C556D" w:rsidP="004C556D">
      <w:pPr>
        <w:pStyle w:val="PL"/>
      </w:pPr>
      <w:r w:rsidRPr="00310D43">
        <w:t xml:space="preserve">                      schema:</w:t>
      </w:r>
    </w:p>
    <w:p w14:paraId="1D738C3A" w14:textId="77777777" w:rsidR="004C556D" w:rsidRPr="00310D43" w:rsidRDefault="004C556D" w:rsidP="004C556D">
      <w:pPr>
        <w:pStyle w:val="PL"/>
      </w:pPr>
      <w:r w:rsidRPr="00310D43">
        <w:t xml:space="preserve">                        $ref: 'TS24283_LocationReport.yaml/components/schemas/LocationReport'</w:t>
      </w:r>
    </w:p>
    <w:p w14:paraId="74D750BA" w14:textId="77777777" w:rsidR="004C556D" w:rsidRPr="005061DC" w:rsidRDefault="004C556D" w:rsidP="004C556D">
      <w:pPr>
        <w:pStyle w:val="PL"/>
      </w:pPr>
      <w:r w:rsidRPr="00310D43">
        <w:t xml:space="preserve">                '307':</w:t>
      </w:r>
    </w:p>
    <w:p w14:paraId="0340F09A" w14:textId="77777777" w:rsidR="004C556D" w:rsidRPr="005061DC" w:rsidRDefault="004C556D" w:rsidP="004C556D">
      <w:pPr>
        <w:pStyle w:val="PL"/>
      </w:pPr>
      <w:r w:rsidRPr="005061DC">
        <w:t xml:space="preserve">                  $ref: '</w:t>
      </w:r>
      <w:r>
        <w:t>TS29571</w:t>
      </w:r>
      <w:r w:rsidRPr="005061DC">
        <w:t>_CommonData.yaml#/components/responses/307'</w:t>
      </w:r>
    </w:p>
    <w:p w14:paraId="6D5AEF54" w14:textId="77777777" w:rsidR="004C556D" w:rsidRPr="005061DC" w:rsidRDefault="004C556D" w:rsidP="004C556D">
      <w:pPr>
        <w:pStyle w:val="PL"/>
      </w:pPr>
      <w:r w:rsidRPr="005061DC">
        <w:t xml:space="preserve">                '308':</w:t>
      </w:r>
    </w:p>
    <w:p w14:paraId="549C49E0" w14:textId="77777777" w:rsidR="004C556D" w:rsidRPr="005061DC" w:rsidRDefault="004C556D" w:rsidP="004C556D">
      <w:pPr>
        <w:pStyle w:val="PL"/>
      </w:pPr>
      <w:r w:rsidRPr="005061DC">
        <w:t xml:space="preserve">                  $ref: '</w:t>
      </w:r>
      <w:r>
        <w:t>TS29571</w:t>
      </w:r>
      <w:r w:rsidRPr="005061DC">
        <w:t>_CommonData.yaml#/components/responses/308'</w:t>
      </w:r>
    </w:p>
    <w:p w14:paraId="0ACAF790" w14:textId="77777777" w:rsidR="004C556D" w:rsidRPr="005061DC" w:rsidRDefault="004C556D" w:rsidP="004C556D">
      <w:pPr>
        <w:pStyle w:val="PL"/>
      </w:pPr>
      <w:r w:rsidRPr="005061DC">
        <w:t xml:space="preserve">                '400':</w:t>
      </w:r>
    </w:p>
    <w:p w14:paraId="2787F2FB" w14:textId="77777777" w:rsidR="004C556D" w:rsidRPr="005061DC" w:rsidRDefault="004C556D" w:rsidP="004C556D">
      <w:pPr>
        <w:pStyle w:val="PL"/>
      </w:pPr>
      <w:r w:rsidRPr="005061DC">
        <w:t xml:space="preserve">                  $ref: '</w:t>
      </w:r>
      <w:r>
        <w:t>TS29571</w:t>
      </w:r>
      <w:r w:rsidRPr="005061DC">
        <w:t>_CommonData.yaml#/components/responses/400'</w:t>
      </w:r>
    </w:p>
    <w:p w14:paraId="25814C58" w14:textId="77777777" w:rsidR="004C556D" w:rsidRPr="005061DC" w:rsidRDefault="004C556D" w:rsidP="004C556D">
      <w:pPr>
        <w:pStyle w:val="PL"/>
      </w:pPr>
      <w:r w:rsidRPr="005061DC">
        <w:t xml:space="preserve">                '401':</w:t>
      </w:r>
    </w:p>
    <w:p w14:paraId="6C5A988B" w14:textId="77777777" w:rsidR="004C556D" w:rsidRPr="005061DC" w:rsidRDefault="004C556D" w:rsidP="004C556D">
      <w:pPr>
        <w:pStyle w:val="PL"/>
      </w:pPr>
      <w:r w:rsidRPr="005061DC">
        <w:t xml:space="preserve">                  $ref: '</w:t>
      </w:r>
      <w:r>
        <w:t>TS29571</w:t>
      </w:r>
      <w:r w:rsidRPr="005061DC">
        <w:t>_CommonData.yaml#/components/responses/401'</w:t>
      </w:r>
    </w:p>
    <w:p w14:paraId="6A9AFEC2" w14:textId="77777777" w:rsidR="004C556D" w:rsidRPr="005061DC" w:rsidRDefault="004C556D" w:rsidP="004C556D">
      <w:pPr>
        <w:pStyle w:val="PL"/>
      </w:pPr>
      <w:r w:rsidRPr="005061DC">
        <w:t xml:space="preserve">                '403':</w:t>
      </w:r>
    </w:p>
    <w:p w14:paraId="572C58D4" w14:textId="77777777" w:rsidR="004C556D" w:rsidRPr="005061DC" w:rsidRDefault="004C556D" w:rsidP="004C556D">
      <w:pPr>
        <w:pStyle w:val="PL"/>
      </w:pPr>
      <w:r w:rsidRPr="005061DC">
        <w:t xml:space="preserve">                  $ref: '</w:t>
      </w:r>
      <w:r>
        <w:t>TS29571</w:t>
      </w:r>
      <w:r w:rsidRPr="005061DC">
        <w:t>_CommonData.yaml#/components/responses/403'</w:t>
      </w:r>
    </w:p>
    <w:p w14:paraId="5B589C9F" w14:textId="77777777" w:rsidR="004C556D" w:rsidRPr="005061DC" w:rsidRDefault="004C556D" w:rsidP="004C556D">
      <w:pPr>
        <w:pStyle w:val="PL"/>
      </w:pPr>
      <w:r w:rsidRPr="005061DC">
        <w:t xml:space="preserve">                '404':</w:t>
      </w:r>
    </w:p>
    <w:p w14:paraId="717D7745" w14:textId="77777777" w:rsidR="004C556D" w:rsidRPr="005061DC" w:rsidRDefault="004C556D" w:rsidP="004C556D">
      <w:pPr>
        <w:pStyle w:val="PL"/>
      </w:pPr>
      <w:r w:rsidRPr="005061DC">
        <w:t xml:space="preserve">                  $ref: '</w:t>
      </w:r>
      <w:r>
        <w:t>TS29571</w:t>
      </w:r>
      <w:r w:rsidRPr="005061DC">
        <w:t>_CommonData.yaml#/components/responses/404'</w:t>
      </w:r>
    </w:p>
    <w:p w14:paraId="75558767" w14:textId="77777777" w:rsidR="004C556D" w:rsidRPr="005061DC" w:rsidRDefault="004C556D" w:rsidP="004C556D">
      <w:pPr>
        <w:pStyle w:val="PL"/>
      </w:pPr>
      <w:r w:rsidRPr="005061DC">
        <w:t xml:space="preserve">                '411':</w:t>
      </w:r>
    </w:p>
    <w:p w14:paraId="6D3865A3" w14:textId="77777777" w:rsidR="004C556D" w:rsidRPr="005061DC" w:rsidRDefault="004C556D" w:rsidP="004C556D">
      <w:pPr>
        <w:pStyle w:val="PL"/>
      </w:pPr>
      <w:r w:rsidRPr="005061DC">
        <w:t xml:space="preserve">                  $ref: '</w:t>
      </w:r>
      <w:r>
        <w:t>TS29571</w:t>
      </w:r>
      <w:r w:rsidRPr="005061DC">
        <w:t>_CommonData.yaml#/components/responses/411'</w:t>
      </w:r>
    </w:p>
    <w:p w14:paraId="27A01BB9" w14:textId="77777777" w:rsidR="004C556D" w:rsidRPr="005061DC" w:rsidRDefault="004C556D" w:rsidP="004C556D">
      <w:pPr>
        <w:pStyle w:val="PL"/>
      </w:pPr>
      <w:r w:rsidRPr="005061DC">
        <w:t xml:space="preserve">                '413':</w:t>
      </w:r>
    </w:p>
    <w:p w14:paraId="44544546" w14:textId="77777777" w:rsidR="004C556D" w:rsidRPr="005061DC" w:rsidRDefault="004C556D" w:rsidP="004C556D">
      <w:pPr>
        <w:pStyle w:val="PL"/>
      </w:pPr>
      <w:r w:rsidRPr="005061DC">
        <w:t xml:space="preserve">                  $ref: '</w:t>
      </w:r>
      <w:r>
        <w:t>TS29571</w:t>
      </w:r>
      <w:r w:rsidRPr="005061DC">
        <w:t>_CommonData.yaml#/components/responses/413'</w:t>
      </w:r>
    </w:p>
    <w:p w14:paraId="6FF269B1" w14:textId="77777777" w:rsidR="004C556D" w:rsidRPr="005061DC" w:rsidRDefault="004C556D" w:rsidP="004C556D">
      <w:pPr>
        <w:pStyle w:val="PL"/>
      </w:pPr>
      <w:r w:rsidRPr="005061DC">
        <w:t xml:space="preserve">                '415':</w:t>
      </w:r>
    </w:p>
    <w:p w14:paraId="41CD8E48" w14:textId="77777777" w:rsidR="004C556D" w:rsidRPr="005061DC" w:rsidRDefault="004C556D" w:rsidP="004C556D">
      <w:pPr>
        <w:pStyle w:val="PL"/>
      </w:pPr>
      <w:r w:rsidRPr="005061DC">
        <w:t xml:space="preserve">                  $ref: '</w:t>
      </w:r>
      <w:r>
        <w:t>TS29571</w:t>
      </w:r>
      <w:r w:rsidRPr="005061DC">
        <w:t>_CommonData.yaml#/components/responses/415'</w:t>
      </w:r>
    </w:p>
    <w:p w14:paraId="05D8380D" w14:textId="77777777" w:rsidR="004C556D" w:rsidRPr="005061DC" w:rsidRDefault="004C556D" w:rsidP="004C556D">
      <w:pPr>
        <w:pStyle w:val="PL"/>
      </w:pPr>
      <w:r w:rsidRPr="005061DC">
        <w:t xml:space="preserve">                '429':</w:t>
      </w:r>
    </w:p>
    <w:p w14:paraId="52EB00AC" w14:textId="77777777" w:rsidR="004C556D" w:rsidRPr="005061DC" w:rsidRDefault="004C556D" w:rsidP="004C556D">
      <w:pPr>
        <w:pStyle w:val="PL"/>
      </w:pPr>
      <w:r w:rsidRPr="005061DC">
        <w:t xml:space="preserve">                  $ref: '</w:t>
      </w:r>
      <w:r>
        <w:t>TS29571</w:t>
      </w:r>
      <w:r w:rsidRPr="005061DC">
        <w:t>_CommonData.yaml#/components/responses/429'</w:t>
      </w:r>
    </w:p>
    <w:p w14:paraId="1C8597EF" w14:textId="77777777" w:rsidR="004C556D" w:rsidRPr="005061DC" w:rsidRDefault="004C556D" w:rsidP="004C556D">
      <w:pPr>
        <w:pStyle w:val="PL"/>
      </w:pPr>
      <w:r w:rsidRPr="005061DC">
        <w:t xml:space="preserve">                '500':</w:t>
      </w:r>
    </w:p>
    <w:p w14:paraId="4C22704F" w14:textId="77777777" w:rsidR="004C556D" w:rsidRPr="005061DC" w:rsidRDefault="004C556D" w:rsidP="004C556D">
      <w:pPr>
        <w:pStyle w:val="PL"/>
      </w:pPr>
      <w:r w:rsidRPr="005061DC">
        <w:t xml:space="preserve">                  $ref: '</w:t>
      </w:r>
      <w:r>
        <w:t>TS29571</w:t>
      </w:r>
      <w:r w:rsidRPr="005061DC">
        <w:t>_CommonData.yaml#/components/responses/500'</w:t>
      </w:r>
    </w:p>
    <w:p w14:paraId="603B6149" w14:textId="77777777" w:rsidR="004C556D" w:rsidRPr="005061DC" w:rsidRDefault="004C556D" w:rsidP="004C556D">
      <w:pPr>
        <w:pStyle w:val="PL"/>
      </w:pPr>
      <w:r w:rsidRPr="005061DC">
        <w:t xml:space="preserve">                '503':</w:t>
      </w:r>
    </w:p>
    <w:p w14:paraId="61101E82" w14:textId="77777777" w:rsidR="004C556D" w:rsidRPr="005061DC" w:rsidRDefault="004C556D" w:rsidP="004C556D">
      <w:pPr>
        <w:pStyle w:val="PL"/>
      </w:pPr>
      <w:r w:rsidRPr="005061DC">
        <w:t xml:space="preserve">                  $ref: '</w:t>
      </w:r>
      <w:r>
        <w:t>TS29571</w:t>
      </w:r>
      <w:r w:rsidRPr="005061DC">
        <w:t>_CommonData.yaml#/components/responses/503'</w:t>
      </w:r>
    </w:p>
    <w:p w14:paraId="426F5E22" w14:textId="77777777" w:rsidR="004C556D" w:rsidRPr="005061DC" w:rsidRDefault="004C556D" w:rsidP="004C556D">
      <w:pPr>
        <w:pStyle w:val="PL"/>
      </w:pPr>
      <w:r w:rsidRPr="005061DC">
        <w:t xml:space="preserve">                default:</w:t>
      </w:r>
    </w:p>
    <w:p w14:paraId="457B1053" w14:textId="77777777" w:rsidR="004C556D" w:rsidRDefault="004C556D" w:rsidP="004C556D">
      <w:pPr>
        <w:pStyle w:val="PL"/>
      </w:pPr>
      <w:r w:rsidRPr="005061DC">
        <w:t xml:space="preserve">                  $ref: '</w:t>
      </w:r>
      <w:r>
        <w:t>TS29571</w:t>
      </w:r>
      <w:r w:rsidRPr="005061DC">
        <w:t>_CommonData.yaml#/components/responses/default'</w:t>
      </w:r>
    </w:p>
    <w:p w14:paraId="1D2E0F0E" w14:textId="77777777" w:rsidR="004C556D" w:rsidRDefault="004C556D" w:rsidP="004C556D">
      <w:pPr>
        <w:pStyle w:val="PL"/>
      </w:pPr>
    </w:p>
    <w:p w14:paraId="0B0449D5" w14:textId="77777777" w:rsidR="004C556D" w:rsidRPr="005061DC" w:rsidRDefault="004C556D" w:rsidP="004C556D">
      <w:pPr>
        <w:pStyle w:val="PL"/>
      </w:pPr>
    </w:p>
    <w:p w14:paraId="3E911744" w14:textId="77777777" w:rsidR="004C556D" w:rsidRPr="005061DC" w:rsidRDefault="004C556D" w:rsidP="004C556D">
      <w:pPr>
        <w:pStyle w:val="PL"/>
      </w:pPr>
      <w:r w:rsidRPr="005061DC">
        <w:t xml:space="preserve">  /</w:t>
      </w:r>
      <w:r>
        <w:t>registrations</w:t>
      </w:r>
      <w:r w:rsidRPr="005061DC">
        <w:t>/{</w:t>
      </w:r>
      <w:r>
        <w:t>registration</w:t>
      </w:r>
      <w:r w:rsidRPr="005061DC">
        <w:t>Id}:</w:t>
      </w:r>
    </w:p>
    <w:p w14:paraId="5F366FF5" w14:textId="77777777" w:rsidR="004C556D" w:rsidRPr="005061DC" w:rsidRDefault="004C556D" w:rsidP="004C556D">
      <w:pPr>
        <w:pStyle w:val="PL"/>
      </w:pPr>
      <w:r w:rsidRPr="005061DC">
        <w:t xml:space="preserve">    put:</w:t>
      </w:r>
    </w:p>
    <w:p w14:paraId="4671E531" w14:textId="77777777" w:rsidR="004C556D" w:rsidRDefault="004C556D" w:rsidP="004C556D">
      <w:pPr>
        <w:pStyle w:val="PL"/>
      </w:pPr>
      <w:r w:rsidRPr="005061DC">
        <w:t xml:space="preserve">      description: </w:t>
      </w:r>
      <w:r>
        <w:t>&gt;</w:t>
      </w:r>
    </w:p>
    <w:p w14:paraId="1A7264D1" w14:textId="77777777" w:rsidR="004C556D" w:rsidRDefault="004C556D" w:rsidP="004C556D">
      <w:pPr>
        <w:pStyle w:val="PL"/>
      </w:pPr>
      <w:r>
        <w:t xml:space="preserve">        </w:t>
      </w:r>
      <w:r w:rsidRPr="005061DC">
        <w:t xml:space="preserve">Updates </w:t>
      </w:r>
      <w:r>
        <w:t>an existing LMC registration in the LMS</w:t>
      </w:r>
    </w:p>
    <w:p w14:paraId="31925B80" w14:textId="77777777" w:rsidR="004C556D" w:rsidRPr="005061DC" w:rsidRDefault="004C556D" w:rsidP="004C556D">
      <w:pPr>
        <w:pStyle w:val="PL"/>
      </w:pPr>
      <w:r w:rsidRPr="005061DC">
        <w:t xml:space="preserve">      tags:</w:t>
      </w:r>
    </w:p>
    <w:p w14:paraId="56CD1278" w14:textId="77777777" w:rsidR="004C556D" w:rsidRPr="005061DC" w:rsidRDefault="004C556D" w:rsidP="004C556D">
      <w:pPr>
        <w:pStyle w:val="PL"/>
      </w:pPr>
      <w:r w:rsidRPr="005061DC">
        <w:t xml:space="preserve">        - Individual </w:t>
      </w:r>
      <w:r>
        <w:t>LMS registration (Document)</w:t>
      </w:r>
    </w:p>
    <w:p w14:paraId="144A5EB0" w14:textId="77777777" w:rsidR="004C556D" w:rsidRPr="005061DC" w:rsidRDefault="004C556D" w:rsidP="004C556D">
      <w:pPr>
        <w:pStyle w:val="PL"/>
      </w:pPr>
      <w:r w:rsidRPr="005061DC">
        <w:t xml:space="preserve">      parameters:</w:t>
      </w:r>
    </w:p>
    <w:p w14:paraId="041F384B" w14:textId="77777777" w:rsidR="004C556D" w:rsidRPr="005061DC" w:rsidRDefault="004C556D" w:rsidP="004C556D">
      <w:pPr>
        <w:pStyle w:val="PL"/>
      </w:pPr>
      <w:r w:rsidRPr="005061DC">
        <w:t xml:space="preserve">        - name: </w:t>
      </w:r>
      <w:r>
        <w:t>registration</w:t>
      </w:r>
      <w:r w:rsidRPr="005061DC">
        <w:t>Id</w:t>
      </w:r>
    </w:p>
    <w:p w14:paraId="3CBF4B1F" w14:textId="77777777" w:rsidR="004C556D" w:rsidRPr="005061DC" w:rsidRDefault="004C556D" w:rsidP="004C556D">
      <w:pPr>
        <w:pStyle w:val="PL"/>
      </w:pPr>
      <w:r w:rsidRPr="005061DC">
        <w:t xml:space="preserve">          in: path</w:t>
      </w:r>
    </w:p>
    <w:p w14:paraId="11B1AEBE" w14:textId="77777777" w:rsidR="004C556D" w:rsidRPr="005061DC" w:rsidRDefault="004C556D" w:rsidP="004C556D">
      <w:pPr>
        <w:pStyle w:val="PL"/>
      </w:pPr>
      <w:r w:rsidRPr="005061DC">
        <w:t xml:space="preserve">          description: Identifies an individual </w:t>
      </w:r>
      <w:r>
        <w:t>LMC registration</w:t>
      </w:r>
      <w:r w:rsidRPr="005061DC">
        <w:t xml:space="preserve"> resource</w:t>
      </w:r>
      <w:r>
        <w:t>.</w:t>
      </w:r>
    </w:p>
    <w:p w14:paraId="688977A0" w14:textId="77777777" w:rsidR="004C556D" w:rsidRPr="005061DC" w:rsidRDefault="004C556D" w:rsidP="004C556D">
      <w:pPr>
        <w:pStyle w:val="PL"/>
      </w:pPr>
      <w:r w:rsidRPr="005061DC">
        <w:t xml:space="preserve">          required: true</w:t>
      </w:r>
    </w:p>
    <w:p w14:paraId="7CBF35B3" w14:textId="77777777" w:rsidR="004C556D" w:rsidRPr="005061DC" w:rsidRDefault="004C556D" w:rsidP="004C556D">
      <w:pPr>
        <w:pStyle w:val="PL"/>
      </w:pPr>
      <w:r w:rsidRPr="005061DC">
        <w:t xml:space="preserve">          schema:</w:t>
      </w:r>
    </w:p>
    <w:p w14:paraId="4E7C088A" w14:textId="77777777" w:rsidR="004C556D" w:rsidRPr="005061DC" w:rsidRDefault="004C556D" w:rsidP="004C556D">
      <w:pPr>
        <w:pStyle w:val="PL"/>
      </w:pPr>
      <w:r w:rsidRPr="005061DC">
        <w:t xml:space="preserve">            type: string</w:t>
      </w:r>
    </w:p>
    <w:p w14:paraId="0760815C" w14:textId="77777777" w:rsidR="004C556D" w:rsidRPr="005061DC" w:rsidRDefault="004C556D" w:rsidP="004C556D">
      <w:pPr>
        <w:pStyle w:val="PL"/>
      </w:pPr>
      <w:r w:rsidRPr="005061DC">
        <w:t xml:space="preserve">      requestBody:</w:t>
      </w:r>
    </w:p>
    <w:p w14:paraId="1C4F5721" w14:textId="77777777" w:rsidR="004C556D" w:rsidRPr="005061DC" w:rsidRDefault="004C556D" w:rsidP="004C556D">
      <w:pPr>
        <w:pStyle w:val="PL"/>
      </w:pPr>
      <w:r w:rsidRPr="005061DC">
        <w:t xml:space="preserve">        description: Parameters to replace the existing subscription</w:t>
      </w:r>
      <w:r>
        <w:t>.</w:t>
      </w:r>
    </w:p>
    <w:p w14:paraId="2ACE4303" w14:textId="77777777" w:rsidR="004C556D" w:rsidRPr="005061DC" w:rsidRDefault="004C556D" w:rsidP="004C556D">
      <w:pPr>
        <w:pStyle w:val="PL"/>
      </w:pPr>
      <w:r w:rsidRPr="005061DC">
        <w:t xml:space="preserve">        required: true</w:t>
      </w:r>
    </w:p>
    <w:p w14:paraId="45EDA281" w14:textId="77777777" w:rsidR="004C556D" w:rsidRPr="005061DC" w:rsidRDefault="004C556D" w:rsidP="004C556D">
      <w:pPr>
        <w:pStyle w:val="PL"/>
      </w:pPr>
      <w:r w:rsidRPr="005061DC">
        <w:t xml:space="preserve">        content:</w:t>
      </w:r>
    </w:p>
    <w:p w14:paraId="48801597" w14:textId="77777777" w:rsidR="004C556D" w:rsidRPr="005061DC" w:rsidRDefault="004C556D" w:rsidP="004C556D">
      <w:pPr>
        <w:pStyle w:val="PL"/>
      </w:pPr>
      <w:r w:rsidRPr="005061DC">
        <w:t xml:space="preserve">          application/json:</w:t>
      </w:r>
    </w:p>
    <w:p w14:paraId="74C91CD1" w14:textId="77777777" w:rsidR="004C556D" w:rsidRPr="005061DC" w:rsidRDefault="004C556D" w:rsidP="004C556D">
      <w:pPr>
        <w:pStyle w:val="PL"/>
      </w:pPr>
      <w:r w:rsidRPr="005061DC">
        <w:t xml:space="preserve">            schema:</w:t>
      </w:r>
    </w:p>
    <w:p w14:paraId="62636B65" w14:textId="77777777" w:rsidR="004C556D" w:rsidRPr="005061DC" w:rsidRDefault="004C556D" w:rsidP="004C556D">
      <w:pPr>
        <w:pStyle w:val="PL"/>
      </w:pPr>
      <w:r w:rsidRPr="005061DC">
        <w:t xml:space="preserve">              $ref: '#/components/schemas/</w:t>
      </w:r>
      <w:r>
        <w:t>LMCRegistration</w:t>
      </w:r>
      <w:r w:rsidRPr="005061DC">
        <w:t>'</w:t>
      </w:r>
    </w:p>
    <w:p w14:paraId="1B1BEA12" w14:textId="77777777" w:rsidR="004C556D" w:rsidRPr="005061DC" w:rsidRDefault="004C556D" w:rsidP="004C556D">
      <w:pPr>
        <w:pStyle w:val="PL"/>
      </w:pPr>
      <w:r w:rsidRPr="005061DC">
        <w:t xml:space="preserve">      responses:</w:t>
      </w:r>
    </w:p>
    <w:p w14:paraId="18EF68FE" w14:textId="77777777" w:rsidR="004C556D" w:rsidRPr="005061DC" w:rsidRDefault="004C556D" w:rsidP="004C556D">
      <w:pPr>
        <w:pStyle w:val="PL"/>
      </w:pPr>
      <w:r w:rsidRPr="005061DC">
        <w:t xml:space="preserve">        '200':</w:t>
      </w:r>
    </w:p>
    <w:p w14:paraId="339B9172" w14:textId="77777777" w:rsidR="004C556D" w:rsidRDefault="004C556D" w:rsidP="004C556D">
      <w:pPr>
        <w:pStyle w:val="PL"/>
      </w:pPr>
      <w:r w:rsidRPr="005061DC">
        <w:t xml:space="preserve">          description: </w:t>
      </w:r>
      <w:r>
        <w:t>&gt;</w:t>
      </w:r>
    </w:p>
    <w:p w14:paraId="72278C97" w14:textId="77777777" w:rsidR="004C556D" w:rsidRPr="005061DC" w:rsidRDefault="004C556D" w:rsidP="004C556D">
      <w:pPr>
        <w:pStyle w:val="PL"/>
      </w:pPr>
      <w:r>
        <w:t xml:space="preserve">            </w:t>
      </w:r>
      <w:r w:rsidRPr="005061DC">
        <w:t>OK</w:t>
      </w:r>
      <w:r>
        <w:t>.</w:t>
      </w:r>
      <w:r w:rsidRPr="005061DC">
        <w:t xml:space="preserve"> </w:t>
      </w:r>
      <w:r>
        <w:t>The</w:t>
      </w:r>
      <w:r w:rsidRPr="005061DC">
        <w:t xml:space="preserve"> individual </w:t>
      </w:r>
      <w:r>
        <w:t>LMC registration</w:t>
      </w:r>
      <w:r w:rsidRPr="005061DC">
        <w:t xml:space="preserve"> resource </w:t>
      </w:r>
      <w:r>
        <w:t xml:space="preserve">was </w:t>
      </w:r>
      <w:r w:rsidRPr="005061DC">
        <w:t>updated successfully</w:t>
      </w:r>
      <w:r>
        <w:t>.</w:t>
      </w:r>
    </w:p>
    <w:p w14:paraId="72497650" w14:textId="77777777" w:rsidR="004C556D" w:rsidRPr="005061DC" w:rsidRDefault="004C556D" w:rsidP="004C556D">
      <w:pPr>
        <w:pStyle w:val="PL"/>
      </w:pPr>
      <w:r w:rsidRPr="005061DC">
        <w:t xml:space="preserve">          content:</w:t>
      </w:r>
    </w:p>
    <w:p w14:paraId="074CC5D7" w14:textId="77777777" w:rsidR="004C556D" w:rsidRPr="005061DC" w:rsidRDefault="004C556D" w:rsidP="004C556D">
      <w:pPr>
        <w:pStyle w:val="PL"/>
      </w:pPr>
      <w:r w:rsidRPr="005061DC">
        <w:t xml:space="preserve">            application/json:</w:t>
      </w:r>
    </w:p>
    <w:p w14:paraId="274E7670" w14:textId="77777777" w:rsidR="004C556D" w:rsidRPr="005061DC" w:rsidRDefault="004C556D" w:rsidP="004C556D">
      <w:pPr>
        <w:pStyle w:val="PL"/>
      </w:pPr>
      <w:r w:rsidRPr="005061DC">
        <w:t xml:space="preserve">              schema:</w:t>
      </w:r>
    </w:p>
    <w:p w14:paraId="08227C69" w14:textId="77777777" w:rsidR="004C556D" w:rsidRPr="005061DC" w:rsidRDefault="004C556D" w:rsidP="004C556D">
      <w:pPr>
        <w:pStyle w:val="PL"/>
      </w:pPr>
      <w:r w:rsidRPr="005061DC">
        <w:t xml:space="preserve">                $ref: '#/components/schemas/</w:t>
      </w:r>
      <w:r>
        <w:t>LMCRegistration</w:t>
      </w:r>
      <w:r w:rsidRPr="005061DC">
        <w:t>'</w:t>
      </w:r>
    </w:p>
    <w:p w14:paraId="2E0B73D4" w14:textId="77777777" w:rsidR="004C556D" w:rsidRPr="00B76B2B" w:rsidRDefault="004C556D" w:rsidP="004C556D">
      <w:pPr>
        <w:pStyle w:val="PL"/>
        <w:rPr>
          <w:lang w:val="en-US"/>
        </w:rPr>
      </w:pPr>
      <w:r w:rsidRPr="00B76B2B">
        <w:rPr>
          <w:lang w:val="en-US"/>
        </w:rPr>
        <w:t xml:space="preserve">        '204':</w:t>
      </w:r>
    </w:p>
    <w:p w14:paraId="086761E3" w14:textId="77777777" w:rsidR="004C556D" w:rsidRDefault="004C556D" w:rsidP="004C556D">
      <w:pPr>
        <w:pStyle w:val="PL"/>
      </w:pPr>
      <w:r>
        <w:t xml:space="preserve">          description: No Content (</w:t>
      </w:r>
      <w:r w:rsidRPr="00646838">
        <w:t>updated successfully</w:t>
      </w:r>
      <w:r>
        <w:t>).</w:t>
      </w:r>
    </w:p>
    <w:p w14:paraId="0122FB17" w14:textId="77777777" w:rsidR="004C556D" w:rsidRPr="005061DC" w:rsidRDefault="004C556D" w:rsidP="004C556D">
      <w:pPr>
        <w:pStyle w:val="PL"/>
      </w:pPr>
      <w:r w:rsidRPr="005061DC">
        <w:t xml:space="preserve">        '400':</w:t>
      </w:r>
    </w:p>
    <w:p w14:paraId="3607489E" w14:textId="77777777" w:rsidR="004C556D" w:rsidRPr="005061DC" w:rsidRDefault="004C556D" w:rsidP="004C556D">
      <w:pPr>
        <w:pStyle w:val="PL"/>
      </w:pPr>
      <w:r w:rsidRPr="005061DC">
        <w:t xml:space="preserve">          $ref: '</w:t>
      </w:r>
      <w:r>
        <w:t>TS29571</w:t>
      </w:r>
      <w:r w:rsidRPr="005061DC">
        <w:t>_CommonData.yaml#/components/responses/400'</w:t>
      </w:r>
    </w:p>
    <w:p w14:paraId="5079B622" w14:textId="77777777" w:rsidR="004C556D" w:rsidRPr="005061DC" w:rsidRDefault="004C556D" w:rsidP="004C556D">
      <w:pPr>
        <w:pStyle w:val="PL"/>
      </w:pPr>
      <w:r w:rsidRPr="005061DC">
        <w:t xml:space="preserve">        '401':</w:t>
      </w:r>
    </w:p>
    <w:p w14:paraId="684D0865" w14:textId="77777777" w:rsidR="004C556D" w:rsidRPr="005061DC" w:rsidRDefault="004C556D" w:rsidP="004C556D">
      <w:pPr>
        <w:pStyle w:val="PL"/>
      </w:pPr>
      <w:r w:rsidRPr="005061DC">
        <w:t xml:space="preserve">          $ref: '</w:t>
      </w:r>
      <w:r>
        <w:t>TS29571</w:t>
      </w:r>
      <w:r w:rsidRPr="005061DC">
        <w:t>_CommonData.yaml#/components/responses/401'</w:t>
      </w:r>
    </w:p>
    <w:p w14:paraId="6E4806EC" w14:textId="77777777" w:rsidR="004C556D" w:rsidRPr="005061DC" w:rsidRDefault="004C556D" w:rsidP="004C556D">
      <w:pPr>
        <w:pStyle w:val="PL"/>
      </w:pPr>
      <w:r w:rsidRPr="005061DC">
        <w:t xml:space="preserve">        '403':</w:t>
      </w:r>
    </w:p>
    <w:p w14:paraId="5C3E6BB7" w14:textId="77777777" w:rsidR="004C556D" w:rsidRPr="005061DC" w:rsidRDefault="004C556D" w:rsidP="004C556D">
      <w:pPr>
        <w:pStyle w:val="PL"/>
      </w:pPr>
      <w:r w:rsidRPr="005061DC">
        <w:t xml:space="preserve">          $ref: '</w:t>
      </w:r>
      <w:r>
        <w:t>TS29571</w:t>
      </w:r>
      <w:r w:rsidRPr="005061DC">
        <w:t>_CommonData.yaml#/components/responses/403'</w:t>
      </w:r>
    </w:p>
    <w:p w14:paraId="61B73F8B" w14:textId="77777777" w:rsidR="004C556D" w:rsidRPr="005061DC" w:rsidRDefault="004C556D" w:rsidP="004C556D">
      <w:pPr>
        <w:pStyle w:val="PL"/>
      </w:pPr>
      <w:r w:rsidRPr="005061DC">
        <w:t xml:space="preserve">        '404':</w:t>
      </w:r>
    </w:p>
    <w:p w14:paraId="4E0D9F32" w14:textId="77777777" w:rsidR="004C556D" w:rsidRPr="005061DC" w:rsidRDefault="004C556D" w:rsidP="004C556D">
      <w:pPr>
        <w:pStyle w:val="PL"/>
      </w:pPr>
      <w:r w:rsidRPr="005061DC">
        <w:t xml:space="preserve">          $ref: '</w:t>
      </w:r>
      <w:r>
        <w:t>TS29571</w:t>
      </w:r>
      <w:r w:rsidRPr="005061DC">
        <w:t>_CommonData.yaml#/components/responses/404'</w:t>
      </w:r>
    </w:p>
    <w:p w14:paraId="7BA129FC" w14:textId="77777777" w:rsidR="004C556D" w:rsidRPr="005061DC" w:rsidRDefault="004C556D" w:rsidP="004C556D">
      <w:pPr>
        <w:pStyle w:val="PL"/>
      </w:pPr>
      <w:r w:rsidRPr="005061DC">
        <w:t xml:space="preserve">        '411':</w:t>
      </w:r>
    </w:p>
    <w:p w14:paraId="70D4AD2B" w14:textId="77777777" w:rsidR="004C556D" w:rsidRPr="005061DC" w:rsidRDefault="004C556D" w:rsidP="004C556D">
      <w:pPr>
        <w:pStyle w:val="PL"/>
      </w:pPr>
      <w:r w:rsidRPr="005061DC">
        <w:t xml:space="preserve">          $ref: '</w:t>
      </w:r>
      <w:r>
        <w:t>TS29571</w:t>
      </w:r>
      <w:r w:rsidRPr="005061DC">
        <w:t>_CommonData.yaml#/components/responses/411'</w:t>
      </w:r>
    </w:p>
    <w:p w14:paraId="2A0437F1" w14:textId="77777777" w:rsidR="004C556D" w:rsidRPr="005061DC" w:rsidRDefault="004C556D" w:rsidP="004C556D">
      <w:pPr>
        <w:pStyle w:val="PL"/>
      </w:pPr>
      <w:r w:rsidRPr="005061DC">
        <w:t xml:space="preserve">        '413':</w:t>
      </w:r>
    </w:p>
    <w:p w14:paraId="7EE2F2FC" w14:textId="77777777" w:rsidR="004C556D" w:rsidRPr="005061DC" w:rsidRDefault="004C556D" w:rsidP="004C556D">
      <w:pPr>
        <w:pStyle w:val="PL"/>
      </w:pPr>
      <w:r w:rsidRPr="005061DC">
        <w:t xml:space="preserve">          $ref: '</w:t>
      </w:r>
      <w:r>
        <w:t>TS29571</w:t>
      </w:r>
      <w:r w:rsidRPr="005061DC">
        <w:t>_CommonData.yaml#/components/responses/413'</w:t>
      </w:r>
    </w:p>
    <w:p w14:paraId="6390B6F7" w14:textId="77777777" w:rsidR="004C556D" w:rsidRPr="005061DC" w:rsidRDefault="004C556D" w:rsidP="004C556D">
      <w:pPr>
        <w:pStyle w:val="PL"/>
      </w:pPr>
      <w:r w:rsidRPr="005061DC">
        <w:t xml:space="preserve">        '415':</w:t>
      </w:r>
    </w:p>
    <w:p w14:paraId="41C800AA" w14:textId="77777777" w:rsidR="004C556D" w:rsidRPr="005061DC" w:rsidRDefault="004C556D" w:rsidP="004C556D">
      <w:pPr>
        <w:pStyle w:val="PL"/>
      </w:pPr>
      <w:r w:rsidRPr="005061DC">
        <w:t xml:space="preserve">          $ref: '</w:t>
      </w:r>
      <w:r>
        <w:t>TS29571</w:t>
      </w:r>
      <w:r w:rsidRPr="005061DC">
        <w:t>_CommonData.yaml#/components/responses/415'</w:t>
      </w:r>
    </w:p>
    <w:p w14:paraId="30CE58EB" w14:textId="77777777" w:rsidR="004C556D" w:rsidRPr="005061DC" w:rsidRDefault="004C556D" w:rsidP="004C556D">
      <w:pPr>
        <w:pStyle w:val="PL"/>
      </w:pPr>
      <w:r w:rsidRPr="005061DC">
        <w:t xml:space="preserve">        '429':</w:t>
      </w:r>
    </w:p>
    <w:p w14:paraId="7735FD12" w14:textId="77777777" w:rsidR="004C556D" w:rsidRPr="005061DC" w:rsidRDefault="004C556D" w:rsidP="004C556D">
      <w:pPr>
        <w:pStyle w:val="PL"/>
      </w:pPr>
      <w:r w:rsidRPr="005061DC">
        <w:t xml:space="preserve">          $ref: '</w:t>
      </w:r>
      <w:r>
        <w:t>TS29571</w:t>
      </w:r>
      <w:r w:rsidRPr="005061DC">
        <w:t>_CommonData.yaml#/components/responses/429'</w:t>
      </w:r>
    </w:p>
    <w:p w14:paraId="6D3A833D" w14:textId="77777777" w:rsidR="004C556D" w:rsidRPr="005061DC" w:rsidRDefault="004C556D" w:rsidP="004C556D">
      <w:pPr>
        <w:pStyle w:val="PL"/>
      </w:pPr>
      <w:r w:rsidRPr="005061DC">
        <w:t xml:space="preserve">        '500':</w:t>
      </w:r>
    </w:p>
    <w:p w14:paraId="78C9A3FB" w14:textId="77777777" w:rsidR="004C556D" w:rsidRPr="005061DC" w:rsidRDefault="004C556D" w:rsidP="004C556D">
      <w:pPr>
        <w:pStyle w:val="PL"/>
      </w:pPr>
      <w:r w:rsidRPr="005061DC">
        <w:t xml:space="preserve">          $ref: '</w:t>
      </w:r>
      <w:r>
        <w:t>TS29571</w:t>
      </w:r>
      <w:r w:rsidRPr="005061DC">
        <w:t>_CommonData.yaml#/components/responses/500'</w:t>
      </w:r>
    </w:p>
    <w:p w14:paraId="6AA4D8E1" w14:textId="77777777" w:rsidR="004C556D" w:rsidRPr="005061DC" w:rsidRDefault="004C556D" w:rsidP="004C556D">
      <w:pPr>
        <w:pStyle w:val="PL"/>
      </w:pPr>
      <w:r w:rsidRPr="005061DC">
        <w:t xml:space="preserve">        '503':</w:t>
      </w:r>
    </w:p>
    <w:p w14:paraId="512123F4" w14:textId="77777777" w:rsidR="004C556D" w:rsidRPr="005061DC" w:rsidRDefault="004C556D" w:rsidP="004C556D">
      <w:pPr>
        <w:pStyle w:val="PL"/>
      </w:pPr>
      <w:r w:rsidRPr="005061DC">
        <w:t xml:space="preserve">          $ref: '</w:t>
      </w:r>
      <w:r>
        <w:t>TS29571</w:t>
      </w:r>
      <w:r w:rsidRPr="005061DC">
        <w:t>_CommonData.yaml#/components/responses/503'</w:t>
      </w:r>
    </w:p>
    <w:p w14:paraId="7F6D16E9" w14:textId="77777777" w:rsidR="004C556D" w:rsidRPr="005061DC" w:rsidRDefault="004C556D" w:rsidP="004C556D">
      <w:pPr>
        <w:pStyle w:val="PL"/>
      </w:pPr>
      <w:r w:rsidRPr="005061DC">
        <w:t xml:space="preserve">        default:</w:t>
      </w:r>
    </w:p>
    <w:p w14:paraId="1714EF98" w14:textId="77777777" w:rsidR="004C556D" w:rsidRPr="005061DC" w:rsidRDefault="004C556D" w:rsidP="004C556D">
      <w:pPr>
        <w:pStyle w:val="PL"/>
      </w:pPr>
      <w:r w:rsidRPr="005061DC">
        <w:t xml:space="preserve">          $ref: '</w:t>
      </w:r>
      <w:r>
        <w:t>TS29571</w:t>
      </w:r>
      <w:r w:rsidRPr="005061DC">
        <w:t>_CommonData.yaml#/components/responses/default'</w:t>
      </w:r>
    </w:p>
    <w:p w14:paraId="193852F1" w14:textId="77777777" w:rsidR="004C556D" w:rsidRPr="005061DC" w:rsidRDefault="004C556D" w:rsidP="004C556D">
      <w:pPr>
        <w:pStyle w:val="PL"/>
      </w:pPr>
    </w:p>
    <w:p w14:paraId="20D2AE49" w14:textId="77777777" w:rsidR="004C556D" w:rsidRPr="005061DC" w:rsidRDefault="004C556D" w:rsidP="004C556D">
      <w:pPr>
        <w:pStyle w:val="PL"/>
      </w:pPr>
      <w:r w:rsidRPr="005061DC">
        <w:t xml:space="preserve">    delete:</w:t>
      </w:r>
    </w:p>
    <w:p w14:paraId="4D74EBFA" w14:textId="77777777" w:rsidR="004C556D" w:rsidRDefault="004C556D" w:rsidP="004C556D">
      <w:pPr>
        <w:pStyle w:val="PL"/>
      </w:pPr>
      <w:r w:rsidRPr="005061DC">
        <w:t xml:space="preserve">      description: </w:t>
      </w:r>
      <w:r>
        <w:t>&gt;</w:t>
      </w:r>
    </w:p>
    <w:p w14:paraId="198DBE46" w14:textId="77777777" w:rsidR="004C556D" w:rsidRPr="005061DC" w:rsidRDefault="004C556D" w:rsidP="004C556D">
      <w:pPr>
        <w:pStyle w:val="PL"/>
      </w:pPr>
      <w:r>
        <w:t xml:space="preserve">        </w:t>
      </w:r>
      <w:r w:rsidRPr="005061DC">
        <w:t xml:space="preserve">Deletes an existing </w:t>
      </w:r>
      <w:r>
        <w:t>LMC reigstration</w:t>
      </w:r>
      <w:r w:rsidRPr="005061DC">
        <w:t xml:space="preserve"> identified by the </w:t>
      </w:r>
      <w:r>
        <w:t>registration</w:t>
      </w:r>
      <w:r w:rsidRPr="005061DC">
        <w:t>Id.</w:t>
      </w:r>
    </w:p>
    <w:p w14:paraId="6DC93ED8" w14:textId="77777777" w:rsidR="004C556D" w:rsidRDefault="004C556D" w:rsidP="004C556D">
      <w:pPr>
        <w:pStyle w:val="PL"/>
      </w:pPr>
      <w:r>
        <w:t xml:space="preserve">      </w:t>
      </w:r>
      <w:r>
        <w:rPr>
          <w:rFonts w:cs="Courier New"/>
          <w:szCs w:val="16"/>
          <w:lang w:val="en-US"/>
        </w:rPr>
        <w:t>operationId: DeleteLMCRegistration</w:t>
      </w:r>
    </w:p>
    <w:p w14:paraId="5C7CE63E" w14:textId="77777777" w:rsidR="004C556D" w:rsidRPr="005061DC" w:rsidRDefault="004C556D" w:rsidP="004C556D">
      <w:pPr>
        <w:pStyle w:val="PL"/>
      </w:pPr>
      <w:r w:rsidRPr="005061DC">
        <w:t xml:space="preserve">      tags:</w:t>
      </w:r>
    </w:p>
    <w:p w14:paraId="3E99C971" w14:textId="77777777" w:rsidR="004C556D" w:rsidRPr="005061DC" w:rsidRDefault="004C556D" w:rsidP="004C556D">
      <w:pPr>
        <w:pStyle w:val="PL"/>
      </w:pPr>
      <w:r w:rsidRPr="005061DC">
        <w:t xml:space="preserve">        - Individual </w:t>
      </w:r>
      <w:r>
        <w:t>LMC registration (Document)</w:t>
      </w:r>
    </w:p>
    <w:p w14:paraId="2CD1C3A0" w14:textId="77777777" w:rsidR="004C556D" w:rsidRPr="005061DC" w:rsidRDefault="004C556D" w:rsidP="004C556D">
      <w:pPr>
        <w:pStyle w:val="PL"/>
      </w:pPr>
      <w:r w:rsidRPr="005061DC">
        <w:t xml:space="preserve">      parameters:</w:t>
      </w:r>
    </w:p>
    <w:p w14:paraId="064AA739" w14:textId="77777777" w:rsidR="004C556D" w:rsidRPr="005061DC" w:rsidRDefault="004C556D" w:rsidP="004C556D">
      <w:pPr>
        <w:pStyle w:val="PL"/>
      </w:pPr>
      <w:r w:rsidRPr="005061DC">
        <w:t xml:space="preserve">        - name: </w:t>
      </w:r>
      <w:r>
        <w:t>registration</w:t>
      </w:r>
      <w:r w:rsidRPr="005061DC">
        <w:t>Id</w:t>
      </w:r>
    </w:p>
    <w:p w14:paraId="78FDDDDE" w14:textId="77777777" w:rsidR="004C556D" w:rsidRPr="005061DC" w:rsidRDefault="004C556D" w:rsidP="004C556D">
      <w:pPr>
        <w:pStyle w:val="PL"/>
      </w:pPr>
      <w:r w:rsidRPr="005061DC">
        <w:t xml:space="preserve">          in: path</w:t>
      </w:r>
    </w:p>
    <w:p w14:paraId="3E357546" w14:textId="77777777" w:rsidR="004C556D" w:rsidRPr="005061DC" w:rsidRDefault="004C556D" w:rsidP="004C556D">
      <w:pPr>
        <w:pStyle w:val="PL"/>
      </w:pPr>
      <w:r w:rsidRPr="005061DC">
        <w:t xml:space="preserve">          description: Identifies an </w:t>
      </w:r>
      <w:r>
        <w:t>LMC registration</w:t>
      </w:r>
      <w:r w:rsidRPr="005061DC">
        <w:t xml:space="preserve"> resource</w:t>
      </w:r>
      <w:r>
        <w:t>.</w:t>
      </w:r>
    </w:p>
    <w:p w14:paraId="23E0E05D" w14:textId="77777777" w:rsidR="004C556D" w:rsidRPr="005061DC" w:rsidRDefault="004C556D" w:rsidP="004C556D">
      <w:pPr>
        <w:pStyle w:val="PL"/>
      </w:pPr>
      <w:r w:rsidRPr="005061DC">
        <w:t xml:space="preserve">          required: true</w:t>
      </w:r>
    </w:p>
    <w:p w14:paraId="050C12C6" w14:textId="77777777" w:rsidR="004C556D" w:rsidRPr="005061DC" w:rsidRDefault="004C556D" w:rsidP="004C556D">
      <w:pPr>
        <w:pStyle w:val="PL"/>
      </w:pPr>
      <w:r w:rsidRPr="005061DC">
        <w:t xml:space="preserve">          schema:</w:t>
      </w:r>
    </w:p>
    <w:p w14:paraId="3B38F83E" w14:textId="77777777" w:rsidR="004C556D" w:rsidRPr="005061DC" w:rsidRDefault="004C556D" w:rsidP="004C556D">
      <w:pPr>
        <w:pStyle w:val="PL"/>
      </w:pPr>
      <w:r w:rsidRPr="005061DC">
        <w:t xml:space="preserve">            type: string</w:t>
      </w:r>
    </w:p>
    <w:p w14:paraId="139832D9" w14:textId="77777777" w:rsidR="004C556D" w:rsidRPr="005061DC" w:rsidRDefault="004C556D" w:rsidP="004C556D">
      <w:pPr>
        <w:pStyle w:val="PL"/>
      </w:pPr>
      <w:r w:rsidRPr="005061DC">
        <w:t xml:space="preserve">      responses:</w:t>
      </w:r>
    </w:p>
    <w:p w14:paraId="50E37DE1" w14:textId="77777777" w:rsidR="004C556D" w:rsidRPr="005061DC" w:rsidRDefault="004C556D" w:rsidP="004C556D">
      <w:pPr>
        <w:pStyle w:val="PL"/>
      </w:pPr>
      <w:r w:rsidRPr="005061DC">
        <w:t xml:space="preserve">        '204':</w:t>
      </w:r>
    </w:p>
    <w:p w14:paraId="426112C8" w14:textId="77777777" w:rsidR="004C556D" w:rsidRDefault="004C556D" w:rsidP="004C556D">
      <w:pPr>
        <w:pStyle w:val="PL"/>
      </w:pPr>
      <w:r w:rsidRPr="005061DC">
        <w:t xml:space="preserve">          description: </w:t>
      </w:r>
      <w:r>
        <w:t>&gt;</w:t>
      </w:r>
    </w:p>
    <w:p w14:paraId="211A47AB" w14:textId="77777777" w:rsidR="004C556D" w:rsidRPr="005061DC" w:rsidRDefault="004C556D" w:rsidP="004C556D">
      <w:pPr>
        <w:pStyle w:val="PL"/>
      </w:pPr>
      <w:r>
        <w:t xml:space="preserve">            </w:t>
      </w:r>
      <w:r w:rsidRPr="005061DC">
        <w:t xml:space="preserve">An individual </w:t>
      </w:r>
      <w:r>
        <w:t>LMC registration</w:t>
      </w:r>
      <w:r w:rsidRPr="005061DC">
        <w:t xml:space="preserve"> resource deleted successfully.</w:t>
      </w:r>
    </w:p>
    <w:p w14:paraId="083C29C4" w14:textId="77777777" w:rsidR="004C556D" w:rsidRPr="005061DC" w:rsidRDefault="004C556D" w:rsidP="004C556D">
      <w:pPr>
        <w:pStyle w:val="PL"/>
      </w:pPr>
      <w:r w:rsidRPr="005061DC">
        <w:t xml:space="preserve">        '307':</w:t>
      </w:r>
    </w:p>
    <w:p w14:paraId="071AF1FD" w14:textId="77777777" w:rsidR="004C556D" w:rsidRPr="005061DC" w:rsidRDefault="004C556D" w:rsidP="004C556D">
      <w:pPr>
        <w:pStyle w:val="PL"/>
      </w:pPr>
      <w:r w:rsidRPr="005061DC">
        <w:t xml:space="preserve">          $ref: '</w:t>
      </w:r>
      <w:r>
        <w:t>TS29571</w:t>
      </w:r>
      <w:r w:rsidRPr="005061DC">
        <w:t>_CommonData.yaml#/components/responses/307'</w:t>
      </w:r>
    </w:p>
    <w:p w14:paraId="2FC229B6" w14:textId="77777777" w:rsidR="004C556D" w:rsidRPr="005061DC" w:rsidRDefault="004C556D" w:rsidP="004C556D">
      <w:pPr>
        <w:pStyle w:val="PL"/>
      </w:pPr>
      <w:r w:rsidRPr="005061DC">
        <w:t xml:space="preserve">        '308':</w:t>
      </w:r>
    </w:p>
    <w:p w14:paraId="46C70ACD" w14:textId="77777777" w:rsidR="004C556D" w:rsidRPr="005061DC" w:rsidRDefault="004C556D" w:rsidP="004C556D">
      <w:pPr>
        <w:pStyle w:val="PL"/>
      </w:pPr>
      <w:r w:rsidRPr="005061DC">
        <w:t xml:space="preserve">          $ref: '</w:t>
      </w:r>
      <w:r>
        <w:t>TS29571</w:t>
      </w:r>
      <w:r w:rsidRPr="005061DC">
        <w:t>_CommonData.yaml#/components/responses/308'</w:t>
      </w:r>
    </w:p>
    <w:p w14:paraId="5CF63296" w14:textId="77777777" w:rsidR="004C556D" w:rsidRPr="005061DC" w:rsidRDefault="004C556D" w:rsidP="004C556D">
      <w:pPr>
        <w:pStyle w:val="PL"/>
      </w:pPr>
      <w:r w:rsidRPr="005061DC">
        <w:t xml:space="preserve">        '400':</w:t>
      </w:r>
    </w:p>
    <w:p w14:paraId="6BFF95B5" w14:textId="77777777" w:rsidR="004C556D" w:rsidRPr="005061DC" w:rsidRDefault="004C556D" w:rsidP="004C556D">
      <w:pPr>
        <w:pStyle w:val="PL"/>
      </w:pPr>
      <w:r w:rsidRPr="005061DC">
        <w:t xml:space="preserve">          $ref: '</w:t>
      </w:r>
      <w:r>
        <w:t>TS29571</w:t>
      </w:r>
      <w:r w:rsidRPr="005061DC">
        <w:t>_CommonData.yaml#/components/responses/400'</w:t>
      </w:r>
    </w:p>
    <w:p w14:paraId="471F2C33" w14:textId="77777777" w:rsidR="004C556D" w:rsidRPr="005061DC" w:rsidRDefault="004C556D" w:rsidP="004C556D">
      <w:pPr>
        <w:pStyle w:val="PL"/>
      </w:pPr>
      <w:r w:rsidRPr="005061DC">
        <w:t xml:space="preserve">        '401':</w:t>
      </w:r>
    </w:p>
    <w:p w14:paraId="11EF8CA7" w14:textId="77777777" w:rsidR="004C556D" w:rsidRPr="005061DC" w:rsidRDefault="004C556D" w:rsidP="004C556D">
      <w:pPr>
        <w:pStyle w:val="PL"/>
      </w:pPr>
      <w:r w:rsidRPr="005061DC">
        <w:t xml:space="preserve">          $ref: '</w:t>
      </w:r>
      <w:r>
        <w:t>TS29571</w:t>
      </w:r>
      <w:r w:rsidRPr="005061DC">
        <w:t>_CommonData.yaml#/components/responses/401'</w:t>
      </w:r>
    </w:p>
    <w:p w14:paraId="2DF39A44" w14:textId="77777777" w:rsidR="004C556D" w:rsidRPr="005061DC" w:rsidRDefault="004C556D" w:rsidP="004C556D">
      <w:pPr>
        <w:pStyle w:val="PL"/>
      </w:pPr>
      <w:r w:rsidRPr="005061DC">
        <w:t xml:space="preserve">        '403':</w:t>
      </w:r>
    </w:p>
    <w:p w14:paraId="7571F3FF" w14:textId="77777777" w:rsidR="004C556D" w:rsidRPr="005061DC" w:rsidRDefault="004C556D" w:rsidP="004C556D">
      <w:pPr>
        <w:pStyle w:val="PL"/>
      </w:pPr>
      <w:r w:rsidRPr="005061DC">
        <w:t xml:space="preserve">          $ref: '</w:t>
      </w:r>
      <w:r>
        <w:t>TS29571</w:t>
      </w:r>
      <w:r w:rsidRPr="005061DC">
        <w:t>_CommonData.yaml#/components/responses/403'</w:t>
      </w:r>
    </w:p>
    <w:p w14:paraId="2FAA80EA" w14:textId="77777777" w:rsidR="004C556D" w:rsidRPr="005061DC" w:rsidRDefault="004C556D" w:rsidP="004C556D">
      <w:pPr>
        <w:pStyle w:val="PL"/>
      </w:pPr>
      <w:r w:rsidRPr="005061DC">
        <w:t xml:space="preserve">        '404':</w:t>
      </w:r>
    </w:p>
    <w:p w14:paraId="3B204D7A" w14:textId="77777777" w:rsidR="004C556D" w:rsidRPr="005061DC" w:rsidRDefault="004C556D" w:rsidP="004C556D">
      <w:pPr>
        <w:pStyle w:val="PL"/>
      </w:pPr>
      <w:r w:rsidRPr="005061DC">
        <w:t xml:space="preserve">          $ref: '</w:t>
      </w:r>
      <w:r>
        <w:t>TS29571</w:t>
      </w:r>
      <w:r w:rsidRPr="005061DC">
        <w:t>_CommonData.yaml#/components/responses/404'</w:t>
      </w:r>
    </w:p>
    <w:p w14:paraId="61490B33" w14:textId="77777777" w:rsidR="004C556D" w:rsidRPr="005061DC" w:rsidRDefault="004C556D" w:rsidP="004C556D">
      <w:pPr>
        <w:pStyle w:val="PL"/>
      </w:pPr>
      <w:r w:rsidRPr="005061DC">
        <w:t xml:space="preserve">        '429':</w:t>
      </w:r>
    </w:p>
    <w:p w14:paraId="4A3F811D" w14:textId="77777777" w:rsidR="004C556D" w:rsidRPr="005061DC" w:rsidRDefault="004C556D" w:rsidP="004C556D">
      <w:pPr>
        <w:pStyle w:val="PL"/>
      </w:pPr>
      <w:r w:rsidRPr="005061DC">
        <w:t xml:space="preserve">          $ref: '</w:t>
      </w:r>
      <w:r>
        <w:t>TS29571</w:t>
      </w:r>
      <w:r w:rsidRPr="005061DC">
        <w:t>_CommonData.yaml#/components/responses/429'</w:t>
      </w:r>
    </w:p>
    <w:p w14:paraId="01490A5C" w14:textId="77777777" w:rsidR="004C556D" w:rsidRPr="005061DC" w:rsidRDefault="004C556D" w:rsidP="004C556D">
      <w:pPr>
        <w:pStyle w:val="PL"/>
      </w:pPr>
      <w:r w:rsidRPr="005061DC">
        <w:t xml:space="preserve">        '500':</w:t>
      </w:r>
    </w:p>
    <w:p w14:paraId="6A1F1036" w14:textId="77777777" w:rsidR="004C556D" w:rsidRPr="005061DC" w:rsidRDefault="004C556D" w:rsidP="004C556D">
      <w:pPr>
        <w:pStyle w:val="PL"/>
      </w:pPr>
      <w:r w:rsidRPr="005061DC">
        <w:t xml:space="preserve">          $ref: '</w:t>
      </w:r>
      <w:r>
        <w:t>TS29571</w:t>
      </w:r>
      <w:r w:rsidRPr="005061DC">
        <w:t>_CommonData.yaml#/components/responses/500'</w:t>
      </w:r>
    </w:p>
    <w:p w14:paraId="44BDC893" w14:textId="77777777" w:rsidR="004C556D" w:rsidRPr="005061DC" w:rsidRDefault="004C556D" w:rsidP="004C556D">
      <w:pPr>
        <w:pStyle w:val="PL"/>
      </w:pPr>
      <w:r w:rsidRPr="005061DC">
        <w:t xml:space="preserve">        '503':</w:t>
      </w:r>
    </w:p>
    <w:p w14:paraId="3FC4965B" w14:textId="77777777" w:rsidR="004C556D" w:rsidRPr="005061DC" w:rsidRDefault="004C556D" w:rsidP="004C556D">
      <w:pPr>
        <w:pStyle w:val="PL"/>
      </w:pPr>
      <w:r w:rsidRPr="005061DC">
        <w:t xml:space="preserve">          $ref: '</w:t>
      </w:r>
      <w:r>
        <w:t>TS29571</w:t>
      </w:r>
      <w:r w:rsidRPr="005061DC">
        <w:t>_CommonData.yaml#/components/responses/503'</w:t>
      </w:r>
    </w:p>
    <w:p w14:paraId="73C8EA8F" w14:textId="77777777" w:rsidR="004C556D" w:rsidRPr="005061DC" w:rsidRDefault="004C556D" w:rsidP="004C556D">
      <w:pPr>
        <w:pStyle w:val="PL"/>
      </w:pPr>
      <w:r w:rsidRPr="005061DC">
        <w:t xml:space="preserve">        default:</w:t>
      </w:r>
    </w:p>
    <w:p w14:paraId="7DDB776B" w14:textId="77777777" w:rsidR="004C556D" w:rsidRDefault="004C556D" w:rsidP="004C556D">
      <w:pPr>
        <w:pStyle w:val="PL"/>
      </w:pPr>
      <w:r w:rsidRPr="005061DC">
        <w:t xml:space="preserve">          $ref: '</w:t>
      </w:r>
      <w:r>
        <w:t>TS29571</w:t>
      </w:r>
      <w:r w:rsidRPr="005061DC">
        <w:t>_CommonData.yaml#/components/responses/default'</w:t>
      </w:r>
    </w:p>
    <w:p w14:paraId="67812D4B" w14:textId="77777777" w:rsidR="004C556D" w:rsidRDefault="004C556D" w:rsidP="004C556D">
      <w:pPr>
        <w:pStyle w:val="PL"/>
      </w:pPr>
    </w:p>
    <w:p w14:paraId="61B385F6" w14:textId="77777777" w:rsidR="004C556D" w:rsidRPr="002B39A2" w:rsidRDefault="004C556D" w:rsidP="004C556D">
      <w:pPr>
        <w:pStyle w:val="PL"/>
      </w:pPr>
      <w:r w:rsidRPr="002B39A2">
        <w:t>components:</w:t>
      </w:r>
    </w:p>
    <w:p w14:paraId="3F2727E7" w14:textId="77777777" w:rsidR="004C556D" w:rsidRPr="002B39A2" w:rsidRDefault="004C556D" w:rsidP="004C556D">
      <w:pPr>
        <w:pStyle w:val="PL"/>
      </w:pPr>
      <w:r w:rsidRPr="002B39A2">
        <w:t xml:space="preserve">  securitySchemes:</w:t>
      </w:r>
    </w:p>
    <w:p w14:paraId="5C329438" w14:textId="77777777" w:rsidR="004C556D" w:rsidRPr="002B39A2" w:rsidRDefault="004C556D" w:rsidP="004C556D">
      <w:pPr>
        <w:pStyle w:val="PL"/>
      </w:pPr>
      <w:r w:rsidRPr="002B39A2">
        <w:t xml:space="preserve">    BearerAuth:</w:t>
      </w:r>
    </w:p>
    <w:p w14:paraId="1B6D173D" w14:textId="77777777" w:rsidR="004C556D" w:rsidRPr="002B39A2" w:rsidRDefault="004C556D" w:rsidP="004C556D">
      <w:pPr>
        <w:pStyle w:val="PL"/>
      </w:pPr>
      <w:r w:rsidRPr="002B39A2">
        <w:t xml:space="preserve">      type: http</w:t>
      </w:r>
    </w:p>
    <w:p w14:paraId="43215268" w14:textId="77777777" w:rsidR="004C556D" w:rsidRPr="002B39A2" w:rsidRDefault="004C556D" w:rsidP="004C556D">
      <w:pPr>
        <w:pStyle w:val="PL"/>
      </w:pPr>
      <w:r w:rsidRPr="002B39A2">
        <w:t xml:space="preserve">      scheme: bearer</w:t>
      </w:r>
    </w:p>
    <w:p w14:paraId="7063320D" w14:textId="77777777" w:rsidR="004C556D" w:rsidRPr="00DD7D3E" w:rsidRDefault="004C556D" w:rsidP="004C556D">
      <w:pPr>
        <w:pStyle w:val="PL"/>
        <w:rPr>
          <w:highlight w:val="yellow"/>
        </w:rPr>
      </w:pPr>
    </w:p>
    <w:p w14:paraId="2884077F" w14:textId="77777777" w:rsidR="004C556D" w:rsidRDefault="004C556D" w:rsidP="004C556D">
      <w:pPr>
        <w:pStyle w:val="PL"/>
      </w:pPr>
      <w:r w:rsidRPr="00E93D3B">
        <w:t># API specific definitions</w:t>
      </w:r>
    </w:p>
    <w:p w14:paraId="6C2066D4" w14:textId="77777777" w:rsidR="004C556D" w:rsidRDefault="004C556D" w:rsidP="004C556D">
      <w:pPr>
        <w:pStyle w:val="PL"/>
      </w:pPr>
      <w:r>
        <w:t xml:space="preserve">  schemas:</w:t>
      </w:r>
    </w:p>
    <w:p w14:paraId="3215CF19" w14:textId="77777777" w:rsidR="004C556D" w:rsidRDefault="004C556D" w:rsidP="004C556D">
      <w:pPr>
        <w:pStyle w:val="PL"/>
      </w:pPr>
    </w:p>
    <w:p w14:paraId="09B6C422" w14:textId="77777777" w:rsidR="004C556D" w:rsidRDefault="004C556D" w:rsidP="004C556D">
      <w:pPr>
        <w:pStyle w:val="PL"/>
      </w:pPr>
      <w:r>
        <w:t xml:space="preserve">    LMCRegistration:</w:t>
      </w:r>
    </w:p>
    <w:p w14:paraId="438EFBDB" w14:textId="77777777" w:rsidR="004C556D" w:rsidRDefault="004C556D" w:rsidP="004C556D">
      <w:pPr>
        <w:pStyle w:val="PL"/>
      </w:pPr>
      <w:r>
        <w:t xml:space="preserve">      description: Resprestents an individual LMS registration resource.</w:t>
      </w:r>
    </w:p>
    <w:p w14:paraId="5F60E08A" w14:textId="77777777" w:rsidR="004C556D" w:rsidRDefault="004C556D" w:rsidP="004C556D">
      <w:pPr>
        <w:pStyle w:val="PL"/>
      </w:pPr>
      <w:r>
        <w:t xml:space="preserve">      type: object</w:t>
      </w:r>
    </w:p>
    <w:p w14:paraId="22930220" w14:textId="77777777" w:rsidR="004C556D" w:rsidRDefault="004C556D" w:rsidP="004C556D">
      <w:pPr>
        <w:pStyle w:val="PL"/>
      </w:pPr>
      <w:r>
        <w:t xml:space="preserve">      properties:</w:t>
      </w:r>
    </w:p>
    <w:p w14:paraId="7CC53FFE" w14:textId="77777777" w:rsidR="004C556D" w:rsidRDefault="004C556D" w:rsidP="004C556D">
      <w:pPr>
        <w:pStyle w:val="PL"/>
      </w:pPr>
      <w:r>
        <w:t xml:space="preserve">        expTime:</w:t>
      </w:r>
    </w:p>
    <w:p w14:paraId="3634E038" w14:textId="77777777" w:rsidR="004C556D" w:rsidRDefault="004C556D" w:rsidP="004C556D">
      <w:pPr>
        <w:pStyle w:val="PL"/>
      </w:pPr>
      <w:r>
        <w:t xml:space="preserve">          type: string</w:t>
      </w:r>
    </w:p>
    <w:p w14:paraId="258AA261" w14:textId="77777777" w:rsidR="004C556D" w:rsidRDefault="004C556D" w:rsidP="004C556D">
      <w:pPr>
        <w:pStyle w:val="PL"/>
      </w:pPr>
      <w:r>
        <w:t xml:space="preserve">          format: date-time</w:t>
      </w:r>
    </w:p>
    <w:p w14:paraId="52843B81" w14:textId="77777777" w:rsidR="004C556D" w:rsidRDefault="004C556D" w:rsidP="004C556D">
      <w:pPr>
        <w:pStyle w:val="PL"/>
      </w:pPr>
      <w:r>
        <w:t xml:space="preserve">        mclocClientID:</w:t>
      </w:r>
    </w:p>
    <w:p w14:paraId="35EB9CA7" w14:textId="77777777" w:rsidR="004C556D" w:rsidRDefault="004C556D" w:rsidP="004C556D">
      <w:pPr>
        <w:pStyle w:val="PL"/>
      </w:pPr>
      <w:r>
        <w:t xml:space="preserve">          type: string</w:t>
      </w:r>
    </w:p>
    <w:p w14:paraId="2AE595E0" w14:textId="77777777" w:rsidR="004C556D" w:rsidRDefault="004C556D" w:rsidP="004C556D">
      <w:pPr>
        <w:pStyle w:val="PL"/>
      </w:pPr>
      <w:r>
        <w:t xml:space="preserve">          description: Identify the LMC of the MC UE</w:t>
      </w:r>
    </w:p>
    <w:p w14:paraId="44B378BC" w14:textId="77777777" w:rsidR="004C556D" w:rsidRPr="00F25C88" w:rsidRDefault="004C556D" w:rsidP="004C556D">
      <w:pPr>
        <w:pStyle w:val="PL"/>
      </w:pPr>
      <w:r w:rsidRPr="00F25C88">
        <w:t xml:space="preserve">        </w:t>
      </w:r>
      <w:r>
        <w:t>locationConfig</w:t>
      </w:r>
      <w:r w:rsidRPr="00F25C88">
        <w:t>Uri:</w:t>
      </w:r>
    </w:p>
    <w:p w14:paraId="342B8D47" w14:textId="77777777" w:rsidR="004C556D" w:rsidRDefault="004C556D" w:rsidP="004C556D">
      <w:pPr>
        <w:pStyle w:val="PL"/>
      </w:pPr>
      <w:r w:rsidRPr="00F25C88">
        <w:t xml:space="preserve">          $ref: 'TS29571_CommonData.yaml#/components/schemas/Uri'</w:t>
      </w:r>
    </w:p>
    <w:p w14:paraId="05D7B37D" w14:textId="77777777" w:rsidR="004C556D" w:rsidRPr="00F25C88" w:rsidRDefault="004C556D" w:rsidP="004C556D">
      <w:pPr>
        <w:pStyle w:val="PL"/>
      </w:pPr>
      <w:r w:rsidRPr="00F25C88">
        <w:t xml:space="preserve">        </w:t>
      </w:r>
      <w:r>
        <w:t>locationRequest</w:t>
      </w:r>
      <w:r w:rsidRPr="00F25C88">
        <w:t>Uri:</w:t>
      </w:r>
    </w:p>
    <w:p w14:paraId="3F0D7BF5" w14:textId="77777777" w:rsidR="004C556D" w:rsidRDefault="004C556D" w:rsidP="004C556D">
      <w:pPr>
        <w:pStyle w:val="PL"/>
      </w:pPr>
      <w:r w:rsidRPr="00F25C88">
        <w:t xml:space="preserve">          $ref: 'TS29571_CommonData.yaml#/components/schemas/Uri'</w:t>
      </w:r>
    </w:p>
    <w:p w14:paraId="03592CAA" w14:textId="77777777" w:rsidR="004C556D" w:rsidRDefault="004C556D" w:rsidP="004C556D">
      <w:pPr>
        <w:pStyle w:val="PL"/>
      </w:pPr>
      <w:r>
        <w:t xml:space="preserve">      required:</w:t>
      </w:r>
    </w:p>
    <w:p w14:paraId="0F133440" w14:textId="77777777" w:rsidR="004C556D" w:rsidRDefault="004C556D" w:rsidP="004C556D">
      <w:pPr>
        <w:pStyle w:val="PL"/>
      </w:pPr>
      <w:r>
        <w:t xml:space="preserve">        - mcLocClientID</w:t>
      </w:r>
    </w:p>
    <w:p w14:paraId="6EC84175" w14:textId="77777777" w:rsidR="004C556D" w:rsidRDefault="004C556D" w:rsidP="004C556D">
      <w:pPr>
        <w:pStyle w:val="PL"/>
      </w:pPr>
      <w:r>
        <w:t xml:space="preserve">        - expTime</w:t>
      </w:r>
    </w:p>
    <w:p w14:paraId="138406EA" w14:textId="77777777" w:rsidR="004C556D" w:rsidRDefault="004C556D" w:rsidP="004C556D">
      <w:pPr>
        <w:pStyle w:val="PL"/>
      </w:pPr>
      <w:r>
        <w:t xml:space="preserve">        - locationConfig</w:t>
      </w:r>
      <w:r w:rsidRPr="00F25C88">
        <w:t>Uri</w:t>
      </w:r>
    </w:p>
    <w:p w14:paraId="4B09F794" w14:textId="77777777" w:rsidR="004C556D" w:rsidRDefault="004C556D" w:rsidP="004C556D">
      <w:pPr>
        <w:pStyle w:val="PL"/>
      </w:pPr>
      <w:r>
        <w:t xml:space="preserve">        - locaionRequest</w:t>
      </w:r>
      <w:r w:rsidRPr="00F25C88">
        <w:t>Uri</w:t>
      </w:r>
    </w:p>
    <w:p w14:paraId="586BC7EC" w14:textId="77777777" w:rsidR="004C556D" w:rsidRDefault="004C556D" w:rsidP="004C556D">
      <w:pPr>
        <w:pStyle w:val="PL"/>
      </w:pPr>
    </w:p>
    <w:p w14:paraId="39E19CCD" w14:textId="77777777" w:rsidR="004C556D" w:rsidRPr="00310D43" w:rsidRDefault="004C556D" w:rsidP="004C556D">
      <w:pPr>
        <w:pStyle w:val="PL"/>
      </w:pPr>
      <w:r>
        <w:t xml:space="preserve">    </w:t>
      </w:r>
      <w:r w:rsidRPr="00310D43">
        <w:t>LocationConfiguration:</w:t>
      </w:r>
    </w:p>
    <w:p w14:paraId="1F4925D0" w14:textId="77777777" w:rsidR="004C556D" w:rsidRPr="00310D43" w:rsidRDefault="004C556D" w:rsidP="004C556D">
      <w:pPr>
        <w:pStyle w:val="PL"/>
      </w:pPr>
      <w:r w:rsidRPr="00310D43">
        <w:t xml:space="preserve">      description: Represents an location configuraion objects used by LMC</w:t>
      </w:r>
    </w:p>
    <w:p w14:paraId="543C5F06" w14:textId="77777777" w:rsidR="004C556D" w:rsidRPr="00310D43" w:rsidRDefault="004C556D" w:rsidP="004C556D">
      <w:pPr>
        <w:pStyle w:val="PL"/>
      </w:pPr>
      <w:r w:rsidRPr="00310D43">
        <w:t xml:space="preserve">      type: object</w:t>
      </w:r>
    </w:p>
    <w:p w14:paraId="2B164771" w14:textId="77777777" w:rsidR="004C556D" w:rsidRPr="00310D43" w:rsidRDefault="004C556D" w:rsidP="004C556D">
      <w:pPr>
        <w:pStyle w:val="PL"/>
      </w:pPr>
      <w:r w:rsidRPr="00310D43">
        <w:t xml:space="preserve">      properties:</w:t>
      </w:r>
    </w:p>
    <w:p w14:paraId="10BF80DC" w14:textId="77777777" w:rsidR="004C556D" w:rsidRPr="00310D43" w:rsidRDefault="004C556D" w:rsidP="004C556D">
      <w:pPr>
        <w:pStyle w:val="PL"/>
      </w:pPr>
      <w:r w:rsidRPr="00310D43">
        <w:t xml:space="preserve">        configObject:</w:t>
      </w:r>
    </w:p>
    <w:p w14:paraId="1DBF445A" w14:textId="77777777" w:rsidR="004C556D" w:rsidRPr="00310D43" w:rsidRDefault="004C556D" w:rsidP="004C556D">
      <w:pPr>
        <w:pStyle w:val="PL"/>
      </w:pPr>
      <w:r w:rsidRPr="00310D43">
        <w:t xml:space="preserve">          type: string</w:t>
      </w:r>
    </w:p>
    <w:p w14:paraId="4DADEEA9" w14:textId="77777777" w:rsidR="004C556D" w:rsidRPr="00310D43" w:rsidRDefault="004C556D" w:rsidP="004C556D">
      <w:pPr>
        <w:pStyle w:val="PL"/>
      </w:pPr>
      <w:r w:rsidRPr="00310D43">
        <w:t xml:space="preserve">          </w:t>
      </w:r>
      <w:r w:rsidRPr="007D025E">
        <w:t>description: Content of this object is FFS</w:t>
      </w:r>
    </w:p>
    <w:p w14:paraId="24A9AB8D" w14:textId="77777777" w:rsidR="004C556D" w:rsidRPr="00310D43" w:rsidRDefault="004C556D" w:rsidP="004C556D">
      <w:pPr>
        <w:pStyle w:val="PL"/>
      </w:pPr>
    </w:p>
    <w:p w14:paraId="1C27181E" w14:textId="77777777" w:rsidR="004C556D" w:rsidRPr="00310D43" w:rsidRDefault="004C556D" w:rsidP="004C556D">
      <w:pPr>
        <w:pStyle w:val="PL"/>
      </w:pPr>
    </w:p>
    <w:p w14:paraId="22D4ECD9" w14:textId="77777777" w:rsidR="004C556D" w:rsidRDefault="004C556D" w:rsidP="004C556D">
      <w:pPr>
        <w:pStyle w:val="PL"/>
      </w:pPr>
      <w:r w:rsidRPr="00310D43">
        <w:t xml:space="preserve">    LocationRequest:</w:t>
      </w:r>
    </w:p>
    <w:p w14:paraId="5D8F1247" w14:textId="77777777" w:rsidR="004C556D" w:rsidRDefault="004C556D" w:rsidP="004C556D">
      <w:pPr>
        <w:pStyle w:val="PL"/>
      </w:pPr>
      <w:r>
        <w:t xml:space="preserve">      description: Represents an location configuraion objects used by LMC</w:t>
      </w:r>
    </w:p>
    <w:p w14:paraId="54BD18A4" w14:textId="77777777" w:rsidR="004C556D" w:rsidRDefault="004C556D" w:rsidP="004C556D">
      <w:pPr>
        <w:pStyle w:val="PL"/>
      </w:pPr>
      <w:r>
        <w:t xml:space="preserve">      type: object</w:t>
      </w:r>
    </w:p>
    <w:p w14:paraId="7567262A" w14:textId="77777777" w:rsidR="004C556D" w:rsidRDefault="004C556D" w:rsidP="004C556D">
      <w:pPr>
        <w:pStyle w:val="PL"/>
      </w:pPr>
      <w:r>
        <w:t xml:space="preserve">      properties:</w:t>
      </w:r>
    </w:p>
    <w:p w14:paraId="11300A41" w14:textId="77777777" w:rsidR="004C556D" w:rsidRDefault="004C556D" w:rsidP="004C556D">
      <w:pPr>
        <w:pStyle w:val="PL"/>
      </w:pPr>
      <w:r>
        <w:t xml:space="preserve">        requestObject:</w:t>
      </w:r>
    </w:p>
    <w:p w14:paraId="7B060FCA" w14:textId="77777777" w:rsidR="004C556D" w:rsidRDefault="004C556D" w:rsidP="004C556D">
      <w:pPr>
        <w:pStyle w:val="PL"/>
      </w:pPr>
      <w:r>
        <w:t xml:space="preserve">          type: string</w:t>
      </w:r>
    </w:p>
    <w:p w14:paraId="3298B0B8" w14:textId="77777777" w:rsidR="004C556D" w:rsidRDefault="004C556D" w:rsidP="004C556D">
      <w:pPr>
        <w:pStyle w:val="PL"/>
      </w:pPr>
      <w:r>
        <w:t xml:space="preserve">          </w:t>
      </w:r>
      <w:r w:rsidRPr="007D025E">
        <w:t>description: Content of this object is FFS</w:t>
      </w:r>
    </w:p>
    <w:p w14:paraId="2CCC6344" w14:textId="0FBEDB16" w:rsidR="00E45F7E" w:rsidRDefault="00E45F7E" w:rsidP="00E45F7E">
      <w:pPr>
        <w:pStyle w:val="Heading1"/>
        <w:pBdr>
          <w:top w:val="none" w:sz="0" w:space="0" w:color="auto"/>
        </w:pBdr>
      </w:pPr>
      <w:bookmarkStart w:id="520" w:name="_Toc180396995"/>
      <w:r>
        <w:t>A.</w:t>
      </w:r>
      <w:r w:rsidR="004E6490" w:rsidRPr="004E6490">
        <w:t>2</w:t>
      </w:r>
      <w:r>
        <w:tab/>
        <w:t>LMS_LocationReport API</w:t>
      </w:r>
      <w:bookmarkEnd w:id="520"/>
    </w:p>
    <w:p w14:paraId="380902F7" w14:textId="77777777" w:rsidR="00E45F7E" w:rsidRDefault="00E45F7E" w:rsidP="00E45F7E">
      <w:pPr>
        <w:pStyle w:val="PL"/>
      </w:pPr>
      <w:r>
        <w:t>openapi: 3.0.0</w:t>
      </w:r>
    </w:p>
    <w:p w14:paraId="4CC3A0B6" w14:textId="77777777" w:rsidR="00E45F7E" w:rsidRDefault="00E45F7E" w:rsidP="00E45F7E">
      <w:pPr>
        <w:pStyle w:val="PL"/>
      </w:pPr>
    </w:p>
    <w:p w14:paraId="07F93DF0" w14:textId="77777777" w:rsidR="00E45F7E" w:rsidRDefault="00E45F7E" w:rsidP="00E45F7E">
      <w:pPr>
        <w:pStyle w:val="PL"/>
      </w:pPr>
      <w:r>
        <w:t>info:</w:t>
      </w:r>
    </w:p>
    <w:p w14:paraId="7FC9CF2A" w14:textId="77777777" w:rsidR="00E45F7E" w:rsidRDefault="00E45F7E" w:rsidP="00E45F7E">
      <w:pPr>
        <w:pStyle w:val="PL"/>
      </w:pPr>
      <w:r>
        <w:t xml:space="preserve">  title: LMS_LocationReport</w:t>
      </w:r>
    </w:p>
    <w:p w14:paraId="7C1D7A30" w14:textId="77777777" w:rsidR="00E45F7E" w:rsidRDefault="00E45F7E" w:rsidP="00E45F7E">
      <w:pPr>
        <w:pStyle w:val="PL"/>
      </w:pPr>
      <w:r>
        <w:t xml:space="preserve">  version: 1.0.0-alpha.1</w:t>
      </w:r>
    </w:p>
    <w:p w14:paraId="11E56E10" w14:textId="77777777" w:rsidR="00E45F7E" w:rsidRDefault="00E45F7E" w:rsidP="00E45F7E">
      <w:pPr>
        <w:pStyle w:val="PL"/>
      </w:pPr>
      <w:r>
        <w:t xml:space="preserve">  description: |</w:t>
      </w:r>
    </w:p>
    <w:p w14:paraId="29BC2193" w14:textId="77777777" w:rsidR="00E45F7E" w:rsidRDefault="00E45F7E" w:rsidP="00E45F7E">
      <w:pPr>
        <w:pStyle w:val="PL"/>
      </w:pPr>
      <w:r>
        <w:t xml:space="preserve">    API for LocationReports to LMS Service.</w:t>
      </w:r>
    </w:p>
    <w:p w14:paraId="3160BC00" w14:textId="77777777" w:rsidR="00E45F7E" w:rsidRDefault="00E45F7E" w:rsidP="00E45F7E">
      <w:pPr>
        <w:pStyle w:val="PL"/>
      </w:pPr>
      <w:r>
        <w:t xml:space="preserve">    © 2024, 3GPP Organizational Partners (ARIB, ATIS, CCSA, ETSI, TSDSI, TTA, TTC).</w:t>
      </w:r>
    </w:p>
    <w:p w14:paraId="67191D4C" w14:textId="77777777" w:rsidR="00E45F7E" w:rsidRDefault="00E45F7E" w:rsidP="00E45F7E">
      <w:pPr>
        <w:pStyle w:val="PL"/>
      </w:pPr>
      <w:r>
        <w:t xml:space="preserve">    All rights reserved.</w:t>
      </w:r>
    </w:p>
    <w:p w14:paraId="4985C985" w14:textId="77777777" w:rsidR="00E45F7E" w:rsidRDefault="00E45F7E" w:rsidP="00E45F7E">
      <w:pPr>
        <w:pStyle w:val="PL"/>
      </w:pPr>
    </w:p>
    <w:p w14:paraId="2C90D626" w14:textId="77777777" w:rsidR="00E45F7E" w:rsidRDefault="00E45F7E" w:rsidP="00E45F7E">
      <w:pPr>
        <w:pStyle w:val="PL"/>
      </w:pPr>
      <w:r>
        <w:t>externalDocs:</w:t>
      </w:r>
    </w:p>
    <w:p w14:paraId="4B7439AF" w14:textId="77777777" w:rsidR="00E45F7E" w:rsidRDefault="00E45F7E" w:rsidP="00E45F7E">
      <w:pPr>
        <w:pStyle w:val="PL"/>
      </w:pPr>
      <w:r>
        <w:t xml:space="preserve">  description: 3GPP TS 24.283 v0.2.0; Mission Critical Location Management (MCLoc).</w:t>
      </w:r>
    </w:p>
    <w:p w14:paraId="44D5CC29" w14:textId="77777777" w:rsidR="00E45F7E" w:rsidRPr="004B79F1" w:rsidRDefault="00E45F7E" w:rsidP="00E45F7E">
      <w:pPr>
        <w:pStyle w:val="PL"/>
        <w:rPr>
          <w:lang w:val="sv-SE"/>
        </w:rPr>
      </w:pPr>
      <w:r>
        <w:t xml:space="preserve">  </w:t>
      </w:r>
      <w:r w:rsidRPr="004B79F1">
        <w:rPr>
          <w:lang w:val="sv-SE"/>
        </w:rPr>
        <w:t>url: http://www.3gpp.org/ftp/Specs/archive/24_series/24.283/</w:t>
      </w:r>
    </w:p>
    <w:p w14:paraId="590615B6" w14:textId="77777777" w:rsidR="00E45F7E" w:rsidRPr="00BA2850" w:rsidRDefault="00E45F7E" w:rsidP="00E45F7E">
      <w:pPr>
        <w:pStyle w:val="PL"/>
        <w:rPr>
          <w:lang w:val="sv-SE"/>
        </w:rPr>
      </w:pPr>
    </w:p>
    <w:p w14:paraId="597BD8A2" w14:textId="77777777" w:rsidR="00E45F7E" w:rsidRDefault="00E45F7E" w:rsidP="00E45F7E">
      <w:pPr>
        <w:pStyle w:val="PL"/>
      </w:pPr>
      <w:r>
        <w:t>servers:</w:t>
      </w:r>
    </w:p>
    <w:p w14:paraId="7F329FCE" w14:textId="77777777" w:rsidR="00E45F7E" w:rsidRDefault="00E45F7E" w:rsidP="00E45F7E">
      <w:pPr>
        <w:pStyle w:val="PL"/>
      </w:pPr>
      <w:r>
        <w:t xml:space="preserve">  - url: '{apiRoot}/lms-location-report/v1'</w:t>
      </w:r>
    </w:p>
    <w:p w14:paraId="5429A3B0" w14:textId="77777777" w:rsidR="00E45F7E" w:rsidRDefault="00E45F7E" w:rsidP="00E45F7E">
      <w:pPr>
        <w:pStyle w:val="PL"/>
      </w:pPr>
      <w:r>
        <w:t xml:space="preserve">    variables:</w:t>
      </w:r>
    </w:p>
    <w:p w14:paraId="5C796888" w14:textId="77777777" w:rsidR="00E45F7E" w:rsidRDefault="00E45F7E" w:rsidP="00E45F7E">
      <w:pPr>
        <w:pStyle w:val="PL"/>
      </w:pPr>
      <w:r>
        <w:t xml:space="preserve">      apiRoot:</w:t>
      </w:r>
    </w:p>
    <w:p w14:paraId="38AC2231" w14:textId="77777777" w:rsidR="00E45F7E" w:rsidRDefault="00E45F7E" w:rsidP="00E45F7E">
      <w:pPr>
        <w:pStyle w:val="PL"/>
      </w:pPr>
      <w:r>
        <w:t xml:space="preserve">        default: https://example.com</w:t>
      </w:r>
    </w:p>
    <w:p w14:paraId="3EA88426" w14:textId="77777777" w:rsidR="00E45F7E" w:rsidRDefault="00E45F7E" w:rsidP="00E45F7E">
      <w:pPr>
        <w:pStyle w:val="PL"/>
      </w:pPr>
      <w:r>
        <w:t xml:space="preserve">        description: apiRoot as defined in </w:t>
      </w:r>
      <w:r w:rsidRPr="00133454">
        <w:t xml:space="preserve">clause </w:t>
      </w:r>
      <w:r w:rsidRPr="00133454">
        <w:rPr>
          <w:lang w:eastAsia="zh-CN"/>
        </w:rPr>
        <w:t>8.2.44D1</w:t>
      </w:r>
      <w:r w:rsidRPr="00133454">
        <w:t xml:space="preserve"> of 3GPP TS 24.483</w:t>
      </w:r>
    </w:p>
    <w:p w14:paraId="61E2712E" w14:textId="77777777" w:rsidR="00E45F7E" w:rsidRDefault="00E45F7E" w:rsidP="00E45F7E">
      <w:pPr>
        <w:pStyle w:val="PL"/>
      </w:pPr>
    </w:p>
    <w:p w14:paraId="471CE793" w14:textId="77777777" w:rsidR="00E45F7E" w:rsidRPr="002B39A2" w:rsidRDefault="00E45F7E" w:rsidP="00E45F7E">
      <w:pPr>
        <w:pStyle w:val="PL"/>
      </w:pPr>
      <w:r w:rsidRPr="002B39A2">
        <w:t>security:</w:t>
      </w:r>
    </w:p>
    <w:p w14:paraId="3AECC187" w14:textId="77777777" w:rsidR="00E45F7E" w:rsidRDefault="00E45F7E" w:rsidP="00E45F7E">
      <w:pPr>
        <w:pStyle w:val="PL"/>
      </w:pPr>
      <w:r>
        <w:rPr>
          <w:rStyle w:val="hljs-bullet"/>
        </w:rPr>
        <w:t xml:space="preserve">  -</w:t>
      </w:r>
      <w:r>
        <w:t xml:space="preserve"> </w:t>
      </w:r>
      <w:r>
        <w:rPr>
          <w:rStyle w:val="hljs-attr"/>
        </w:rPr>
        <w:t>BearerAuth:</w:t>
      </w:r>
      <w:r>
        <w:t xml:space="preserve"> []</w:t>
      </w:r>
    </w:p>
    <w:p w14:paraId="27C92AB1" w14:textId="77777777" w:rsidR="00E45F7E" w:rsidRDefault="00E45F7E" w:rsidP="00E45F7E">
      <w:pPr>
        <w:pStyle w:val="PL"/>
      </w:pPr>
    </w:p>
    <w:p w14:paraId="6B778930" w14:textId="77777777" w:rsidR="00E45F7E" w:rsidRDefault="00E45F7E" w:rsidP="00E45F7E">
      <w:pPr>
        <w:pStyle w:val="PL"/>
      </w:pPr>
      <w:r>
        <w:t>paths:</w:t>
      </w:r>
    </w:p>
    <w:p w14:paraId="63D6DBD0" w14:textId="77777777" w:rsidR="00E45F7E" w:rsidRDefault="00E45F7E" w:rsidP="00E45F7E">
      <w:pPr>
        <w:pStyle w:val="PL"/>
      </w:pPr>
      <w:r>
        <w:t xml:space="preserve">  /locationreports:</w:t>
      </w:r>
    </w:p>
    <w:p w14:paraId="44BBB1A0" w14:textId="77777777" w:rsidR="00E45F7E" w:rsidRDefault="00E45F7E" w:rsidP="00E45F7E">
      <w:pPr>
        <w:pStyle w:val="PL"/>
      </w:pPr>
      <w:r>
        <w:t xml:space="preserve">    post:</w:t>
      </w:r>
    </w:p>
    <w:p w14:paraId="6F9A12A6" w14:textId="77777777" w:rsidR="00E45F7E" w:rsidRDefault="00E45F7E" w:rsidP="00E45F7E">
      <w:pPr>
        <w:pStyle w:val="PL"/>
      </w:pPr>
      <w:r>
        <w:t xml:space="preserve">      summary: submit a MC UE location report</w:t>
      </w:r>
    </w:p>
    <w:p w14:paraId="04CA6E1C" w14:textId="77777777" w:rsidR="00E45F7E" w:rsidRDefault="00E45F7E" w:rsidP="00E45F7E">
      <w:pPr>
        <w:pStyle w:val="PL"/>
      </w:pPr>
      <w:r>
        <w:t xml:space="preserve">      </w:t>
      </w:r>
      <w:r>
        <w:rPr>
          <w:rStyle w:val="hljs-attr"/>
        </w:rPr>
        <w:t>security:</w:t>
      </w:r>
      <w:r>
        <w:t xml:space="preserve"> </w:t>
      </w:r>
    </w:p>
    <w:p w14:paraId="64EEC8C4" w14:textId="77777777" w:rsidR="00E45F7E" w:rsidRDefault="00E45F7E" w:rsidP="00E45F7E">
      <w:pPr>
        <w:pStyle w:val="PL"/>
      </w:pPr>
      <w:r>
        <w:t xml:space="preserve">        </w:t>
      </w:r>
      <w:r>
        <w:rPr>
          <w:rStyle w:val="hljs-bullet"/>
        </w:rPr>
        <w:t>-</w:t>
      </w:r>
      <w:r>
        <w:t xml:space="preserve"> </w:t>
      </w:r>
      <w:r>
        <w:rPr>
          <w:rStyle w:val="hljs-attr"/>
        </w:rPr>
        <w:t>BearerAuth:</w:t>
      </w:r>
      <w:r>
        <w:t xml:space="preserve"> []</w:t>
      </w:r>
    </w:p>
    <w:p w14:paraId="3798E191" w14:textId="77777777" w:rsidR="00E45F7E" w:rsidRDefault="00E45F7E" w:rsidP="00E45F7E">
      <w:pPr>
        <w:pStyle w:val="PL"/>
      </w:pPr>
      <w:r>
        <w:t xml:space="preserve">      operationId: submitLocationReport</w:t>
      </w:r>
    </w:p>
    <w:p w14:paraId="7F1253C2" w14:textId="77777777" w:rsidR="00E45F7E" w:rsidRDefault="00E45F7E" w:rsidP="00E45F7E">
      <w:pPr>
        <w:pStyle w:val="PL"/>
      </w:pPr>
      <w:r>
        <w:t xml:space="preserve">      tags:</w:t>
      </w:r>
    </w:p>
    <w:p w14:paraId="7D2442BE" w14:textId="77777777" w:rsidR="00E45F7E" w:rsidRDefault="00E45F7E" w:rsidP="00E45F7E">
      <w:pPr>
        <w:pStyle w:val="PL"/>
      </w:pPr>
      <w:r>
        <w:t xml:space="preserve">        - MC UE Location Report (Collection)</w:t>
      </w:r>
    </w:p>
    <w:p w14:paraId="73216A3B" w14:textId="77777777" w:rsidR="00E45F7E" w:rsidRDefault="00E45F7E" w:rsidP="00E45F7E">
      <w:pPr>
        <w:pStyle w:val="PL"/>
      </w:pPr>
      <w:r>
        <w:t xml:space="preserve">      requestBody:</w:t>
      </w:r>
    </w:p>
    <w:p w14:paraId="63F55956" w14:textId="77777777" w:rsidR="00E45F7E" w:rsidRDefault="00E45F7E" w:rsidP="00E45F7E">
      <w:pPr>
        <w:pStyle w:val="PL"/>
      </w:pPr>
      <w:r>
        <w:t xml:space="preserve">        required: true</w:t>
      </w:r>
    </w:p>
    <w:p w14:paraId="5671147A" w14:textId="77777777" w:rsidR="00E45F7E" w:rsidRDefault="00E45F7E" w:rsidP="00E45F7E">
      <w:pPr>
        <w:pStyle w:val="PL"/>
      </w:pPr>
      <w:r>
        <w:t xml:space="preserve">        content:</w:t>
      </w:r>
    </w:p>
    <w:p w14:paraId="4B2B7D29" w14:textId="77777777" w:rsidR="00E45F7E" w:rsidRDefault="00E45F7E" w:rsidP="00E45F7E">
      <w:pPr>
        <w:pStyle w:val="PL"/>
      </w:pPr>
      <w:r>
        <w:t xml:space="preserve">          application/json:</w:t>
      </w:r>
    </w:p>
    <w:p w14:paraId="5E6D7CDD" w14:textId="77777777" w:rsidR="00E45F7E" w:rsidRDefault="00E45F7E" w:rsidP="00E45F7E">
      <w:pPr>
        <w:pStyle w:val="PL"/>
      </w:pPr>
      <w:r>
        <w:t xml:space="preserve">            schema:</w:t>
      </w:r>
    </w:p>
    <w:p w14:paraId="295C0480" w14:textId="77777777" w:rsidR="00E45F7E" w:rsidRDefault="00E45F7E" w:rsidP="00E45F7E">
      <w:pPr>
        <w:pStyle w:val="PL"/>
      </w:pPr>
      <w:r>
        <w:t xml:space="preserve">              $ref: '#/components/schemas/MCUELocation'</w:t>
      </w:r>
    </w:p>
    <w:p w14:paraId="4A2570A6" w14:textId="77777777" w:rsidR="00E45F7E" w:rsidRDefault="00E45F7E" w:rsidP="00E45F7E">
      <w:pPr>
        <w:pStyle w:val="PL"/>
      </w:pPr>
      <w:r>
        <w:t xml:space="preserve">      responses:</w:t>
      </w:r>
    </w:p>
    <w:p w14:paraId="195F7B74" w14:textId="77777777" w:rsidR="00E45F7E" w:rsidRDefault="00E45F7E" w:rsidP="00E45F7E">
      <w:pPr>
        <w:pStyle w:val="PL"/>
      </w:pPr>
      <w:r>
        <w:t xml:space="preserve">        '201':</w:t>
      </w:r>
    </w:p>
    <w:p w14:paraId="7F0FE13C" w14:textId="77777777" w:rsidR="00E45F7E" w:rsidRDefault="00E45F7E" w:rsidP="00E45F7E">
      <w:pPr>
        <w:pStyle w:val="PL"/>
      </w:pPr>
      <w:r>
        <w:t xml:space="preserve">          description: Successful submission of location report.</w:t>
      </w:r>
    </w:p>
    <w:p w14:paraId="1F40C1AC" w14:textId="77777777" w:rsidR="00E45F7E" w:rsidRDefault="00E45F7E" w:rsidP="00E45F7E">
      <w:pPr>
        <w:pStyle w:val="PL"/>
      </w:pPr>
      <w:r>
        <w:t xml:space="preserve">          content:</w:t>
      </w:r>
    </w:p>
    <w:p w14:paraId="1252952A" w14:textId="77777777" w:rsidR="00E45F7E" w:rsidRDefault="00E45F7E" w:rsidP="00E45F7E">
      <w:pPr>
        <w:pStyle w:val="PL"/>
      </w:pPr>
      <w:r>
        <w:t xml:space="preserve">            application/json:</w:t>
      </w:r>
    </w:p>
    <w:p w14:paraId="05313026" w14:textId="77777777" w:rsidR="00E45F7E" w:rsidRDefault="00E45F7E" w:rsidP="00E45F7E">
      <w:pPr>
        <w:pStyle w:val="PL"/>
      </w:pPr>
      <w:r>
        <w:t xml:space="preserve">              schema:</w:t>
      </w:r>
    </w:p>
    <w:p w14:paraId="4B10C4A5" w14:textId="77777777" w:rsidR="00E45F7E" w:rsidRDefault="00E45F7E" w:rsidP="00E45F7E">
      <w:pPr>
        <w:pStyle w:val="PL"/>
      </w:pPr>
      <w:r>
        <w:t xml:space="preserve">                $ref: '#/components/schemas/MCUELocation'</w:t>
      </w:r>
    </w:p>
    <w:p w14:paraId="5D54D989" w14:textId="77777777" w:rsidR="00E45F7E" w:rsidRDefault="00E45F7E" w:rsidP="00E45F7E">
      <w:pPr>
        <w:pStyle w:val="PL"/>
      </w:pPr>
      <w:r>
        <w:t xml:space="preserve">        '400':</w:t>
      </w:r>
    </w:p>
    <w:p w14:paraId="1B2A56AE" w14:textId="77777777" w:rsidR="00E45F7E" w:rsidRDefault="00E45F7E" w:rsidP="00E45F7E">
      <w:pPr>
        <w:pStyle w:val="PL"/>
      </w:pPr>
      <w:r>
        <w:t xml:space="preserve">          $ref: 'TS29571_CommonData.yaml#/components/responses/400'</w:t>
      </w:r>
    </w:p>
    <w:p w14:paraId="424C18FE" w14:textId="77777777" w:rsidR="00E45F7E" w:rsidRDefault="00E45F7E" w:rsidP="00E45F7E">
      <w:pPr>
        <w:pStyle w:val="PL"/>
      </w:pPr>
      <w:r>
        <w:t xml:space="preserve">        '401':</w:t>
      </w:r>
    </w:p>
    <w:p w14:paraId="7C67A28F" w14:textId="77777777" w:rsidR="00E45F7E" w:rsidRDefault="00E45F7E" w:rsidP="00E45F7E">
      <w:pPr>
        <w:pStyle w:val="PL"/>
      </w:pPr>
      <w:r>
        <w:t xml:space="preserve">          $ref: 'TS29571_CommonData.yaml#/components/responses/401'</w:t>
      </w:r>
    </w:p>
    <w:p w14:paraId="2ED4436F" w14:textId="77777777" w:rsidR="00E45F7E" w:rsidRDefault="00E45F7E" w:rsidP="00E45F7E">
      <w:pPr>
        <w:pStyle w:val="PL"/>
      </w:pPr>
      <w:r>
        <w:t xml:space="preserve">        '403':</w:t>
      </w:r>
    </w:p>
    <w:p w14:paraId="202BB9FD" w14:textId="77777777" w:rsidR="00E45F7E" w:rsidRDefault="00E45F7E" w:rsidP="00E45F7E">
      <w:pPr>
        <w:pStyle w:val="PL"/>
      </w:pPr>
      <w:r>
        <w:t xml:space="preserve">          $ref: 'TS29571_CommonData.yaml#/components/responses/403'</w:t>
      </w:r>
    </w:p>
    <w:p w14:paraId="488AEF62" w14:textId="77777777" w:rsidR="00E45F7E" w:rsidRDefault="00E45F7E" w:rsidP="00E45F7E">
      <w:pPr>
        <w:pStyle w:val="PL"/>
      </w:pPr>
      <w:r>
        <w:t xml:space="preserve">        '404':</w:t>
      </w:r>
    </w:p>
    <w:p w14:paraId="150E5F97" w14:textId="77777777" w:rsidR="00E45F7E" w:rsidRDefault="00E45F7E" w:rsidP="00E45F7E">
      <w:pPr>
        <w:pStyle w:val="PL"/>
      </w:pPr>
      <w:r>
        <w:t xml:space="preserve">          $ref: 'TS29571_CommonData.yaml#/components/responses/404'</w:t>
      </w:r>
    </w:p>
    <w:p w14:paraId="6375E74A" w14:textId="77777777" w:rsidR="00E45F7E" w:rsidRDefault="00E45F7E" w:rsidP="00E45F7E">
      <w:pPr>
        <w:pStyle w:val="PL"/>
      </w:pPr>
      <w:r>
        <w:t xml:space="preserve">        '411':</w:t>
      </w:r>
    </w:p>
    <w:p w14:paraId="3D36EE01" w14:textId="77777777" w:rsidR="00E45F7E" w:rsidRDefault="00E45F7E" w:rsidP="00E45F7E">
      <w:pPr>
        <w:pStyle w:val="PL"/>
      </w:pPr>
      <w:r>
        <w:t xml:space="preserve">          $ref: 'TS29571_CommonData.yaml#/components/responses/411'</w:t>
      </w:r>
    </w:p>
    <w:p w14:paraId="7F557A52" w14:textId="77777777" w:rsidR="00E45F7E" w:rsidRDefault="00E45F7E" w:rsidP="00E45F7E">
      <w:pPr>
        <w:pStyle w:val="PL"/>
      </w:pPr>
      <w:r>
        <w:t xml:space="preserve">        '413':</w:t>
      </w:r>
    </w:p>
    <w:p w14:paraId="0D429374" w14:textId="77777777" w:rsidR="00E45F7E" w:rsidRDefault="00E45F7E" w:rsidP="00E45F7E">
      <w:pPr>
        <w:pStyle w:val="PL"/>
      </w:pPr>
      <w:r>
        <w:t xml:space="preserve">          $ref: 'TS29571_CommonData.yaml#/components/responses/413'</w:t>
      </w:r>
    </w:p>
    <w:p w14:paraId="4E1F7FC3" w14:textId="77777777" w:rsidR="00E45F7E" w:rsidRDefault="00E45F7E" w:rsidP="00E45F7E">
      <w:pPr>
        <w:pStyle w:val="PL"/>
      </w:pPr>
      <w:r>
        <w:t xml:space="preserve">        '415':</w:t>
      </w:r>
    </w:p>
    <w:p w14:paraId="297545A4" w14:textId="77777777" w:rsidR="00E45F7E" w:rsidRDefault="00E45F7E" w:rsidP="00E45F7E">
      <w:pPr>
        <w:pStyle w:val="PL"/>
      </w:pPr>
      <w:r>
        <w:t xml:space="preserve">          $ref: 'TS29571_CommonData.yaml#/components/responses/415'</w:t>
      </w:r>
    </w:p>
    <w:p w14:paraId="12FD6A57" w14:textId="77777777" w:rsidR="00E45F7E" w:rsidRDefault="00E45F7E" w:rsidP="00E45F7E">
      <w:pPr>
        <w:pStyle w:val="PL"/>
      </w:pPr>
      <w:r>
        <w:t xml:space="preserve">        '429':</w:t>
      </w:r>
    </w:p>
    <w:p w14:paraId="1EE54334" w14:textId="77777777" w:rsidR="00E45F7E" w:rsidRDefault="00E45F7E" w:rsidP="00E45F7E">
      <w:pPr>
        <w:pStyle w:val="PL"/>
      </w:pPr>
      <w:r>
        <w:t xml:space="preserve">          $ref: 'TS29571_CommonData.yaml#/components/responses/429'</w:t>
      </w:r>
    </w:p>
    <w:p w14:paraId="5C4FF330" w14:textId="77777777" w:rsidR="00E45F7E" w:rsidRDefault="00E45F7E" w:rsidP="00E45F7E">
      <w:pPr>
        <w:pStyle w:val="PL"/>
      </w:pPr>
      <w:r>
        <w:t xml:space="preserve">        '500':</w:t>
      </w:r>
    </w:p>
    <w:p w14:paraId="0231555A" w14:textId="77777777" w:rsidR="00E45F7E" w:rsidRDefault="00E45F7E" w:rsidP="00E45F7E">
      <w:pPr>
        <w:pStyle w:val="PL"/>
      </w:pPr>
      <w:r>
        <w:t xml:space="preserve">          $ref: 'TS29571_CommonData.yaml#/components/responses/500'</w:t>
      </w:r>
    </w:p>
    <w:p w14:paraId="39A41A2A" w14:textId="77777777" w:rsidR="00E45F7E" w:rsidRDefault="00E45F7E" w:rsidP="00E45F7E">
      <w:pPr>
        <w:pStyle w:val="PL"/>
      </w:pPr>
      <w:r>
        <w:t xml:space="preserve">        '503':</w:t>
      </w:r>
    </w:p>
    <w:p w14:paraId="678C8723" w14:textId="77777777" w:rsidR="00E45F7E" w:rsidRDefault="00E45F7E" w:rsidP="00E45F7E">
      <w:pPr>
        <w:pStyle w:val="PL"/>
      </w:pPr>
      <w:r>
        <w:t xml:space="preserve">          $ref: 'TS29571_CommonData.yaml#/components/responses/503'</w:t>
      </w:r>
    </w:p>
    <w:p w14:paraId="15293E4E" w14:textId="77777777" w:rsidR="00E45F7E" w:rsidRDefault="00E45F7E" w:rsidP="00E45F7E">
      <w:pPr>
        <w:pStyle w:val="PL"/>
      </w:pPr>
      <w:r>
        <w:t xml:space="preserve">        default:</w:t>
      </w:r>
    </w:p>
    <w:p w14:paraId="6A480216" w14:textId="77777777" w:rsidR="00E45F7E" w:rsidRDefault="00E45F7E" w:rsidP="00E45F7E">
      <w:pPr>
        <w:pStyle w:val="PL"/>
      </w:pPr>
      <w:r>
        <w:t xml:space="preserve">          $ref: 'TS29571_CommonData.yaml#/components/responses/default'</w:t>
      </w:r>
    </w:p>
    <w:p w14:paraId="6784F855" w14:textId="77777777" w:rsidR="00E45F7E" w:rsidRDefault="00E45F7E" w:rsidP="00E45F7E">
      <w:pPr>
        <w:pStyle w:val="PL"/>
      </w:pPr>
    </w:p>
    <w:p w14:paraId="7337B5C2" w14:textId="77777777" w:rsidR="00E45F7E" w:rsidRPr="002B39A2" w:rsidRDefault="00E45F7E" w:rsidP="00E45F7E">
      <w:pPr>
        <w:pStyle w:val="PL"/>
      </w:pPr>
      <w:r w:rsidRPr="002B39A2">
        <w:t>components:</w:t>
      </w:r>
    </w:p>
    <w:p w14:paraId="3B44CE5C" w14:textId="77777777" w:rsidR="00E45F7E" w:rsidRPr="002B39A2" w:rsidRDefault="00E45F7E" w:rsidP="00E45F7E">
      <w:pPr>
        <w:pStyle w:val="PL"/>
      </w:pPr>
      <w:r w:rsidRPr="002B39A2">
        <w:t xml:space="preserve">  securitySchemes:</w:t>
      </w:r>
    </w:p>
    <w:p w14:paraId="59AD7510" w14:textId="77777777" w:rsidR="00E45F7E" w:rsidRPr="002B39A2" w:rsidRDefault="00E45F7E" w:rsidP="00E45F7E">
      <w:pPr>
        <w:pStyle w:val="PL"/>
      </w:pPr>
      <w:r w:rsidRPr="002B39A2">
        <w:t xml:space="preserve">    BearerAuth:</w:t>
      </w:r>
    </w:p>
    <w:p w14:paraId="6E70D840" w14:textId="77777777" w:rsidR="00E45F7E" w:rsidRPr="002B39A2" w:rsidRDefault="00E45F7E" w:rsidP="00E45F7E">
      <w:pPr>
        <w:pStyle w:val="PL"/>
      </w:pPr>
      <w:r w:rsidRPr="002B39A2">
        <w:t xml:space="preserve">      type: http</w:t>
      </w:r>
    </w:p>
    <w:p w14:paraId="7A250F99" w14:textId="77777777" w:rsidR="00E45F7E" w:rsidRPr="002B39A2" w:rsidRDefault="00E45F7E" w:rsidP="00E45F7E">
      <w:pPr>
        <w:pStyle w:val="PL"/>
      </w:pPr>
      <w:r w:rsidRPr="002B39A2">
        <w:t xml:space="preserve">      scheme: bearer</w:t>
      </w:r>
    </w:p>
    <w:p w14:paraId="7AD466A0" w14:textId="77777777" w:rsidR="00E45F7E" w:rsidRPr="00DD7D3E" w:rsidRDefault="00E45F7E" w:rsidP="00E45F7E">
      <w:pPr>
        <w:pStyle w:val="PL"/>
        <w:rPr>
          <w:highlight w:val="yellow"/>
        </w:rPr>
      </w:pPr>
    </w:p>
    <w:p w14:paraId="417206AE" w14:textId="77777777" w:rsidR="00E45F7E" w:rsidRDefault="00E45F7E" w:rsidP="00E45F7E">
      <w:pPr>
        <w:pStyle w:val="PL"/>
      </w:pPr>
      <w:r w:rsidRPr="00E93D3B">
        <w:t># API specific definitions</w:t>
      </w:r>
    </w:p>
    <w:p w14:paraId="4E77131B" w14:textId="77777777" w:rsidR="00E45F7E" w:rsidRDefault="00E45F7E" w:rsidP="00E45F7E">
      <w:pPr>
        <w:pStyle w:val="PL"/>
      </w:pPr>
      <w:r>
        <w:t xml:space="preserve">  schemas:</w:t>
      </w:r>
    </w:p>
    <w:p w14:paraId="4924E11A" w14:textId="77777777" w:rsidR="00E45F7E" w:rsidRDefault="00E45F7E" w:rsidP="00E45F7E">
      <w:pPr>
        <w:pStyle w:val="PL"/>
      </w:pPr>
      <w:r>
        <w:t xml:space="preserve">    MCUELocation:</w:t>
      </w:r>
    </w:p>
    <w:p w14:paraId="26DC8AAC" w14:textId="77777777" w:rsidR="00E45F7E" w:rsidRDefault="00E45F7E" w:rsidP="00E45F7E">
      <w:pPr>
        <w:pStyle w:val="PL"/>
      </w:pPr>
      <w:r>
        <w:t xml:space="preserve">      description: Describes the parameters to perform LMS Location reports.</w:t>
      </w:r>
    </w:p>
    <w:p w14:paraId="75C0B55C" w14:textId="77777777" w:rsidR="00E45F7E" w:rsidRDefault="00E45F7E" w:rsidP="00E45F7E">
      <w:pPr>
        <w:pStyle w:val="PL"/>
      </w:pPr>
      <w:r>
        <w:t xml:space="preserve">      type: object</w:t>
      </w:r>
    </w:p>
    <w:p w14:paraId="7CFA7232" w14:textId="77777777" w:rsidR="00E45F7E" w:rsidRDefault="00E45F7E" w:rsidP="00E45F7E">
      <w:pPr>
        <w:pStyle w:val="PL"/>
      </w:pPr>
      <w:r>
        <w:t xml:space="preserve">      properties:</w:t>
      </w:r>
    </w:p>
    <w:p w14:paraId="2EFBD809" w14:textId="77777777" w:rsidR="00E45F7E" w:rsidRDefault="00E45F7E" w:rsidP="00E45F7E">
      <w:pPr>
        <w:pStyle w:val="PL"/>
      </w:pPr>
      <w:r>
        <w:t xml:space="preserve">        functionalAlias:</w:t>
      </w:r>
    </w:p>
    <w:p w14:paraId="0E9B8C17" w14:textId="77777777" w:rsidR="00E45F7E" w:rsidRDefault="00E45F7E" w:rsidP="00E45F7E">
      <w:pPr>
        <w:pStyle w:val="PL"/>
      </w:pPr>
      <w:r>
        <w:t xml:space="preserve">          type: string</w:t>
      </w:r>
    </w:p>
    <w:p w14:paraId="005A1864" w14:textId="77777777" w:rsidR="00E45F7E" w:rsidRDefault="00E45F7E" w:rsidP="00E45F7E">
      <w:pPr>
        <w:pStyle w:val="PL"/>
      </w:pPr>
      <w:r>
        <w:t xml:space="preserve">          format: uri</w:t>
      </w:r>
    </w:p>
    <w:p w14:paraId="1B665320" w14:textId="77777777" w:rsidR="00E45F7E" w:rsidRDefault="00E45F7E" w:rsidP="00E45F7E">
      <w:pPr>
        <w:pStyle w:val="PL"/>
      </w:pPr>
      <w:r>
        <w:t xml:space="preserve">          description: Attribute </w:t>
      </w:r>
      <w:r w:rsidRPr="0085047A">
        <w:t>containing the functional alias status change that tiggered</w:t>
      </w:r>
    </w:p>
    <w:p w14:paraId="3F8FBF34" w14:textId="77777777" w:rsidR="00E45F7E" w:rsidRDefault="00E45F7E" w:rsidP="00E45F7E">
      <w:pPr>
        <w:pStyle w:val="PL"/>
      </w:pPr>
      <w:r>
        <w:t xml:space="preserve">            </w:t>
      </w:r>
      <w:r w:rsidRPr="0085047A">
        <w:t>the location measurement</w:t>
      </w:r>
      <w:r>
        <w:t>.</w:t>
      </w:r>
    </w:p>
    <w:p w14:paraId="08A7082F" w14:textId="77777777" w:rsidR="00E45F7E" w:rsidRDefault="00E45F7E" w:rsidP="00E45F7E">
      <w:pPr>
        <w:pStyle w:val="PL"/>
      </w:pPr>
      <w:r>
        <w:t xml:space="preserve">        interRatType:</w:t>
      </w:r>
    </w:p>
    <w:p w14:paraId="0AF1A1D5" w14:textId="77777777" w:rsidR="00E45F7E" w:rsidRDefault="00E45F7E" w:rsidP="00E45F7E">
      <w:pPr>
        <w:pStyle w:val="PL"/>
      </w:pPr>
      <w:r>
        <w:t xml:space="preserve">          $ref: '#/components/schemas/InterRatType'</w:t>
      </w:r>
    </w:p>
    <w:p w14:paraId="72DA290A" w14:textId="77777777" w:rsidR="00E45F7E" w:rsidRDefault="00E45F7E" w:rsidP="00E45F7E">
      <w:pPr>
        <w:pStyle w:val="PL"/>
      </w:pPr>
      <w:r w:rsidRPr="00397845">
        <w:t xml:space="preserve">        </w:t>
      </w:r>
      <w:r>
        <w:t>l</w:t>
      </w:r>
      <w:r w:rsidRPr="00397845">
        <w:t>ocation</w:t>
      </w:r>
      <w:r>
        <w:t>Data</w:t>
      </w:r>
      <w:r w:rsidRPr="00397845">
        <w:t>:</w:t>
      </w:r>
    </w:p>
    <w:p w14:paraId="36655B78" w14:textId="77777777" w:rsidR="00E45F7E" w:rsidRDefault="00E45F7E" w:rsidP="00E45F7E">
      <w:pPr>
        <w:pStyle w:val="PL"/>
      </w:pPr>
      <w:r>
        <w:t xml:space="preserve">          $ref: '#/components/schemas/LocationInfo'</w:t>
      </w:r>
    </w:p>
    <w:p w14:paraId="6972E7BA" w14:textId="77777777" w:rsidR="00E45F7E" w:rsidRDefault="00E45F7E" w:rsidP="00E45F7E">
      <w:pPr>
        <w:pStyle w:val="PL"/>
      </w:pPr>
      <w:r>
        <w:t xml:space="preserve">        locTimestamp:</w:t>
      </w:r>
    </w:p>
    <w:p w14:paraId="7830C24D" w14:textId="77777777" w:rsidR="00E45F7E" w:rsidRDefault="00E45F7E" w:rsidP="00E45F7E">
      <w:pPr>
        <w:pStyle w:val="PL"/>
      </w:pPr>
      <w:r>
        <w:t xml:space="preserve">          type: string</w:t>
      </w:r>
    </w:p>
    <w:p w14:paraId="019B0E38" w14:textId="77777777" w:rsidR="00E45F7E" w:rsidRDefault="00E45F7E" w:rsidP="00E45F7E">
      <w:pPr>
        <w:pStyle w:val="PL"/>
      </w:pPr>
      <w:r>
        <w:t xml:space="preserve">          format: date-time</w:t>
      </w:r>
    </w:p>
    <w:p w14:paraId="347D32C4" w14:textId="77777777" w:rsidR="00E45F7E" w:rsidRDefault="00E45F7E" w:rsidP="00E45F7E">
      <w:pPr>
        <w:pStyle w:val="PL"/>
      </w:pPr>
      <w:r>
        <w:t xml:space="preserve">          description: Attribute containing </w:t>
      </w:r>
      <w:r w:rsidRPr="003C1230">
        <w:t>the date and time the location measurement was made</w:t>
      </w:r>
      <w:r>
        <w:t>.</w:t>
      </w:r>
    </w:p>
    <w:p w14:paraId="42115A6D" w14:textId="77777777" w:rsidR="00E45F7E" w:rsidRPr="006741A1" w:rsidRDefault="00E45F7E" w:rsidP="00E45F7E">
      <w:pPr>
        <w:pStyle w:val="PL"/>
      </w:pPr>
      <w:r>
        <w:t xml:space="preserve">            S</w:t>
      </w:r>
      <w:r w:rsidRPr="006741A1">
        <w:t>tring with format "date-time" as defined in OpenAPI.</w:t>
      </w:r>
      <w:r>
        <w:t xml:space="preserve"> </w:t>
      </w:r>
    </w:p>
    <w:p w14:paraId="2EC6E90B" w14:textId="77777777" w:rsidR="00E45F7E" w:rsidRDefault="00E45F7E" w:rsidP="00E45F7E">
      <w:pPr>
        <w:pStyle w:val="PL"/>
      </w:pPr>
      <w:r>
        <w:t xml:space="preserve">        mclocClientId:</w:t>
      </w:r>
    </w:p>
    <w:p w14:paraId="1FE71A46" w14:textId="77777777" w:rsidR="00E45F7E" w:rsidRDefault="00E45F7E" w:rsidP="00E45F7E">
      <w:pPr>
        <w:pStyle w:val="PL"/>
      </w:pPr>
      <w:r>
        <w:t xml:space="preserve">          type: string</w:t>
      </w:r>
    </w:p>
    <w:p w14:paraId="7FE7A9A5" w14:textId="77777777" w:rsidR="00E45F7E" w:rsidRDefault="00E45F7E" w:rsidP="00E45F7E">
      <w:pPr>
        <w:pStyle w:val="PL"/>
      </w:pPr>
      <w:r>
        <w:t xml:space="preserve">          format: uuid</w:t>
      </w:r>
    </w:p>
    <w:p w14:paraId="75642450" w14:textId="77777777" w:rsidR="00E45F7E" w:rsidRDefault="00E45F7E" w:rsidP="00E45F7E">
      <w:pPr>
        <w:pStyle w:val="PL"/>
      </w:pPr>
      <w:r>
        <w:t xml:space="preserve">          description: U</w:t>
      </w:r>
      <w:r w:rsidRPr="00397845">
        <w:t>sed to identify the reporting LMC, this is required when multiple location</w:t>
      </w:r>
    </w:p>
    <w:p w14:paraId="1DD1F731" w14:textId="77777777" w:rsidR="00E45F7E" w:rsidRDefault="00E45F7E" w:rsidP="00E45F7E">
      <w:pPr>
        <w:pStyle w:val="PL"/>
      </w:pPr>
      <w:r>
        <w:t xml:space="preserve">            </w:t>
      </w:r>
      <w:r w:rsidRPr="00397845">
        <w:t xml:space="preserve">information responses for different requested </w:t>
      </w:r>
      <w:r>
        <w:t>LMC</w:t>
      </w:r>
      <w:r w:rsidRPr="00397845">
        <w:t xml:space="preserve"> are sent.</w:t>
      </w:r>
    </w:p>
    <w:p w14:paraId="1B04DC75" w14:textId="77777777" w:rsidR="00E45F7E" w:rsidRDefault="00E45F7E" w:rsidP="00E45F7E">
      <w:pPr>
        <w:pStyle w:val="PL"/>
      </w:pPr>
      <w:r>
        <w:t xml:space="preserve">        mcServiceUELabel:</w:t>
      </w:r>
    </w:p>
    <w:p w14:paraId="248A3D30" w14:textId="77777777" w:rsidR="00E45F7E" w:rsidRDefault="00E45F7E" w:rsidP="00E45F7E">
      <w:pPr>
        <w:pStyle w:val="PL"/>
      </w:pPr>
      <w:r>
        <w:t xml:space="preserve">          type: string</w:t>
      </w:r>
    </w:p>
    <w:p w14:paraId="665A1541" w14:textId="77777777" w:rsidR="00E45F7E" w:rsidRDefault="00E45F7E" w:rsidP="00E45F7E">
      <w:pPr>
        <w:pStyle w:val="PL"/>
      </w:pPr>
      <w:r>
        <w:t xml:space="preserve">          description: U</w:t>
      </w:r>
      <w:r w:rsidRPr="00397845">
        <w:t xml:space="preserve">sed to identify the reporting </w:t>
      </w:r>
      <w:r>
        <w:t>MC UE for the end users</w:t>
      </w:r>
      <w:r w:rsidRPr="00397845">
        <w:t xml:space="preserve">, this </w:t>
      </w:r>
      <w:r>
        <w:t>may be used</w:t>
      </w:r>
    </w:p>
    <w:p w14:paraId="28EE4F02" w14:textId="77777777" w:rsidR="00E45F7E" w:rsidRDefault="00E45F7E" w:rsidP="00E45F7E">
      <w:pPr>
        <w:pStyle w:val="PL"/>
      </w:pPr>
      <w:r>
        <w:t xml:space="preserve">         </w:t>
      </w:r>
      <w:r w:rsidRPr="00397845">
        <w:t xml:space="preserve"> </w:t>
      </w:r>
      <w:r>
        <w:t xml:space="preserve">  </w:t>
      </w:r>
      <w:r w:rsidRPr="00397845">
        <w:t>when multiple</w:t>
      </w:r>
      <w:r>
        <w:t xml:space="preserve"> MC UEs are used by the same MC service user</w:t>
      </w:r>
      <w:r w:rsidRPr="00397845">
        <w:t>.</w:t>
      </w:r>
    </w:p>
    <w:p w14:paraId="5959C4E2" w14:textId="77777777" w:rsidR="00E45F7E" w:rsidRDefault="00E45F7E" w:rsidP="00E45F7E">
      <w:pPr>
        <w:pStyle w:val="PL"/>
      </w:pPr>
      <w:r>
        <w:t xml:space="preserve">        reportId:</w:t>
      </w:r>
    </w:p>
    <w:p w14:paraId="63E3050A" w14:textId="77777777" w:rsidR="00E45F7E" w:rsidRDefault="00E45F7E" w:rsidP="00E45F7E">
      <w:pPr>
        <w:pStyle w:val="PL"/>
      </w:pPr>
      <w:r>
        <w:t xml:space="preserve">          type: string</w:t>
      </w:r>
    </w:p>
    <w:p w14:paraId="174542E7" w14:textId="77777777" w:rsidR="00E45F7E" w:rsidRDefault="00E45F7E" w:rsidP="00E45F7E">
      <w:pPr>
        <w:pStyle w:val="PL"/>
      </w:pPr>
      <w:r>
        <w:t xml:space="preserve">          description: Attribute is used to return the value in the RequestId attribute </w:t>
      </w:r>
    </w:p>
    <w:p w14:paraId="57244B78" w14:textId="77777777" w:rsidR="00E45F7E" w:rsidRDefault="00E45F7E" w:rsidP="00E45F7E">
      <w:pPr>
        <w:pStyle w:val="PL"/>
      </w:pPr>
      <w:r>
        <w:t xml:space="preserve">            in the an Location Request.</w:t>
      </w:r>
    </w:p>
    <w:p w14:paraId="2670133C" w14:textId="77777777" w:rsidR="00E45F7E" w:rsidRDefault="00E45F7E" w:rsidP="00E45F7E">
      <w:pPr>
        <w:pStyle w:val="PL"/>
      </w:pPr>
      <w:r>
        <w:t xml:space="preserve">        reportType:</w:t>
      </w:r>
    </w:p>
    <w:p w14:paraId="349EBA11" w14:textId="77777777" w:rsidR="00E45F7E" w:rsidRDefault="00E45F7E" w:rsidP="00E45F7E">
      <w:pPr>
        <w:pStyle w:val="PL"/>
      </w:pPr>
      <w:r>
        <w:t xml:space="preserve">          $ref: '#/components/schemas/ReportType'</w:t>
      </w:r>
    </w:p>
    <w:p w14:paraId="4854ECC6" w14:textId="77777777" w:rsidR="00E45F7E" w:rsidRDefault="00E45F7E" w:rsidP="00E45F7E">
      <w:pPr>
        <w:pStyle w:val="PL"/>
      </w:pPr>
      <w:r>
        <w:t xml:space="preserve">        triggerId:</w:t>
      </w:r>
    </w:p>
    <w:p w14:paraId="7D0C5685" w14:textId="77777777" w:rsidR="00E45F7E" w:rsidRDefault="00E45F7E" w:rsidP="00E45F7E">
      <w:pPr>
        <w:pStyle w:val="PL"/>
      </w:pPr>
      <w:r>
        <w:t xml:space="preserve">          type: array</w:t>
      </w:r>
    </w:p>
    <w:p w14:paraId="5D60306A" w14:textId="77777777" w:rsidR="00E45F7E" w:rsidRDefault="00E45F7E" w:rsidP="00E45F7E">
      <w:pPr>
        <w:pStyle w:val="PL"/>
      </w:pPr>
      <w:r>
        <w:t xml:space="preserve">          items:</w:t>
      </w:r>
    </w:p>
    <w:p w14:paraId="4E2E3556" w14:textId="77777777" w:rsidR="00E45F7E" w:rsidRDefault="00E45F7E" w:rsidP="00E45F7E">
      <w:pPr>
        <w:pStyle w:val="PL"/>
      </w:pPr>
      <w:r>
        <w:t xml:space="preserve">            type: string</w:t>
      </w:r>
    </w:p>
    <w:p w14:paraId="5DC1147C" w14:textId="77777777" w:rsidR="00E45F7E" w:rsidRDefault="00E45F7E" w:rsidP="00E45F7E">
      <w:pPr>
        <w:pStyle w:val="PL"/>
      </w:pPr>
      <w:r>
        <w:t xml:space="preserve">            description: Attribute</w:t>
      </w:r>
      <w:r w:rsidRPr="00434226">
        <w:t xml:space="preserve"> which can occur multiple times that contain the value </w:t>
      </w:r>
    </w:p>
    <w:p w14:paraId="533BB6A2" w14:textId="77777777" w:rsidR="00E45F7E" w:rsidRDefault="00E45F7E" w:rsidP="00E45F7E">
      <w:pPr>
        <w:pStyle w:val="PL"/>
      </w:pPr>
      <w:r>
        <w:t xml:space="preserve">              </w:t>
      </w:r>
      <w:r w:rsidRPr="00434226">
        <w:t>of the TriggerId</w:t>
      </w:r>
      <w:r>
        <w:t xml:space="preserve"> </w:t>
      </w:r>
      <w:r w:rsidRPr="00434226">
        <w:t>attribute associated with a trigger that has fired</w:t>
      </w:r>
      <w:r>
        <w:t>.</w:t>
      </w:r>
    </w:p>
    <w:p w14:paraId="34DA39AC" w14:textId="77777777" w:rsidR="00E45F7E" w:rsidRDefault="00E45F7E" w:rsidP="00E45F7E">
      <w:pPr>
        <w:pStyle w:val="PL"/>
      </w:pPr>
    </w:p>
    <w:p w14:paraId="32E346A3" w14:textId="77777777" w:rsidR="00E45F7E" w:rsidRDefault="00E45F7E" w:rsidP="00E45F7E">
      <w:pPr>
        <w:pStyle w:val="PL"/>
      </w:pPr>
      <w:r>
        <w:t xml:space="preserve">    LocationInfo:</w:t>
      </w:r>
    </w:p>
    <w:p w14:paraId="5419BC2C" w14:textId="77777777" w:rsidR="00E45F7E" w:rsidRDefault="00E45F7E" w:rsidP="00E45F7E">
      <w:pPr>
        <w:pStyle w:val="PL"/>
      </w:pPr>
      <w:r>
        <w:t xml:space="preserve">      description: </w:t>
      </w:r>
      <w:r w:rsidRPr="00201A95">
        <w:t>object that includes coordinates typically obtained from GPS.</w:t>
      </w:r>
    </w:p>
    <w:p w14:paraId="7A54BF78" w14:textId="77777777" w:rsidR="00E45F7E" w:rsidRDefault="00E45F7E" w:rsidP="00E45F7E">
      <w:pPr>
        <w:pStyle w:val="PL"/>
      </w:pPr>
      <w:r>
        <w:t xml:space="preserve">      type: object</w:t>
      </w:r>
    </w:p>
    <w:p w14:paraId="2042567B" w14:textId="77777777" w:rsidR="00E45F7E" w:rsidRDefault="00E45F7E" w:rsidP="00E45F7E">
      <w:pPr>
        <w:pStyle w:val="PL"/>
      </w:pPr>
      <w:r>
        <w:t xml:space="preserve">      properties:</w:t>
      </w:r>
    </w:p>
    <w:p w14:paraId="2BFC7823" w14:textId="77777777" w:rsidR="00E45F7E" w:rsidRDefault="00E45F7E" w:rsidP="00E45F7E">
      <w:pPr>
        <w:pStyle w:val="PL"/>
      </w:pPr>
      <w:r>
        <w:t xml:space="preserve">        coordinate:</w:t>
      </w:r>
    </w:p>
    <w:p w14:paraId="0F99AD2F" w14:textId="77777777" w:rsidR="00E45F7E" w:rsidRDefault="00E45F7E" w:rsidP="00E45F7E">
      <w:pPr>
        <w:pStyle w:val="PL"/>
      </w:pPr>
      <w:r>
        <w:t xml:space="preserve">          $ref: '#/components/schemas/Coordinate'</w:t>
      </w:r>
    </w:p>
    <w:p w14:paraId="1595AF15" w14:textId="77777777" w:rsidR="00E45F7E" w:rsidRPr="002E03EA" w:rsidRDefault="00E45F7E" w:rsidP="00E45F7E">
      <w:pPr>
        <w:pStyle w:val="PL"/>
        <w:rPr>
          <w:lang w:val="sv-SE"/>
        </w:rPr>
      </w:pPr>
      <w:r>
        <w:t xml:space="preserve">        </w:t>
      </w:r>
      <w:r w:rsidRPr="002E03EA">
        <w:rPr>
          <w:lang w:val="sv-SE"/>
        </w:rPr>
        <w:t>ecgi:</w:t>
      </w:r>
    </w:p>
    <w:p w14:paraId="2A6A654A" w14:textId="77777777" w:rsidR="00E45F7E" w:rsidRPr="002E03EA" w:rsidRDefault="00E45F7E" w:rsidP="00E45F7E">
      <w:pPr>
        <w:pStyle w:val="PL"/>
        <w:rPr>
          <w:lang w:val="sv-SE"/>
        </w:rPr>
      </w:pPr>
      <w:r w:rsidRPr="002E03EA">
        <w:rPr>
          <w:lang w:val="sv-SE"/>
        </w:rPr>
        <w:t xml:space="preserve">          type: string</w:t>
      </w:r>
    </w:p>
    <w:p w14:paraId="4EBC8540" w14:textId="77777777" w:rsidR="00E45F7E" w:rsidRPr="002E03EA" w:rsidRDefault="00E45F7E" w:rsidP="00E45F7E">
      <w:pPr>
        <w:pStyle w:val="PL"/>
        <w:rPr>
          <w:lang w:val="sv-SE"/>
        </w:rPr>
      </w:pPr>
      <w:r w:rsidRPr="002E03EA">
        <w:rPr>
          <w:lang w:val="sv-SE"/>
        </w:rPr>
        <w:t xml:space="preserve">          pattern: '\d{3}\d{3}[0-1]{28}'</w:t>
      </w:r>
    </w:p>
    <w:p w14:paraId="3150B906" w14:textId="77777777" w:rsidR="00E45F7E" w:rsidRDefault="00E45F7E" w:rsidP="00E45F7E">
      <w:pPr>
        <w:pStyle w:val="PL"/>
      </w:pPr>
      <w:r w:rsidRPr="002E03EA">
        <w:rPr>
          <w:lang w:val="sv-SE"/>
        </w:rPr>
        <w:t xml:space="preserve">          </w:t>
      </w:r>
      <w:r>
        <w:t>description: Attribute containing the ECGI that the LMC is located in.</w:t>
      </w:r>
    </w:p>
    <w:p w14:paraId="00D6EDAE" w14:textId="77777777" w:rsidR="00E45F7E" w:rsidRPr="00856F8E" w:rsidRDefault="00E45F7E" w:rsidP="00E45F7E">
      <w:pPr>
        <w:pStyle w:val="PL"/>
      </w:pPr>
      <w:r w:rsidRPr="00856F8E">
        <w:t xml:space="preserve">        mbmsSaiId:</w:t>
      </w:r>
    </w:p>
    <w:p w14:paraId="5068DF29" w14:textId="77777777" w:rsidR="00E45F7E" w:rsidRPr="00856F8E" w:rsidRDefault="00E45F7E" w:rsidP="00E45F7E">
      <w:pPr>
        <w:pStyle w:val="PL"/>
      </w:pPr>
      <w:r w:rsidRPr="00856F8E">
        <w:t xml:space="preserve">          type: </w:t>
      </w:r>
      <w:r>
        <w:t>integer</w:t>
      </w:r>
    </w:p>
    <w:p w14:paraId="62461584" w14:textId="77777777" w:rsidR="00E45F7E" w:rsidRDefault="00E45F7E" w:rsidP="00E45F7E">
      <w:pPr>
        <w:pStyle w:val="PL"/>
      </w:pPr>
      <w:r>
        <w:t xml:space="preserve">          minimum: 0</w:t>
      </w:r>
    </w:p>
    <w:p w14:paraId="35B4444B" w14:textId="77777777" w:rsidR="00E45F7E" w:rsidRDefault="00E45F7E" w:rsidP="00E45F7E">
      <w:pPr>
        <w:pStyle w:val="PL"/>
      </w:pPr>
      <w:r>
        <w:t xml:space="preserve">          maximum: 65535</w:t>
      </w:r>
    </w:p>
    <w:p w14:paraId="5FACB4D4" w14:textId="77777777" w:rsidR="00E45F7E" w:rsidRPr="00856F8E" w:rsidRDefault="00E45F7E" w:rsidP="00E45F7E">
      <w:pPr>
        <w:pStyle w:val="PL"/>
      </w:pPr>
      <w:r w:rsidRPr="00856F8E">
        <w:t xml:space="preserve">          description: Attribute containing the MBMS Service Area Id the LMC is located in</w:t>
      </w:r>
      <w:r>
        <w:t>.</w:t>
      </w:r>
    </w:p>
    <w:p w14:paraId="7FA22312" w14:textId="77777777" w:rsidR="00E45F7E" w:rsidRPr="00856F8E" w:rsidRDefault="00E45F7E" w:rsidP="00E45F7E">
      <w:pPr>
        <w:pStyle w:val="PL"/>
      </w:pPr>
      <w:r w:rsidRPr="00856F8E">
        <w:t xml:space="preserve">        mbsfnArea:</w:t>
      </w:r>
    </w:p>
    <w:p w14:paraId="0A2865A0" w14:textId="77777777" w:rsidR="00E45F7E" w:rsidRPr="00856F8E" w:rsidRDefault="00E45F7E" w:rsidP="00E45F7E">
      <w:pPr>
        <w:pStyle w:val="PL"/>
      </w:pPr>
      <w:r w:rsidRPr="00856F8E">
        <w:t xml:space="preserve">          type: </w:t>
      </w:r>
      <w:r>
        <w:t>integer</w:t>
      </w:r>
    </w:p>
    <w:p w14:paraId="4ACF56CF" w14:textId="77777777" w:rsidR="00E45F7E" w:rsidRDefault="00E45F7E" w:rsidP="00E45F7E">
      <w:pPr>
        <w:pStyle w:val="PL"/>
      </w:pPr>
      <w:r>
        <w:t xml:space="preserve">          minimum: 0</w:t>
      </w:r>
    </w:p>
    <w:p w14:paraId="0F421912" w14:textId="77777777" w:rsidR="00E45F7E" w:rsidRDefault="00E45F7E" w:rsidP="00E45F7E">
      <w:pPr>
        <w:pStyle w:val="PL"/>
      </w:pPr>
      <w:r>
        <w:t xml:space="preserve">          maximum: 255</w:t>
      </w:r>
    </w:p>
    <w:p w14:paraId="75C88128" w14:textId="77777777" w:rsidR="00E45F7E" w:rsidRDefault="00E45F7E" w:rsidP="00E45F7E">
      <w:pPr>
        <w:pStyle w:val="PL"/>
      </w:pPr>
      <w:r w:rsidRPr="00856F8E">
        <w:t xml:space="preserve">          description: Attribute containing the MBSFN Area the LMC is located in</w:t>
      </w:r>
      <w:r>
        <w:t>.</w:t>
      </w:r>
    </w:p>
    <w:p w14:paraId="280FCF86" w14:textId="77777777" w:rsidR="00E45F7E" w:rsidRPr="005B5988" w:rsidRDefault="00E45F7E" w:rsidP="00E45F7E">
      <w:pPr>
        <w:pStyle w:val="PL"/>
        <w:rPr>
          <w:lang w:val="sv-SE"/>
        </w:rPr>
      </w:pPr>
      <w:r w:rsidRPr="002E03EA">
        <w:rPr>
          <w:lang w:val="en-US"/>
        </w:rPr>
        <w:t xml:space="preserve">        </w:t>
      </w:r>
      <w:r>
        <w:rPr>
          <w:lang w:val="sv-SE"/>
        </w:rPr>
        <w:t>n</w:t>
      </w:r>
      <w:r w:rsidRPr="005B5988">
        <w:rPr>
          <w:lang w:val="sv-SE"/>
        </w:rPr>
        <w:t>cgi:</w:t>
      </w:r>
    </w:p>
    <w:p w14:paraId="0199020E" w14:textId="77777777" w:rsidR="00E45F7E" w:rsidRPr="005B5988" w:rsidRDefault="00E45F7E" w:rsidP="00E45F7E">
      <w:pPr>
        <w:pStyle w:val="PL"/>
        <w:rPr>
          <w:lang w:val="sv-SE"/>
        </w:rPr>
      </w:pPr>
      <w:r w:rsidRPr="005B5988">
        <w:rPr>
          <w:lang w:val="sv-SE"/>
        </w:rPr>
        <w:t xml:space="preserve">          type: string</w:t>
      </w:r>
    </w:p>
    <w:p w14:paraId="65F0734E" w14:textId="77777777" w:rsidR="00E45F7E" w:rsidRPr="002E03EA" w:rsidRDefault="00E45F7E" w:rsidP="00E45F7E">
      <w:pPr>
        <w:pStyle w:val="PL"/>
        <w:rPr>
          <w:lang w:val="sv-SE"/>
        </w:rPr>
      </w:pPr>
      <w:r w:rsidRPr="002E03EA">
        <w:rPr>
          <w:lang w:val="sv-SE"/>
        </w:rPr>
        <w:t xml:space="preserve">          pattern: '\d{3}\d{3}[0-1]{36}'</w:t>
      </w:r>
    </w:p>
    <w:p w14:paraId="54845539" w14:textId="77777777" w:rsidR="00E45F7E" w:rsidRDefault="00E45F7E" w:rsidP="00E45F7E">
      <w:pPr>
        <w:pStyle w:val="PL"/>
      </w:pPr>
      <w:r w:rsidRPr="002E03EA">
        <w:rPr>
          <w:lang w:val="sv-SE"/>
        </w:rPr>
        <w:t xml:space="preserve">          </w:t>
      </w:r>
      <w:r>
        <w:t>description: Attribute containing the NGCI that the LMC is located in.</w:t>
      </w:r>
    </w:p>
    <w:p w14:paraId="73C6417F" w14:textId="77777777" w:rsidR="00E45F7E" w:rsidRDefault="00E45F7E" w:rsidP="00E45F7E">
      <w:pPr>
        <w:pStyle w:val="PL"/>
      </w:pPr>
      <w:r>
        <w:t xml:space="preserve">        neighbouringEcgi:</w:t>
      </w:r>
    </w:p>
    <w:p w14:paraId="17CBA485" w14:textId="77777777" w:rsidR="00E45F7E" w:rsidRDefault="00E45F7E" w:rsidP="00E45F7E">
      <w:pPr>
        <w:pStyle w:val="PL"/>
      </w:pPr>
      <w:r>
        <w:t xml:space="preserve">          type: array</w:t>
      </w:r>
    </w:p>
    <w:p w14:paraId="7A732DB2" w14:textId="77777777" w:rsidR="00E45F7E" w:rsidRDefault="00E45F7E" w:rsidP="00E45F7E">
      <w:pPr>
        <w:pStyle w:val="PL"/>
      </w:pPr>
      <w:r>
        <w:t xml:space="preserve">          items:</w:t>
      </w:r>
    </w:p>
    <w:p w14:paraId="2FAD0C63" w14:textId="77777777" w:rsidR="00E45F7E" w:rsidRDefault="00E45F7E" w:rsidP="00E45F7E">
      <w:pPr>
        <w:pStyle w:val="PL"/>
      </w:pPr>
      <w:r>
        <w:t xml:space="preserve">            </w:t>
      </w:r>
      <w:r w:rsidRPr="00856F8E">
        <w:t>type: string</w:t>
      </w:r>
    </w:p>
    <w:p w14:paraId="1CC0FC39" w14:textId="77777777" w:rsidR="00E45F7E" w:rsidRPr="00856F8E" w:rsidRDefault="00E45F7E" w:rsidP="00E45F7E">
      <w:pPr>
        <w:pStyle w:val="PL"/>
      </w:pPr>
      <w:r>
        <w:t xml:space="preserve">            </w:t>
      </w:r>
      <w:r>
        <w:rPr>
          <w:lang w:val="en-US"/>
        </w:rPr>
        <w:t>pattern: '</w:t>
      </w:r>
      <w:r w:rsidRPr="008A4AF2">
        <w:rPr>
          <w:lang w:val="en-US"/>
        </w:rPr>
        <w:t>\d{3}\d{3}[0-1]{28}</w:t>
      </w:r>
      <w:r>
        <w:rPr>
          <w:lang w:val="en-US"/>
        </w:rPr>
        <w:t>'</w:t>
      </w:r>
    </w:p>
    <w:p w14:paraId="3298CA69" w14:textId="77777777" w:rsidR="00E45F7E" w:rsidRDefault="00E45F7E" w:rsidP="00E45F7E">
      <w:pPr>
        <w:pStyle w:val="PL"/>
      </w:pPr>
      <w:r w:rsidRPr="00856F8E">
        <w:t xml:space="preserve">            description</w:t>
      </w:r>
      <w:r>
        <w:t>:</w:t>
      </w:r>
      <w:r w:rsidRPr="00856F8E">
        <w:t xml:space="preserve"> </w:t>
      </w:r>
      <w:r>
        <w:t>A</w:t>
      </w:r>
      <w:r w:rsidRPr="00856F8E">
        <w:t>ttribute conta</w:t>
      </w:r>
      <w:r>
        <w:t>i</w:t>
      </w:r>
      <w:r w:rsidRPr="00856F8E">
        <w:t>ning a list of ECGI of any neighbouring cell</w:t>
      </w:r>
    </w:p>
    <w:p w14:paraId="2A99DE5C" w14:textId="77777777" w:rsidR="00E45F7E" w:rsidRPr="00856F8E" w:rsidRDefault="00E45F7E" w:rsidP="00E45F7E">
      <w:pPr>
        <w:pStyle w:val="PL"/>
      </w:pPr>
      <w:r>
        <w:t xml:space="preserve">              </w:t>
      </w:r>
      <w:r w:rsidRPr="00856F8E">
        <w:t>the LMC detects.</w:t>
      </w:r>
    </w:p>
    <w:p w14:paraId="6BF43C72" w14:textId="77777777" w:rsidR="00E45F7E" w:rsidRDefault="00E45F7E" w:rsidP="00E45F7E">
      <w:pPr>
        <w:pStyle w:val="PL"/>
      </w:pPr>
      <w:r>
        <w:t xml:space="preserve">        neighbouringNcgi:</w:t>
      </w:r>
    </w:p>
    <w:p w14:paraId="13BFD721" w14:textId="77777777" w:rsidR="00E45F7E" w:rsidRDefault="00E45F7E" w:rsidP="00E45F7E">
      <w:pPr>
        <w:pStyle w:val="PL"/>
      </w:pPr>
      <w:r>
        <w:t xml:space="preserve">          type: array</w:t>
      </w:r>
    </w:p>
    <w:p w14:paraId="41ACCE40" w14:textId="77777777" w:rsidR="00E45F7E" w:rsidRDefault="00E45F7E" w:rsidP="00E45F7E">
      <w:pPr>
        <w:pStyle w:val="PL"/>
      </w:pPr>
      <w:r>
        <w:t xml:space="preserve">          items:</w:t>
      </w:r>
    </w:p>
    <w:p w14:paraId="1D714F1C" w14:textId="77777777" w:rsidR="00E45F7E" w:rsidRDefault="00E45F7E" w:rsidP="00E45F7E">
      <w:pPr>
        <w:pStyle w:val="PL"/>
      </w:pPr>
      <w:r>
        <w:t xml:space="preserve">            </w:t>
      </w:r>
      <w:r w:rsidRPr="00856F8E">
        <w:t>type: string</w:t>
      </w:r>
    </w:p>
    <w:p w14:paraId="1EF4A131" w14:textId="77777777" w:rsidR="00E45F7E" w:rsidRPr="00856F8E" w:rsidRDefault="00E45F7E" w:rsidP="00E45F7E">
      <w:pPr>
        <w:pStyle w:val="PL"/>
      </w:pPr>
      <w:r>
        <w:t xml:space="preserve">            </w:t>
      </w:r>
      <w:r>
        <w:rPr>
          <w:lang w:val="en-US"/>
        </w:rPr>
        <w:t>pattern: '</w:t>
      </w:r>
      <w:r w:rsidRPr="008A4AF2">
        <w:rPr>
          <w:lang w:val="en-US"/>
        </w:rPr>
        <w:t>\d{3}\d{3}[0-1]{</w:t>
      </w:r>
      <w:r>
        <w:rPr>
          <w:lang w:val="en-US"/>
        </w:rPr>
        <w:t>36</w:t>
      </w:r>
      <w:r w:rsidRPr="008A4AF2">
        <w:rPr>
          <w:lang w:val="en-US"/>
        </w:rPr>
        <w:t>}</w:t>
      </w:r>
      <w:r>
        <w:rPr>
          <w:lang w:val="en-US"/>
        </w:rPr>
        <w:t>'</w:t>
      </w:r>
    </w:p>
    <w:p w14:paraId="29D89B3C" w14:textId="77777777" w:rsidR="00E45F7E" w:rsidRDefault="00E45F7E" w:rsidP="00E45F7E">
      <w:pPr>
        <w:pStyle w:val="PL"/>
      </w:pPr>
      <w:r w:rsidRPr="00856F8E">
        <w:t xml:space="preserve">            description</w:t>
      </w:r>
      <w:r>
        <w:t>:</w:t>
      </w:r>
      <w:r w:rsidRPr="00856F8E">
        <w:t xml:space="preserve"> </w:t>
      </w:r>
      <w:r>
        <w:t>A</w:t>
      </w:r>
      <w:r w:rsidRPr="00856F8E">
        <w:t>ttribute conta</w:t>
      </w:r>
      <w:r>
        <w:t>i</w:t>
      </w:r>
      <w:r w:rsidRPr="00856F8E">
        <w:t xml:space="preserve">ning a list of </w:t>
      </w:r>
      <w:r>
        <w:t>N</w:t>
      </w:r>
      <w:r w:rsidRPr="00856F8E">
        <w:t>CGI of any neighbouring cell</w:t>
      </w:r>
    </w:p>
    <w:p w14:paraId="75C81CBE" w14:textId="77777777" w:rsidR="00E45F7E" w:rsidRPr="00856F8E" w:rsidRDefault="00E45F7E" w:rsidP="00E45F7E">
      <w:pPr>
        <w:pStyle w:val="PL"/>
      </w:pPr>
      <w:r>
        <w:t xml:space="preserve">              </w:t>
      </w:r>
      <w:r w:rsidRPr="00856F8E">
        <w:t>the LMC detects.</w:t>
      </w:r>
    </w:p>
    <w:p w14:paraId="19039DF6" w14:textId="77777777" w:rsidR="00E45F7E" w:rsidRPr="00856F8E" w:rsidRDefault="00E45F7E" w:rsidP="00E45F7E">
      <w:pPr>
        <w:pStyle w:val="PL"/>
      </w:pPr>
      <w:r w:rsidRPr="00856F8E">
        <w:t xml:space="preserve">        </w:t>
      </w:r>
      <w:r>
        <w:t>nr</w:t>
      </w:r>
      <w:r w:rsidRPr="00EA5413">
        <w:t>5GMbsfsaArea</w:t>
      </w:r>
      <w:r w:rsidRPr="00856F8E">
        <w:t>:</w:t>
      </w:r>
    </w:p>
    <w:p w14:paraId="3ACFA070" w14:textId="77777777" w:rsidR="00E45F7E" w:rsidRPr="00856F8E" w:rsidRDefault="00E45F7E" w:rsidP="00E45F7E">
      <w:pPr>
        <w:pStyle w:val="PL"/>
      </w:pPr>
      <w:r w:rsidRPr="00856F8E">
        <w:t xml:space="preserve">          type: </w:t>
      </w:r>
      <w:r>
        <w:t>string</w:t>
      </w:r>
    </w:p>
    <w:p w14:paraId="4A4AB9C2" w14:textId="77777777" w:rsidR="00E45F7E" w:rsidRDefault="00E45F7E" w:rsidP="00E45F7E">
      <w:pPr>
        <w:pStyle w:val="PL"/>
      </w:pPr>
      <w:r>
        <w:t xml:space="preserve">          </w:t>
      </w:r>
      <w:r>
        <w:rPr>
          <w:lang w:val="en-US"/>
        </w:rPr>
        <w:t>pattern: '</w:t>
      </w:r>
      <w:r w:rsidRPr="00183F7C">
        <w:rPr>
          <w:lang w:val="en-US"/>
        </w:rPr>
        <w:t>^[A-Fa-f0-9]{6}$</w:t>
      </w:r>
      <w:r>
        <w:rPr>
          <w:lang w:val="en-US"/>
        </w:rPr>
        <w:t>'</w:t>
      </w:r>
    </w:p>
    <w:p w14:paraId="2FC535D9" w14:textId="77777777" w:rsidR="00E45F7E" w:rsidRDefault="00E45F7E" w:rsidP="00E45F7E">
      <w:pPr>
        <w:pStyle w:val="PL"/>
      </w:pPr>
      <w:r w:rsidRPr="00856F8E">
        <w:t xml:space="preserve">          description: Attribute containing the </w:t>
      </w:r>
      <w:r>
        <w:t xml:space="preserve">5G </w:t>
      </w:r>
      <w:r w:rsidRPr="00856F8E">
        <w:t>MBS Service Area Id the LMC is located in</w:t>
      </w:r>
      <w:r>
        <w:t>.</w:t>
      </w:r>
    </w:p>
    <w:p w14:paraId="3BAF8EAA" w14:textId="77777777" w:rsidR="00E45F7E" w:rsidRPr="00856F8E" w:rsidRDefault="00E45F7E" w:rsidP="00E45F7E">
      <w:pPr>
        <w:pStyle w:val="PL"/>
      </w:pPr>
    </w:p>
    <w:p w14:paraId="5900D883" w14:textId="77777777" w:rsidR="00E45F7E" w:rsidRDefault="00E45F7E" w:rsidP="00E45F7E">
      <w:pPr>
        <w:pStyle w:val="PL"/>
      </w:pPr>
      <w:r>
        <w:t xml:space="preserve">    Coordinate:</w:t>
      </w:r>
    </w:p>
    <w:p w14:paraId="107F01BE" w14:textId="77777777" w:rsidR="00E45F7E" w:rsidRDefault="00E45F7E" w:rsidP="00E45F7E">
      <w:pPr>
        <w:pStyle w:val="PL"/>
      </w:pPr>
      <w:r>
        <w:t xml:space="preserve">      description: This object contains one specific location point, speed and bearing (e.g., </w:t>
      </w:r>
    </w:p>
    <w:p w14:paraId="73729BEE" w14:textId="77777777" w:rsidR="00E45F7E" w:rsidRDefault="00E45F7E" w:rsidP="00E45F7E">
      <w:pPr>
        <w:pStyle w:val="PL"/>
      </w:pPr>
      <w:r>
        <w:t xml:space="preserve">        received from a GPS reciever).</w:t>
      </w:r>
    </w:p>
    <w:p w14:paraId="0ED4E55C" w14:textId="77777777" w:rsidR="00E45F7E" w:rsidRDefault="00E45F7E" w:rsidP="00E45F7E">
      <w:pPr>
        <w:pStyle w:val="PL"/>
      </w:pPr>
      <w:r>
        <w:t xml:space="preserve">      type: object</w:t>
      </w:r>
    </w:p>
    <w:p w14:paraId="186FC37B" w14:textId="77777777" w:rsidR="00E45F7E" w:rsidRDefault="00E45F7E" w:rsidP="00E45F7E">
      <w:pPr>
        <w:pStyle w:val="PL"/>
      </w:pPr>
      <w:r>
        <w:t xml:space="preserve">      properties:</w:t>
      </w:r>
    </w:p>
    <w:p w14:paraId="12AAFCFC" w14:textId="77777777" w:rsidR="00E45F7E" w:rsidRDefault="00E45F7E" w:rsidP="00E45F7E">
      <w:pPr>
        <w:pStyle w:val="PL"/>
      </w:pPr>
      <w:r>
        <w:t xml:space="preserve">        altitude:</w:t>
      </w:r>
    </w:p>
    <w:p w14:paraId="44B804F9" w14:textId="77777777" w:rsidR="00E45F7E" w:rsidRDefault="00E45F7E" w:rsidP="00E45F7E">
      <w:pPr>
        <w:pStyle w:val="PL"/>
      </w:pPr>
      <w:r>
        <w:t xml:space="preserve">          anyOf:</w:t>
      </w:r>
    </w:p>
    <w:p w14:paraId="62A38B7D" w14:textId="77777777" w:rsidR="00E45F7E" w:rsidRDefault="00E45F7E" w:rsidP="00E45F7E">
      <w:pPr>
        <w:pStyle w:val="PL"/>
      </w:pPr>
      <w:r>
        <w:t xml:space="preserve">            - $ref: '#/components/schemas/TwoBytes'</w:t>
      </w:r>
    </w:p>
    <w:p w14:paraId="372B1BBE" w14:textId="77777777" w:rsidR="00E45F7E" w:rsidRDefault="00E45F7E" w:rsidP="00E45F7E">
      <w:pPr>
        <w:pStyle w:val="PL"/>
      </w:pPr>
      <w:r>
        <w:t xml:space="preserve">        bearingAndSpeed:</w:t>
      </w:r>
    </w:p>
    <w:p w14:paraId="0BD41FFE" w14:textId="77777777" w:rsidR="00E45F7E" w:rsidRDefault="00E45F7E" w:rsidP="00E45F7E">
      <w:pPr>
        <w:pStyle w:val="PL"/>
      </w:pPr>
      <w:r>
        <w:t xml:space="preserve">          anyOf:</w:t>
      </w:r>
    </w:p>
    <w:p w14:paraId="63DC1030" w14:textId="77777777" w:rsidR="00E45F7E" w:rsidRDefault="00E45F7E" w:rsidP="00E45F7E">
      <w:pPr>
        <w:pStyle w:val="PL"/>
      </w:pPr>
      <w:r>
        <w:t xml:space="preserve">            </w:t>
      </w:r>
      <w:r w:rsidRPr="00E870D5">
        <w:t>- $ref: '#/components/schemas/</w:t>
      </w:r>
      <w:r>
        <w:t>BearingAndSpeed'</w:t>
      </w:r>
    </w:p>
    <w:p w14:paraId="0C65F521" w14:textId="77777777" w:rsidR="00E45F7E" w:rsidRDefault="00E45F7E" w:rsidP="00E45F7E">
      <w:pPr>
        <w:pStyle w:val="PL"/>
      </w:pPr>
      <w:r>
        <w:t xml:space="preserve">        </w:t>
      </w:r>
      <w:r w:rsidRPr="000E0A07">
        <w:t>horizontalaccuracy</w:t>
      </w:r>
      <w:r>
        <w:t>:</w:t>
      </w:r>
    </w:p>
    <w:p w14:paraId="3E79B7D9" w14:textId="77777777" w:rsidR="00E45F7E" w:rsidRDefault="00E45F7E" w:rsidP="00E45F7E">
      <w:pPr>
        <w:pStyle w:val="PL"/>
      </w:pPr>
      <w:r>
        <w:t xml:space="preserve">          anyOf:</w:t>
      </w:r>
    </w:p>
    <w:p w14:paraId="5E8ED6E6" w14:textId="77777777" w:rsidR="00E45F7E" w:rsidRDefault="00E45F7E" w:rsidP="00E45F7E">
      <w:pPr>
        <w:pStyle w:val="PL"/>
      </w:pPr>
      <w:r>
        <w:t xml:space="preserve">            </w:t>
      </w:r>
      <w:r w:rsidRPr="00E870D5">
        <w:t>- $ref: '#/components/schemas/</w:t>
      </w:r>
      <w:r>
        <w:t>O</w:t>
      </w:r>
      <w:r w:rsidRPr="00E870D5">
        <w:t>ne</w:t>
      </w:r>
      <w:r>
        <w:t>B</w:t>
      </w:r>
      <w:r w:rsidRPr="00E870D5">
        <w:t>yte</w:t>
      </w:r>
      <w:r>
        <w:t>U</w:t>
      </w:r>
      <w:r w:rsidRPr="00E870D5">
        <w:t>nsigned</w:t>
      </w:r>
      <w:r>
        <w:t>H</w:t>
      </w:r>
      <w:r w:rsidRPr="00E870D5">
        <w:t>alf</w:t>
      </w:r>
      <w:r>
        <w:t>R</w:t>
      </w:r>
      <w:r w:rsidRPr="00E870D5">
        <w:t>ange</w:t>
      </w:r>
      <w:r>
        <w:t>'</w:t>
      </w:r>
    </w:p>
    <w:p w14:paraId="28D711F1" w14:textId="77777777" w:rsidR="00E45F7E" w:rsidRPr="001935B8" w:rsidRDefault="00E45F7E" w:rsidP="00E45F7E">
      <w:pPr>
        <w:pStyle w:val="PL"/>
      </w:pPr>
      <w:r w:rsidRPr="001935B8">
        <w:t xml:space="preserve">        latitude:</w:t>
      </w:r>
    </w:p>
    <w:p w14:paraId="5DD822F7" w14:textId="77777777" w:rsidR="00E45F7E" w:rsidRDefault="00E45F7E" w:rsidP="00E45F7E">
      <w:pPr>
        <w:pStyle w:val="PL"/>
      </w:pPr>
      <w:r>
        <w:t xml:space="preserve">          anyOf:</w:t>
      </w:r>
    </w:p>
    <w:p w14:paraId="47C24475" w14:textId="77777777" w:rsidR="00E45F7E" w:rsidRDefault="00E45F7E" w:rsidP="00E45F7E">
      <w:pPr>
        <w:pStyle w:val="PL"/>
      </w:pPr>
      <w:r>
        <w:t xml:space="preserve">            - $ref: '#/components/schemas/ThreeBytes'</w:t>
      </w:r>
    </w:p>
    <w:p w14:paraId="02C91779" w14:textId="77777777" w:rsidR="00E45F7E" w:rsidRPr="001935B8" w:rsidRDefault="00E45F7E" w:rsidP="00E45F7E">
      <w:pPr>
        <w:pStyle w:val="PL"/>
      </w:pPr>
      <w:r>
        <w:t xml:space="preserve">        </w:t>
      </w:r>
      <w:r w:rsidRPr="001935B8">
        <w:t>longitude:</w:t>
      </w:r>
    </w:p>
    <w:p w14:paraId="77961DB3" w14:textId="77777777" w:rsidR="00E45F7E" w:rsidRPr="001935B8" w:rsidRDefault="00E45F7E" w:rsidP="00E45F7E">
      <w:pPr>
        <w:pStyle w:val="PL"/>
      </w:pPr>
      <w:r w:rsidRPr="001935B8">
        <w:t xml:space="preserve">          anyOf:</w:t>
      </w:r>
    </w:p>
    <w:p w14:paraId="54FE4454" w14:textId="77777777" w:rsidR="00E45F7E" w:rsidRPr="001935B8" w:rsidRDefault="00E45F7E" w:rsidP="00E45F7E">
      <w:pPr>
        <w:pStyle w:val="PL"/>
      </w:pPr>
      <w:r w:rsidRPr="001935B8">
        <w:t xml:space="preserve">            - $ref: '#/components/schemas/ThreeBytes'</w:t>
      </w:r>
    </w:p>
    <w:p w14:paraId="39903570" w14:textId="77777777" w:rsidR="00E45F7E" w:rsidRDefault="00E45F7E" w:rsidP="00E45F7E">
      <w:pPr>
        <w:pStyle w:val="PL"/>
      </w:pPr>
      <w:r>
        <w:t xml:space="preserve">        vertical</w:t>
      </w:r>
      <w:r w:rsidRPr="000E0A07">
        <w:t>accuracy</w:t>
      </w:r>
      <w:r>
        <w:t>:</w:t>
      </w:r>
    </w:p>
    <w:p w14:paraId="6C5EEB3E" w14:textId="77777777" w:rsidR="00E45F7E" w:rsidRDefault="00E45F7E" w:rsidP="00E45F7E">
      <w:pPr>
        <w:pStyle w:val="PL"/>
      </w:pPr>
      <w:r>
        <w:t xml:space="preserve">          anyOf:</w:t>
      </w:r>
    </w:p>
    <w:p w14:paraId="10739666" w14:textId="77777777" w:rsidR="00E45F7E" w:rsidRDefault="00E45F7E" w:rsidP="00E45F7E">
      <w:pPr>
        <w:pStyle w:val="PL"/>
      </w:pPr>
      <w:r>
        <w:t xml:space="preserve">            </w:t>
      </w:r>
      <w:r w:rsidRPr="00E870D5">
        <w:t>- $ref: '#/components/schemas/</w:t>
      </w:r>
      <w:r>
        <w:t>O</w:t>
      </w:r>
      <w:r w:rsidRPr="00E870D5">
        <w:t>ne</w:t>
      </w:r>
      <w:r>
        <w:t>B</w:t>
      </w:r>
      <w:r w:rsidRPr="00E870D5">
        <w:t>yte</w:t>
      </w:r>
      <w:r>
        <w:t>U</w:t>
      </w:r>
      <w:r w:rsidRPr="00E870D5">
        <w:t>nsigned</w:t>
      </w:r>
      <w:r>
        <w:t>H</w:t>
      </w:r>
      <w:r w:rsidRPr="00E870D5">
        <w:t>alf</w:t>
      </w:r>
      <w:r>
        <w:t>R</w:t>
      </w:r>
      <w:r w:rsidRPr="00E870D5">
        <w:t>ange</w:t>
      </w:r>
      <w:r>
        <w:t>'</w:t>
      </w:r>
    </w:p>
    <w:p w14:paraId="3D5D77AF" w14:textId="77777777" w:rsidR="00E45F7E" w:rsidRDefault="00E45F7E" w:rsidP="00E45F7E">
      <w:pPr>
        <w:pStyle w:val="PL"/>
      </w:pPr>
    </w:p>
    <w:p w14:paraId="45C549FE" w14:textId="77777777" w:rsidR="00E45F7E" w:rsidRPr="00254116" w:rsidRDefault="00E45F7E" w:rsidP="00E45F7E">
      <w:pPr>
        <w:pStyle w:val="PL"/>
      </w:pPr>
      <w:r w:rsidRPr="00254116">
        <w:t>#</w:t>
      </w:r>
    </w:p>
    <w:p w14:paraId="3CB471CF" w14:textId="77777777" w:rsidR="00E45F7E" w:rsidRPr="00254116" w:rsidRDefault="00E45F7E" w:rsidP="00E45F7E">
      <w:pPr>
        <w:pStyle w:val="PL"/>
      </w:pPr>
      <w:r w:rsidRPr="00254116">
        <w:t xml:space="preserve"># </w:t>
      </w:r>
      <w:r>
        <w:t>Simple Types</w:t>
      </w:r>
      <w:r w:rsidRPr="00254116">
        <w:t>:</w:t>
      </w:r>
    </w:p>
    <w:p w14:paraId="717EF88C" w14:textId="77777777" w:rsidR="00E45F7E" w:rsidRPr="00254116" w:rsidRDefault="00E45F7E" w:rsidP="00E45F7E">
      <w:pPr>
        <w:pStyle w:val="PL"/>
      </w:pPr>
      <w:r w:rsidRPr="00254116">
        <w:t>#</w:t>
      </w:r>
    </w:p>
    <w:p w14:paraId="2F1217B5" w14:textId="77777777" w:rsidR="00E45F7E" w:rsidRPr="00254116" w:rsidRDefault="00E45F7E" w:rsidP="00E45F7E">
      <w:pPr>
        <w:pStyle w:val="PL"/>
      </w:pPr>
    </w:p>
    <w:p w14:paraId="6424568A" w14:textId="77777777" w:rsidR="00E45F7E" w:rsidRDefault="00E45F7E" w:rsidP="00E45F7E">
      <w:pPr>
        <w:pStyle w:val="PL"/>
      </w:pPr>
      <w:r>
        <w:t xml:space="preserve">    BearingAndSpeed</w:t>
      </w:r>
      <w:r w:rsidRPr="00254116">
        <w:t>:</w:t>
      </w:r>
    </w:p>
    <w:p w14:paraId="6118D987" w14:textId="77777777" w:rsidR="00E45F7E" w:rsidRDefault="00E45F7E" w:rsidP="00E45F7E">
      <w:pPr>
        <w:pStyle w:val="PL"/>
      </w:pPr>
      <w:r>
        <w:t xml:space="preserve">      description:</w:t>
      </w:r>
      <w:r w:rsidRPr="00BC174C">
        <w:t xml:space="preserve"> </w:t>
      </w:r>
      <w:r>
        <w:t xml:space="preserve">This object contains </w:t>
      </w:r>
      <w:r w:rsidRPr="00AD6AF2">
        <w:t xml:space="preserve">an optional </w:t>
      </w:r>
      <w:r>
        <w:t>attribute</w:t>
      </w:r>
      <w:r w:rsidRPr="00AD6AF2">
        <w:t xml:space="preserve"> consisting of a 7 byte</w:t>
      </w:r>
      <w:r w:rsidRPr="00AD6AF2">
        <w:noBreakHyphen/>
        <w:t>long string of</w:t>
      </w:r>
    </w:p>
    <w:p w14:paraId="115DF161" w14:textId="77777777" w:rsidR="00E45F7E" w:rsidRDefault="00E45F7E" w:rsidP="00E45F7E">
      <w:pPr>
        <w:pStyle w:val="PL"/>
      </w:pPr>
      <w:r>
        <w:t xml:space="preserve">        </w:t>
      </w:r>
      <w:r w:rsidRPr="00AD6AF2">
        <w:t>14 hexadecimal</w:t>
      </w:r>
      <w:r>
        <w:t xml:space="preserve"> </w:t>
      </w:r>
      <w:r w:rsidRPr="00AD6AF2">
        <w:t>digits which encode the binary content of the bearing, horizontal velocity</w:t>
      </w:r>
    </w:p>
    <w:p w14:paraId="5C01C7D7" w14:textId="77777777" w:rsidR="00E45F7E" w:rsidRDefault="00E45F7E" w:rsidP="00E45F7E">
      <w:pPr>
        <w:pStyle w:val="PL"/>
      </w:pPr>
      <w:r>
        <w:t xml:space="preserve">        </w:t>
      </w:r>
      <w:r w:rsidRPr="00AD6AF2">
        <w:t>and vertical velocity, as well as horizontal and vertical speed</w:t>
      </w:r>
      <w:r>
        <w:t xml:space="preserve"> </w:t>
      </w:r>
      <w:r w:rsidRPr="00AD6AF2">
        <w:t>uncertainties of the</w:t>
      </w:r>
    </w:p>
    <w:p w14:paraId="4B5C6663" w14:textId="74F37623" w:rsidR="00E45F7E" w:rsidRDefault="00E45F7E" w:rsidP="00E45F7E">
      <w:pPr>
        <w:pStyle w:val="PL"/>
      </w:pPr>
      <w:r>
        <w:t xml:space="preserve">        M</w:t>
      </w:r>
      <w:r w:rsidRPr="00AD6AF2">
        <w:t xml:space="preserve">C UE, </w:t>
      </w:r>
      <w:r>
        <w:t>a</w:t>
      </w:r>
      <w:r w:rsidRPr="00AD6AF2">
        <w:t>ccording to clause</w:t>
      </w:r>
      <w:r>
        <w:t xml:space="preserve"> </w:t>
      </w:r>
      <w:r w:rsidRPr="00AD6AF2">
        <w:t>8.15 of 3GPP</w:t>
      </w:r>
      <w:r>
        <w:t xml:space="preserve"> </w:t>
      </w:r>
      <w:r w:rsidRPr="00AD6AF2">
        <w:t>TS</w:t>
      </w:r>
      <w:r>
        <w:t xml:space="preserve"> </w:t>
      </w:r>
      <w:r w:rsidRPr="00AD6AF2">
        <w:t>23.032</w:t>
      </w:r>
      <w:r>
        <w:t xml:space="preserve"> </w:t>
      </w:r>
      <w:r w:rsidRPr="00AD6AF2">
        <w:t>[</w:t>
      </w:r>
      <w:r w:rsidR="005F2320">
        <w:t>3</w:t>
      </w:r>
      <w:r w:rsidRPr="00AD6AF2">
        <w:t>], where the spare bits are set to 0.</w:t>
      </w:r>
    </w:p>
    <w:p w14:paraId="32D0B14B" w14:textId="77777777" w:rsidR="00E45F7E" w:rsidRDefault="00E45F7E" w:rsidP="00E45F7E">
      <w:pPr>
        <w:pStyle w:val="PL"/>
      </w:pPr>
      <w:r>
        <w:t xml:space="preserve">        bearing and speed </w:t>
      </w:r>
      <w:r w:rsidRPr="00634566">
        <w:t xml:space="preserve">coded as in clause </w:t>
      </w:r>
      <w:r>
        <w:t>8.15</w:t>
      </w:r>
      <w:r w:rsidRPr="00634566">
        <w:t xml:space="preserve"> in 3GPP TS 23.032</w:t>
      </w:r>
    </w:p>
    <w:p w14:paraId="0B2E4F1C" w14:textId="77777777" w:rsidR="00E45F7E" w:rsidRDefault="00E45F7E" w:rsidP="00E45F7E">
      <w:pPr>
        <w:pStyle w:val="PL"/>
      </w:pPr>
      <w:r>
        <w:t xml:space="preserve">      type: object</w:t>
      </w:r>
    </w:p>
    <w:p w14:paraId="0A9D95E1" w14:textId="77777777" w:rsidR="00E45F7E" w:rsidRDefault="00E45F7E" w:rsidP="00E45F7E">
      <w:pPr>
        <w:pStyle w:val="PL"/>
      </w:pPr>
      <w:r>
        <w:t xml:space="preserve">      properties:</w:t>
      </w:r>
    </w:p>
    <w:p w14:paraId="5A8B8EC3" w14:textId="77777777" w:rsidR="00E45F7E" w:rsidRPr="002A5886" w:rsidRDefault="00E45F7E" w:rsidP="00E45F7E">
      <w:pPr>
        <w:pStyle w:val="PL"/>
      </w:pPr>
      <w:r>
        <w:t xml:space="preserve">        bearingAndSpeed</w:t>
      </w:r>
      <w:r w:rsidRPr="002A5886">
        <w:t>:</w:t>
      </w:r>
    </w:p>
    <w:p w14:paraId="36F0A742" w14:textId="77777777" w:rsidR="00E45F7E" w:rsidRDefault="00E45F7E" w:rsidP="00E45F7E">
      <w:pPr>
        <w:pStyle w:val="PL"/>
      </w:pPr>
      <w:r>
        <w:t xml:space="preserve">          type: string</w:t>
      </w:r>
    </w:p>
    <w:p w14:paraId="494D4F57" w14:textId="77777777" w:rsidR="00E45F7E" w:rsidRPr="00AD6AF2" w:rsidRDefault="00E45F7E" w:rsidP="00E45F7E">
      <w:pPr>
        <w:pStyle w:val="PL"/>
      </w:pPr>
      <w:r>
        <w:t xml:space="preserve">          pattern: </w:t>
      </w:r>
      <w:r>
        <w:rPr>
          <w:lang w:val="en-US"/>
        </w:rPr>
        <w:t>'</w:t>
      </w:r>
      <w:r w:rsidRPr="009C021D">
        <w:t>^[A-Fa-f0-9]{14}$</w:t>
      </w:r>
      <w:r>
        <w:rPr>
          <w:lang w:val="en-US"/>
        </w:rPr>
        <w:t>'</w:t>
      </w:r>
    </w:p>
    <w:p w14:paraId="35E99792" w14:textId="77777777" w:rsidR="00E45F7E" w:rsidRDefault="00E45F7E" w:rsidP="00E45F7E">
      <w:pPr>
        <w:pStyle w:val="PL"/>
      </w:pPr>
      <w:r>
        <w:t xml:space="preserve">    O</w:t>
      </w:r>
      <w:r w:rsidRPr="00E870D5">
        <w:t>ne</w:t>
      </w:r>
      <w:r>
        <w:t>B</w:t>
      </w:r>
      <w:r w:rsidRPr="00E870D5">
        <w:t>yte</w:t>
      </w:r>
      <w:r>
        <w:t>U</w:t>
      </w:r>
      <w:r w:rsidRPr="00E870D5">
        <w:t>nsigned</w:t>
      </w:r>
      <w:r>
        <w:t>H</w:t>
      </w:r>
      <w:r w:rsidRPr="00E870D5">
        <w:t>alf</w:t>
      </w:r>
      <w:r>
        <w:t>R</w:t>
      </w:r>
      <w:r w:rsidRPr="00E870D5">
        <w:t>ange</w:t>
      </w:r>
      <w:r w:rsidRPr="00254116">
        <w:t>:</w:t>
      </w:r>
    </w:p>
    <w:p w14:paraId="5D688325" w14:textId="77777777" w:rsidR="00E45F7E" w:rsidRDefault="00E45F7E" w:rsidP="00E45F7E">
      <w:pPr>
        <w:pStyle w:val="PL"/>
      </w:pPr>
      <w:r>
        <w:t xml:space="preserve">      description:</w:t>
      </w:r>
      <w:r w:rsidRPr="00BC174C">
        <w:t xml:space="preserve"> </w:t>
      </w:r>
      <w:r>
        <w:t xml:space="preserve">This object contains location accuracy </w:t>
      </w:r>
      <w:r w:rsidRPr="00634566">
        <w:t>coded as in clause 6.</w:t>
      </w:r>
      <w:r>
        <w:t>2</w:t>
      </w:r>
      <w:r w:rsidRPr="00634566">
        <w:t xml:space="preserve"> in 3GPP TS 23.032</w:t>
      </w:r>
    </w:p>
    <w:p w14:paraId="0D7C0ABF" w14:textId="77777777" w:rsidR="00E45F7E" w:rsidRDefault="00E45F7E" w:rsidP="00E45F7E">
      <w:pPr>
        <w:pStyle w:val="PL"/>
      </w:pPr>
      <w:r>
        <w:t xml:space="preserve">      type: object</w:t>
      </w:r>
    </w:p>
    <w:p w14:paraId="6AB4EEDE" w14:textId="77777777" w:rsidR="00E45F7E" w:rsidRDefault="00E45F7E" w:rsidP="00E45F7E">
      <w:pPr>
        <w:pStyle w:val="PL"/>
      </w:pPr>
      <w:r>
        <w:t xml:space="preserve">      properties:</w:t>
      </w:r>
    </w:p>
    <w:p w14:paraId="3A3C9E4E" w14:textId="77777777" w:rsidR="00E45F7E" w:rsidRPr="002A5886" w:rsidRDefault="00E45F7E" w:rsidP="00E45F7E">
      <w:pPr>
        <w:pStyle w:val="PL"/>
      </w:pPr>
      <w:r>
        <w:t xml:space="preserve">        o</w:t>
      </w:r>
      <w:r w:rsidRPr="00E870D5">
        <w:t>ne</w:t>
      </w:r>
      <w:r>
        <w:t>B</w:t>
      </w:r>
      <w:r w:rsidRPr="00E870D5">
        <w:t>yte</w:t>
      </w:r>
      <w:r>
        <w:t>U</w:t>
      </w:r>
      <w:r w:rsidRPr="00E870D5">
        <w:t>nsigned</w:t>
      </w:r>
      <w:r>
        <w:t>H</w:t>
      </w:r>
      <w:r w:rsidRPr="00E870D5">
        <w:t>alf</w:t>
      </w:r>
      <w:r>
        <w:t>R</w:t>
      </w:r>
      <w:r w:rsidRPr="00E870D5">
        <w:t>ange</w:t>
      </w:r>
      <w:r w:rsidRPr="002A5886">
        <w:t>:</w:t>
      </w:r>
    </w:p>
    <w:p w14:paraId="4291E024" w14:textId="77777777" w:rsidR="00E45F7E" w:rsidRDefault="00E45F7E" w:rsidP="00E45F7E">
      <w:pPr>
        <w:pStyle w:val="PL"/>
      </w:pPr>
      <w:r>
        <w:t xml:space="preserve">          type: integer</w:t>
      </w:r>
    </w:p>
    <w:p w14:paraId="71509BB1" w14:textId="77777777" w:rsidR="00E45F7E" w:rsidRDefault="00E45F7E" w:rsidP="00E45F7E">
      <w:pPr>
        <w:pStyle w:val="PL"/>
      </w:pPr>
      <w:r>
        <w:t xml:space="preserve">          minimum: 0</w:t>
      </w:r>
    </w:p>
    <w:p w14:paraId="3C71D49B" w14:textId="77777777" w:rsidR="00E45F7E" w:rsidRDefault="00E45F7E" w:rsidP="00E45F7E">
      <w:pPr>
        <w:pStyle w:val="PL"/>
      </w:pPr>
      <w:r>
        <w:t xml:space="preserve">          maximum: </w:t>
      </w:r>
      <w:r w:rsidRPr="002E41E6">
        <w:t>1</w:t>
      </w:r>
      <w:r>
        <w:t>2</w:t>
      </w:r>
      <w:r w:rsidRPr="002E41E6">
        <w:t>7</w:t>
      </w:r>
    </w:p>
    <w:p w14:paraId="75F60929" w14:textId="77777777" w:rsidR="00E45F7E" w:rsidRDefault="00E45F7E" w:rsidP="00E45F7E">
      <w:pPr>
        <w:pStyle w:val="PL"/>
      </w:pPr>
      <w:r>
        <w:t xml:space="preserve">    ThreeBytes</w:t>
      </w:r>
      <w:r w:rsidRPr="00254116">
        <w:t>:</w:t>
      </w:r>
    </w:p>
    <w:p w14:paraId="7ACA5557" w14:textId="77777777" w:rsidR="00E45F7E" w:rsidRDefault="00E45F7E" w:rsidP="00E45F7E">
      <w:pPr>
        <w:pStyle w:val="PL"/>
      </w:pPr>
      <w:r>
        <w:t xml:space="preserve">      description: This object contains one specific location point, in a three byte format</w:t>
      </w:r>
    </w:p>
    <w:p w14:paraId="3F38D6BA" w14:textId="77777777" w:rsidR="00E45F7E" w:rsidRDefault="00E45F7E" w:rsidP="00E45F7E">
      <w:pPr>
        <w:pStyle w:val="PL"/>
      </w:pPr>
      <w:r>
        <w:t xml:space="preserve">        according to TS 23.032 clause 6.1</w:t>
      </w:r>
    </w:p>
    <w:p w14:paraId="02927B9C" w14:textId="77777777" w:rsidR="00E45F7E" w:rsidRDefault="00E45F7E" w:rsidP="00E45F7E">
      <w:pPr>
        <w:pStyle w:val="PL"/>
      </w:pPr>
      <w:r>
        <w:t xml:space="preserve">      type: object</w:t>
      </w:r>
    </w:p>
    <w:p w14:paraId="489CC193" w14:textId="77777777" w:rsidR="00E45F7E" w:rsidRDefault="00E45F7E" w:rsidP="00E45F7E">
      <w:pPr>
        <w:pStyle w:val="PL"/>
      </w:pPr>
      <w:r>
        <w:t xml:space="preserve">      properties:</w:t>
      </w:r>
    </w:p>
    <w:p w14:paraId="40BAFD32" w14:textId="77777777" w:rsidR="00E45F7E" w:rsidRPr="002A5886" w:rsidRDefault="00E45F7E" w:rsidP="00E45F7E">
      <w:pPr>
        <w:pStyle w:val="PL"/>
      </w:pPr>
      <w:r>
        <w:t xml:space="preserve">        </w:t>
      </w:r>
      <w:r w:rsidRPr="002A5886">
        <w:t>three</w:t>
      </w:r>
      <w:r>
        <w:t>B</w:t>
      </w:r>
      <w:r w:rsidRPr="002A5886">
        <w:t>ytes:</w:t>
      </w:r>
    </w:p>
    <w:p w14:paraId="60903B02" w14:textId="77777777" w:rsidR="00E45F7E" w:rsidRPr="002A5886" w:rsidRDefault="00E45F7E" w:rsidP="00E45F7E">
      <w:pPr>
        <w:pStyle w:val="PL"/>
      </w:pPr>
      <w:r w:rsidRPr="002A5886">
        <w:t xml:space="preserve">          type: integer</w:t>
      </w:r>
    </w:p>
    <w:p w14:paraId="18349F62" w14:textId="77777777" w:rsidR="00E45F7E" w:rsidRPr="002A5886" w:rsidRDefault="00E45F7E" w:rsidP="00E45F7E">
      <w:pPr>
        <w:pStyle w:val="PL"/>
      </w:pPr>
      <w:r w:rsidRPr="002A5886">
        <w:t xml:space="preserve">          minimum: 0</w:t>
      </w:r>
    </w:p>
    <w:p w14:paraId="35D33C68" w14:textId="77777777" w:rsidR="00E45F7E" w:rsidRPr="002A5886" w:rsidRDefault="00E45F7E" w:rsidP="00E45F7E">
      <w:pPr>
        <w:pStyle w:val="PL"/>
      </w:pPr>
      <w:r w:rsidRPr="002A5886">
        <w:t xml:space="preserve">          maximum: 16777215</w:t>
      </w:r>
    </w:p>
    <w:p w14:paraId="03C13867" w14:textId="77777777" w:rsidR="00E45F7E" w:rsidRDefault="00E45F7E" w:rsidP="00E45F7E">
      <w:pPr>
        <w:pStyle w:val="PL"/>
      </w:pPr>
      <w:r>
        <w:t xml:space="preserve">    TwoBytes</w:t>
      </w:r>
      <w:r w:rsidRPr="00254116">
        <w:t>:</w:t>
      </w:r>
    </w:p>
    <w:p w14:paraId="269D79FF" w14:textId="77777777" w:rsidR="00E45F7E" w:rsidRDefault="00E45F7E" w:rsidP="00E45F7E">
      <w:pPr>
        <w:pStyle w:val="PL"/>
      </w:pPr>
      <w:r>
        <w:t xml:space="preserve">      description: This object contains one specific altitude, in a two byte format</w:t>
      </w:r>
    </w:p>
    <w:p w14:paraId="025DF66B" w14:textId="77777777" w:rsidR="00E45F7E" w:rsidRDefault="00E45F7E" w:rsidP="00E45F7E">
      <w:pPr>
        <w:pStyle w:val="PL"/>
      </w:pPr>
      <w:r>
        <w:t xml:space="preserve">        according to TS 23.032 clause 6.3</w:t>
      </w:r>
    </w:p>
    <w:p w14:paraId="69C324FC" w14:textId="77777777" w:rsidR="00E45F7E" w:rsidRDefault="00E45F7E" w:rsidP="00E45F7E">
      <w:pPr>
        <w:pStyle w:val="PL"/>
      </w:pPr>
      <w:r>
        <w:t xml:space="preserve">      type: object</w:t>
      </w:r>
    </w:p>
    <w:p w14:paraId="7E6EC7A3" w14:textId="77777777" w:rsidR="00E45F7E" w:rsidRDefault="00E45F7E" w:rsidP="00E45F7E">
      <w:pPr>
        <w:pStyle w:val="PL"/>
      </w:pPr>
      <w:r>
        <w:t xml:space="preserve">      properties:</w:t>
      </w:r>
    </w:p>
    <w:p w14:paraId="7AEDC53A" w14:textId="77777777" w:rsidR="00E45F7E" w:rsidRPr="002A5886" w:rsidRDefault="00E45F7E" w:rsidP="00E45F7E">
      <w:pPr>
        <w:pStyle w:val="PL"/>
      </w:pPr>
      <w:r>
        <w:t xml:space="preserve">        </w:t>
      </w:r>
      <w:r w:rsidRPr="002A5886">
        <w:t>t</w:t>
      </w:r>
      <w:r>
        <w:t>woB</w:t>
      </w:r>
      <w:r w:rsidRPr="002A5886">
        <w:t>ytes:</w:t>
      </w:r>
    </w:p>
    <w:p w14:paraId="0EB43C95" w14:textId="77777777" w:rsidR="00E45F7E" w:rsidRDefault="00E45F7E" w:rsidP="00E45F7E">
      <w:pPr>
        <w:pStyle w:val="PL"/>
      </w:pPr>
      <w:r>
        <w:t xml:space="preserve">          type: integer</w:t>
      </w:r>
    </w:p>
    <w:p w14:paraId="3384D302" w14:textId="77777777" w:rsidR="00E45F7E" w:rsidRDefault="00E45F7E" w:rsidP="00E45F7E">
      <w:pPr>
        <w:pStyle w:val="PL"/>
      </w:pPr>
      <w:r>
        <w:t xml:space="preserve">          minimum: -32768</w:t>
      </w:r>
    </w:p>
    <w:p w14:paraId="099FB405" w14:textId="77777777" w:rsidR="00E45F7E" w:rsidRDefault="00E45F7E" w:rsidP="00E45F7E">
      <w:pPr>
        <w:pStyle w:val="PL"/>
      </w:pPr>
      <w:r>
        <w:t xml:space="preserve">          maximum: 32767</w:t>
      </w:r>
    </w:p>
    <w:p w14:paraId="4EC9D172" w14:textId="77777777" w:rsidR="00E45F7E" w:rsidRDefault="00E45F7E" w:rsidP="00E45F7E">
      <w:pPr>
        <w:pStyle w:val="PL"/>
      </w:pPr>
    </w:p>
    <w:p w14:paraId="2F74F402" w14:textId="77777777" w:rsidR="00E45F7E" w:rsidRDefault="00E45F7E" w:rsidP="00E45F7E">
      <w:pPr>
        <w:pStyle w:val="PL"/>
      </w:pPr>
      <w:r>
        <w:t>#</w:t>
      </w:r>
    </w:p>
    <w:p w14:paraId="34C1B24A" w14:textId="77777777" w:rsidR="00E45F7E" w:rsidRDefault="00E45F7E" w:rsidP="00E45F7E">
      <w:pPr>
        <w:pStyle w:val="PL"/>
      </w:pPr>
      <w:r>
        <w:t># Enumeration data types</w:t>
      </w:r>
    </w:p>
    <w:p w14:paraId="05E19841" w14:textId="77777777" w:rsidR="00E45F7E" w:rsidRDefault="00E45F7E" w:rsidP="00E45F7E">
      <w:pPr>
        <w:pStyle w:val="PL"/>
      </w:pPr>
      <w:r>
        <w:t>#</w:t>
      </w:r>
    </w:p>
    <w:p w14:paraId="3A9AA126" w14:textId="77777777" w:rsidR="00E45F7E" w:rsidRDefault="00E45F7E" w:rsidP="00E45F7E">
      <w:pPr>
        <w:pStyle w:val="PL"/>
      </w:pPr>
      <w:r>
        <w:t xml:space="preserve">    InterRatType:</w:t>
      </w:r>
    </w:p>
    <w:p w14:paraId="5924F6BC" w14:textId="77777777" w:rsidR="00E45F7E" w:rsidRDefault="00E45F7E" w:rsidP="00E45F7E">
      <w:pPr>
        <w:pStyle w:val="PL"/>
      </w:pPr>
      <w:r>
        <w:t xml:space="preserve">      description: Attribute </w:t>
      </w:r>
      <w:r w:rsidRPr="00180799">
        <w:t>containing the inter-RAT change type.</w:t>
      </w:r>
    </w:p>
    <w:p w14:paraId="7A1A7285" w14:textId="77777777" w:rsidR="00E45F7E" w:rsidRDefault="00E45F7E" w:rsidP="00E45F7E">
      <w:pPr>
        <w:pStyle w:val="PL"/>
      </w:pPr>
      <w:r>
        <w:t xml:space="preserve">      anyOf:</w:t>
      </w:r>
    </w:p>
    <w:p w14:paraId="63A84B8E" w14:textId="77777777" w:rsidR="00E45F7E" w:rsidRDefault="00E45F7E" w:rsidP="00E45F7E">
      <w:pPr>
        <w:pStyle w:val="PL"/>
      </w:pPr>
      <w:r>
        <w:t xml:space="preserve">        - type: string</w:t>
      </w:r>
    </w:p>
    <w:p w14:paraId="4A676E83" w14:textId="77777777" w:rsidR="00E45F7E" w:rsidRDefault="00E45F7E" w:rsidP="00E45F7E">
      <w:pPr>
        <w:pStyle w:val="PL"/>
      </w:pPr>
      <w:r>
        <w:t xml:space="preserve">          enum: </w:t>
      </w:r>
    </w:p>
    <w:p w14:paraId="7D076EF4" w14:textId="77777777" w:rsidR="00E45F7E" w:rsidRPr="00150C44" w:rsidRDefault="00E45F7E" w:rsidP="00E45F7E">
      <w:pPr>
        <w:pStyle w:val="PL"/>
      </w:pPr>
      <w:r>
        <w:t xml:space="preserve">            </w:t>
      </w:r>
      <w:r w:rsidRPr="00150C44">
        <w:t>- 5G-MBS-</w:t>
      </w:r>
      <w:r>
        <w:t>TO</w:t>
      </w:r>
      <w:r w:rsidRPr="00150C44">
        <w:t>-LTE-MBMS</w:t>
      </w:r>
    </w:p>
    <w:p w14:paraId="21387EE7" w14:textId="77777777" w:rsidR="00E45F7E" w:rsidRPr="00150C44" w:rsidRDefault="00E45F7E" w:rsidP="00E45F7E">
      <w:pPr>
        <w:pStyle w:val="PL"/>
      </w:pPr>
      <w:r w:rsidRPr="00150C44">
        <w:t xml:space="preserve">        </w:t>
      </w:r>
      <w:r>
        <w:t xml:space="preserve"> </w:t>
      </w:r>
      <w:r w:rsidRPr="00150C44">
        <w:t xml:space="preserve">   - 5G-MBS-</w:t>
      </w:r>
      <w:r>
        <w:t>TO</w:t>
      </w:r>
      <w:r w:rsidRPr="00150C44">
        <w:t>-LTE-</w:t>
      </w:r>
      <w:r>
        <w:t>UNICAST</w:t>
      </w:r>
    </w:p>
    <w:p w14:paraId="0F692BED" w14:textId="77777777" w:rsidR="00E45F7E" w:rsidRPr="00150C44" w:rsidRDefault="00E45F7E" w:rsidP="00E45F7E">
      <w:pPr>
        <w:pStyle w:val="PL"/>
      </w:pPr>
      <w:r w:rsidRPr="00150C44">
        <w:t xml:space="preserve">        </w:t>
      </w:r>
      <w:r>
        <w:t xml:space="preserve">   </w:t>
      </w:r>
      <w:r w:rsidRPr="00150C44">
        <w:t xml:space="preserve"> - LTE-MBMS-</w:t>
      </w:r>
      <w:r>
        <w:t>TO</w:t>
      </w:r>
      <w:r w:rsidRPr="00150C44">
        <w:t>-5G-MBS</w:t>
      </w:r>
    </w:p>
    <w:p w14:paraId="50C6EBED" w14:textId="77777777" w:rsidR="00E45F7E" w:rsidRDefault="00E45F7E" w:rsidP="00E45F7E">
      <w:pPr>
        <w:pStyle w:val="PL"/>
      </w:pPr>
      <w:r w:rsidRPr="00150C44">
        <w:t xml:space="preserve">        </w:t>
      </w:r>
      <w:r>
        <w:t xml:space="preserve">   </w:t>
      </w:r>
      <w:r w:rsidRPr="00150C44">
        <w:t xml:space="preserve"> - LTE-MBMS-</w:t>
      </w:r>
      <w:r>
        <w:t>TO</w:t>
      </w:r>
      <w:r w:rsidRPr="00150C44">
        <w:t>-5G-</w:t>
      </w:r>
      <w:r>
        <w:t>UNICAST</w:t>
      </w:r>
    </w:p>
    <w:p w14:paraId="7A55D237" w14:textId="77777777" w:rsidR="00E45F7E" w:rsidRDefault="00E45F7E" w:rsidP="00E45F7E">
      <w:pPr>
        <w:pStyle w:val="PL"/>
      </w:pPr>
      <w:r>
        <w:t xml:space="preserve">        - type: string</w:t>
      </w:r>
    </w:p>
    <w:p w14:paraId="496E7021" w14:textId="77777777" w:rsidR="00E45F7E" w:rsidRDefault="00E45F7E" w:rsidP="00E45F7E">
      <w:pPr>
        <w:pStyle w:val="PL"/>
      </w:pPr>
      <w:r>
        <w:t xml:space="preserve">          description: This string provides forward-compatibility with future extensions to the</w:t>
      </w:r>
    </w:p>
    <w:p w14:paraId="2CD08E69" w14:textId="77777777" w:rsidR="00E45F7E" w:rsidRDefault="00E45F7E" w:rsidP="00E45F7E">
      <w:pPr>
        <w:pStyle w:val="PL"/>
      </w:pPr>
      <w:r>
        <w:t xml:space="preserve">            enumeration and is not used to encode content defined in the present version</w:t>
      </w:r>
    </w:p>
    <w:p w14:paraId="57F4259D" w14:textId="77777777" w:rsidR="00E45F7E" w:rsidRDefault="00E45F7E" w:rsidP="00E45F7E">
      <w:pPr>
        <w:pStyle w:val="PL"/>
      </w:pPr>
      <w:r>
        <w:t xml:space="preserve">            of this API.</w:t>
      </w:r>
    </w:p>
    <w:p w14:paraId="4C53DF36" w14:textId="77777777" w:rsidR="00E45F7E" w:rsidRDefault="00E45F7E" w:rsidP="00E45F7E">
      <w:pPr>
        <w:pStyle w:val="PL"/>
      </w:pPr>
    </w:p>
    <w:p w14:paraId="48A6F907" w14:textId="77777777" w:rsidR="00E45F7E" w:rsidRDefault="00E45F7E" w:rsidP="00E45F7E">
      <w:pPr>
        <w:pStyle w:val="PL"/>
      </w:pPr>
      <w:r>
        <w:t xml:space="preserve">    ReportType:</w:t>
      </w:r>
    </w:p>
    <w:p w14:paraId="48AC5649" w14:textId="77777777" w:rsidR="00E45F7E" w:rsidRDefault="00E45F7E" w:rsidP="00E45F7E">
      <w:pPr>
        <w:pStyle w:val="PL"/>
      </w:pPr>
      <w:r>
        <w:t xml:space="preserve">      description: Used to inform whether the LMC is sending the report in an emergency</w:t>
      </w:r>
    </w:p>
    <w:p w14:paraId="16771912" w14:textId="77777777" w:rsidR="00E45F7E" w:rsidRDefault="00E45F7E" w:rsidP="00E45F7E">
      <w:pPr>
        <w:pStyle w:val="PL"/>
      </w:pPr>
      <w:r>
        <w:t xml:space="preserve">        situation or not.</w:t>
      </w:r>
    </w:p>
    <w:p w14:paraId="72098640" w14:textId="77777777" w:rsidR="00E45F7E" w:rsidRDefault="00E45F7E" w:rsidP="00E45F7E">
      <w:pPr>
        <w:pStyle w:val="PL"/>
      </w:pPr>
      <w:r>
        <w:t xml:space="preserve">      anyOf:</w:t>
      </w:r>
    </w:p>
    <w:p w14:paraId="727046B9" w14:textId="77777777" w:rsidR="00E45F7E" w:rsidRDefault="00E45F7E" w:rsidP="00E45F7E">
      <w:pPr>
        <w:pStyle w:val="PL"/>
      </w:pPr>
      <w:r>
        <w:t xml:space="preserve">        - type: string</w:t>
      </w:r>
    </w:p>
    <w:p w14:paraId="5856229D" w14:textId="77777777" w:rsidR="00E45F7E" w:rsidRDefault="00E45F7E" w:rsidP="00E45F7E">
      <w:pPr>
        <w:pStyle w:val="PL"/>
      </w:pPr>
      <w:r>
        <w:t xml:space="preserve">          enum: </w:t>
      </w:r>
    </w:p>
    <w:p w14:paraId="7B7AC12A" w14:textId="77777777" w:rsidR="00E45F7E" w:rsidRDefault="00E45F7E" w:rsidP="00E45F7E">
      <w:pPr>
        <w:pStyle w:val="PL"/>
      </w:pPr>
      <w:r>
        <w:t xml:space="preserve">            - EMERGENCY</w:t>
      </w:r>
    </w:p>
    <w:p w14:paraId="2F516A2F" w14:textId="77777777" w:rsidR="00E45F7E" w:rsidRDefault="00E45F7E" w:rsidP="00E45F7E">
      <w:pPr>
        <w:pStyle w:val="PL"/>
      </w:pPr>
      <w:r>
        <w:t xml:space="preserve">            - NONEMERGENCY</w:t>
      </w:r>
    </w:p>
    <w:p w14:paraId="616365B6" w14:textId="77777777" w:rsidR="00E45F7E" w:rsidRDefault="00E45F7E" w:rsidP="00E45F7E">
      <w:pPr>
        <w:pStyle w:val="PL"/>
      </w:pPr>
      <w:r>
        <w:t xml:space="preserve">        - type: string</w:t>
      </w:r>
    </w:p>
    <w:p w14:paraId="3D41F2C0" w14:textId="77777777" w:rsidR="00E45F7E" w:rsidRDefault="00E45F7E" w:rsidP="00E45F7E">
      <w:pPr>
        <w:pStyle w:val="PL"/>
      </w:pPr>
      <w:r>
        <w:t xml:space="preserve">          description: This string provides forward-compatibility with future extensions to the</w:t>
      </w:r>
    </w:p>
    <w:p w14:paraId="260A7E5A" w14:textId="77777777" w:rsidR="00E45F7E" w:rsidRDefault="00E45F7E" w:rsidP="00E45F7E">
      <w:pPr>
        <w:pStyle w:val="PL"/>
      </w:pPr>
      <w:r>
        <w:t xml:space="preserve">            enumeration and is not used to encode content defined in the present version</w:t>
      </w:r>
    </w:p>
    <w:p w14:paraId="7B9E0AEC" w14:textId="318D4EDC" w:rsidR="00837EDF" w:rsidRDefault="00E45F7E" w:rsidP="00E45F7E">
      <w:pPr>
        <w:pStyle w:val="PL"/>
      </w:pPr>
      <w:r>
        <w:t xml:space="preserve">            of this API.</w:t>
      </w:r>
    </w:p>
    <w:p w14:paraId="15170FC9" w14:textId="77777777" w:rsidR="00837EDF" w:rsidRDefault="00837EDF">
      <w:pPr>
        <w:spacing w:after="0"/>
        <w:rPr>
          <w:rFonts w:ascii="Courier New" w:hAnsi="Courier New"/>
          <w:noProof/>
          <w:sz w:val="16"/>
        </w:rPr>
      </w:pPr>
      <w:r>
        <w:br w:type="page"/>
      </w:r>
    </w:p>
    <w:p w14:paraId="6AC8B9D0" w14:textId="77777777" w:rsidR="00E45F7E" w:rsidRDefault="00E45F7E" w:rsidP="00E45F7E">
      <w:pPr>
        <w:pStyle w:val="PL"/>
      </w:pPr>
    </w:p>
    <w:p w14:paraId="693323CC" w14:textId="686F69D0" w:rsidR="00851F2B" w:rsidRDefault="00851F2B" w:rsidP="00E50088">
      <w:pPr>
        <w:pStyle w:val="Heading1"/>
      </w:pPr>
      <w:bookmarkStart w:id="521" w:name="_Toc67903567"/>
      <w:bookmarkStart w:id="522" w:name="_Toc180396996"/>
      <w:r w:rsidRPr="004D3578">
        <w:t>Annex A</w:t>
      </w:r>
      <w:r w:rsidR="00DB4D7D">
        <w:t>1</w:t>
      </w:r>
      <w:r w:rsidRPr="004D3578">
        <w:t xml:space="preserve"> (normative):</w:t>
      </w:r>
      <w:r w:rsidRPr="004D3578">
        <w:br/>
      </w:r>
      <w:r>
        <w:t>OpenAPI specification</w:t>
      </w:r>
      <w:bookmarkEnd w:id="521"/>
      <w:bookmarkEnd w:id="522"/>
    </w:p>
    <w:p w14:paraId="69F13887" w14:textId="77777777" w:rsidR="00851F2B" w:rsidRDefault="00851F2B" w:rsidP="00851F2B">
      <w:pPr>
        <w:pStyle w:val="Heading1"/>
        <w:pBdr>
          <w:top w:val="none" w:sz="0" w:space="0" w:color="auto"/>
        </w:pBdr>
      </w:pPr>
      <w:bookmarkStart w:id="523" w:name="_Toc67903568"/>
      <w:bookmarkStart w:id="524" w:name="_Toc180396997"/>
      <w:r>
        <w:t>A1.1</w:t>
      </w:r>
      <w:r>
        <w:tab/>
        <w:t>General</w:t>
      </w:r>
      <w:bookmarkEnd w:id="523"/>
      <w:bookmarkEnd w:id="524"/>
    </w:p>
    <w:p w14:paraId="661270B4" w14:textId="77777777" w:rsidR="00851F2B" w:rsidRPr="00540071" w:rsidRDefault="00851F2B" w:rsidP="00851F2B">
      <w:r w:rsidRPr="00540071">
        <w:t>This Annex specifies the formal definition of the API(s) defined in the present specification. It consists of OpenAPI specifications in YAML format.</w:t>
      </w:r>
    </w:p>
    <w:p w14:paraId="6C7A852D" w14:textId="77777777" w:rsidR="00851F2B" w:rsidRPr="00EA7D0A" w:rsidRDefault="00851F2B" w:rsidP="00851F2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353FCBE" w14:textId="77777777" w:rsidR="00851F2B" w:rsidRPr="004D2E9A" w:rsidRDefault="00851F2B" w:rsidP="00851F2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813E65B" w14:textId="21A936CF" w:rsidR="00851F2B" w:rsidRPr="006D6534" w:rsidRDefault="00851F2B" w:rsidP="00851F2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A41D6F">
        <w:t>8</w:t>
      </w:r>
      <w:r>
        <w:t>] and clause 5B of 3GPP TR 21.900 [</w:t>
      </w:r>
      <w:r w:rsidR="00B158A3">
        <w:t>1</w:t>
      </w:r>
      <w:r>
        <w:t>]).</w:t>
      </w:r>
    </w:p>
    <w:p w14:paraId="6E790906" w14:textId="77777777" w:rsidR="00851F2B" w:rsidRDefault="00851F2B" w:rsidP="00851F2B">
      <w:pPr>
        <w:pStyle w:val="Heading1"/>
        <w:pBdr>
          <w:top w:val="none" w:sz="0" w:space="0" w:color="auto"/>
        </w:pBdr>
      </w:pPr>
      <w:bookmarkStart w:id="525" w:name="_Toc180396998"/>
      <w:r>
        <w:t>A1.2</w:t>
      </w:r>
      <w:r>
        <w:tab/>
        <w:t>&lt;Service 1&gt; API</w:t>
      </w:r>
      <w:bookmarkEnd w:id="525"/>
    </w:p>
    <w:p w14:paraId="345C0E76" w14:textId="77777777" w:rsidR="00851F2B" w:rsidRDefault="00851F2B" w:rsidP="00851F2B">
      <w:pPr>
        <w:pStyle w:val="Guidance"/>
      </w:pPr>
      <w:r>
        <w:t>Where &lt;Service 1&gt; is to be replaced by the name of the Service (e.g. Nsmf_PDUSession).</w:t>
      </w:r>
    </w:p>
    <w:p w14:paraId="4AA39245" w14:textId="77777777" w:rsidR="00851F2B" w:rsidRDefault="00851F2B" w:rsidP="00851F2B">
      <w:pPr>
        <w:pStyle w:val="Guidance"/>
      </w:pPr>
      <w:r>
        <w:t>One clause is introduced per Service, with the corresponding OpenAPI 3.0.0 Document.</w:t>
      </w:r>
    </w:p>
    <w:p w14:paraId="002F2CE6" w14:textId="77777777" w:rsidR="00851F2B" w:rsidRDefault="00851F2B" w:rsidP="00851F2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2CDA2023" w14:textId="77777777" w:rsidR="00851F2B" w:rsidRPr="00986E88" w:rsidRDefault="00851F2B" w:rsidP="00851F2B">
      <w:pPr>
        <w:pStyle w:val="PL"/>
      </w:pPr>
      <w:r w:rsidRPr="00986E88">
        <w:t>openapi: 3.0.0</w:t>
      </w:r>
    </w:p>
    <w:p w14:paraId="470FBB7A" w14:textId="77777777" w:rsidR="00851F2B" w:rsidRPr="003B6423" w:rsidRDefault="00851F2B" w:rsidP="00851F2B">
      <w:pPr>
        <w:pStyle w:val="PL"/>
        <w:rPr>
          <w:lang w:val="fr-FR"/>
        </w:rPr>
      </w:pPr>
      <w:r w:rsidRPr="003B6423">
        <w:rPr>
          <w:lang w:val="fr-FR"/>
        </w:rPr>
        <w:t>info:</w:t>
      </w:r>
    </w:p>
    <w:p w14:paraId="41981A9A" w14:textId="77777777" w:rsidR="00851F2B" w:rsidRPr="003B6423" w:rsidRDefault="00851F2B" w:rsidP="00851F2B">
      <w:pPr>
        <w:pStyle w:val="PL"/>
        <w:rPr>
          <w:lang w:val="fr-FR"/>
        </w:rPr>
      </w:pPr>
      <w:r w:rsidRPr="003B6423">
        <w:rPr>
          <w:lang w:val="fr-FR"/>
        </w:rPr>
        <w:t xml:space="preserve">  title: </w:t>
      </w:r>
      <w:r>
        <w:rPr>
          <w:lang w:val="fr-FR"/>
        </w:rPr>
        <w:t>&lt;API Name&gt;</w:t>
      </w:r>
    </w:p>
    <w:p w14:paraId="03415346" w14:textId="77777777" w:rsidR="00851F2B" w:rsidRPr="003B6423" w:rsidRDefault="00851F2B" w:rsidP="00851F2B">
      <w:pPr>
        <w:pStyle w:val="PL"/>
        <w:rPr>
          <w:lang w:val="fr-FR"/>
        </w:rPr>
      </w:pPr>
      <w:r w:rsidRPr="003B6423">
        <w:rPr>
          <w:lang w:val="fr-FR"/>
        </w:rPr>
        <w:t xml:space="preserve">  version: </w:t>
      </w:r>
      <w:r>
        <w:rPr>
          <w:lang w:val="fr-FR"/>
        </w:rPr>
        <w:t>1.0.0-alpha.1</w:t>
      </w:r>
    </w:p>
    <w:p w14:paraId="7C246949" w14:textId="77777777" w:rsidR="00851F2B" w:rsidRDefault="00851F2B" w:rsidP="00851F2B">
      <w:pPr>
        <w:pStyle w:val="PL"/>
      </w:pPr>
      <w:r w:rsidRPr="003B6423">
        <w:rPr>
          <w:lang w:val="fr-FR"/>
        </w:rPr>
        <w:t xml:space="preserve">  description: </w:t>
      </w:r>
      <w:r>
        <w:t>|</w:t>
      </w:r>
    </w:p>
    <w:p w14:paraId="1BE812F4" w14:textId="77777777" w:rsidR="00851F2B" w:rsidRPr="003B6423" w:rsidRDefault="00851F2B" w:rsidP="00851F2B">
      <w:pPr>
        <w:pStyle w:val="PL"/>
        <w:rPr>
          <w:lang w:val="fr-FR"/>
        </w:rPr>
      </w:pPr>
      <w:r>
        <w:rPr>
          <w:lang w:val="fr-FR"/>
        </w:rPr>
        <w:t xml:space="preserve">    &lt;API Name&gt; Service.</w:t>
      </w:r>
    </w:p>
    <w:p w14:paraId="312BE7BE" w14:textId="77777777" w:rsidR="00851F2B" w:rsidRDefault="00851F2B" w:rsidP="00851F2B">
      <w:pPr>
        <w:pStyle w:val="PL"/>
      </w:pPr>
      <w:r>
        <w:t xml:space="preserve">    © &lt;yyyy&gt;, 3GPP Organizational Partners (ARIB, ATIS, CCSA, ETSI, TSDSI, TTA, TTC).</w:t>
      </w:r>
    </w:p>
    <w:p w14:paraId="7C663A56" w14:textId="77777777" w:rsidR="00851F2B" w:rsidRDefault="00851F2B" w:rsidP="00851F2B">
      <w:pPr>
        <w:pStyle w:val="PL"/>
      </w:pPr>
      <w:r>
        <w:t xml:space="preserve">    All rights reserved.</w:t>
      </w:r>
    </w:p>
    <w:p w14:paraId="78D8FF08" w14:textId="77777777" w:rsidR="00851F2B" w:rsidRPr="003B6423" w:rsidRDefault="00851F2B" w:rsidP="00851F2B">
      <w:pPr>
        <w:pStyle w:val="PL"/>
        <w:rPr>
          <w:lang w:val="fr-FR"/>
        </w:rPr>
      </w:pPr>
      <w:r w:rsidRPr="003B6423">
        <w:rPr>
          <w:lang w:val="fr-FR"/>
        </w:rPr>
        <w:t>externalDocs:</w:t>
      </w:r>
    </w:p>
    <w:p w14:paraId="37BCD79C" w14:textId="77777777" w:rsidR="00851F2B" w:rsidRPr="003B6423" w:rsidRDefault="00851F2B" w:rsidP="00851F2B">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62A83F55" w14:textId="77777777" w:rsidR="00851F2B" w:rsidRPr="003B6423" w:rsidRDefault="00851F2B" w:rsidP="00851F2B">
      <w:pPr>
        <w:pStyle w:val="PL"/>
        <w:rPr>
          <w:lang w:val="fr-FR"/>
        </w:rPr>
      </w:pPr>
      <w:r w:rsidRPr="003B6423">
        <w:rPr>
          <w:lang w:val="fr-FR"/>
        </w:rPr>
        <w:t xml:space="preserve">  url: http://www.3gpp.org/ftp/Specs/archive/29_series/29.</w:t>
      </w:r>
      <w:r>
        <w:rPr>
          <w:lang w:val="fr-FR"/>
        </w:rPr>
        <w:t>xxx</w:t>
      </w:r>
      <w:r w:rsidRPr="003B6423">
        <w:rPr>
          <w:lang w:val="fr-FR"/>
        </w:rPr>
        <w:t>/</w:t>
      </w:r>
    </w:p>
    <w:p w14:paraId="6B927A8A" w14:textId="77777777" w:rsidR="00851F2B" w:rsidRPr="001573A3" w:rsidRDefault="00851F2B" w:rsidP="00851F2B">
      <w:pPr>
        <w:pStyle w:val="PL"/>
      </w:pPr>
      <w:r w:rsidRPr="001573A3">
        <w:t>servers:</w:t>
      </w:r>
    </w:p>
    <w:p w14:paraId="6D73F817" w14:textId="77777777" w:rsidR="00851F2B" w:rsidRPr="001573A3" w:rsidRDefault="00851F2B" w:rsidP="00851F2B">
      <w:pPr>
        <w:pStyle w:val="PL"/>
      </w:pPr>
      <w:r w:rsidRPr="001573A3">
        <w:t xml:space="preserve">  - url: '{apiRoot}/</w:t>
      </w:r>
      <w:r>
        <w:t>&lt;API name in lower letters</w:t>
      </w:r>
      <w:r w:rsidRPr="00247E30">
        <w:t>. Composed names are separated with a hyphen</w:t>
      </w:r>
      <w:r>
        <w:t>&gt;</w:t>
      </w:r>
      <w:r w:rsidRPr="001573A3">
        <w:t>/v1'</w:t>
      </w:r>
    </w:p>
    <w:p w14:paraId="15018338" w14:textId="77777777" w:rsidR="00851F2B" w:rsidRPr="00986E88" w:rsidRDefault="00851F2B" w:rsidP="00851F2B">
      <w:pPr>
        <w:pStyle w:val="PL"/>
      </w:pPr>
      <w:r w:rsidRPr="001573A3">
        <w:t xml:space="preserve">    </w:t>
      </w:r>
      <w:r w:rsidRPr="00986E88">
        <w:t>variables:</w:t>
      </w:r>
    </w:p>
    <w:p w14:paraId="7613AE5E" w14:textId="77777777" w:rsidR="00851F2B" w:rsidRPr="00986E88" w:rsidRDefault="00851F2B" w:rsidP="00851F2B">
      <w:pPr>
        <w:pStyle w:val="PL"/>
      </w:pPr>
      <w:r w:rsidRPr="00986E88">
        <w:t xml:space="preserve">      apiRoot:</w:t>
      </w:r>
    </w:p>
    <w:p w14:paraId="6C1540BC" w14:textId="77777777" w:rsidR="00851F2B" w:rsidRPr="00986E88" w:rsidRDefault="00851F2B" w:rsidP="00851F2B">
      <w:pPr>
        <w:pStyle w:val="PL"/>
      </w:pPr>
      <w:r w:rsidRPr="00986E88">
        <w:t xml:space="preserve">        default: </w:t>
      </w:r>
      <w:r>
        <w:t>https://example</w:t>
      </w:r>
      <w:r w:rsidRPr="00986E88">
        <w:t>.com</w:t>
      </w:r>
    </w:p>
    <w:p w14:paraId="06615E6B" w14:textId="77777777" w:rsidR="00851F2B" w:rsidRPr="00986E88" w:rsidRDefault="00851F2B" w:rsidP="00851F2B">
      <w:pPr>
        <w:pStyle w:val="PL"/>
      </w:pPr>
      <w:r w:rsidRPr="00986E88">
        <w:t xml:space="preserve">        description: apiRoot as defined in </w:t>
      </w:r>
      <w:r>
        <w:t>clause</w:t>
      </w:r>
      <w:r w:rsidRPr="00986E88">
        <w:t xml:space="preserve"> 4.4 of 3GPP TS 29.501</w:t>
      </w:r>
    </w:p>
    <w:p w14:paraId="606FD48F" w14:textId="77777777" w:rsidR="00851F2B" w:rsidRPr="002857AD" w:rsidRDefault="00851F2B" w:rsidP="00851F2B">
      <w:pPr>
        <w:pStyle w:val="PL"/>
      </w:pPr>
      <w:r w:rsidRPr="002857AD">
        <w:t>security:</w:t>
      </w:r>
    </w:p>
    <w:p w14:paraId="3D3A59CD" w14:textId="77777777" w:rsidR="00851F2B" w:rsidRPr="002857AD" w:rsidRDefault="00851F2B" w:rsidP="00851F2B">
      <w:pPr>
        <w:pStyle w:val="PL"/>
      </w:pPr>
      <w:r w:rsidRPr="002857AD">
        <w:t xml:space="preserve">  - {}</w:t>
      </w:r>
    </w:p>
    <w:p w14:paraId="0293DDE0" w14:textId="77777777" w:rsidR="00851F2B" w:rsidRPr="002857AD" w:rsidRDefault="00851F2B" w:rsidP="00851F2B">
      <w:pPr>
        <w:pStyle w:val="PL"/>
      </w:pPr>
      <w:r>
        <w:t xml:space="preserve">  - oAuth2ClientCredentials:</w:t>
      </w:r>
    </w:p>
    <w:p w14:paraId="7DB38A07" w14:textId="77777777" w:rsidR="00851F2B" w:rsidRDefault="00851F2B" w:rsidP="00851F2B">
      <w:pPr>
        <w:pStyle w:val="PL"/>
      </w:pPr>
      <w:r>
        <w:t xml:space="preserve">    - &lt;API name in lower letters with undesrscores&gt;</w:t>
      </w:r>
    </w:p>
    <w:p w14:paraId="6BC31C76" w14:textId="77777777" w:rsidR="00851F2B" w:rsidRDefault="00851F2B" w:rsidP="00851F2B">
      <w:pPr>
        <w:pStyle w:val="PL"/>
      </w:pPr>
      <w:r w:rsidRPr="00986E88">
        <w:t>paths:</w:t>
      </w:r>
    </w:p>
    <w:p w14:paraId="3727DD9E" w14:textId="77777777" w:rsidR="00851F2B" w:rsidRPr="00986E88" w:rsidRDefault="00851F2B" w:rsidP="00851F2B">
      <w:pPr>
        <w:pStyle w:val="PL"/>
      </w:pPr>
      <w:r>
        <w:t xml:space="preserve">  # API specific definitions , below is an example</w:t>
      </w:r>
    </w:p>
    <w:p w14:paraId="0F6DCEE4" w14:textId="77777777" w:rsidR="00851F2B" w:rsidRPr="00986E88" w:rsidRDefault="00851F2B" w:rsidP="00851F2B">
      <w:pPr>
        <w:pStyle w:val="PL"/>
      </w:pPr>
      <w:r w:rsidRPr="00986E88">
        <w:t xml:space="preserve">  /subscriptions:</w:t>
      </w:r>
    </w:p>
    <w:p w14:paraId="02A6C82A" w14:textId="77777777" w:rsidR="00851F2B" w:rsidRPr="00986E88" w:rsidRDefault="00851F2B" w:rsidP="00851F2B">
      <w:pPr>
        <w:pStyle w:val="PL"/>
      </w:pPr>
      <w:r w:rsidRPr="00986E88">
        <w:t xml:space="preserve">    post:</w:t>
      </w:r>
    </w:p>
    <w:p w14:paraId="5359A3BC" w14:textId="77777777" w:rsidR="00851F2B" w:rsidRPr="000B71E3" w:rsidRDefault="00851F2B" w:rsidP="00851F2B">
      <w:pPr>
        <w:pStyle w:val="PL"/>
      </w:pPr>
      <w:r w:rsidRPr="000B71E3">
        <w:t xml:space="preserve">      summary: subscribe to notifications</w:t>
      </w:r>
    </w:p>
    <w:p w14:paraId="30EB5125" w14:textId="77777777" w:rsidR="00851F2B" w:rsidRDefault="00851F2B" w:rsidP="00851F2B">
      <w:pPr>
        <w:pStyle w:val="PL"/>
      </w:pPr>
      <w:r>
        <w:t xml:space="preserve">      operationId: CreateIndividualSubcription</w:t>
      </w:r>
    </w:p>
    <w:p w14:paraId="4E94CDDC" w14:textId="77777777" w:rsidR="00851F2B" w:rsidRDefault="00851F2B" w:rsidP="00851F2B">
      <w:pPr>
        <w:pStyle w:val="PL"/>
      </w:pPr>
      <w:r>
        <w:t xml:space="preserve">      tags:</w:t>
      </w:r>
    </w:p>
    <w:p w14:paraId="3DAA4D75" w14:textId="77777777" w:rsidR="00851F2B" w:rsidRDefault="00851F2B" w:rsidP="00851F2B">
      <w:pPr>
        <w:pStyle w:val="PL"/>
      </w:pPr>
      <w:r>
        <w:t xml:space="preserve">        - Subscriptions (Collection)</w:t>
      </w:r>
    </w:p>
    <w:p w14:paraId="496A67DB" w14:textId="77777777" w:rsidR="00851F2B" w:rsidRPr="00986E88" w:rsidRDefault="00851F2B" w:rsidP="00851F2B">
      <w:pPr>
        <w:pStyle w:val="PL"/>
      </w:pPr>
      <w:r w:rsidRPr="00986E88">
        <w:t xml:space="preserve">      requestBody:</w:t>
      </w:r>
    </w:p>
    <w:p w14:paraId="121F1B0C" w14:textId="77777777" w:rsidR="00851F2B" w:rsidRPr="00986E88" w:rsidRDefault="00851F2B" w:rsidP="00851F2B">
      <w:pPr>
        <w:pStyle w:val="PL"/>
      </w:pPr>
      <w:r w:rsidRPr="00986E88">
        <w:t xml:space="preserve">        required: true</w:t>
      </w:r>
    </w:p>
    <w:p w14:paraId="4E5D50B5" w14:textId="77777777" w:rsidR="00851F2B" w:rsidRPr="00986E88" w:rsidRDefault="00851F2B" w:rsidP="00851F2B">
      <w:pPr>
        <w:pStyle w:val="PL"/>
      </w:pPr>
      <w:r w:rsidRPr="00986E88">
        <w:t xml:space="preserve">        content:</w:t>
      </w:r>
    </w:p>
    <w:p w14:paraId="6CEE162E" w14:textId="77777777" w:rsidR="00851F2B" w:rsidRPr="00986E88" w:rsidRDefault="00851F2B" w:rsidP="00851F2B">
      <w:pPr>
        <w:pStyle w:val="PL"/>
      </w:pPr>
      <w:r w:rsidRPr="00986E88">
        <w:t xml:space="preserve">          application/json:</w:t>
      </w:r>
    </w:p>
    <w:p w14:paraId="04D5C82B" w14:textId="77777777" w:rsidR="00851F2B" w:rsidRPr="00986E88" w:rsidRDefault="00851F2B" w:rsidP="00851F2B">
      <w:pPr>
        <w:pStyle w:val="PL"/>
      </w:pPr>
      <w:r w:rsidRPr="00986E88">
        <w:t xml:space="preserve">            schema:</w:t>
      </w:r>
    </w:p>
    <w:p w14:paraId="186CCB00" w14:textId="77777777" w:rsidR="00851F2B" w:rsidRPr="00986E88" w:rsidRDefault="00851F2B" w:rsidP="00851F2B">
      <w:pPr>
        <w:pStyle w:val="PL"/>
      </w:pPr>
      <w:r w:rsidRPr="00986E88">
        <w:t xml:space="preserve">              $ref: '#/components/schemas/NsmfEventExposure'</w:t>
      </w:r>
    </w:p>
    <w:p w14:paraId="20B48D61" w14:textId="77777777" w:rsidR="00851F2B" w:rsidRPr="00986E88" w:rsidRDefault="00851F2B" w:rsidP="00851F2B">
      <w:pPr>
        <w:pStyle w:val="PL"/>
      </w:pPr>
      <w:r w:rsidRPr="00986E88">
        <w:t xml:space="preserve">      responses:</w:t>
      </w:r>
    </w:p>
    <w:p w14:paraId="49A07590" w14:textId="77777777" w:rsidR="00851F2B" w:rsidRPr="00986E88" w:rsidRDefault="00851F2B" w:rsidP="00851F2B">
      <w:pPr>
        <w:pStyle w:val="PL"/>
      </w:pPr>
      <w:r w:rsidRPr="00986E88">
        <w:t xml:space="preserve">        '201':</w:t>
      </w:r>
    </w:p>
    <w:p w14:paraId="2BCAFF6A" w14:textId="77777777" w:rsidR="00851F2B" w:rsidRPr="00986E88" w:rsidRDefault="00851F2B" w:rsidP="00851F2B">
      <w:pPr>
        <w:pStyle w:val="PL"/>
      </w:pPr>
      <w:r w:rsidRPr="00986E88">
        <w:t xml:space="preserve">          description: Success</w:t>
      </w:r>
    </w:p>
    <w:p w14:paraId="25B540C7" w14:textId="77777777" w:rsidR="00851F2B" w:rsidRPr="00986E88" w:rsidRDefault="00851F2B" w:rsidP="00851F2B">
      <w:pPr>
        <w:pStyle w:val="PL"/>
      </w:pPr>
      <w:r w:rsidRPr="00986E88">
        <w:t xml:space="preserve">          content:</w:t>
      </w:r>
    </w:p>
    <w:p w14:paraId="3582DFC5" w14:textId="77777777" w:rsidR="00851F2B" w:rsidRPr="00986E88" w:rsidRDefault="00851F2B" w:rsidP="00851F2B">
      <w:pPr>
        <w:pStyle w:val="PL"/>
      </w:pPr>
      <w:r w:rsidRPr="00986E88">
        <w:t xml:space="preserve">            application/json:</w:t>
      </w:r>
    </w:p>
    <w:p w14:paraId="78CF5B5C" w14:textId="77777777" w:rsidR="00851F2B" w:rsidRPr="00986E88" w:rsidRDefault="00851F2B" w:rsidP="00851F2B">
      <w:pPr>
        <w:pStyle w:val="PL"/>
      </w:pPr>
      <w:r w:rsidRPr="00986E88">
        <w:t xml:space="preserve">              schema:</w:t>
      </w:r>
    </w:p>
    <w:p w14:paraId="45F0CD9C" w14:textId="77777777" w:rsidR="00851F2B" w:rsidRPr="00986E88" w:rsidRDefault="00851F2B" w:rsidP="00851F2B">
      <w:pPr>
        <w:pStyle w:val="PL"/>
      </w:pPr>
      <w:r w:rsidRPr="00986E88">
        <w:t xml:space="preserve">                $ref: '#/components/schemas/</w:t>
      </w:r>
      <w:r>
        <w:t>&lt;xxx&gt;</w:t>
      </w:r>
      <w:r w:rsidRPr="00986E88">
        <w:t>'</w:t>
      </w:r>
    </w:p>
    <w:p w14:paraId="420CB6CF" w14:textId="77777777" w:rsidR="00851F2B" w:rsidRDefault="00851F2B" w:rsidP="00851F2B">
      <w:pPr>
        <w:pStyle w:val="PL"/>
      </w:pPr>
      <w:r>
        <w:t xml:space="preserve">          headers:</w:t>
      </w:r>
    </w:p>
    <w:p w14:paraId="7CCDF491" w14:textId="77777777" w:rsidR="00851F2B" w:rsidRDefault="00851F2B" w:rsidP="00851F2B">
      <w:pPr>
        <w:pStyle w:val="PL"/>
      </w:pPr>
      <w:r>
        <w:t xml:space="preserve">            Location:</w:t>
      </w:r>
    </w:p>
    <w:p w14:paraId="042C68EC" w14:textId="77777777" w:rsidR="00851F2B" w:rsidRDefault="00851F2B" w:rsidP="00851F2B">
      <w:pPr>
        <w:pStyle w:val="PL"/>
      </w:pPr>
      <w:r>
        <w:t xml:space="preserve">              description: 'Contains the URI of the newly created resource, according to the structure: {apiRoot}</w:t>
      </w:r>
      <w:r w:rsidRPr="00986E88">
        <w:t>/</w:t>
      </w:r>
      <w:r>
        <w:t>&lt;API name in lower letters</w:t>
      </w:r>
      <w:r w:rsidRPr="00247E30">
        <w:t>. Composed names are separated with a hyphen</w:t>
      </w:r>
      <w:r>
        <w:t>&gt;</w:t>
      </w:r>
      <w:r w:rsidRPr="00986E88">
        <w:t>/</w:t>
      </w:r>
      <w:r>
        <w:rPr>
          <w:rFonts w:hint="eastAsia"/>
          <w:lang w:eastAsia="zh-CN"/>
        </w:rPr>
        <w:t>&lt;</w:t>
      </w:r>
      <w:r>
        <w:t>version</w:t>
      </w:r>
      <w:r>
        <w:rPr>
          <w:rFonts w:hint="eastAsia"/>
          <w:lang w:eastAsia="zh-CN"/>
        </w:rPr>
        <w:t>&gt;</w:t>
      </w:r>
      <w:r w:rsidRPr="00986E88">
        <w:t>/subscriptions/{subId}</w:t>
      </w:r>
      <w:r>
        <w:t>'</w:t>
      </w:r>
    </w:p>
    <w:p w14:paraId="36C1DE28" w14:textId="77777777" w:rsidR="00851F2B" w:rsidRDefault="00851F2B" w:rsidP="00851F2B">
      <w:pPr>
        <w:pStyle w:val="PL"/>
      </w:pPr>
      <w:r>
        <w:t xml:space="preserve">              required: true</w:t>
      </w:r>
    </w:p>
    <w:p w14:paraId="467475C1" w14:textId="77777777" w:rsidR="00851F2B" w:rsidRDefault="00851F2B" w:rsidP="00851F2B">
      <w:pPr>
        <w:pStyle w:val="PL"/>
      </w:pPr>
      <w:r>
        <w:t xml:space="preserve">              schema:</w:t>
      </w:r>
    </w:p>
    <w:p w14:paraId="7CD6430D" w14:textId="77777777" w:rsidR="00851F2B" w:rsidRDefault="00851F2B" w:rsidP="00851F2B">
      <w:pPr>
        <w:pStyle w:val="PL"/>
      </w:pPr>
      <w:r>
        <w:t xml:space="preserve">                type: string</w:t>
      </w:r>
    </w:p>
    <w:p w14:paraId="42D7570A" w14:textId="77777777" w:rsidR="00851F2B" w:rsidRPr="00986E88" w:rsidRDefault="00851F2B" w:rsidP="00851F2B">
      <w:pPr>
        <w:pStyle w:val="PL"/>
      </w:pPr>
      <w:r>
        <w:t xml:space="preserve">        '400</w:t>
      </w:r>
      <w:r w:rsidRPr="00986E88">
        <w:t>':</w:t>
      </w:r>
    </w:p>
    <w:p w14:paraId="5A32E449" w14:textId="77777777" w:rsidR="00851F2B" w:rsidRPr="008F2F3C" w:rsidRDefault="00851F2B" w:rsidP="00851F2B">
      <w:pPr>
        <w:pStyle w:val="PL"/>
      </w:pPr>
      <w:r w:rsidRPr="008F2F3C">
        <w:t xml:space="preserve">        </w:t>
      </w:r>
      <w:r>
        <w:t xml:space="preserve">  </w:t>
      </w:r>
      <w:r w:rsidRPr="008F2F3C">
        <w:t>$ref: 'TS29571_CommonData.yaml#/components/responses/400'</w:t>
      </w:r>
    </w:p>
    <w:p w14:paraId="6D6CB390" w14:textId="77777777" w:rsidR="00851F2B" w:rsidRPr="00986E88" w:rsidRDefault="00851F2B" w:rsidP="00851F2B">
      <w:pPr>
        <w:pStyle w:val="PL"/>
      </w:pPr>
      <w:r>
        <w:t xml:space="preserve">        '401</w:t>
      </w:r>
      <w:r w:rsidRPr="00986E88">
        <w:t>':</w:t>
      </w:r>
    </w:p>
    <w:p w14:paraId="7E317C7E" w14:textId="77777777" w:rsidR="00851F2B" w:rsidRPr="008F2F3C" w:rsidRDefault="00851F2B" w:rsidP="00851F2B">
      <w:pPr>
        <w:pStyle w:val="PL"/>
      </w:pPr>
      <w:r w:rsidRPr="008F2F3C">
        <w:t xml:space="preserve">        </w:t>
      </w:r>
      <w:r>
        <w:t xml:space="preserve">  </w:t>
      </w:r>
      <w:r w:rsidRPr="008F2F3C">
        <w:t>$ref: 'TS29571_CommonData.yaml#/components/responses/40</w:t>
      </w:r>
      <w:r>
        <w:t>1</w:t>
      </w:r>
      <w:r w:rsidRPr="008F2F3C">
        <w:t>'</w:t>
      </w:r>
    </w:p>
    <w:p w14:paraId="4B81DE3E" w14:textId="77777777" w:rsidR="00851F2B" w:rsidRPr="00986E88" w:rsidRDefault="00851F2B" w:rsidP="00851F2B">
      <w:pPr>
        <w:pStyle w:val="PL"/>
      </w:pPr>
      <w:r>
        <w:t xml:space="preserve">        '403</w:t>
      </w:r>
      <w:r w:rsidRPr="00986E88">
        <w:t>':</w:t>
      </w:r>
    </w:p>
    <w:p w14:paraId="5037BCBA" w14:textId="77777777" w:rsidR="00851F2B" w:rsidRPr="008F2F3C" w:rsidRDefault="00851F2B" w:rsidP="00851F2B">
      <w:pPr>
        <w:pStyle w:val="PL"/>
      </w:pPr>
      <w:r w:rsidRPr="008F2F3C">
        <w:t xml:space="preserve">        </w:t>
      </w:r>
      <w:r>
        <w:t xml:space="preserve">  </w:t>
      </w:r>
      <w:r w:rsidRPr="008F2F3C">
        <w:t>$ref: 'TS29571_CommonData.yaml#/components/responses/4</w:t>
      </w:r>
      <w:r>
        <w:t>03</w:t>
      </w:r>
      <w:r w:rsidRPr="008F2F3C">
        <w:t>'</w:t>
      </w:r>
    </w:p>
    <w:p w14:paraId="054FFB00" w14:textId="77777777" w:rsidR="00851F2B" w:rsidRPr="00986E88" w:rsidRDefault="00851F2B" w:rsidP="00851F2B">
      <w:pPr>
        <w:pStyle w:val="PL"/>
      </w:pPr>
      <w:r>
        <w:t xml:space="preserve">        '404</w:t>
      </w:r>
      <w:r w:rsidRPr="00986E88">
        <w:t>':</w:t>
      </w:r>
    </w:p>
    <w:p w14:paraId="685CD0CA" w14:textId="77777777" w:rsidR="00851F2B" w:rsidRPr="008F2F3C" w:rsidRDefault="00851F2B" w:rsidP="00851F2B">
      <w:pPr>
        <w:pStyle w:val="PL"/>
      </w:pPr>
      <w:r w:rsidRPr="008F2F3C">
        <w:t xml:space="preserve">        </w:t>
      </w:r>
      <w:r>
        <w:t xml:space="preserve">  </w:t>
      </w:r>
      <w:r w:rsidRPr="008F2F3C">
        <w:t>$ref: 'TS29571_CommonData.yaml#/components/responses/40</w:t>
      </w:r>
      <w:r>
        <w:t>4</w:t>
      </w:r>
      <w:r w:rsidRPr="008F2F3C">
        <w:t>'</w:t>
      </w:r>
    </w:p>
    <w:p w14:paraId="4BC2D283" w14:textId="77777777" w:rsidR="00851F2B" w:rsidRPr="00986E88" w:rsidRDefault="00851F2B" w:rsidP="00851F2B">
      <w:pPr>
        <w:pStyle w:val="PL"/>
      </w:pPr>
      <w:r>
        <w:t xml:space="preserve">        '411</w:t>
      </w:r>
      <w:r w:rsidRPr="00986E88">
        <w:t>':</w:t>
      </w:r>
    </w:p>
    <w:p w14:paraId="0C12D278" w14:textId="77777777" w:rsidR="00851F2B" w:rsidRPr="008F2F3C" w:rsidRDefault="00851F2B" w:rsidP="00851F2B">
      <w:pPr>
        <w:pStyle w:val="PL"/>
      </w:pPr>
      <w:r w:rsidRPr="008F2F3C">
        <w:t xml:space="preserve">        </w:t>
      </w:r>
      <w:r>
        <w:t xml:space="preserve">  </w:t>
      </w:r>
      <w:r w:rsidRPr="008F2F3C">
        <w:t>$ref: 'TS29571_CommonData.yaml#/components/responses/4</w:t>
      </w:r>
      <w:r>
        <w:t>11</w:t>
      </w:r>
      <w:r w:rsidRPr="008F2F3C">
        <w:t>'</w:t>
      </w:r>
    </w:p>
    <w:p w14:paraId="49210821" w14:textId="77777777" w:rsidR="00851F2B" w:rsidRPr="00986E88" w:rsidRDefault="00851F2B" w:rsidP="00851F2B">
      <w:pPr>
        <w:pStyle w:val="PL"/>
      </w:pPr>
      <w:r>
        <w:t xml:space="preserve">        '413</w:t>
      </w:r>
      <w:r w:rsidRPr="00986E88">
        <w:t>':</w:t>
      </w:r>
    </w:p>
    <w:p w14:paraId="1341BF38" w14:textId="77777777" w:rsidR="00851F2B" w:rsidRPr="008F2F3C" w:rsidRDefault="00851F2B" w:rsidP="00851F2B">
      <w:pPr>
        <w:pStyle w:val="PL"/>
      </w:pPr>
      <w:r w:rsidRPr="008F2F3C">
        <w:t xml:space="preserve">        </w:t>
      </w:r>
      <w:r>
        <w:t xml:space="preserve">  </w:t>
      </w:r>
      <w:r w:rsidRPr="008F2F3C">
        <w:t>$ref: 'TS29571_CommonData.yaml#/components/responses/4</w:t>
      </w:r>
      <w:r>
        <w:t>13</w:t>
      </w:r>
      <w:r w:rsidRPr="008F2F3C">
        <w:t>'</w:t>
      </w:r>
    </w:p>
    <w:p w14:paraId="5C518A07" w14:textId="77777777" w:rsidR="00851F2B" w:rsidRPr="00986E88" w:rsidRDefault="00851F2B" w:rsidP="00851F2B">
      <w:pPr>
        <w:pStyle w:val="PL"/>
      </w:pPr>
      <w:r>
        <w:t xml:space="preserve">        '415</w:t>
      </w:r>
      <w:r w:rsidRPr="00986E88">
        <w:t>':</w:t>
      </w:r>
    </w:p>
    <w:p w14:paraId="3F2921B5" w14:textId="77777777" w:rsidR="00851F2B" w:rsidRPr="008F2F3C" w:rsidRDefault="00851F2B" w:rsidP="00851F2B">
      <w:pPr>
        <w:pStyle w:val="PL"/>
      </w:pPr>
      <w:r w:rsidRPr="008F2F3C">
        <w:t xml:space="preserve">        </w:t>
      </w:r>
      <w:r>
        <w:t xml:space="preserve">  </w:t>
      </w:r>
      <w:r w:rsidRPr="008F2F3C">
        <w:t>$ref: 'TS29571_CommonData.yaml#/components/responses/4</w:t>
      </w:r>
      <w:r>
        <w:t>15</w:t>
      </w:r>
      <w:r w:rsidRPr="008F2F3C">
        <w:t>'</w:t>
      </w:r>
    </w:p>
    <w:p w14:paraId="27FEFD90" w14:textId="77777777" w:rsidR="00851F2B" w:rsidRPr="00986E88" w:rsidRDefault="00851F2B" w:rsidP="00851F2B">
      <w:pPr>
        <w:pStyle w:val="PL"/>
      </w:pPr>
      <w:r>
        <w:t xml:space="preserve">        '429</w:t>
      </w:r>
      <w:r w:rsidRPr="00986E88">
        <w:t>':</w:t>
      </w:r>
    </w:p>
    <w:p w14:paraId="7C524ADC" w14:textId="77777777" w:rsidR="00851F2B" w:rsidRPr="008F2F3C" w:rsidRDefault="00851F2B" w:rsidP="00851F2B">
      <w:pPr>
        <w:pStyle w:val="PL"/>
      </w:pPr>
      <w:r w:rsidRPr="008F2F3C">
        <w:t xml:space="preserve">        </w:t>
      </w:r>
      <w:r>
        <w:t xml:space="preserve">  </w:t>
      </w:r>
      <w:r w:rsidRPr="008F2F3C">
        <w:t>$ref: 'TS29571_CommonData.yaml#/components/responses/4</w:t>
      </w:r>
      <w:r>
        <w:t>29</w:t>
      </w:r>
      <w:r w:rsidRPr="008F2F3C">
        <w:t>'</w:t>
      </w:r>
    </w:p>
    <w:p w14:paraId="7C0EDA0C" w14:textId="77777777" w:rsidR="00851F2B" w:rsidRPr="00986E88" w:rsidRDefault="00851F2B" w:rsidP="00851F2B">
      <w:pPr>
        <w:pStyle w:val="PL"/>
      </w:pPr>
      <w:r>
        <w:t xml:space="preserve">        '500</w:t>
      </w:r>
      <w:r w:rsidRPr="00986E88">
        <w:t>':</w:t>
      </w:r>
    </w:p>
    <w:p w14:paraId="60CFEF93" w14:textId="77777777" w:rsidR="00851F2B" w:rsidRPr="008F2F3C" w:rsidRDefault="00851F2B" w:rsidP="00851F2B">
      <w:pPr>
        <w:pStyle w:val="PL"/>
      </w:pPr>
      <w:r w:rsidRPr="008F2F3C">
        <w:t xml:space="preserve">        </w:t>
      </w:r>
      <w:r>
        <w:t xml:space="preserve">  </w:t>
      </w:r>
      <w:r w:rsidRPr="008F2F3C">
        <w:t>$ref: 'TS29571_CommonData.yaml#/components/responses/500'</w:t>
      </w:r>
    </w:p>
    <w:p w14:paraId="2426C5ED" w14:textId="77777777" w:rsidR="00851F2B" w:rsidRPr="00986E88" w:rsidRDefault="00851F2B" w:rsidP="00851F2B">
      <w:pPr>
        <w:pStyle w:val="PL"/>
      </w:pPr>
      <w:r>
        <w:t xml:space="preserve">        '503</w:t>
      </w:r>
      <w:r w:rsidRPr="00986E88">
        <w:t>':</w:t>
      </w:r>
    </w:p>
    <w:p w14:paraId="7E83E1AC" w14:textId="77777777" w:rsidR="00851F2B" w:rsidRPr="008F2F3C" w:rsidRDefault="00851F2B" w:rsidP="00851F2B">
      <w:pPr>
        <w:pStyle w:val="PL"/>
      </w:pPr>
      <w:r w:rsidRPr="008F2F3C">
        <w:t xml:space="preserve">        </w:t>
      </w:r>
      <w:r>
        <w:t xml:space="preserve">  </w:t>
      </w:r>
      <w:r w:rsidRPr="008F2F3C">
        <w:t>$ref: 'TS29571_CommonData.yaml#/components/responses/50</w:t>
      </w:r>
      <w:r>
        <w:t>3</w:t>
      </w:r>
      <w:r w:rsidRPr="008F2F3C">
        <w:t>'</w:t>
      </w:r>
    </w:p>
    <w:p w14:paraId="247575C1" w14:textId="77777777" w:rsidR="00851F2B" w:rsidRDefault="00851F2B" w:rsidP="00851F2B">
      <w:pPr>
        <w:pStyle w:val="PL"/>
      </w:pPr>
      <w:r>
        <w:t xml:space="preserve">        default:</w:t>
      </w:r>
    </w:p>
    <w:p w14:paraId="493320BD" w14:textId="77777777" w:rsidR="00851F2B" w:rsidRDefault="00851F2B" w:rsidP="00851F2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497BD245" w14:textId="77777777" w:rsidR="00851F2B" w:rsidRPr="00986E88" w:rsidRDefault="00851F2B" w:rsidP="00851F2B">
      <w:pPr>
        <w:pStyle w:val="PL"/>
      </w:pPr>
      <w:r w:rsidRPr="00986E88">
        <w:t xml:space="preserve">      callbacks:</w:t>
      </w:r>
    </w:p>
    <w:p w14:paraId="2E3E7237" w14:textId="77777777" w:rsidR="00851F2B" w:rsidRPr="00986E88" w:rsidRDefault="00851F2B" w:rsidP="00851F2B">
      <w:pPr>
        <w:pStyle w:val="PL"/>
      </w:pPr>
      <w:r w:rsidRPr="00986E88">
        <w:t xml:space="preserve">        myNotification:</w:t>
      </w:r>
    </w:p>
    <w:p w14:paraId="2CB076F5" w14:textId="77777777" w:rsidR="00851F2B" w:rsidRPr="00986E88" w:rsidRDefault="00851F2B" w:rsidP="00851F2B">
      <w:pPr>
        <w:pStyle w:val="PL"/>
      </w:pPr>
      <w:r w:rsidRPr="00986E88">
        <w:t xml:space="preserve">          '{$request.body#/notifUri}':</w:t>
      </w:r>
    </w:p>
    <w:p w14:paraId="08D059B8" w14:textId="77777777" w:rsidR="00851F2B" w:rsidRPr="00986E88" w:rsidRDefault="00851F2B" w:rsidP="00851F2B">
      <w:pPr>
        <w:pStyle w:val="PL"/>
      </w:pPr>
      <w:r w:rsidRPr="00986E88">
        <w:t xml:space="preserve">            post:</w:t>
      </w:r>
    </w:p>
    <w:p w14:paraId="3C0E8A9C" w14:textId="77777777" w:rsidR="00851F2B" w:rsidRPr="00986E88" w:rsidRDefault="00851F2B" w:rsidP="00851F2B">
      <w:pPr>
        <w:pStyle w:val="PL"/>
      </w:pPr>
      <w:r w:rsidRPr="00986E88">
        <w:t xml:space="preserve">              requestBody:</w:t>
      </w:r>
    </w:p>
    <w:p w14:paraId="14E8674E" w14:textId="77777777" w:rsidR="00851F2B" w:rsidRPr="00986E88" w:rsidRDefault="00851F2B" w:rsidP="00851F2B">
      <w:pPr>
        <w:pStyle w:val="PL"/>
      </w:pPr>
      <w:r w:rsidRPr="00986E88">
        <w:t xml:space="preserve">                required: true</w:t>
      </w:r>
    </w:p>
    <w:p w14:paraId="32CFCCA4" w14:textId="77777777" w:rsidR="00851F2B" w:rsidRPr="00986E88" w:rsidRDefault="00851F2B" w:rsidP="00851F2B">
      <w:pPr>
        <w:pStyle w:val="PL"/>
      </w:pPr>
      <w:r w:rsidRPr="00986E88">
        <w:t xml:space="preserve">                content:</w:t>
      </w:r>
    </w:p>
    <w:p w14:paraId="68EA76FC" w14:textId="77777777" w:rsidR="00851F2B" w:rsidRPr="00986E88" w:rsidRDefault="00851F2B" w:rsidP="00851F2B">
      <w:pPr>
        <w:pStyle w:val="PL"/>
      </w:pPr>
      <w:r w:rsidRPr="00986E88">
        <w:t xml:space="preserve">                  application/json:</w:t>
      </w:r>
    </w:p>
    <w:p w14:paraId="05E37F5C" w14:textId="77777777" w:rsidR="00851F2B" w:rsidRPr="00986E88" w:rsidRDefault="00851F2B" w:rsidP="00851F2B">
      <w:pPr>
        <w:pStyle w:val="PL"/>
      </w:pPr>
      <w:r w:rsidRPr="00986E88">
        <w:t xml:space="preserve">                    schema:</w:t>
      </w:r>
    </w:p>
    <w:p w14:paraId="0399AFC9" w14:textId="77777777" w:rsidR="00851F2B" w:rsidRPr="00986E88" w:rsidRDefault="00851F2B" w:rsidP="00851F2B">
      <w:pPr>
        <w:pStyle w:val="PL"/>
      </w:pPr>
      <w:r w:rsidRPr="00986E88">
        <w:t xml:space="preserve">                      $ref: '#/components/schemas/</w:t>
      </w:r>
      <w:r>
        <w:t>&lt;yyy&gt;</w:t>
      </w:r>
      <w:r w:rsidRPr="00986E88">
        <w:t>'</w:t>
      </w:r>
    </w:p>
    <w:p w14:paraId="39F970CF" w14:textId="77777777" w:rsidR="00851F2B" w:rsidRPr="00986E88" w:rsidRDefault="00851F2B" w:rsidP="00851F2B">
      <w:pPr>
        <w:pStyle w:val="PL"/>
      </w:pPr>
      <w:r w:rsidRPr="00986E88">
        <w:t xml:space="preserve">              responses:</w:t>
      </w:r>
    </w:p>
    <w:p w14:paraId="31699748" w14:textId="77777777" w:rsidR="00851F2B" w:rsidRPr="00986E88" w:rsidRDefault="00851F2B" w:rsidP="00851F2B">
      <w:pPr>
        <w:pStyle w:val="PL"/>
      </w:pPr>
      <w:r w:rsidRPr="00986E88">
        <w:t xml:space="preserve">                '204':</w:t>
      </w:r>
    </w:p>
    <w:p w14:paraId="3ADD7614" w14:textId="77777777" w:rsidR="00851F2B" w:rsidRPr="00986E88" w:rsidRDefault="00851F2B" w:rsidP="00851F2B">
      <w:pPr>
        <w:pStyle w:val="PL"/>
      </w:pPr>
      <w:r w:rsidRPr="00986E88">
        <w:t xml:space="preserve">                  description: No Content, Notification was succesfull</w:t>
      </w:r>
    </w:p>
    <w:p w14:paraId="5D07BDB2" w14:textId="77777777" w:rsidR="00851F2B" w:rsidRPr="00986E88" w:rsidRDefault="00851F2B" w:rsidP="00851F2B">
      <w:pPr>
        <w:pStyle w:val="PL"/>
      </w:pPr>
      <w:r>
        <w:t xml:space="preserve">                '400</w:t>
      </w:r>
      <w:r w:rsidRPr="00986E88">
        <w:t>':</w:t>
      </w:r>
    </w:p>
    <w:p w14:paraId="0D054D1A"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'TS29571_CommonData.yaml#/components/responses/400'</w:t>
      </w:r>
    </w:p>
    <w:p w14:paraId="1F6BA674" w14:textId="77777777" w:rsidR="00851F2B" w:rsidRPr="00986E88" w:rsidRDefault="00851F2B" w:rsidP="00851F2B">
      <w:pPr>
        <w:pStyle w:val="PL"/>
      </w:pPr>
      <w:r>
        <w:t xml:space="preserve">                '401</w:t>
      </w:r>
      <w:r w:rsidRPr="00986E88">
        <w:t>':</w:t>
      </w:r>
    </w:p>
    <w:p w14:paraId="7FDD78F8"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6E76B136" w14:textId="77777777" w:rsidR="00851F2B" w:rsidRPr="00986E88" w:rsidRDefault="00851F2B" w:rsidP="00851F2B">
      <w:pPr>
        <w:pStyle w:val="PL"/>
      </w:pPr>
      <w:r>
        <w:t xml:space="preserve">                '403</w:t>
      </w:r>
      <w:r w:rsidRPr="00986E88">
        <w:t>':</w:t>
      </w:r>
    </w:p>
    <w:p w14:paraId="5A794CD7"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A85C76B" w14:textId="77777777" w:rsidR="00851F2B" w:rsidRPr="00986E88" w:rsidRDefault="00851F2B" w:rsidP="00851F2B">
      <w:pPr>
        <w:pStyle w:val="PL"/>
      </w:pPr>
      <w:r w:rsidRPr="00986E88">
        <w:t xml:space="preserve">                '</w:t>
      </w:r>
      <w:r>
        <w:t>404</w:t>
      </w:r>
      <w:r w:rsidRPr="00986E88">
        <w:t>':</w:t>
      </w:r>
    </w:p>
    <w:p w14:paraId="7940429D"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31486CDC" w14:textId="77777777" w:rsidR="00851F2B" w:rsidRPr="00986E88" w:rsidRDefault="00851F2B" w:rsidP="00851F2B">
      <w:pPr>
        <w:pStyle w:val="PL"/>
      </w:pPr>
      <w:r w:rsidRPr="00986E88">
        <w:t xml:space="preserve">                '</w:t>
      </w:r>
      <w:r>
        <w:t>411</w:t>
      </w:r>
      <w:r w:rsidRPr="00986E88">
        <w:t>':</w:t>
      </w:r>
    </w:p>
    <w:p w14:paraId="4284F615"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01E16C62" w14:textId="77777777" w:rsidR="00851F2B" w:rsidRPr="00986E88" w:rsidRDefault="00851F2B" w:rsidP="00851F2B">
      <w:pPr>
        <w:pStyle w:val="PL"/>
      </w:pPr>
      <w:r w:rsidRPr="00986E88">
        <w:t xml:space="preserve">                '</w:t>
      </w:r>
      <w:r>
        <w:t>413</w:t>
      </w:r>
      <w:r w:rsidRPr="00986E88">
        <w:t>':</w:t>
      </w:r>
    </w:p>
    <w:p w14:paraId="40079C88"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F0CD855" w14:textId="77777777" w:rsidR="00851F2B" w:rsidRPr="00986E88" w:rsidRDefault="00851F2B" w:rsidP="00851F2B">
      <w:pPr>
        <w:pStyle w:val="PL"/>
      </w:pPr>
      <w:r w:rsidRPr="00986E88">
        <w:t xml:space="preserve">                '</w:t>
      </w:r>
      <w:r>
        <w:t>415</w:t>
      </w:r>
      <w:r w:rsidRPr="00986E88">
        <w:t>':</w:t>
      </w:r>
    </w:p>
    <w:p w14:paraId="2AD43E4D"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2B66C88C" w14:textId="77777777" w:rsidR="00851F2B" w:rsidRPr="00986E88" w:rsidRDefault="00851F2B" w:rsidP="00851F2B">
      <w:pPr>
        <w:pStyle w:val="PL"/>
      </w:pPr>
      <w:r w:rsidRPr="00986E88">
        <w:t xml:space="preserve">                '</w:t>
      </w:r>
      <w:r>
        <w:t>429</w:t>
      </w:r>
      <w:r w:rsidRPr="00986E88">
        <w:t>':</w:t>
      </w:r>
    </w:p>
    <w:p w14:paraId="21285BA8"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245109BC" w14:textId="77777777" w:rsidR="00851F2B" w:rsidRPr="00986E88" w:rsidRDefault="00851F2B" w:rsidP="00851F2B">
      <w:pPr>
        <w:pStyle w:val="PL"/>
      </w:pPr>
      <w:r>
        <w:t xml:space="preserve">                '500</w:t>
      </w:r>
      <w:r w:rsidRPr="00986E88">
        <w:t>':</w:t>
      </w:r>
    </w:p>
    <w:p w14:paraId="53EF32A2"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'TS29571_CommonData.yaml#/components/responses/500'</w:t>
      </w:r>
    </w:p>
    <w:p w14:paraId="1A7659AE" w14:textId="77777777" w:rsidR="00851F2B" w:rsidRPr="00986E88" w:rsidRDefault="00851F2B" w:rsidP="00851F2B">
      <w:pPr>
        <w:pStyle w:val="PL"/>
      </w:pPr>
      <w:r>
        <w:t xml:space="preserve">                '503</w:t>
      </w:r>
      <w:r w:rsidRPr="00986E88">
        <w:t>':</w:t>
      </w:r>
    </w:p>
    <w:p w14:paraId="495B201B"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47EB98FB" w14:textId="77777777" w:rsidR="00851F2B" w:rsidRDefault="00851F2B" w:rsidP="00851F2B">
      <w:pPr>
        <w:pStyle w:val="PL"/>
      </w:pPr>
      <w:r>
        <w:t xml:space="preserve">                default:</w:t>
      </w:r>
    </w:p>
    <w:p w14:paraId="3458A19D" w14:textId="77777777" w:rsidR="00851F2B" w:rsidRDefault="00851F2B" w:rsidP="00851F2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473CC200" w14:textId="77777777" w:rsidR="00851F2B" w:rsidRPr="00986E88" w:rsidRDefault="00851F2B" w:rsidP="00851F2B">
      <w:pPr>
        <w:pStyle w:val="PL"/>
      </w:pPr>
      <w:r w:rsidRPr="00986E88">
        <w:t xml:space="preserve">  /subscriptions/{subId}:</w:t>
      </w:r>
    </w:p>
    <w:p w14:paraId="00EB5C29" w14:textId="77777777" w:rsidR="00851F2B" w:rsidRPr="00986E88" w:rsidRDefault="00851F2B" w:rsidP="00851F2B">
      <w:pPr>
        <w:pStyle w:val="PL"/>
      </w:pPr>
      <w:r w:rsidRPr="00986E88">
        <w:t xml:space="preserve">    get:</w:t>
      </w:r>
    </w:p>
    <w:p w14:paraId="603B426C" w14:textId="77777777" w:rsidR="00851F2B" w:rsidRPr="000B71E3" w:rsidRDefault="00851F2B" w:rsidP="00851F2B">
      <w:pPr>
        <w:pStyle w:val="PL"/>
      </w:pPr>
      <w:r w:rsidRPr="000B71E3">
        <w:t xml:space="preserve">      summary: </w:t>
      </w:r>
      <w:r>
        <w:t>retrieve</w:t>
      </w:r>
      <w:r w:rsidRPr="000B71E3">
        <w:t xml:space="preserve"> </w:t>
      </w:r>
      <w:r>
        <w:t>subscription</w:t>
      </w:r>
    </w:p>
    <w:p w14:paraId="5C70058C" w14:textId="77777777" w:rsidR="00851F2B" w:rsidRDefault="00851F2B" w:rsidP="00851F2B">
      <w:pPr>
        <w:pStyle w:val="PL"/>
      </w:pPr>
      <w:r>
        <w:t xml:space="preserve">      operationId: GetIndividualSubcription</w:t>
      </w:r>
    </w:p>
    <w:p w14:paraId="5091A8C5" w14:textId="77777777" w:rsidR="00851F2B" w:rsidRDefault="00851F2B" w:rsidP="00851F2B">
      <w:pPr>
        <w:pStyle w:val="PL"/>
      </w:pPr>
      <w:r>
        <w:t xml:space="preserve">      tags:</w:t>
      </w:r>
    </w:p>
    <w:p w14:paraId="7F047065" w14:textId="77777777" w:rsidR="00851F2B" w:rsidRDefault="00851F2B" w:rsidP="00851F2B">
      <w:pPr>
        <w:pStyle w:val="PL"/>
      </w:pPr>
      <w:r>
        <w:t xml:space="preserve">        - IndividualSubscription (Document)</w:t>
      </w:r>
    </w:p>
    <w:p w14:paraId="6858C2EF" w14:textId="77777777" w:rsidR="00851F2B" w:rsidRPr="00986E88" w:rsidRDefault="00851F2B" w:rsidP="00851F2B">
      <w:pPr>
        <w:pStyle w:val="PL"/>
      </w:pPr>
      <w:r w:rsidRPr="00986E88">
        <w:t xml:space="preserve">      parameters:</w:t>
      </w:r>
    </w:p>
    <w:p w14:paraId="303B2890" w14:textId="77777777" w:rsidR="00851F2B" w:rsidRPr="00986E88" w:rsidRDefault="00851F2B" w:rsidP="00851F2B">
      <w:pPr>
        <w:pStyle w:val="PL"/>
      </w:pPr>
      <w:r w:rsidRPr="00986E88">
        <w:t xml:space="preserve">        - name: subId</w:t>
      </w:r>
    </w:p>
    <w:p w14:paraId="688FD8B4" w14:textId="77777777" w:rsidR="00851F2B" w:rsidRPr="00986E88" w:rsidRDefault="00851F2B" w:rsidP="00851F2B">
      <w:pPr>
        <w:pStyle w:val="PL"/>
      </w:pPr>
      <w:r w:rsidRPr="00986E88">
        <w:t xml:space="preserve">          in: path</w:t>
      </w:r>
    </w:p>
    <w:p w14:paraId="71795AAA" w14:textId="77777777" w:rsidR="00851F2B" w:rsidRPr="00986E88" w:rsidRDefault="00851F2B" w:rsidP="00851F2B">
      <w:pPr>
        <w:pStyle w:val="PL"/>
      </w:pPr>
      <w:r w:rsidRPr="00986E88">
        <w:t xml:space="preserve">          description: Event Subscription ID</w:t>
      </w:r>
    </w:p>
    <w:p w14:paraId="57980D77" w14:textId="77777777" w:rsidR="00851F2B" w:rsidRPr="00986E88" w:rsidRDefault="00851F2B" w:rsidP="00851F2B">
      <w:pPr>
        <w:pStyle w:val="PL"/>
      </w:pPr>
      <w:r w:rsidRPr="00986E88">
        <w:t xml:space="preserve">          required: true</w:t>
      </w:r>
    </w:p>
    <w:p w14:paraId="7F4962AC" w14:textId="77777777" w:rsidR="00851F2B" w:rsidRPr="00986E88" w:rsidRDefault="00851F2B" w:rsidP="00851F2B">
      <w:pPr>
        <w:pStyle w:val="PL"/>
      </w:pPr>
      <w:r w:rsidRPr="00986E88">
        <w:t xml:space="preserve">          schema:</w:t>
      </w:r>
    </w:p>
    <w:p w14:paraId="3D5B5586" w14:textId="77777777" w:rsidR="00851F2B" w:rsidRPr="00986E88" w:rsidRDefault="00851F2B" w:rsidP="00851F2B">
      <w:pPr>
        <w:pStyle w:val="PL"/>
      </w:pPr>
      <w:r w:rsidRPr="00986E88">
        <w:t xml:space="preserve">            type: string</w:t>
      </w:r>
    </w:p>
    <w:p w14:paraId="73ECC507" w14:textId="77777777" w:rsidR="00851F2B" w:rsidRPr="00986E88" w:rsidRDefault="00851F2B" w:rsidP="00851F2B">
      <w:pPr>
        <w:pStyle w:val="PL"/>
      </w:pPr>
      <w:r w:rsidRPr="00986E88">
        <w:t xml:space="preserve">      responses:</w:t>
      </w:r>
    </w:p>
    <w:p w14:paraId="5D4F8518" w14:textId="77777777" w:rsidR="00851F2B" w:rsidRPr="00986E88" w:rsidRDefault="00851F2B" w:rsidP="00851F2B">
      <w:pPr>
        <w:pStyle w:val="PL"/>
      </w:pPr>
      <w:r w:rsidRPr="00986E88">
        <w:t xml:space="preserve">        '200':</w:t>
      </w:r>
    </w:p>
    <w:p w14:paraId="4EB1C4C2" w14:textId="77777777" w:rsidR="00851F2B" w:rsidRPr="00986E88" w:rsidRDefault="00851F2B" w:rsidP="00851F2B">
      <w:pPr>
        <w:pStyle w:val="PL"/>
      </w:pPr>
      <w:r w:rsidRPr="00986E88">
        <w:t xml:space="preserve">          description: OK. Resource representation is returned</w:t>
      </w:r>
    </w:p>
    <w:p w14:paraId="14D6148E" w14:textId="77777777" w:rsidR="00851F2B" w:rsidRPr="00986E88" w:rsidRDefault="00851F2B" w:rsidP="00851F2B">
      <w:pPr>
        <w:pStyle w:val="PL"/>
      </w:pPr>
      <w:r w:rsidRPr="00986E88">
        <w:t xml:space="preserve">          content:</w:t>
      </w:r>
    </w:p>
    <w:p w14:paraId="73DF4966" w14:textId="77777777" w:rsidR="00851F2B" w:rsidRPr="00986E88" w:rsidRDefault="00851F2B" w:rsidP="00851F2B">
      <w:pPr>
        <w:pStyle w:val="PL"/>
      </w:pPr>
      <w:r w:rsidRPr="00986E88">
        <w:t xml:space="preserve">            application/json:</w:t>
      </w:r>
    </w:p>
    <w:p w14:paraId="580FC8A3" w14:textId="77777777" w:rsidR="00851F2B" w:rsidRPr="00986E88" w:rsidRDefault="00851F2B" w:rsidP="00851F2B">
      <w:pPr>
        <w:pStyle w:val="PL"/>
      </w:pPr>
      <w:r w:rsidRPr="00986E88">
        <w:t xml:space="preserve">              schema:</w:t>
      </w:r>
    </w:p>
    <w:p w14:paraId="7090F558" w14:textId="77777777" w:rsidR="00851F2B" w:rsidRPr="00986E88" w:rsidRDefault="00851F2B" w:rsidP="00851F2B">
      <w:pPr>
        <w:pStyle w:val="PL"/>
      </w:pPr>
      <w:r w:rsidRPr="00986E88">
        <w:t xml:space="preserve">                $ref: '#/components/schemas/</w:t>
      </w:r>
      <w:r>
        <w:t>&lt;xxx&gt;</w:t>
      </w:r>
      <w:r w:rsidRPr="00986E88">
        <w:t>'</w:t>
      </w:r>
    </w:p>
    <w:p w14:paraId="042132E6" w14:textId="77777777" w:rsidR="00851F2B" w:rsidRPr="00986E88" w:rsidRDefault="00851F2B" w:rsidP="00851F2B">
      <w:pPr>
        <w:pStyle w:val="PL"/>
      </w:pPr>
      <w:r>
        <w:t xml:space="preserve">        '400</w:t>
      </w:r>
      <w:r w:rsidRPr="00986E88">
        <w:t>':</w:t>
      </w:r>
    </w:p>
    <w:p w14:paraId="08AA53D6" w14:textId="77777777" w:rsidR="00851F2B" w:rsidRPr="008F2F3C" w:rsidRDefault="00851F2B" w:rsidP="00851F2B">
      <w:pPr>
        <w:pStyle w:val="PL"/>
      </w:pPr>
      <w:r w:rsidRPr="008F2F3C">
        <w:t xml:space="preserve">        </w:t>
      </w:r>
      <w:r>
        <w:t xml:space="preserve">  </w:t>
      </w:r>
      <w:r w:rsidRPr="008F2F3C">
        <w:t>$ref: 'TS29571_CommonData.yaml#/components/responses/400'</w:t>
      </w:r>
    </w:p>
    <w:p w14:paraId="095EE7A7" w14:textId="77777777" w:rsidR="00851F2B" w:rsidRPr="00986E88" w:rsidRDefault="00851F2B" w:rsidP="00851F2B">
      <w:pPr>
        <w:pStyle w:val="PL"/>
      </w:pPr>
      <w:r>
        <w:t xml:space="preserve">        '401</w:t>
      </w:r>
      <w:r w:rsidRPr="00986E88">
        <w:t>':</w:t>
      </w:r>
    </w:p>
    <w:p w14:paraId="18E999E8" w14:textId="77777777" w:rsidR="00851F2B" w:rsidRPr="008F2F3C" w:rsidRDefault="00851F2B" w:rsidP="00851F2B">
      <w:pPr>
        <w:pStyle w:val="PL"/>
      </w:pPr>
      <w:r w:rsidRPr="008F2F3C">
        <w:t xml:space="preserve">        </w:t>
      </w:r>
      <w:r>
        <w:t xml:space="preserve">  </w:t>
      </w:r>
      <w:r w:rsidRPr="008F2F3C">
        <w:t>$ref: 'TS29571_CommonData.yaml#/components/responses/40</w:t>
      </w:r>
      <w:r>
        <w:t>1</w:t>
      </w:r>
      <w:r w:rsidRPr="008F2F3C">
        <w:t>'</w:t>
      </w:r>
    </w:p>
    <w:p w14:paraId="54C22183" w14:textId="77777777" w:rsidR="00851F2B" w:rsidRPr="00986E88" w:rsidRDefault="00851F2B" w:rsidP="00851F2B">
      <w:pPr>
        <w:pStyle w:val="PL"/>
      </w:pPr>
      <w:r>
        <w:t xml:space="preserve">        '403</w:t>
      </w:r>
      <w:r w:rsidRPr="00986E88">
        <w:t>':</w:t>
      </w:r>
    </w:p>
    <w:p w14:paraId="368C7C53" w14:textId="77777777" w:rsidR="00851F2B" w:rsidRPr="008F2F3C" w:rsidRDefault="00851F2B" w:rsidP="00851F2B">
      <w:pPr>
        <w:pStyle w:val="PL"/>
      </w:pPr>
      <w:r w:rsidRPr="008F2F3C">
        <w:t xml:space="preserve">        </w:t>
      </w:r>
      <w:r>
        <w:t xml:space="preserve">  </w:t>
      </w:r>
      <w:r w:rsidRPr="008F2F3C">
        <w:t>$ref: 'TS29571_CommonData.yaml#/components/responses/4</w:t>
      </w:r>
      <w:r>
        <w:t>03</w:t>
      </w:r>
      <w:r w:rsidRPr="008F2F3C">
        <w:t>'</w:t>
      </w:r>
    </w:p>
    <w:p w14:paraId="468A5EE8" w14:textId="77777777" w:rsidR="00851F2B" w:rsidRPr="00986E88" w:rsidRDefault="00851F2B" w:rsidP="00851F2B">
      <w:pPr>
        <w:pStyle w:val="PL"/>
      </w:pPr>
      <w:r>
        <w:t xml:space="preserve">        '404</w:t>
      </w:r>
      <w:r w:rsidRPr="00986E88">
        <w:t>':</w:t>
      </w:r>
    </w:p>
    <w:p w14:paraId="4567D38E" w14:textId="77777777" w:rsidR="00851F2B" w:rsidRPr="008F2F3C" w:rsidRDefault="00851F2B" w:rsidP="00851F2B">
      <w:pPr>
        <w:pStyle w:val="PL"/>
      </w:pPr>
      <w:r w:rsidRPr="008F2F3C">
        <w:t xml:space="preserve">        </w:t>
      </w:r>
      <w:r>
        <w:t xml:space="preserve">  </w:t>
      </w:r>
      <w:r w:rsidRPr="008F2F3C">
        <w:t>$ref: 'TS29571_CommonData.yaml#/components/responses/40</w:t>
      </w:r>
      <w:r>
        <w:t>4</w:t>
      </w:r>
      <w:r w:rsidRPr="008F2F3C">
        <w:t>'</w:t>
      </w:r>
    </w:p>
    <w:p w14:paraId="3B2BD04B" w14:textId="77777777" w:rsidR="00851F2B" w:rsidRPr="00986E88" w:rsidRDefault="00851F2B" w:rsidP="00851F2B">
      <w:pPr>
        <w:pStyle w:val="PL"/>
      </w:pPr>
      <w:r>
        <w:t xml:space="preserve">        '406</w:t>
      </w:r>
      <w:r w:rsidRPr="00986E88">
        <w:t>':</w:t>
      </w:r>
    </w:p>
    <w:p w14:paraId="1AE2A1B1" w14:textId="77777777" w:rsidR="00851F2B" w:rsidRPr="008F2F3C" w:rsidRDefault="00851F2B" w:rsidP="00851F2B">
      <w:pPr>
        <w:pStyle w:val="PL"/>
      </w:pPr>
      <w:r w:rsidRPr="008F2F3C">
        <w:t xml:space="preserve">        </w:t>
      </w:r>
      <w:r>
        <w:t xml:space="preserve">  </w:t>
      </w:r>
      <w:r w:rsidRPr="008F2F3C">
        <w:t>$ref: 'TS29571_CommonData.yaml#/components/responses/40</w:t>
      </w:r>
      <w:r>
        <w:t>6</w:t>
      </w:r>
      <w:r w:rsidRPr="008F2F3C">
        <w:t>'</w:t>
      </w:r>
    </w:p>
    <w:p w14:paraId="0361D1FB" w14:textId="77777777" w:rsidR="00851F2B" w:rsidRPr="00986E88" w:rsidRDefault="00851F2B" w:rsidP="00851F2B">
      <w:pPr>
        <w:pStyle w:val="PL"/>
      </w:pPr>
      <w:r>
        <w:t xml:space="preserve">        '429</w:t>
      </w:r>
      <w:r w:rsidRPr="00986E88">
        <w:t>':</w:t>
      </w:r>
    </w:p>
    <w:p w14:paraId="5AC13305" w14:textId="77777777" w:rsidR="00851F2B" w:rsidRPr="008F2F3C" w:rsidRDefault="00851F2B" w:rsidP="00851F2B">
      <w:pPr>
        <w:pStyle w:val="PL"/>
      </w:pPr>
      <w:r w:rsidRPr="008F2F3C">
        <w:t xml:space="preserve">        </w:t>
      </w:r>
      <w:r>
        <w:t xml:space="preserve">  </w:t>
      </w:r>
      <w:r w:rsidRPr="008F2F3C">
        <w:t>$ref: 'TS29571_CommonData.yaml#/components/responses/4</w:t>
      </w:r>
      <w:r>
        <w:t>29</w:t>
      </w:r>
      <w:r w:rsidRPr="008F2F3C">
        <w:t>'</w:t>
      </w:r>
    </w:p>
    <w:p w14:paraId="40CF206E" w14:textId="77777777" w:rsidR="00851F2B" w:rsidRPr="00986E88" w:rsidRDefault="00851F2B" w:rsidP="00851F2B">
      <w:pPr>
        <w:pStyle w:val="PL"/>
      </w:pPr>
      <w:r>
        <w:t xml:space="preserve">        '500</w:t>
      </w:r>
      <w:r w:rsidRPr="00986E88">
        <w:t>':</w:t>
      </w:r>
    </w:p>
    <w:p w14:paraId="651BFF17" w14:textId="77777777" w:rsidR="00851F2B" w:rsidRPr="008F2F3C" w:rsidRDefault="00851F2B" w:rsidP="00851F2B">
      <w:pPr>
        <w:pStyle w:val="PL"/>
      </w:pPr>
      <w:r w:rsidRPr="008F2F3C">
        <w:t xml:space="preserve">        </w:t>
      </w:r>
      <w:r>
        <w:t xml:space="preserve">  </w:t>
      </w:r>
      <w:r w:rsidRPr="008F2F3C">
        <w:t>$ref: 'TS29571_CommonData.yaml#/components/responses/500'</w:t>
      </w:r>
    </w:p>
    <w:p w14:paraId="7E15FB1B" w14:textId="77777777" w:rsidR="00851F2B" w:rsidRPr="00986E88" w:rsidRDefault="00851F2B" w:rsidP="00851F2B">
      <w:pPr>
        <w:pStyle w:val="PL"/>
      </w:pPr>
      <w:r>
        <w:t xml:space="preserve">        '503</w:t>
      </w:r>
      <w:r w:rsidRPr="00986E88">
        <w:t>':</w:t>
      </w:r>
    </w:p>
    <w:p w14:paraId="2C4F2E46" w14:textId="77777777" w:rsidR="00851F2B" w:rsidRPr="008F2F3C" w:rsidRDefault="00851F2B" w:rsidP="00851F2B">
      <w:pPr>
        <w:pStyle w:val="PL"/>
      </w:pPr>
      <w:r w:rsidRPr="008F2F3C">
        <w:t xml:space="preserve">        </w:t>
      </w:r>
      <w:r>
        <w:t xml:space="preserve">  </w:t>
      </w:r>
      <w:r w:rsidRPr="008F2F3C">
        <w:t>$ref: 'TS29571_CommonData.yaml#/components/responses/50</w:t>
      </w:r>
      <w:r>
        <w:t>3</w:t>
      </w:r>
      <w:r w:rsidRPr="008F2F3C">
        <w:t>'</w:t>
      </w:r>
    </w:p>
    <w:p w14:paraId="74AF09D2" w14:textId="77777777" w:rsidR="00851F2B" w:rsidRDefault="00851F2B" w:rsidP="00851F2B">
      <w:pPr>
        <w:pStyle w:val="PL"/>
      </w:pPr>
      <w:r>
        <w:t xml:space="preserve">        default:</w:t>
      </w:r>
    </w:p>
    <w:p w14:paraId="7A18A7AF" w14:textId="77777777" w:rsidR="00851F2B" w:rsidRDefault="00851F2B" w:rsidP="00851F2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EE5E215" w14:textId="77777777" w:rsidR="00851F2B" w:rsidRPr="00986E88" w:rsidRDefault="00851F2B" w:rsidP="00851F2B">
      <w:pPr>
        <w:pStyle w:val="PL"/>
      </w:pPr>
      <w:r w:rsidRPr="00986E88">
        <w:t xml:space="preserve">    put:</w:t>
      </w:r>
    </w:p>
    <w:p w14:paraId="741EFCB1" w14:textId="77777777" w:rsidR="00851F2B" w:rsidRPr="000B71E3" w:rsidRDefault="00851F2B" w:rsidP="00851F2B">
      <w:pPr>
        <w:pStyle w:val="PL"/>
      </w:pPr>
      <w:r w:rsidRPr="000B71E3">
        <w:t xml:space="preserve">      summary: </w:t>
      </w:r>
      <w:r>
        <w:t>update subscription</w:t>
      </w:r>
    </w:p>
    <w:p w14:paraId="63D113ED" w14:textId="77777777" w:rsidR="00851F2B" w:rsidRDefault="00851F2B" w:rsidP="00851F2B">
      <w:pPr>
        <w:pStyle w:val="PL"/>
      </w:pPr>
      <w:r>
        <w:t xml:space="preserve">      operationId: ReplaceIndividualSubcription</w:t>
      </w:r>
    </w:p>
    <w:p w14:paraId="66F64E3A" w14:textId="77777777" w:rsidR="00851F2B" w:rsidRDefault="00851F2B" w:rsidP="00851F2B">
      <w:pPr>
        <w:pStyle w:val="PL"/>
      </w:pPr>
      <w:r>
        <w:t xml:space="preserve">      tags:</w:t>
      </w:r>
    </w:p>
    <w:p w14:paraId="1223ECD3" w14:textId="77777777" w:rsidR="00851F2B" w:rsidRDefault="00851F2B" w:rsidP="00851F2B">
      <w:pPr>
        <w:pStyle w:val="PL"/>
      </w:pPr>
      <w:r>
        <w:t xml:space="preserve">        - IndividualSubscription (Document)</w:t>
      </w:r>
    </w:p>
    <w:p w14:paraId="074127C2" w14:textId="77777777" w:rsidR="00851F2B" w:rsidRDefault="00851F2B" w:rsidP="00851F2B">
      <w:pPr>
        <w:pStyle w:val="PL"/>
      </w:pPr>
      <w:r>
        <w:t xml:space="preserve">      tags:</w:t>
      </w:r>
    </w:p>
    <w:p w14:paraId="699EED6E" w14:textId="77777777" w:rsidR="00851F2B" w:rsidRPr="00986E88" w:rsidRDefault="00851F2B" w:rsidP="00851F2B">
      <w:pPr>
        <w:pStyle w:val="PL"/>
      </w:pPr>
      <w:r w:rsidRPr="00986E88">
        <w:t xml:space="preserve">      requestBody:</w:t>
      </w:r>
    </w:p>
    <w:p w14:paraId="11077865" w14:textId="77777777" w:rsidR="00851F2B" w:rsidRPr="00986E88" w:rsidRDefault="00851F2B" w:rsidP="00851F2B">
      <w:pPr>
        <w:pStyle w:val="PL"/>
      </w:pPr>
      <w:r w:rsidRPr="00986E88">
        <w:t xml:space="preserve">        required: true</w:t>
      </w:r>
    </w:p>
    <w:p w14:paraId="66A26F97" w14:textId="77777777" w:rsidR="00851F2B" w:rsidRPr="00986E88" w:rsidRDefault="00851F2B" w:rsidP="00851F2B">
      <w:pPr>
        <w:pStyle w:val="PL"/>
      </w:pPr>
      <w:r w:rsidRPr="00986E88">
        <w:t xml:space="preserve">        content:</w:t>
      </w:r>
    </w:p>
    <w:p w14:paraId="009FD6D7" w14:textId="77777777" w:rsidR="00851F2B" w:rsidRPr="00986E88" w:rsidRDefault="00851F2B" w:rsidP="00851F2B">
      <w:pPr>
        <w:pStyle w:val="PL"/>
      </w:pPr>
      <w:r w:rsidRPr="00986E88">
        <w:t xml:space="preserve">          application/json:</w:t>
      </w:r>
    </w:p>
    <w:p w14:paraId="0F01A790" w14:textId="77777777" w:rsidR="00851F2B" w:rsidRPr="00986E88" w:rsidRDefault="00851F2B" w:rsidP="00851F2B">
      <w:pPr>
        <w:pStyle w:val="PL"/>
      </w:pPr>
      <w:r w:rsidRPr="00986E88">
        <w:t xml:space="preserve">            schema:</w:t>
      </w:r>
    </w:p>
    <w:p w14:paraId="4D85EE4B" w14:textId="77777777" w:rsidR="00851F2B" w:rsidRPr="00986E88" w:rsidRDefault="00851F2B" w:rsidP="00851F2B">
      <w:pPr>
        <w:pStyle w:val="PL"/>
      </w:pPr>
      <w:r w:rsidRPr="00986E88">
        <w:t xml:space="preserve">              $ref: '#/components/schemas/</w:t>
      </w:r>
      <w:r>
        <w:t>&lt;xxx&gt;</w:t>
      </w:r>
      <w:r w:rsidRPr="00986E88">
        <w:t>'</w:t>
      </w:r>
    </w:p>
    <w:p w14:paraId="26139451" w14:textId="77777777" w:rsidR="00851F2B" w:rsidRPr="00986E88" w:rsidRDefault="00851F2B" w:rsidP="00851F2B">
      <w:pPr>
        <w:pStyle w:val="PL"/>
      </w:pPr>
      <w:r w:rsidRPr="00986E88">
        <w:t xml:space="preserve">      parameters:</w:t>
      </w:r>
    </w:p>
    <w:p w14:paraId="582DBA25" w14:textId="77777777" w:rsidR="00851F2B" w:rsidRPr="00986E88" w:rsidRDefault="00851F2B" w:rsidP="00851F2B">
      <w:pPr>
        <w:pStyle w:val="PL"/>
      </w:pPr>
      <w:r w:rsidRPr="00986E88">
        <w:t xml:space="preserve">        - name: </w:t>
      </w:r>
      <w:r>
        <w:t>s</w:t>
      </w:r>
      <w:r w:rsidRPr="00986E88">
        <w:t>ubId</w:t>
      </w:r>
    </w:p>
    <w:p w14:paraId="6D4B0BA9" w14:textId="77777777" w:rsidR="00851F2B" w:rsidRPr="00986E88" w:rsidRDefault="00851F2B" w:rsidP="00851F2B">
      <w:pPr>
        <w:pStyle w:val="PL"/>
      </w:pPr>
      <w:r w:rsidRPr="00986E88">
        <w:t xml:space="preserve">          in: path</w:t>
      </w:r>
    </w:p>
    <w:p w14:paraId="730B33A6" w14:textId="77777777" w:rsidR="00851F2B" w:rsidRPr="00986E88" w:rsidRDefault="00851F2B" w:rsidP="00851F2B">
      <w:pPr>
        <w:pStyle w:val="PL"/>
      </w:pPr>
      <w:r w:rsidRPr="00986E88">
        <w:t xml:space="preserve">          description: Event Subscription ID</w:t>
      </w:r>
    </w:p>
    <w:p w14:paraId="0FC95ED2" w14:textId="77777777" w:rsidR="00851F2B" w:rsidRPr="00986E88" w:rsidRDefault="00851F2B" w:rsidP="00851F2B">
      <w:pPr>
        <w:pStyle w:val="PL"/>
      </w:pPr>
      <w:r w:rsidRPr="00986E88">
        <w:t xml:space="preserve">          required: true</w:t>
      </w:r>
    </w:p>
    <w:p w14:paraId="3B4746FA" w14:textId="77777777" w:rsidR="00851F2B" w:rsidRPr="00986E88" w:rsidRDefault="00851F2B" w:rsidP="00851F2B">
      <w:pPr>
        <w:pStyle w:val="PL"/>
      </w:pPr>
      <w:r w:rsidRPr="00986E88">
        <w:t xml:space="preserve">          schema:</w:t>
      </w:r>
    </w:p>
    <w:p w14:paraId="387AB080" w14:textId="77777777" w:rsidR="00851F2B" w:rsidRPr="00986E88" w:rsidRDefault="00851F2B" w:rsidP="00851F2B">
      <w:pPr>
        <w:pStyle w:val="PL"/>
      </w:pPr>
      <w:r w:rsidRPr="00986E88">
        <w:t xml:space="preserve">            type: string</w:t>
      </w:r>
    </w:p>
    <w:p w14:paraId="55D1E382" w14:textId="77777777" w:rsidR="00851F2B" w:rsidRPr="00986E88" w:rsidRDefault="00851F2B" w:rsidP="00851F2B">
      <w:pPr>
        <w:pStyle w:val="PL"/>
      </w:pPr>
      <w:r w:rsidRPr="00986E88">
        <w:t xml:space="preserve">      responses:</w:t>
      </w:r>
    </w:p>
    <w:p w14:paraId="7011D73A" w14:textId="77777777" w:rsidR="00851F2B" w:rsidRPr="00986E88" w:rsidRDefault="00851F2B" w:rsidP="00851F2B">
      <w:pPr>
        <w:pStyle w:val="PL"/>
      </w:pPr>
      <w:r w:rsidRPr="00986E88">
        <w:t xml:space="preserve">        '200':</w:t>
      </w:r>
    </w:p>
    <w:p w14:paraId="777AC693" w14:textId="77777777" w:rsidR="00851F2B" w:rsidRPr="00986E88" w:rsidRDefault="00851F2B" w:rsidP="00851F2B">
      <w:pPr>
        <w:pStyle w:val="PL"/>
      </w:pPr>
      <w:r w:rsidRPr="00986E88">
        <w:t xml:space="preserve">          description: OK. Resource was succesfully modified and representation is returned</w:t>
      </w:r>
    </w:p>
    <w:p w14:paraId="3C20F501" w14:textId="77777777" w:rsidR="00851F2B" w:rsidRPr="00986E88" w:rsidRDefault="00851F2B" w:rsidP="00851F2B">
      <w:pPr>
        <w:pStyle w:val="PL"/>
      </w:pPr>
      <w:r w:rsidRPr="00986E88">
        <w:t xml:space="preserve">          content:</w:t>
      </w:r>
    </w:p>
    <w:p w14:paraId="57640E17" w14:textId="77777777" w:rsidR="00851F2B" w:rsidRPr="00986E88" w:rsidRDefault="00851F2B" w:rsidP="00851F2B">
      <w:pPr>
        <w:pStyle w:val="PL"/>
      </w:pPr>
      <w:r w:rsidRPr="00986E88">
        <w:t xml:space="preserve">            application/json:</w:t>
      </w:r>
    </w:p>
    <w:p w14:paraId="347D6352" w14:textId="77777777" w:rsidR="00851F2B" w:rsidRPr="00986E88" w:rsidRDefault="00851F2B" w:rsidP="00851F2B">
      <w:pPr>
        <w:pStyle w:val="PL"/>
      </w:pPr>
      <w:r w:rsidRPr="00986E88">
        <w:t xml:space="preserve">              schema:</w:t>
      </w:r>
    </w:p>
    <w:p w14:paraId="495807E5" w14:textId="77777777" w:rsidR="00851F2B" w:rsidRPr="00986E88" w:rsidRDefault="00851F2B" w:rsidP="00851F2B">
      <w:pPr>
        <w:pStyle w:val="PL"/>
      </w:pPr>
      <w:r w:rsidRPr="00986E88">
        <w:t xml:space="preserve">                $ref: '#/components/schemas/</w:t>
      </w:r>
      <w:r>
        <w:t>&lt;xxx&gt;</w:t>
      </w:r>
      <w:r w:rsidRPr="00986E88">
        <w:t>'</w:t>
      </w:r>
    </w:p>
    <w:p w14:paraId="5133C47E" w14:textId="77777777" w:rsidR="00851F2B" w:rsidRPr="00986E88" w:rsidRDefault="00851F2B" w:rsidP="00851F2B">
      <w:pPr>
        <w:pStyle w:val="PL"/>
      </w:pPr>
      <w:r w:rsidRPr="00986E88">
        <w:t xml:space="preserve">        '204':</w:t>
      </w:r>
    </w:p>
    <w:p w14:paraId="4A05E99E" w14:textId="77777777" w:rsidR="00851F2B" w:rsidRPr="00986E88" w:rsidRDefault="00851F2B" w:rsidP="00851F2B">
      <w:pPr>
        <w:pStyle w:val="PL"/>
      </w:pPr>
      <w:r w:rsidRPr="00986E88">
        <w:t xml:space="preserve">          description: No Content. Resource was succesfully modified</w:t>
      </w:r>
    </w:p>
    <w:p w14:paraId="5FE0360D" w14:textId="77777777" w:rsidR="00851F2B" w:rsidRPr="00986E88" w:rsidRDefault="00851F2B" w:rsidP="00851F2B">
      <w:pPr>
        <w:pStyle w:val="PL"/>
      </w:pPr>
      <w:r>
        <w:t xml:space="preserve">        '400</w:t>
      </w:r>
      <w:r w:rsidRPr="00986E88">
        <w:t>':</w:t>
      </w:r>
    </w:p>
    <w:p w14:paraId="378680E4" w14:textId="77777777" w:rsidR="00851F2B" w:rsidRPr="008F2F3C" w:rsidRDefault="00851F2B" w:rsidP="00851F2B">
      <w:pPr>
        <w:pStyle w:val="PL"/>
      </w:pPr>
      <w:r w:rsidRPr="008F2F3C">
        <w:t xml:space="preserve">        </w:t>
      </w:r>
      <w:r>
        <w:t xml:space="preserve">  </w:t>
      </w:r>
      <w:r w:rsidRPr="008F2F3C">
        <w:t>$ref: 'TS29571_CommonData.yaml#/components/responses/400'</w:t>
      </w:r>
    </w:p>
    <w:p w14:paraId="3E0B8172" w14:textId="77777777" w:rsidR="00851F2B" w:rsidRPr="00986E88" w:rsidRDefault="00851F2B" w:rsidP="00851F2B">
      <w:pPr>
        <w:pStyle w:val="PL"/>
      </w:pPr>
      <w:r>
        <w:t xml:space="preserve">        '401</w:t>
      </w:r>
      <w:r w:rsidRPr="00986E88">
        <w:t>':</w:t>
      </w:r>
    </w:p>
    <w:p w14:paraId="5A71CB5A" w14:textId="77777777" w:rsidR="00851F2B" w:rsidRPr="008F2F3C" w:rsidRDefault="00851F2B" w:rsidP="00851F2B">
      <w:pPr>
        <w:pStyle w:val="PL"/>
      </w:pPr>
      <w:r w:rsidRPr="008F2F3C">
        <w:t xml:space="preserve">        </w:t>
      </w:r>
      <w:r>
        <w:t xml:space="preserve">  </w:t>
      </w:r>
      <w:r w:rsidRPr="008F2F3C">
        <w:t>$ref: 'TS29571_CommonData.yaml#/components/responses/40</w:t>
      </w:r>
      <w:r>
        <w:t>1</w:t>
      </w:r>
      <w:r w:rsidRPr="008F2F3C">
        <w:t>'</w:t>
      </w:r>
    </w:p>
    <w:p w14:paraId="5A932CD6" w14:textId="77777777" w:rsidR="00851F2B" w:rsidRPr="00986E88" w:rsidRDefault="00851F2B" w:rsidP="00851F2B">
      <w:pPr>
        <w:pStyle w:val="PL"/>
      </w:pPr>
      <w:r>
        <w:t xml:space="preserve">        '403</w:t>
      </w:r>
      <w:r w:rsidRPr="00986E88">
        <w:t>':</w:t>
      </w:r>
    </w:p>
    <w:p w14:paraId="5B2BF238" w14:textId="77777777" w:rsidR="00851F2B" w:rsidRPr="008F2F3C" w:rsidRDefault="00851F2B" w:rsidP="00851F2B">
      <w:pPr>
        <w:pStyle w:val="PL"/>
      </w:pPr>
      <w:r w:rsidRPr="008F2F3C">
        <w:t xml:space="preserve">        </w:t>
      </w:r>
      <w:r>
        <w:t xml:space="preserve">  </w:t>
      </w:r>
      <w:r w:rsidRPr="008F2F3C">
        <w:t>$ref: 'TS29571_CommonData.yaml#/components/responses/4</w:t>
      </w:r>
      <w:r>
        <w:t>03</w:t>
      </w:r>
      <w:r w:rsidRPr="008F2F3C">
        <w:t>'</w:t>
      </w:r>
    </w:p>
    <w:p w14:paraId="3FF83E70" w14:textId="77777777" w:rsidR="00851F2B" w:rsidRPr="00986E88" w:rsidRDefault="00851F2B" w:rsidP="00851F2B">
      <w:pPr>
        <w:pStyle w:val="PL"/>
      </w:pPr>
      <w:r>
        <w:t xml:space="preserve">        '404</w:t>
      </w:r>
      <w:r w:rsidRPr="00986E88">
        <w:t>':</w:t>
      </w:r>
    </w:p>
    <w:p w14:paraId="31801E56" w14:textId="77777777" w:rsidR="00851F2B" w:rsidRPr="008F2F3C" w:rsidRDefault="00851F2B" w:rsidP="00851F2B">
      <w:pPr>
        <w:pStyle w:val="PL"/>
      </w:pPr>
      <w:r w:rsidRPr="008F2F3C">
        <w:t xml:space="preserve">        </w:t>
      </w:r>
      <w:r>
        <w:t xml:space="preserve">  </w:t>
      </w:r>
      <w:r w:rsidRPr="008F2F3C">
        <w:t>$ref: 'TS29571_CommonData.yaml#/components/responses/40</w:t>
      </w:r>
      <w:r>
        <w:t>4</w:t>
      </w:r>
      <w:r w:rsidRPr="008F2F3C">
        <w:t>'</w:t>
      </w:r>
    </w:p>
    <w:p w14:paraId="1B18A64E" w14:textId="77777777" w:rsidR="00851F2B" w:rsidRPr="00986E88" w:rsidRDefault="00851F2B" w:rsidP="00851F2B">
      <w:pPr>
        <w:pStyle w:val="PL"/>
      </w:pPr>
      <w:r>
        <w:t xml:space="preserve">        '411</w:t>
      </w:r>
      <w:r w:rsidRPr="00986E88">
        <w:t>':</w:t>
      </w:r>
    </w:p>
    <w:p w14:paraId="1BB0C8BE" w14:textId="77777777" w:rsidR="00851F2B" w:rsidRPr="008F2F3C" w:rsidRDefault="00851F2B" w:rsidP="00851F2B">
      <w:pPr>
        <w:pStyle w:val="PL"/>
      </w:pPr>
      <w:r w:rsidRPr="008F2F3C">
        <w:t xml:space="preserve">        </w:t>
      </w:r>
      <w:r>
        <w:t xml:space="preserve">  </w:t>
      </w:r>
      <w:r w:rsidRPr="008F2F3C">
        <w:t>$ref: 'TS29571_CommonData.yaml#/components/responses/4</w:t>
      </w:r>
      <w:r>
        <w:t>11</w:t>
      </w:r>
      <w:r w:rsidRPr="008F2F3C">
        <w:t>'</w:t>
      </w:r>
    </w:p>
    <w:p w14:paraId="6811E2A9" w14:textId="77777777" w:rsidR="00851F2B" w:rsidRPr="00986E88" w:rsidRDefault="00851F2B" w:rsidP="00851F2B">
      <w:pPr>
        <w:pStyle w:val="PL"/>
      </w:pPr>
      <w:r>
        <w:t xml:space="preserve">        '413</w:t>
      </w:r>
      <w:r w:rsidRPr="00986E88">
        <w:t>':</w:t>
      </w:r>
    </w:p>
    <w:p w14:paraId="11314BBC" w14:textId="77777777" w:rsidR="00851F2B" w:rsidRPr="008F2F3C" w:rsidRDefault="00851F2B" w:rsidP="00851F2B">
      <w:pPr>
        <w:pStyle w:val="PL"/>
      </w:pPr>
      <w:r w:rsidRPr="008F2F3C">
        <w:t xml:space="preserve">        </w:t>
      </w:r>
      <w:r>
        <w:t xml:space="preserve">  </w:t>
      </w:r>
      <w:r w:rsidRPr="008F2F3C">
        <w:t>$ref: 'TS29571_CommonData.yaml#/components/responses/4</w:t>
      </w:r>
      <w:r>
        <w:t>13</w:t>
      </w:r>
      <w:r w:rsidRPr="008F2F3C">
        <w:t>'</w:t>
      </w:r>
    </w:p>
    <w:p w14:paraId="2B3312B6" w14:textId="77777777" w:rsidR="00851F2B" w:rsidRPr="00986E88" w:rsidRDefault="00851F2B" w:rsidP="00851F2B">
      <w:pPr>
        <w:pStyle w:val="PL"/>
      </w:pPr>
      <w:r>
        <w:t xml:space="preserve">        '415</w:t>
      </w:r>
      <w:r w:rsidRPr="00986E88">
        <w:t>':</w:t>
      </w:r>
    </w:p>
    <w:p w14:paraId="6161986C" w14:textId="77777777" w:rsidR="00851F2B" w:rsidRPr="008F2F3C" w:rsidRDefault="00851F2B" w:rsidP="00851F2B">
      <w:pPr>
        <w:pStyle w:val="PL"/>
      </w:pPr>
      <w:r w:rsidRPr="008F2F3C">
        <w:t xml:space="preserve">        </w:t>
      </w:r>
      <w:r>
        <w:t xml:space="preserve">  </w:t>
      </w:r>
      <w:r w:rsidRPr="008F2F3C">
        <w:t>$ref: 'TS29571_CommonData.yaml#/components/responses/4</w:t>
      </w:r>
      <w:r>
        <w:t>15</w:t>
      </w:r>
      <w:r w:rsidRPr="008F2F3C">
        <w:t>'</w:t>
      </w:r>
    </w:p>
    <w:p w14:paraId="78214BEF" w14:textId="77777777" w:rsidR="00851F2B" w:rsidRPr="00986E88" w:rsidRDefault="00851F2B" w:rsidP="00851F2B">
      <w:pPr>
        <w:pStyle w:val="PL"/>
      </w:pPr>
      <w:r>
        <w:t xml:space="preserve">        '429</w:t>
      </w:r>
      <w:r w:rsidRPr="00986E88">
        <w:t>':</w:t>
      </w:r>
    </w:p>
    <w:p w14:paraId="306B14D3" w14:textId="77777777" w:rsidR="00851F2B" w:rsidRPr="008F2F3C" w:rsidRDefault="00851F2B" w:rsidP="00851F2B">
      <w:pPr>
        <w:pStyle w:val="PL"/>
      </w:pPr>
      <w:r w:rsidRPr="008F2F3C">
        <w:t xml:space="preserve">        </w:t>
      </w:r>
      <w:r>
        <w:t xml:space="preserve">  </w:t>
      </w:r>
      <w:r w:rsidRPr="008F2F3C">
        <w:t>$ref: 'TS29571_CommonData.yaml#/components/responses/4</w:t>
      </w:r>
      <w:r>
        <w:t>29</w:t>
      </w:r>
      <w:r w:rsidRPr="008F2F3C">
        <w:t>'</w:t>
      </w:r>
    </w:p>
    <w:p w14:paraId="170AA604" w14:textId="77777777" w:rsidR="00851F2B" w:rsidRPr="00986E88" w:rsidRDefault="00851F2B" w:rsidP="00851F2B">
      <w:pPr>
        <w:pStyle w:val="PL"/>
      </w:pPr>
      <w:r>
        <w:t xml:space="preserve">        '500</w:t>
      </w:r>
      <w:r w:rsidRPr="00986E88">
        <w:t>':</w:t>
      </w:r>
    </w:p>
    <w:p w14:paraId="0E8FA63F" w14:textId="77777777" w:rsidR="00851F2B" w:rsidRPr="008F2F3C" w:rsidRDefault="00851F2B" w:rsidP="00851F2B">
      <w:pPr>
        <w:pStyle w:val="PL"/>
      </w:pPr>
      <w:r w:rsidRPr="008F2F3C">
        <w:t xml:space="preserve">        </w:t>
      </w:r>
      <w:r>
        <w:t xml:space="preserve">  </w:t>
      </w:r>
      <w:r w:rsidRPr="008F2F3C">
        <w:t>$ref: 'TS29571_CommonData.yaml#/components/responses/500'</w:t>
      </w:r>
    </w:p>
    <w:p w14:paraId="37E97A9B" w14:textId="77777777" w:rsidR="00851F2B" w:rsidRPr="00986E88" w:rsidRDefault="00851F2B" w:rsidP="00851F2B">
      <w:pPr>
        <w:pStyle w:val="PL"/>
      </w:pPr>
      <w:r>
        <w:t xml:space="preserve">        '503</w:t>
      </w:r>
      <w:r w:rsidRPr="00986E88">
        <w:t>':</w:t>
      </w:r>
    </w:p>
    <w:p w14:paraId="13115D3C" w14:textId="77777777" w:rsidR="00851F2B" w:rsidRPr="008F2F3C" w:rsidRDefault="00851F2B" w:rsidP="00851F2B">
      <w:pPr>
        <w:pStyle w:val="PL"/>
      </w:pPr>
      <w:r w:rsidRPr="008F2F3C">
        <w:t xml:space="preserve">        </w:t>
      </w:r>
      <w:r>
        <w:t xml:space="preserve">  </w:t>
      </w:r>
      <w:r w:rsidRPr="008F2F3C">
        <w:t>$ref: 'TS29571_CommonData.yaml#/components/responses/50</w:t>
      </w:r>
      <w:r>
        <w:t>3</w:t>
      </w:r>
      <w:r w:rsidRPr="008F2F3C">
        <w:t>'</w:t>
      </w:r>
    </w:p>
    <w:p w14:paraId="1C3280DE" w14:textId="77777777" w:rsidR="00851F2B" w:rsidRDefault="00851F2B" w:rsidP="00851F2B">
      <w:pPr>
        <w:pStyle w:val="PL"/>
      </w:pPr>
      <w:r>
        <w:t xml:space="preserve">        default:</w:t>
      </w:r>
    </w:p>
    <w:p w14:paraId="588695B8" w14:textId="77777777" w:rsidR="00851F2B" w:rsidRDefault="00851F2B" w:rsidP="00851F2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E2AA237" w14:textId="77777777" w:rsidR="00851F2B" w:rsidRPr="00986E88" w:rsidRDefault="00851F2B" w:rsidP="00851F2B">
      <w:pPr>
        <w:pStyle w:val="PL"/>
      </w:pPr>
      <w:r w:rsidRPr="00986E88">
        <w:t xml:space="preserve">    delete:</w:t>
      </w:r>
    </w:p>
    <w:p w14:paraId="049DE0D1" w14:textId="77777777" w:rsidR="00851F2B" w:rsidRPr="000B71E3" w:rsidRDefault="00851F2B" w:rsidP="00851F2B">
      <w:pPr>
        <w:pStyle w:val="PL"/>
      </w:pPr>
      <w:r w:rsidRPr="000B71E3">
        <w:t xml:space="preserve">      summary: </w:t>
      </w:r>
      <w:r>
        <w:t>unsubscribe from notifications</w:t>
      </w:r>
    </w:p>
    <w:p w14:paraId="37C65452" w14:textId="77777777" w:rsidR="00851F2B" w:rsidRDefault="00851F2B" w:rsidP="00851F2B">
      <w:pPr>
        <w:pStyle w:val="PL"/>
      </w:pPr>
      <w:r>
        <w:t xml:space="preserve">      operationId: DeleteIndividualSubcription</w:t>
      </w:r>
    </w:p>
    <w:p w14:paraId="4E9D8F93" w14:textId="77777777" w:rsidR="00851F2B" w:rsidRDefault="00851F2B" w:rsidP="00851F2B">
      <w:pPr>
        <w:pStyle w:val="PL"/>
      </w:pPr>
      <w:r>
        <w:t xml:space="preserve">      tags:</w:t>
      </w:r>
    </w:p>
    <w:p w14:paraId="0D99E6AD" w14:textId="77777777" w:rsidR="00851F2B" w:rsidRDefault="00851F2B" w:rsidP="00851F2B">
      <w:pPr>
        <w:pStyle w:val="PL"/>
      </w:pPr>
      <w:r>
        <w:t xml:space="preserve">        - IndividualSubscription (Document)</w:t>
      </w:r>
    </w:p>
    <w:p w14:paraId="64334061" w14:textId="77777777" w:rsidR="00851F2B" w:rsidRPr="00986E88" w:rsidRDefault="00851F2B" w:rsidP="00851F2B">
      <w:pPr>
        <w:pStyle w:val="PL"/>
      </w:pPr>
      <w:r w:rsidRPr="00986E88">
        <w:t xml:space="preserve">      parameters:</w:t>
      </w:r>
    </w:p>
    <w:p w14:paraId="1D39B8A9" w14:textId="77777777" w:rsidR="00851F2B" w:rsidRPr="00986E88" w:rsidRDefault="00851F2B" w:rsidP="00851F2B">
      <w:pPr>
        <w:pStyle w:val="PL"/>
      </w:pPr>
      <w:r w:rsidRPr="00986E88">
        <w:t xml:space="preserve">        - name: </w:t>
      </w:r>
      <w:r>
        <w:t>s</w:t>
      </w:r>
      <w:r w:rsidRPr="00986E88">
        <w:t>ubId</w:t>
      </w:r>
    </w:p>
    <w:p w14:paraId="4A6DE2B1" w14:textId="77777777" w:rsidR="00851F2B" w:rsidRPr="00986E88" w:rsidRDefault="00851F2B" w:rsidP="00851F2B">
      <w:pPr>
        <w:pStyle w:val="PL"/>
      </w:pPr>
      <w:r w:rsidRPr="00986E88">
        <w:t xml:space="preserve">          in: path</w:t>
      </w:r>
    </w:p>
    <w:p w14:paraId="749E7C16" w14:textId="77777777" w:rsidR="00851F2B" w:rsidRPr="00986E88" w:rsidRDefault="00851F2B" w:rsidP="00851F2B">
      <w:pPr>
        <w:pStyle w:val="PL"/>
      </w:pPr>
      <w:r w:rsidRPr="00986E88">
        <w:t xml:space="preserve">          description: Event Subscription ID</w:t>
      </w:r>
    </w:p>
    <w:p w14:paraId="7F0B4562" w14:textId="77777777" w:rsidR="00851F2B" w:rsidRPr="00986E88" w:rsidRDefault="00851F2B" w:rsidP="00851F2B">
      <w:pPr>
        <w:pStyle w:val="PL"/>
      </w:pPr>
      <w:r w:rsidRPr="00986E88">
        <w:t xml:space="preserve">          required: true</w:t>
      </w:r>
    </w:p>
    <w:p w14:paraId="6E71C84B" w14:textId="77777777" w:rsidR="00851F2B" w:rsidRPr="00986E88" w:rsidRDefault="00851F2B" w:rsidP="00851F2B">
      <w:pPr>
        <w:pStyle w:val="PL"/>
      </w:pPr>
      <w:r w:rsidRPr="00986E88">
        <w:t xml:space="preserve">          schema:</w:t>
      </w:r>
    </w:p>
    <w:p w14:paraId="1E1DE3A7" w14:textId="77777777" w:rsidR="00851F2B" w:rsidRPr="00986E88" w:rsidRDefault="00851F2B" w:rsidP="00851F2B">
      <w:pPr>
        <w:pStyle w:val="PL"/>
      </w:pPr>
      <w:r w:rsidRPr="00986E88">
        <w:t xml:space="preserve">            type: string</w:t>
      </w:r>
    </w:p>
    <w:p w14:paraId="7BB341A0" w14:textId="77777777" w:rsidR="00851F2B" w:rsidRPr="00986E88" w:rsidRDefault="00851F2B" w:rsidP="00851F2B">
      <w:pPr>
        <w:pStyle w:val="PL"/>
      </w:pPr>
      <w:r w:rsidRPr="00986E88">
        <w:t xml:space="preserve">      responses:</w:t>
      </w:r>
    </w:p>
    <w:p w14:paraId="26E98DAA" w14:textId="77777777" w:rsidR="00851F2B" w:rsidRPr="00986E88" w:rsidRDefault="00851F2B" w:rsidP="00851F2B">
      <w:pPr>
        <w:pStyle w:val="PL"/>
      </w:pPr>
      <w:r w:rsidRPr="00986E88">
        <w:t xml:space="preserve">        '204':</w:t>
      </w:r>
    </w:p>
    <w:p w14:paraId="68EC7405" w14:textId="77777777" w:rsidR="00851F2B" w:rsidRPr="00986E88" w:rsidRDefault="00851F2B" w:rsidP="00851F2B">
      <w:pPr>
        <w:pStyle w:val="PL"/>
      </w:pPr>
      <w:r w:rsidRPr="00986E88">
        <w:t xml:space="preserve">          description: No Content. Resource was succesfully deleted</w:t>
      </w:r>
    </w:p>
    <w:p w14:paraId="522BC5AC" w14:textId="77777777" w:rsidR="00851F2B" w:rsidRPr="00986E88" w:rsidRDefault="00851F2B" w:rsidP="00851F2B">
      <w:pPr>
        <w:pStyle w:val="PL"/>
      </w:pPr>
      <w:r>
        <w:t xml:space="preserve">        '400</w:t>
      </w:r>
      <w:r w:rsidRPr="00986E88">
        <w:t>':</w:t>
      </w:r>
    </w:p>
    <w:p w14:paraId="744B39DD" w14:textId="77777777" w:rsidR="00851F2B" w:rsidRPr="008F2F3C" w:rsidRDefault="00851F2B" w:rsidP="00851F2B">
      <w:pPr>
        <w:pStyle w:val="PL"/>
      </w:pPr>
      <w:r w:rsidRPr="008F2F3C">
        <w:t xml:space="preserve">        </w:t>
      </w:r>
      <w:r>
        <w:t xml:space="preserve">  </w:t>
      </w:r>
      <w:r w:rsidRPr="008F2F3C">
        <w:t>$ref: 'TS29571_CommonData.yaml#/components/responses/400'</w:t>
      </w:r>
    </w:p>
    <w:p w14:paraId="04F7C016" w14:textId="77777777" w:rsidR="00851F2B" w:rsidRPr="00986E88" w:rsidRDefault="00851F2B" w:rsidP="00851F2B">
      <w:pPr>
        <w:pStyle w:val="PL"/>
      </w:pPr>
      <w:r>
        <w:t xml:space="preserve">        '401</w:t>
      </w:r>
      <w:r w:rsidRPr="00986E88">
        <w:t>':</w:t>
      </w:r>
    </w:p>
    <w:p w14:paraId="2F90B594" w14:textId="77777777" w:rsidR="00851F2B" w:rsidRPr="008F2F3C" w:rsidRDefault="00851F2B" w:rsidP="00851F2B">
      <w:pPr>
        <w:pStyle w:val="PL"/>
      </w:pPr>
      <w:r w:rsidRPr="008F2F3C">
        <w:t xml:space="preserve">        </w:t>
      </w:r>
      <w:r>
        <w:t xml:space="preserve">  </w:t>
      </w:r>
      <w:r w:rsidRPr="008F2F3C">
        <w:t>$ref: 'TS29571_CommonData.yaml#/components/responses/40</w:t>
      </w:r>
      <w:r>
        <w:t>1</w:t>
      </w:r>
      <w:r w:rsidRPr="008F2F3C">
        <w:t>'</w:t>
      </w:r>
    </w:p>
    <w:p w14:paraId="5D92C156" w14:textId="77777777" w:rsidR="00851F2B" w:rsidRPr="00986E88" w:rsidRDefault="00851F2B" w:rsidP="00851F2B">
      <w:pPr>
        <w:pStyle w:val="PL"/>
      </w:pPr>
      <w:r>
        <w:t xml:space="preserve">        '403</w:t>
      </w:r>
      <w:r w:rsidRPr="00986E88">
        <w:t>':</w:t>
      </w:r>
    </w:p>
    <w:p w14:paraId="620FE086" w14:textId="77777777" w:rsidR="00851F2B" w:rsidRPr="008F2F3C" w:rsidRDefault="00851F2B" w:rsidP="00851F2B">
      <w:pPr>
        <w:pStyle w:val="PL"/>
      </w:pPr>
      <w:r w:rsidRPr="008F2F3C">
        <w:t xml:space="preserve">        </w:t>
      </w:r>
      <w:r>
        <w:t xml:space="preserve">  </w:t>
      </w:r>
      <w:r w:rsidRPr="008F2F3C">
        <w:t>$ref: 'TS29571_CommonData.yaml#/components/responses/4</w:t>
      </w:r>
      <w:r>
        <w:t>03</w:t>
      </w:r>
      <w:r w:rsidRPr="008F2F3C">
        <w:t>'</w:t>
      </w:r>
    </w:p>
    <w:p w14:paraId="16255E2E" w14:textId="77777777" w:rsidR="00851F2B" w:rsidRPr="00986E88" w:rsidRDefault="00851F2B" w:rsidP="00851F2B">
      <w:pPr>
        <w:pStyle w:val="PL"/>
      </w:pPr>
      <w:r>
        <w:t xml:space="preserve">        '404</w:t>
      </w:r>
      <w:r w:rsidRPr="00986E88">
        <w:t>':</w:t>
      </w:r>
    </w:p>
    <w:p w14:paraId="329ADAF6" w14:textId="77777777" w:rsidR="00851F2B" w:rsidRPr="008F2F3C" w:rsidRDefault="00851F2B" w:rsidP="00851F2B">
      <w:pPr>
        <w:pStyle w:val="PL"/>
      </w:pPr>
      <w:r w:rsidRPr="008F2F3C">
        <w:t xml:space="preserve">        </w:t>
      </w:r>
      <w:r>
        <w:t xml:space="preserve">  </w:t>
      </w:r>
      <w:r w:rsidRPr="008F2F3C">
        <w:t>$ref: 'TS29571_CommonData.yaml#/components/responses/4</w:t>
      </w:r>
      <w:r>
        <w:t>04</w:t>
      </w:r>
      <w:r w:rsidRPr="008F2F3C">
        <w:t>'</w:t>
      </w:r>
    </w:p>
    <w:p w14:paraId="79CED772" w14:textId="77777777" w:rsidR="00851F2B" w:rsidRPr="00986E88" w:rsidRDefault="00851F2B" w:rsidP="00851F2B">
      <w:pPr>
        <w:pStyle w:val="PL"/>
      </w:pPr>
      <w:r>
        <w:t xml:space="preserve">        '429</w:t>
      </w:r>
      <w:r w:rsidRPr="00986E88">
        <w:t>':</w:t>
      </w:r>
    </w:p>
    <w:p w14:paraId="0F2C2694" w14:textId="77777777" w:rsidR="00851F2B" w:rsidRPr="008F2F3C" w:rsidRDefault="00851F2B" w:rsidP="00851F2B">
      <w:pPr>
        <w:pStyle w:val="PL"/>
      </w:pPr>
      <w:r w:rsidRPr="008F2F3C">
        <w:t xml:space="preserve">        </w:t>
      </w:r>
      <w:r>
        <w:t xml:space="preserve">  </w:t>
      </w:r>
      <w:r w:rsidRPr="008F2F3C">
        <w:t>$ref: 'TS29571_CommonData.yaml#/components/responses/4</w:t>
      </w:r>
      <w:r>
        <w:t>29</w:t>
      </w:r>
      <w:r w:rsidRPr="008F2F3C">
        <w:t>'</w:t>
      </w:r>
    </w:p>
    <w:p w14:paraId="2BD0C07A" w14:textId="77777777" w:rsidR="00851F2B" w:rsidRPr="00986E88" w:rsidRDefault="00851F2B" w:rsidP="00851F2B">
      <w:pPr>
        <w:pStyle w:val="PL"/>
      </w:pPr>
      <w:r>
        <w:t xml:space="preserve">        '500</w:t>
      </w:r>
      <w:r w:rsidRPr="00986E88">
        <w:t>':</w:t>
      </w:r>
    </w:p>
    <w:p w14:paraId="0274D174" w14:textId="77777777" w:rsidR="00851F2B" w:rsidRPr="008F2F3C" w:rsidRDefault="00851F2B" w:rsidP="00851F2B">
      <w:pPr>
        <w:pStyle w:val="PL"/>
      </w:pPr>
      <w:r w:rsidRPr="008F2F3C">
        <w:t xml:space="preserve">        </w:t>
      </w:r>
      <w:r>
        <w:t xml:space="preserve">  </w:t>
      </w:r>
      <w:r w:rsidRPr="008F2F3C">
        <w:t>$ref: 'TS29571_CommonData.yaml#/components/responses/500'</w:t>
      </w:r>
    </w:p>
    <w:p w14:paraId="56940D68" w14:textId="77777777" w:rsidR="00851F2B" w:rsidRPr="00986E88" w:rsidRDefault="00851F2B" w:rsidP="00851F2B">
      <w:pPr>
        <w:pStyle w:val="PL"/>
      </w:pPr>
      <w:r>
        <w:t xml:space="preserve">        '503</w:t>
      </w:r>
      <w:r w:rsidRPr="00986E88">
        <w:t>':</w:t>
      </w:r>
    </w:p>
    <w:p w14:paraId="08D32674" w14:textId="77777777" w:rsidR="00851F2B" w:rsidRPr="008F2F3C" w:rsidRDefault="00851F2B" w:rsidP="00851F2B">
      <w:pPr>
        <w:pStyle w:val="PL"/>
      </w:pPr>
      <w:r w:rsidRPr="008F2F3C">
        <w:t xml:space="preserve">        </w:t>
      </w:r>
      <w:r>
        <w:t xml:space="preserve">  </w:t>
      </w:r>
      <w:r w:rsidRPr="008F2F3C">
        <w:t>$ref: 'TS29571_CommonData.yaml#/components/responses/50</w:t>
      </w:r>
      <w:r>
        <w:t>3</w:t>
      </w:r>
      <w:r w:rsidRPr="008F2F3C">
        <w:t>'</w:t>
      </w:r>
    </w:p>
    <w:p w14:paraId="2776E830" w14:textId="77777777" w:rsidR="00851F2B" w:rsidRDefault="00851F2B" w:rsidP="00851F2B">
      <w:pPr>
        <w:pStyle w:val="PL"/>
      </w:pPr>
      <w:r>
        <w:t xml:space="preserve">        default:</w:t>
      </w:r>
    </w:p>
    <w:p w14:paraId="17B64E2F" w14:textId="77777777" w:rsidR="00851F2B" w:rsidRDefault="00851F2B" w:rsidP="00851F2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47E22542" w14:textId="77777777" w:rsidR="00851F2B" w:rsidRPr="00986E88" w:rsidRDefault="00851F2B" w:rsidP="00851F2B">
      <w:pPr>
        <w:pStyle w:val="PL"/>
      </w:pPr>
      <w:r w:rsidRPr="00986E88">
        <w:t>components:</w:t>
      </w:r>
    </w:p>
    <w:p w14:paraId="49BC3A0E" w14:textId="77777777" w:rsidR="00851F2B" w:rsidRPr="002857AD" w:rsidRDefault="00851F2B" w:rsidP="00851F2B">
      <w:pPr>
        <w:pStyle w:val="PL"/>
      </w:pPr>
      <w:r w:rsidRPr="002857AD">
        <w:t xml:space="preserve">  securitySchemes:</w:t>
      </w:r>
    </w:p>
    <w:p w14:paraId="550C0633" w14:textId="77777777" w:rsidR="00851F2B" w:rsidRPr="002857AD" w:rsidRDefault="00851F2B" w:rsidP="00851F2B">
      <w:pPr>
        <w:pStyle w:val="PL"/>
      </w:pPr>
      <w:r w:rsidRPr="002857AD">
        <w:t xml:space="preserve">    oAuth2ClientCredentials:</w:t>
      </w:r>
    </w:p>
    <w:p w14:paraId="4956A792" w14:textId="77777777" w:rsidR="00851F2B" w:rsidRPr="002857AD" w:rsidRDefault="00851F2B" w:rsidP="00851F2B">
      <w:pPr>
        <w:pStyle w:val="PL"/>
      </w:pPr>
      <w:r w:rsidRPr="002857AD">
        <w:t xml:space="preserve">      type: oauth2</w:t>
      </w:r>
    </w:p>
    <w:p w14:paraId="1C676C1A" w14:textId="77777777" w:rsidR="00851F2B" w:rsidRPr="002857AD" w:rsidRDefault="00851F2B" w:rsidP="00851F2B">
      <w:pPr>
        <w:pStyle w:val="PL"/>
      </w:pPr>
      <w:r w:rsidRPr="002857AD">
        <w:t xml:space="preserve">      flows:</w:t>
      </w:r>
    </w:p>
    <w:p w14:paraId="46AACFAD" w14:textId="77777777" w:rsidR="00851F2B" w:rsidRPr="002857AD" w:rsidRDefault="00851F2B" w:rsidP="00851F2B">
      <w:pPr>
        <w:pStyle w:val="PL"/>
      </w:pPr>
      <w:r w:rsidRPr="002857AD">
        <w:t xml:space="preserve">        clientCredentials:</w:t>
      </w:r>
    </w:p>
    <w:p w14:paraId="21EDFC76" w14:textId="77777777" w:rsidR="00851F2B" w:rsidRPr="002857AD" w:rsidRDefault="00851F2B" w:rsidP="00851F2B">
      <w:pPr>
        <w:pStyle w:val="PL"/>
      </w:pPr>
      <w:r w:rsidRPr="002857AD">
        <w:t xml:space="preserve">          tokenUrl: '</w:t>
      </w:r>
      <w:r w:rsidRPr="00082B3E">
        <w:t>{nrfApiRoot}/oauth2/token</w:t>
      </w:r>
      <w:r w:rsidRPr="002857AD">
        <w:t>'</w:t>
      </w:r>
    </w:p>
    <w:p w14:paraId="41FB01D3" w14:textId="77777777" w:rsidR="00851F2B" w:rsidRPr="002857AD" w:rsidRDefault="00851F2B" w:rsidP="00851F2B">
      <w:pPr>
        <w:pStyle w:val="PL"/>
      </w:pPr>
      <w:r>
        <w:t xml:space="preserve">          scopes:</w:t>
      </w:r>
    </w:p>
    <w:p w14:paraId="5581D604" w14:textId="77777777" w:rsidR="00851F2B" w:rsidRDefault="00851F2B" w:rsidP="00851F2B">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70FC338A" w14:textId="77777777" w:rsidR="00851F2B" w:rsidRPr="00986E88" w:rsidRDefault="00851F2B" w:rsidP="00851F2B">
      <w:pPr>
        <w:pStyle w:val="PL"/>
      </w:pPr>
      <w:r>
        <w:t xml:space="preserve">    # API specific definitions</w:t>
      </w:r>
    </w:p>
    <w:p w14:paraId="1652180B" w14:textId="77777777" w:rsidR="00851F2B" w:rsidRPr="00986E88" w:rsidRDefault="00851F2B" w:rsidP="00851F2B">
      <w:pPr>
        <w:rPr>
          <w:noProof/>
        </w:rPr>
      </w:pPr>
    </w:p>
    <w:p w14:paraId="6671087A" w14:textId="77777777" w:rsidR="00851F2B" w:rsidRDefault="00851F2B" w:rsidP="00851F2B">
      <w:pPr>
        <w:pStyle w:val="Heading1"/>
        <w:pBdr>
          <w:top w:val="none" w:sz="0" w:space="0" w:color="auto"/>
        </w:pBdr>
      </w:pPr>
      <w:bookmarkStart w:id="526" w:name="_Toc35971453"/>
      <w:bookmarkStart w:id="527" w:name="_Toc67903570"/>
      <w:bookmarkStart w:id="528" w:name="_Toc180396999"/>
      <w:r>
        <w:t>A1.3</w:t>
      </w:r>
      <w:r>
        <w:tab/>
        <w:t>&lt;Service 2&gt; API</w:t>
      </w:r>
      <w:bookmarkEnd w:id="526"/>
      <w:bookmarkEnd w:id="527"/>
      <w:bookmarkEnd w:id="528"/>
    </w:p>
    <w:p w14:paraId="195F3027" w14:textId="77777777" w:rsidR="00851F2B" w:rsidRDefault="00851F2B" w:rsidP="00851F2B">
      <w:pPr>
        <w:pStyle w:val="Guidance"/>
      </w:pPr>
      <w:r>
        <w:t>And so on if there are more than two services supported by the NF.</w:t>
      </w:r>
    </w:p>
    <w:bookmarkEnd w:id="155"/>
    <w:p w14:paraId="1AF89D93" w14:textId="77777777" w:rsidR="00876B5C" w:rsidRDefault="00876B5C">
      <w:pPr>
        <w:spacing w:after="0"/>
        <w:rPr>
          <w:rFonts w:ascii="Arial" w:hAnsi="Arial"/>
          <w:sz w:val="32"/>
        </w:rPr>
      </w:pPr>
      <w:r>
        <w:br w:type="page"/>
      </w:r>
    </w:p>
    <w:p w14:paraId="5CA5E6C2" w14:textId="2189D3E4" w:rsidR="00080512" w:rsidRPr="004D3578" w:rsidRDefault="00080512">
      <w:pPr>
        <w:pStyle w:val="Heading8"/>
      </w:pPr>
      <w:bookmarkStart w:id="529" w:name="_Toc180397000"/>
      <w:r w:rsidRPr="004D3578">
        <w:t xml:space="preserve">Annex </w:t>
      </w:r>
      <w:r w:rsidR="00044C50">
        <w:t>B</w:t>
      </w:r>
      <w:r w:rsidRPr="004D3578">
        <w:t xml:space="preserve"> (informative):</w:t>
      </w:r>
      <w:r w:rsidRPr="004D3578">
        <w:br/>
        <w:t>Change history</w:t>
      </w:r>
      <w:bookmarkEnd w:id="5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97E8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30" w:name="historyclause"/>
            <w:bookmarkEnd w:id="530"/>
            <w:r w:rsidRPr="00235394">
              <w:rPr>
                <w:b/>
              </w:rPr>
              <w:t>Change history</w:t>
            </w:r>
          </w:p>
        </w:tc>
      </w:tr>
      <w:tr w:rsidR="003C3971" w:rsidRPr="00235394" w14:paraId="188BB8D6" w14:textId="77777777" w:rsidTr="00F97E8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97E86">
        <w:tc>
          <w:tcPr>
            <w:tcW w:w="800" w:type="dxa"/>
            <w:shd w:val="solid" w:color="FFFFFF" w:fill="auto"/>
          </w:tcPr>
          <w:p w14:paraId="433EA83C" w14:textId="2BEFE9B6" w:rsidR="003C3971" w:rsidRPr="006B0D02" w:rsidRDefault="00A24251" w:rsidP="00C72833">
            <w:pPr>
              <w:pStyle w:val="TAC"/>
              <w:rPr>
                <w:sz w:val="16"/>
                <w:szCs w:val="16"/>
              </w:rPr>
            </w:pPr>
            <w:r>
              <w:rPr>
                <w:sz w:val="16"/>
                <w:szCs w:val="16"/>
              </w:rPr>
              <w:t>2023-</w:t>
            </w:r>
            <w:r w:rsidR="00B20A69">
              <w:rPr>
                <w:sz w:val="16"/>
                <w:szCs w:val="16"/>
              </w:rPr>
              <w:t>08</w:t>
            </w:r>
          </w:p>
        </w:tc>
        <w:tc>
          <w:tcPr>
            <w:tcW w:w="800" w:type="dxa"/>
            <w:shd w:val="solid" w:color="FFFFFF" w:fill="auto"/>
          </w:tcPr>
          <w:p w14:paraId="55C8CC01" w14:textId="144152A9" w:rsidR="003C3971" w:rsidRPr="006B0D02" w:rsidRDefault="00B20A69" w:rsidP="00C72833">
            <w:pPr>
              <w:pStyle w:val="TAC"/>
              <w:rPr>
                <w:sz w:val="16"/>
                <w:szCs w:val="16"/>
              </w:rPr>
            </w:pPr>
            <w:r>
              <w:rPr>
                <w:sz w:val="16"/>
                <w:szCs w:val="16"/>
              </w:rPr>
              <w:t>CT1#143</w:t>
            </w:r>
          </w:p>
        </w:tc>
        <w:tc>
          <w:tcPr>
            <w:tcW w:w="1094" w:type="dxa"/>
            <w:shd w:val="solid" w:color="FFFFFF" w:fill="auto"/>
          </w:tcPr>
          <w:p w14:paraId="517D2587" w14:textId="77777777" w:rsidR="003C3971" w:rsidRDefault="00B20A69" w:rsidP="00C72833">
            <w:pPr>
              <w:pStyle w:val="TAC"/>
              <w:rPr>
                <w:sz w:val="16"/>
                <w:szCs w:val="16"/>
              </w:rPr>
            </w:pPr>
            <w:r>
              <w:rPr>
                <w:sz w:val="16"/>
                <w:szCs w:val="16"/>
              </w:rPr>
              <w:t>C1-23</w:t>
            </w:r>
            <w:r w:rsidR="002E13CF">
              <w:rPr>
                <w:sz w:val="16"/>
                <w:szCs w:val="16"/>
              </w:rPr>
              <w:t>50</w:t>
            </w:r>
            <w:r w:rsidR="006E77CE">
              <w:rPr>
                <w:sz w:val="16"/>
                <w:szCs w:val="16"/>
              </w:rPr>
              <w:t>54</w:t>
            </w:r>
          </w:p>
          <w:p w14:paraId="34C99DA1" w14:textId="77777777" w:rsidR="006E77CE" w:rsidRDefault="006E77CE" w:rsidP="00C72833">
            <w:pPr>
              <w:pStyle w:val="TAC"/>
              <w:rPr>
                <w:sz w:val="16"/>
                <w:szCs w:val="16"/>
              </w:rPr>
            </w:pPr>
            <w:r>
              <w:rPr>
                <w:sz w:val="16"/>
                <w:szCs w:val="16"/>
              </w:rPr>
              <w:t>C1-235056</w:t>
            </w:r>
          </w:p>
          <w:p w14:paraId="134723C6" w14:textId="38A3E9E7" w:rsidR="006E77CE" w:rsidRPr="006B0D02" w:rsidRDefault="006E77CE" w:rsidP="00C72833">
            <w:pPr>
              <w:pStyle w:val="TAC"/>
              <w:rPr>
                <w:sz w:val="16"/>
                <w:szCs w:val="16"/>
              </w:rPr>
            </w:pPr>
            <w:r>
              <w:rPr>
                <w:sz w:val="16"/>
                <w:szCs w:val="16"/>
              </w:rPr>
              <w:t>C1-23</w:t>
            </w:r>
            <w:r w:rsidR="009E0F13">
              <w:rPr>
                <w:sz w:val="16"/>
                <w:szCs w:val="16"/>
              </w:rPr>
              <w:t>6139</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06E935A" w:rsidR="003C3971" w:rsidRPr="006B0D02" w:rsidRDefault="00B20A69" w:rsidP="00C72833">
            <w:pPr>
              <w:pStyle w:val="TAL"/>
              <w:rPr>
                <w:sz w:val="16"/>
                <w:szCs w:val="16"/>
              </w:rPr>
            </w:pPr>
            <w:r>
              <w:rPr>
                <w:sz w:val="16"/>
                <w:szCs w:val="16"/>
              </w:rPr>
              <w:t xml:space="preserve">Initial </w:t>
            </w:r>
            <w:r w:rsidR="00CC2D1D">
              <w:rPr>
                <w:sz w:val="16"/>
                <w:szCs w:val="16"/>
              </w:rPr>
              <w:t>skeleton</w:t>
            </w:r>
            <w:r w:rsidR="004F6E98">
              <w:rPr>
                <w:sz w:val="16"/>
                <w:szCs w:val="16"/>
              </w:rPr>
              <w:t xml:space="preserve"> + clause</w:t>
            </w:r>
            <w:r w:rsidR="00C42575">
              <w:rPr>
                <w:sz w:val="16"/>
                <w:szCs w:val="16"/>
              </w:rPr>
              <w:t> </w:t>
            </w:r>
            <w:r w:rsidR="004F6E98">
              <w:rPr>
                <w:sz w:val="16"/>
                <w:szCs w:val="16"/>
              </w:rPr>
              <w:t>4</w:t>
            </w:r>
            <w:r w:rsidR="00C42575">
              <w:rPr>
                <w:sz w:val="16"/>
                <w:szCs w:val="16"/>
              </w:rPr>
              <w:t xml:space="preserve"> + clause </w:t>
            </w:r>
            <w:r w:rsidR="00C42575" w:rsidRPr="00EB39B6">
              <w:rPr>
                <w:sz w:val="16"/>
                <w:szCs w:val="16"/>
                <w:highlight w:val="green"/>
              </w:rPr>
              <w:t>M</w:t>
            </w:r>
          </w:p>
        </w:tc>
        <w:tc>
          <w:tcPr>
            <w:tcW w:w="708" w:type="dxa"/>
            <w:shd w:val="solid" w:color="FFFFFF" w:fill="auto"/>
          </w:tcPr>
          <w:p w14:paraId="5E97A6B2" w14:textId="6C6BA788" w:rsidR="003C3971" w:rsidRPr="007D6048" w:rsidRDefault="00CC2D1D" w:rsidP="00C72833">
            <w:pPr>
              <w:pStyle w:val="TAC"/>
              <w:rPr>
                <w:sz w:val="16"/>
                <w:szCs w:val="16"/>
              </w:rPr>
            </w:pPr>
            <w:r>
              <w:rPr>
                <w:sz w:val="16"/>
                <w:szCs w:val="16"/>
              </w:rPr>
              <w:t>0.</w:t>
            </w:r>
            <w:r w:rsidR="00F45254">
              <w:rPr>
                <w:sz w:val="16"/>
                <w:szCs w:val="16"/>
              </w:rPr>
              <w:t>1</w:t>
            </w:r>
            <w:r>
              <w:rPr>
                <w:sz w:val="16"/>
                <w:szCs w:val="16"/>
              </w:rPr>
              <w:t>.0</w:t>
            </w:r>
          </w:p>
        </w:tc>
      </w:tr>
      <w:tr w:rsidR="00FA7A33" w:rsidRPr="006B0D02" w14:paraId="6396E983" w14:textId="77777777" w:rsidTr="00F97E86">
        <w:tc>
          <w:tcPr>
            <w:tcW w:w="800" w:type="dxa"/>
            <w:shd w:val="solid" w:color="FFFFFF" w:fill="auto"/>
          </w:tcPr>
          <w:p w14:paraId="02120CA8" w14:textId="14F4C4D9" w:rsidR="00FA7A33" w:rsidRDefault="003632A6" w:rsidP="00C72833">
            <w:pPr>
              <w:pStyle w:val="TAC"/>
              <w:rPr>
                <w:sz w:val="16"/>
                <w:szCs w:val="16"/>
              </w:rPr>
            </w:pPr>
            <w:r>
              <w:rPr>
                <w:sz w:val="16"/>
                <w:szCs w:val="16"/>
              </w:rPr>
              <w:t>2024-08</w:t>
            </w:r>
          </w:p>
        </w:tc>
        <w:tc>
          <w:tcPr>
            <w:tcW w:w="800" w:type="dxa"/>
            <w:shd w:val="solid" w:color="FFFFFF" w:fill="auto"/>
          </w:tcPr>
          <w:p w14:paraId="097C3C96" w14:textId="262C4656" w:rsidR="00FA7A33" w:rsidRDefault="003632A6" w:rsidP="00C72833">
            <w:pPr>
              <w:pStyle w:val="TAC"/>
              <w:rPr>
                <w:sz w:val="16"/>
                <w:szCs w:val="16"/>
              </w:rPr>
            </w:pPr>
            <w:r>
              <w:rPr>
                <w:sz w:val="16"/>
                <w:szCs w:val="16"/>
              </w:rPr>
              <w:t>CT1#150</w:t>
            </w:r>
          </w:p>
        </w:tc>
        <w:tc>
          <w:tcPr>
            <w:tcW w:w="1094" w:type="dxa"/>
            <w:shd w:val="solid" w:color="FFFFFF" w:fill="auto"/>
          </w:tcPr>
          <w:p w14:paraId="7E2CF8C5" w14:textId="1817431E" w:rsidR="00FA7A33" w:rsidRDefault="000E4A90" w:rsidP="00C72833">
            <w:pPr>
              <w:pStyle w:val="TAC"/>
              <w:rPr>
                <w:sz w:val="16"/>
                <w:szCs w:val="16"/>
              </w:rPr>
            </w:pPr>
            <w:r>
              <w:rPr>
                <w:sz w:val="16"/>
                <w:szCs w:val="16"/>
              </w:rPr>
              <w:t>C1-244202</w:t>
            </w:r>
          </w:p>
        </w:tc>
        <w:tc>
          <w:tcPr>
            <w:tcW w:w="425" w:type="dxa"/>
            <w:shd w:val="solid" w:color="FFFFFF" w:fill="auto"/>
          </w:tcPr>
          <w:p w14:paraId="1E5089D5" w14:textId="77777777" w:rsidR="00FA7A33" w:rsidRPr="006B0D02" w:rsidRDefault="00FA7A33" w:rsidP="00C72833">
            <w:pPr>
              <w:pStyle w:val="TAL"/>
              <w:rPr>
                <w:sz w:val="16"/>
                <w:szCs w:val="16"/>
              </w:rPr>
            </w:pPr>
          </w:p>
        </w:tc>
        <w:tc>
          <w:tcPr>
            <w:tcW w:w="425" w:type="dxa"/>
            <w:shd w:val="solid" w:color="FFFFFF" w:fill="auto"/>
          </w:tcPr>
          <w:p w14:paraId="12C466B4" w14:textId="77777777" w:rsidR="00FA7A33" w:rsidRPr="006B0D02" w:rsidRDefault="00FA7A33" w:rsidP="00C72833">
            <w:pPr>
              <w:pStyle w:val="TAR"/>
              <w:rPr>
                <w:sz w:val="16"/>
                <w:szCs w:val="16"/>
              </w:rPr>
            </w:pPr>
          </w:p>
        </w:tc>
        <w:tc>
          <w:tcPr>
            <w:tcW w:w="425" w:type="dxa"/>
            <w:shd w:val="solid" w:color="FFFFFF" w:fill="auto"/>
          </w:tcPr>
          <w:p w14:paraId="13A4D552" w14:textId="77777777" w:rsidR="00FA7A33" w:rsidRPr="006B0D02" w:rsidRDefault="00FA7A33" w:rsidP="00C72833">
            <w:pPr>
              <w:pStyle w:val="TAC"/>
              <w:rPr>
                <w:sz w:val="16"/>
                <w:szCs w:val="16"/>
              </w:rPr>
            </w:pPr>
          </w:p>
        </w:tc>
        <w:tc>
          <w:tcPr>
            <w:tcW w:w="4962" w:type="dxa"/>
            <w:shd w:val="solid" w:color="FFFFFF" w:fill="auto"/>
          </w:tcPr>
          <w:p w14:paraId="35985AAB" w14:textId="6C5F59BB" w:rsidR="00FA7A33" w:rsidRDefault="00651C70" w:rsidP="00C72833">
            <w:pPr>
              <w:pStyle w:val="TAL"/>
              <w:rPr>
                <w:sz w:val="16"/>
                <w:szCs w:val="16"/>
              </w:rPr>
            </w:pPr>
            <w:r>
              <w:rPr>
                <w:sz w:val="16"/>
                <w:szCs w:val="16"/>
              </w:rPr>
              <w:t>MC Identities in MCLoc</w:t>
            </w:r>
          </w:p>
        </w:tc>
        <w:tc>
          <w:tcPr>
            <w:tcW w:w="708" w:type="dxa"/>
            <w:shd w:val="solid" w:color="FFFFFF" w:fill="auto"/>
          </w:tcPr>
          <w:p w14:paraId="30DB2E95" w14:textId="729C50DC" w:rsidR="00FA7A33" w:rsidRDefault="00EE7DB9" w:rsidP="00C72833">
            <w:pPr>
              <w:pStyle w:val="TAC"/>
              <w:rPr>
                <w:sz w:val="16"/>
                <w:szCs w:val="16"/>
              </w:rPr>
            </w:pPr>
            <w:r>
              <w:rPr>
                <w:sz w:val="16"/>
                <w:szCs w:val="16"/>
              </w:rPr>
              <w:t>0.2.0</w:t>
            </w:r>
          </w:p>
        </w:tc>
      </w:tr>
      <w:tr w:rsidR="009545E8" w:rsidRPr="006B0D02" w14:paraId="5D2653E1" w14:textId="77777777" w:rsidTr="00F97E86">
        <w:tc>
          <w:tcPr>
            <w:tcW w:w="800" w:type="dxa"/>
            <w:shd w:val="solid" w:color="FFFFFF" w:fill="auto"/>
          </w:tcPr>
          <w:p w14:paraId="697DB943" w14:textId="29772CDA" w:rsidR="009545E8" w:rsidRDefault="009545E8" w:rsidP="00C72833">
            <w:pPr>
              <w:pStyle w:val="TAC"/>
              <w:rPr>
                <w:sz w:val="16"/>
                <w:szCs w:val="16"/>
              </w:rPr>
            </w:pPr>
            <w:r>
              <w:rPr>
                <w:sz w:val="16"/>
                <w:szCs w:val="16"/>
              </w:rPr>
              <w:t>2024-10</w:t>
            </w:r>
          </w:p>
        </w:tc>
        <w:tc>
          <w:tcPr>
            <w:tcW w:w="800" w:type="dxa"/>
            <w:shd w:val="solid" w:color="FFFFFF" w:fill="auto"/>
          </w:tcPr>
          <w:p w14:paraId="17392EE9" w14:textId="0D8E6E81" w:rsidR="009545E8" w:rsidRDefault="009545E8" w:rsidP="00C72833">
            <w:pPr>
              <w:pStyle w:val="TAC"/>
              <w:rPr>
                <w:sz w:val="16"/>
                <w:szCs w:val="16"/>
              </w:rPr>
            </w:pPr>
            <w:r>
              <w:rPr>
                <w:sz w:val="16"/>
                <w:szCs w:val="16"/>
              </w:rPr>
              <w:t>CT1#151</w:t>
            </w:r>
          </w:p>
        </w:tc>
        <w:tc>
          <w:tcPr>
            <w:tcW w:w="1094" w:type="dxa"/>
            <w:shd w:val="solid" w:color="FFFFFF" w:fill="auto"/>
          </w:tcPr>
          <w:p w14:paraId="3B4037E4" w14:textId="77777777" w:rsidR="009545E8" w:rsidRDefault="002741EA" w:rsidP="00C72833">
            <w:pPr>
              <w:pStyle w:val="TAC"/>
              <w:rPr>
                <w:sz w:val="16"/>
                <w:szCs w:val="16"/>
              </w:rPr>
            </w:pPr>
            <w:r>
              <w:rPr>
                <w:sz w:val="16"/>
                <w:szCs w:val="16"/>
              </w:rPr>
              <w:t>C1-245350</w:t>
            </w:r>
          </w:p>
          <w:p w14:paraId="2243F4D7" w14:textId="77777777" w:rsidR="00096A57" w:rsidRDefault="00202A70" w:rsidP="00C72833">
            <w:pPr>
              <w:pStyle w:val="TAC"/>
              <w:rPr>
                <w:sz w:val="16"/>
                <w:szCs w:val="16"/>
              </w:rPr>
            </w:pPr>
            <w:r>
              <w:rPr>
                <w:sz w:val="16"/>
                <w:szCs w:val="16"/>
              </w:rPr>
              <w:t>C1-245847</w:t>
            </w:r>
          </w:p>
          <w:p w14:paraId="07C965E2" w14:textId="1DE306D7" w:rsidR="00937287" w:rsidRDefault="00937287" w:rsidP="00C72833">
            <w:pPr>
              <w:pStyle w:val="TAC"/>
              <w:rPr>
                <w:sz w:val="16"/>
                <w:szCs w:val="16"/>
              </w:rPr>
            </w:pPr>
            <w:r>
              <w:rPr>
                <w:sz w:val="16"/>
                <w:szCs w:val="16"/>
              </w:rPr>
              <w:t>C1-245917</w:t>
            </w:r>
          </w:p>
        </w:tc>
        <w:tc>
          <w:tcPr>
            <w:tcW w:w="425" w:type="dxa"/>
            <w:shd w:val="solid" w:color="FFFFFF" w:fill="auto"/>
          </w:tcPr>
          <w:p w14:paraId="54563C48" w14:textId="77777777" w:rsidR="009545E8" w:rsidRPr="006B0D02" w:rsidRDefault="009545E8" w:rsidP="00C72833">
            <w:pPr>
              <w:pStyle w:val="TAL"/>
              <w:rPr>
                <w:sz w:val="16"/>
                <w:szCs w:val="16"/>
              </w:rPr>
            </w:pPr>
          </w:p>
        </w:tc>
        <w:tc>
          <w:tcPr>
            <w:tcW w:w="425" w:type="dxa"/>
            <w:shd w:val="solid" w:color="FFFFFF" w:fill="auto"/>
          </w:tcPr>
          <w:p w14:paraId="0B53844E" w14:textId="77777777" w:rsidR="009545E8" w:rsidRPr="006B0D02" w:rsidRDefault="009545E8" w:rsidP="00C72833">
            <w:pPr>
              <w:pStyle w:val="TAR"/>
              <w:rPr>
                <w:sz w:val="16"/>
                <w:szCs w:val="16"/>
              </w:rPr>
            </w:pPr>
          </w:p>
        </w:tc>
        <w:tc>
          <w:tcPr>
            <w:tcW w:w="425" w:type="dxa"/>
            <w:shd w:val="solid" w:color="FFFFFF" w:fill="auto"/>
          </w:tcPr>
          <w:p w14:paraId="1E075843" w14:textId="77777777" w:rsidR="009545E8" w:rsidRPr="006B0D02" w:rsidRDefault="009545E8" w:rsidP="00C72833">
            <w:pPr>
              <w:pStyle w:val="TAC"/>
              <w:rPr>
                <w:sz w:val="16"/>
                <w:szCs w:val="16"/>
              </w:rPr>
            </w:pPr>
          </w:p>
        </w:tc>
        <w:tc>
          <w:tcPr>
            <w:tcW w:w="4962" w:type="dxa"/>
            <w:shd w:val="solid" w:color="FFFFFF" w:fill="auto"/>
          </w:tcPr>
          <w:p w14:paraId="1FC2584A" w14:textId="77777777" w:rsidR="00020CC7" w:rsidRDefault="00020CC7" w:rsidP="00020CC7">
            <w:pPr>
              <w:pStyle w:val="TAL"/>
              <w:rPr>
                <w:sz w:val="16"/>
                <w:szCs w:val="16"/>
              </w:rPr>
            </w:pPr>
            <w:r>
              <w:rPr>
                <w:sz w:val="16"/>
                <w:szCs w:val="16"/>
              </w:rPr>
              <w:t>Cleanup + template clauses</w:t>
            </w:r>
          </w:p>
          <w:p w14:paraId="593D3769" w14:textId="18349882" w:rsidR="00202A70" w:rsidRDefault="00202A70" w:rsidP="00020CC7">
            <w:pPr>
              <w:pStyle w:val="TAL"/>
              <w:rPr>
                <w:sz w:val="16"/>
                <w:szCs w:val="16"/>
              </w:rPr>
            </w:pPr>
            <w:r>
              <w:rPr>
                <w:sz w:val="16"/>
                <w:szCs w:val="16"/>
              </w:rPr>
              <w:t>LMS service authorization</w:t>
            </w:r>
          </w:p>
          <w:p w14:paraId="1AD1D776" w14:textId="580E0B9A" w:rsidR="00BE51B1" w:rsidRDefault="00937287" w:rsidP="00C72833">
            <w:pPr>
              <w:pStyle w:val="TAL"/>
              <w:rPr>
                <w:sz w:val="16"/>
                <w:szCs w:val="16"/>
              </w:rPr>
            </w:pPr>
            <w:r>
              <w:rPr>
                <w:sz w:val="16"/>
                <w:szCs w:val="16"/>
              </w:rPr>
              <w:t>LMS location reporting API</w:t>
            </w:r>
          </w:p>
        </w:tc>
        <w:tc>
          <w:tcPr>
            <w:tcW w:w="708" w:type="dxa"/>
            <w:shd w:val="solid" w:color="FFFFFF" w:fill="auto"/>
          </w:tcPr>
          <w:p w14:paraId="7F438A87" w14:textId="4F043A38" w:rsidR="009545E8" w:rsidRDefault="00820328" w:rsidP="00C72833">
            <w:pPr>
              <w:pStyle w:val="TAC"/>
              <w:rPr>
                <w:sz w:val="16"/>
                <w:szCs w:val="16"/>
              </w:rPr>
            </w:pPr>
            <w:r>
              <w:rPr>
                <w:sz w:val="16"/>
                <w:szCs w:val="16"/>
              </w:rPr>
              <w:t>0.3.0</w:t>
            </w:r>
          </w:p>
        </w:tc>
      </w:tr>
    </w:tbl>
    <w:p w14:paraId="3A6FB7AB" w14:textId="0FE5CCE0" w:rsidR="003C3971" w:rsidRPr="00235394" w:rsidRDefault="00F97E86" w:rsidP="00F97E86">
      <w:pPr>
        <w:pStyle w:val="Guidance"/>
      </w:pPr>
      <w:r w:rsidRPr="00235394">
        <w:t xml:space="preserve"> </w:t>
      </w:r>
    </w:p>
    <w:p w14:paraId="6AE5F0B0" w14:textId="66D0DBDF"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A7014" w14:textId="77777777" w:rsidR="00D9103B" w:rsidRDefault="00D9103B">
      <w:r>
        <w:separator/>
      </w:r>
    </w:p>
  </w:endnote>
  <w:endnote w:type="continuationSeparator" w:id="0">
    <w:p w14:paraId="658D6227" w14:textId="77777777" w:rsidR="00D9103B" w:rsidRDefault="00D91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17F4B" w14:textId="77777777" w:rsidR="00D9103B" w:rsidRDefault="00D9103B">
      <w:r>
        <w:separator/>
      </w:r>
    </w:p>
  </w:footnote>
  <w:footnote w:type="continuationSeparator" w:id="0">
    <w:p w14:paraId="018A0428" w14:textId="77777777" w:rsidR="00D9103B" w:rsidRDefault="00D91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844824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7B39">
      <w:rPr>
        <w:rFonts w:ascii="Arial" w:hAnsi="Arial" w:cs="Arial"/>
        <w:b/>
        <w:noProof/>
        <w:sz w:val="18"/>
        <w:szCs w:val="18"/>
      </w:rPr>
      <w:t>3GPP TS 24.283 V0.3.0 (2024-10)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24F8D5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7B3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2"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3"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0"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2"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4"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2"/>
  </w:num>
  <w:num w:numId="2" w16cid:durableId="212890000">
    <w:abstractNumId w:val="7"/>
  </w:num>
  <w:num w:numId="3" w16cid:durableId="303976275">
    <w:abstractNumId w:val="10"/>
  </w:num>
  <w:num w:numId="4" w16cid:durableId="1515338035">
    <w:abstractNumId w:val="18"/>
  </w:num>
  <w:num w:numId="5" w16cid:durableId="437529549">
    <w:abstractNumId w:val="31"/>
  </w:num>
  <w:num w:numId="6" w16cid:durableId="427894019">
    <w:abstractNumId w:val="30"/>
  </w:num>
  <w:num w:numId="7" w16cid:durableId="363017877">
    <w:abstractNumId w:val="13"/>
  </w:num>
  <w:num w:numId="8" w16cid:durableId="788477105">
    <w:abstractNumId w:val="17"/>
  </w:num>
  <w:num w:numId="9" w16cid:durableId="908077601">
    <w:abstractNumId w:val="34"/>
  </w:num>
  <w:num w:numId="10" w16cid:durableId="1664045419">
    <w:abstractNumId w:val="19"/>
  </w:num>
  <w:num w:numId="11" w16cid:durableId="1692418384">
    <w:abstractNumId w:val="12"/>
  </w:num>
  <w:num w:numId="12" w16cid:durableId="737287640">
    <w:abstractNumId w:val="23"/>
  </w:num>
  <w:num w:numId="13" w16cid:durableId="793332985">
    <w:abstractNumId w:val="20"/>
  </w:num>
  <w:num w:numId="14" w16cid:durableId="887644583">
    <w:abstractNumId w:val="24"/>
  </w:num>
  <w:num w:numId="15" w16cid:durableId="521746091">
    <w:abstractNumId w:val="28"/>
  </w:num>
  <w:num w:numId="16" w16cid:durableId="1266884890">
    <w:abstractNumId w:val="8"/>
  </w:num>
  <w:num w:numId="17" w16cid:durableId="794715439">
    <w:abstractNumId w:val="9"/>
  </w:num>
  <w:num w:numId="18" w16cid:durableId="779767176">
    <w:abstractNumId w:val="22"/>
  </w:num>
  <w:num w:numId="19" w16cid:durableId="244269057">
    <w:abstractNumId w:val="33"/>
  </w:num>
  <w:num w:numId="20" w16cid:durableId="2045474254">
    <w:abstractNumId w:val="15"/>
  </w:num>
  <w:num w:numId="21" w16cid:durableId="1367372711">
    <w:abstractNumId w:val="21"/>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6"/>
  </w:num>
  <w:num w:numId="26" w16cid:durableId="1605259926">
    <w:abstractNumId w:val="25"/>
  </w:num>
  <w:num w:numId="27" w16cid:durableId="251932139">
    <w:abstractNumId w:val="2"/>
  </w:num>
  <w:num w:numId="28" w16cid:durableId="1787238596">
    <w:abstractNumId w:val="1"/>
  </w:num>
  <w:num w:numId="29" w16cid:durableId="207227149">
    <w:abstractNumId w:val="0"/>
  </w:num>
  <w:num w:numId="30" w16cid:durableId="1780224555">
    <w:abstractNumId w:val="27"/>
  </w:num>
  <w:num w:numId="31" w16cid:durableId="840968141">
    <w:abstractNumId w:val="16"/>
  </w:num>
  <w:num w:numId="32" w16cid:durableId="1040326756">
    <w:abstractNumId w:val="14"/>
  </w:num>
  <w:num w:numId="33" w16cid:durableId="876704268">
    <w:abstractNumId w:val="29"/>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E"/>
    <w:rsid w:val="0000470E"/>
    <w:rsid w:val="00004742"/>
    <w:rsid w:val="000205F6"/>
    <w:rsid w:val="00020CC7"/>
    <w:rsid w:val="00033397"/>
    <w:rsid w:val="00033DFB"/>
    <w:rsid w:val="00033E1F"/>
    <w:rsid w:val="000358CD"/>
    <w:rsid w:val="00037C25"/>
    <w:rsid w:val="00040095"/>
    <w:rsid w:val="00043172"/>
    <w:rsid w:val="00044C50"/>
    <w:rsid w:val="00051834"/>
    <w:rsid w:val="00054A22"/>
    <w:rsid w:val="00054FA2"/>
    <w:rsid w:val="00062023"/>
    <w:rsid w:val="00062FFF"/>
    <w:rsid w:val="00064EDA"/>
    <w:rsid w:val="000655A6"/>
    <w:rsid w:val="0006698A"/>
    <w:rsid w:val="000738EC"/>
    <w:rsid w:val="00076BBB"/>
    <w:rsid w:val="000775C1"/>
    <w:rsid w:val="00077A9C"/>
    <w:rsid w:val="00080512"/>
    <w:rsid w:val="00080A17"/>
    <w:rsid w:val="00090524"/>
    <w:rsid w:val="00096A57"/>
    <w:rsid w:val="00097BFF"/>
    <w:rsid w:val="000A25A4"/>
    <w:rsid w:val="000A3B20"/>
    <w:rsid w:val="000B2A9E"/>
    <w:rsid w:val="000B3FD9"/>
    <w:rsid w:val="000B4351"/>
    <w:rsid w:val="000B4C3B"/>
    <w:rsid w:val="000B4C63"/>
    <w:rsid w:val="000B7445"/>
    <w:rsid w:val="000C47C3"/>
    <w:rsid w:val="000D00F8"/>
    <w:rsid w:val="000D10A2"/>
    <w:rsid w:val="000D1AAF"/>
    <w:rsid w:val="000D374A"/>
    <w:rsid w:val="000D58AB"/>
    <w:rsid w:val="000E0EA0"/>
    <w:rsid w:val="000E3B35"/>
    <w:rsid w:val="000E4852"/>
    <w:rsid w:val="000E4A90"/>
    <w:rsid w:val="000F66E7"/>
    <w:rsid w:val="000F7DEE"/>
    <w:rsid w:val="00106012"/>
    <w:rsid w:val="00106546"/>
    <w:rsid w:val="001065D7"/>
    <w:rsid w:val="00106BA6"/>
    <w:rsid w:val="00106D66"/>
    <w:rsid w:val="00107181"/>
    <w:rsid w:val="001139D0"/>
    <w:rsid w:val="00114362"/>
    <w:rsid w:val="001208FB"/>
    <w:rsid w:val="00130143"/>
    <w:rsid w:val="00133525"/>
    <w:rsid w:val="0014407A"/>
    <w:rsid w:val="0014627B"/>
    <w:rsid w:val="00151B64"/>
    <w:rsid w:val="00154B99"/>
    <w:rsid w:val="001566A7"/>
    <w:rsid w:val="001628C7"/>
    <w:rsid w:val="00162A34"/>
    <w:rsid w:val="00162B19"/>
    <w:rsid w:val="0016391F"/>
    <w:rsid w:val="001655AD"/>
    <w:rsid w:val="00166EF9"/>
    <w:rsid w:val="00167588"/>
    <w:rsid w:val="001743DC"/>
    <w:rsid w:val="00175B09"/>
    <w:rsid w:val="00177157"/>
    <w:rsid w:val="00177547"/>
    <w:rsid w:val="00185891"/>
    <w:rsid w:val="00193121"/>
    <w:rsid w:val="00194230"/>
    <w:rsid w:val="00195E82"/>
    <w:rsid w:val="001A4578"/>
    <w:rsid w:val="001A4C42"/>
    <w:rsid w:val="001A53C7"/>
    <w:rsid w:val="001A5C92"/>
    <w:rsid w:val="001A7420"/>
    <w:rsid w:val="001B6637"/>
    <w:rsid w:val="001B7716"/>
    <w:rsid w:val="001C21C3"/>
    <w:rsid w:val="001C2694"/>
    <w:rsid w:val="001C50EE"/>
    <w:rsid w:val="001D02C2"/>
    <w:rsid w:val="001D0960"/>
    <w:rsid w:val="001D0F1A"/>
    <w:rsid w:val="001D2FAF"/>
    <w:rsid w:val="001D3CAE"/>
    <w:rsid w:val="001D4529"/>
    <w:rsid w:val="001E44E5"/>
    <w:rsid w:val="001E65C9"/>
    <w:rsid w:val="001E71B4"/>
    <w:rsid w:val="001F0742"/>
    <w:rsid w:val="001F0C1D"/>
    <w:rsid w:val="001F1132"/>
    <w:rsid w:val="001F168B"/>
    <w:rsid w:val="001F1ED1"/>
    <w:rsid w:val="001F66E0"/>
    <w:rsid w:val="0020071B"/>
    <w:rsid w:val="00200A41"/>
    <w:rsid w:val="00202A70"/>
    <w:rsid w:val="00203BD8"/>
    <w:rsid w:val="002071EC"/>
    <w:rsid w:val="002077B4"/>
    <w:rsid w:val="00212A68"/>
    <w:rsid w:val="00215D63"/>
    <w:rsid w:val="00222DA0"/>
    <w:rsid w:val="0023189C"/>
    <w:rsid w:val="0023242D"/>
    <w:rsid w:val="00233A6E"/>
    <w:rsid w:val="00233D12"/>
    <w:rsid w:val="002347A2"/>
    <w:rsid w:val="00234E5C"/>
    <w:rsid w:val="00237229"/>
    <w:rsid w:val="00237A48"/>
    <w:rsid w:val="00237F77"/>
    <w:rsid w:val="00241479"/>
    <w:rsid w:val="00241EB2"/>
    <w:rsid w:val="0024387C"/>
    <w:rsid w:val="00246352"/>
    <w:rsid w:val="00246BB9"/>
    <w:rsid w:val="00250DC8"/>
    <w:rsid w:val="00251985"/>
    <w:rsid w:val="00254F7C"/>
    <w:rsid w:val="002568F8"/>
    <w:rsid w:val="00261BEA"/>
    <w:rsid w:val="00261E8C"/>
    <w:rsid w:val="002675F0"/>
    <w:rsid w:val="002709E0"/>
    <w:rsid w:val="002741EA"/>
    <w:rsid w:val="002760EE"/>
    <w:rsid w:val="002773C1"/>
    <w:rsid w:val="00280F73"/>
    <w:rsid w:val="00284F9C"/>
    <w:rsid w:val="0028782C"/>
    <w:rsid w:val="00290E92"/>
    <w:rsid w:val="002A3E93"/>
    <w:rsid w:val="002A79B3"/>
    <w:rsid w:val="002B6339"/>
    <w:rsid w:val="002C10F9"/>
    <w:rsid w:val="002C165B"/>
    <w:rsid w:val="002C4873"/>
    <w:rsid w:val="002C7DBD"/>
    <w:rsid w:val="002D2707"/>
    <w:rsid w:val="002D4C55"/>
    <w:rsid w:val="002E00EE"/>
    <w:rsid w:val="002E04EF"/>
    <w:rsid w:val="002E13CF"/>
    <w:rsid w:val="002E239E"/>
    <w:rsid w:val="002E2D5A"/>
    <w:rsid w:val="002F47C5"/>
    <w:rsid w:val="00301FC3"/>
    <w:rsid w:val="00304626"/>
    <w:rsid w:val="00306CFC"/>
    <w:rsid w:val="00310C62"/>
    <w:rsid w:val="003172DC"/>
    <w:rsid w:val="00323693"/>
    <w:rsid w:val="00323D09"/>
    <w:rsid w:val="00324385"/>
    <w:rsid w:val="00325520"/>
    <w:rsid w:val="00340C54"/>
    <w:rsid w:val="00341CD4"/>
    <w:rsid w:val="00346087"/>
    <w:rsid w:val="00346128"/>
    <w:rsid w:val="00353A18"/>
    <w:rsid w:val="0035462D"/>
    <w:rsid w:val="003548C2"/>
    <w:rsid w:val="00355D75"/>
    <w:rsid w:val="00356555"/>
    <w:rsid w:val="003615FB"/>
    <w:rsid w:val="00362289"/>
    <w:rsid w:val="00362401"/>
    <w:rsid w:val="00362AA8"/>
    <w:rsid w:val="003632A6"/>
    <w:rsid w:val="00363D5E"/>
    <w:rsid w:val="00370654"/>
    <w:rsid w:val="00370FD1"/>
    <w:rsid w:val="00373106"/>
    <w:rsid w:val="0037313D"/>
    <w:rsid w:val="00373ECF"/>
    <w:rsid w:val="00373F4D"/>
    <w:rsid w:val="003765B8"/>
    <w:rsid w:val="003770EE"/>
    <w:rsid w:val="00380502"/>
    <w:rsid w:val="003819E5"/>
    <w:rsid w:val="003864EF"/>
    <w:rsid w:val="003946CD"/>
    <w:rsid w:val="00394F07"/>
    <w:rsid w:val="003A2792"/>
    <w:rsid w:val="003A67E6"/>
    <w:rsid w:val="003B0008"/>
    <w:rsid w:val="003B29DD"/>
    <w:rsid w:val="003C0C9A"/>
    <w:rsid w:val="003C0E4C"/>
    <w:rsid w:val="003C12E0"/>
    <w:rsid w:val="003C3971"/>
    <w:rsid w:val="003C545C"/>
    <w:rsid w:val="003D6FAD"/>
    <w:rsid w:val="003D7E36"/>
    <w:rsid w:val="003E5985"/>
    <w:rsid w:val="003E69A0"/>
    <w:rsid w:val="003E6C8E"/>
    <w:rsid w:val="003F186F"/>
    <w:rsid w:val="003F65CF"/>
    <w:rsid w:val="003F7F8F"/>
    <w:rsid w:val="00401F33"/>
    <w:rsid w:val="00403C66"/>
    <w:rsid w:val="004041B4"/>
    <w:rsid w:val="00405DAA"/>
    <w:rsid w:val="0040609E"/>
    <w:rsid w:val="00406C32"/>
    <w:rsid w:val="00411677"/>
    <w:rsid w:val="00423334"/>
    <w:rsid w:val="004243FC"/>
    <w:rsid w:val="00425CC2"/>
    <w:rsid w:val="004345EC"/>
    <w:rsid w:val="00434F32"/>
    <w:rsid w:val="0043527B"/>
    <w:rsid w:val="00442EDF"/>
    <w:rsid w:val="004432FD"/>
    <w:rsid w:val="00443512"/>
    <w:rsid w:val="00443F06"/>
    <w:rsid w:val="00451495"/>
    <w:rsid w:val="0046332E"/>
    <w:rsid w:val="00465515"/>
    <w:rsid w:val="00465FD7"/>
    <w:rsid w:val="004756CC"/>
    <w:rsid w:val="00477875"/>
    <w:rsid w:val="00480288"/>
    <w:rsid w:val="00487010"/>
    <w:rsid w:val="004903A7"/>
    <w:rsid w:val="0049177F"/>
    <w:rsid w:val="00492536"/>
    <w:rsid w:val="00492C85"/>
    <w:rsid w:val="00492EB1"/>
    <w:rsid w:val="004945C8"/>
    <w:rsid w:val="00497288"/>
    <w:rsid w:val="0049751D"/>
    <w:rsid w:val="004A2201"/>
    <w:rsid w:val="004A3193"/>
    <w:rsid w:val="004A4AFB"/>
    <w:rsid w:val="004A6F7A"/>
    <w:rsid w:val="004B0F14"/>
    <w:rsid w:val="004B297E"/>
    <w:rsid w:val="004C0936"/>
    <w:rsid w:val="004C19F9"/>
    <w:rsid w:val="004C30AC"/>
    <w:rsid w:val="004C556D"/>
    <w:rsid w:val="004D00AF"/>
    <w:rsid w:val="004D060E"/>
    <w:rsid w:val="004D1C11"/>
    <w:rsid w:val="004D2381"/>
    <w:rsid w:val="004D3578"/>
    <w:rsid w:val="004D3E8B"/>
    <w:rsid w:val="004D549C"/>
    <w:rsid w:val="004D7243"/>
    <w:rsid w:val="004E213A"/>
    <w:rsid w:val="004E311C"/>
    <w:rsid w:val="004E44BA"/>
    <w:rsid w:val="004E6490"/>
    <w:rsid w:val="004F0988"/>
    <w:rsid w:val="004F0C66"/>
    <w:rsid w:val="004F3340"/>
    <w:rsid w:val="004F4555"/>
    <w:rsid w:val="004F529C"/>
    <w:rsid w:val="004F58F6"/>
    <w:rsid w:val="004F6E98"/>
    <w:rsid w:val="004F7BD1"/>
    <w:rsid w:val="00507333"/>
    <w:rsid w:val="0051205F"/>
    <w:rsid w:val="00517250"/>
    <w:rsid w:val="00520D0D"/>
    <w:rsid w:val="00522795"/>
    <w:rsid w:val="005255FC"/>
    <w:rsid w:val="0053388B"/>
    <w:rsid w:val="00535773"/>
    <w:rsid w:val="00535FF2"/>
    <w:rsid w:val="00543E6C"/>
    <w:rsid w:val="00546BF3"/>
    <w:rsid w:val="00551634"/>
    <w:rsid w:val="00552A75"/>
    <w:rsid w:val="0055309E"/>
    <w:rsid w:val="0055703F"/>
    <w:rsid w:val="00562F93"/>
    <w:rsid w:val="00565087"/>
    <w:rsid w:val="00566601"/>
    <w:rsid w:val="00570F8B"/>
    <w:rsid w:val="00572F2F"/>
    <w:rsid w:val="00577DF2"/>
    <w:rsid w:val="005804C0"/>
    <w:rsid w:val="00584886"/>
    <w:rsid w:val="00586E78"/>
    <w:rsid w:val="005908C2"/>
    <w:rsid w:val="00592A2B"/>
    <w:rsid w:val="00593BD3"/>
    <w:rsid w:val="005974A0"/>
    <w:rsid w:val="00597B11"/>
    <w:rsid w:val="005A00AB"/>
    <w:rsid w:val="005A00B4"/>
    <w:rsid w:val="005B560C"/>
    <w:rsid w:val="005B58A7"/>
    <w:rsid w:val="005B66FC"/>
    <w:rsid w:val="005C3C82"/>
    <w:rsid w:val="005D2E01"/>
    <w:rsid w:val="005D442D"/>
    <w:rsid w:val="005D4599"/>
    <w:rsid w:val="005D6E0C"/>
    <w:rsid w:val="005D7526"/>
    <w:rsid w:val="005E4262"/>
    <w:rsid w:val="005E4BB2"/>
    <w:rsid w:val="005F0228"/>
    <w:rsid w:val="005F2320"/>
    <w:rsid w:val="005F4119"/>
    <w:rsid w:val="005F788A"/>
    <w:rsid w:val="00601BB8"/>
    <w:rsid w:val="00602AEA"/>
    <w:rsid w:val="00603236"/>
    <w:rsid w:val="00605091"/>
    <w:rsid w:val="00613A1A"/>
    <w:rsid w:val="00614FDF"/>
    <w:rsid w:val="00616245"/>
    <w:rsid w:val="00617590"/>
    <w:rsid w:val="00624782"/>
    <w:rsid w:val="0062536C"/>
    <w:rsid w:val="00626444"/>
    <w:rsid w:val="00627B9F"/>
    <w:rsid w:val="00631B39"/>
    <w:rsid w:val="0063543D"/>
    <w:rsid w:val="00641B17"/>
    <w:rsid w:val="006453C8"/>
    <w:rsid w:val="00647114"/>
    <w:rsid w:val="00651C70"/>
    <w:rsid w:val="00651D4C"/>
    <w:rsid w:val="006530D6"/>
    <w:rsid w:val="00656C0E"/>
    <w:rsid w:val="00664384"/>
    <w:rsid w:val="00666C5F"/>
    <w:rsid w:val="00670711"/>
    <w:rsid w:val="006739FE"/>
    <w:rsid w:val="0067680B"/>
    <w:rsid w:val="006770DA"/>
    <w:rsid w:val="00677208"/>
    <w:rsid w:val="006805CF"/>
    <w:rsid w:val="00685BB2"/>
    <w:rsid w:val="0068799C"/>
    <w:rsid w:val="006912E9"/>
    <w:rsid w:val="00696ABB"/>
    <w:rsid w:val="006A1F5E"/>
    <w:rsid w:val="006A323F"/>
    <w:rsid w:val="006B2F0C"/>
    <w:rsid w:val="006B30D0"/>
    <w:rsid w:val="006B48DB"/>
    <w:rsid w:val="006C3D95"/>
    <w:rsid w:val="006D0DD0"/>
    <w:rsid w:val="006D55AB"/>
    <w:rsid w:val="006D6522"/>
    <w:rsid w:val="006E0127"/>
    <w:rsid w:val="006E0788"/>
    <w:rsid w:val="006E3031"/>
    <w:rsid w:val="006E4AC7"/>
    <w:rsid w:val="006E4DC1"/>
    <w:rsid w:val="006E5AD1"/>
    <w:rsid w:val="006E5C86"/>
    <w:rsid w:val="006E77CE"/>
    <w:rsid w:val="006F3346"/>
    <w:rsid w:val="00701116"/>
    <w:rsid w:val="0070196C"/>
    <w:rsid w:val="00704064"/>
    <w:rsid w:val="0070753C"/>
    <w:rsid w:val="00710FE2"/>
    <w:rsid w:val="0071174C"/>
    <w:rsid w:val="0071204B"/>
    <w:rsid w:val="00713C44"/>
    <w:rsid w:val="0072104A"/>
    <w:rsid w:val="00722E28"/>
    <w:rsid w:val="0072414A"/>
    <w:rsid w:val="00725131"/>
    <w:rsid w:val="00730857"/>
    <w:rsid w:val="00731D95"/>
    <w:rsid w:val="00734A5B"/>
    <w:rsid w:val="00734BB6"/>
    <w:rsid w:val="0074026F"/>
    <w:rsid w:val="007429F6"/>
    <w:rsid w:val="00744E76"/>
    <w:rsid w:val="00746F2B"/>
    <w:rsid w:val="00755ADC"/>
    <w:rsid w:val="007654B2"/>
    <w:rsid w:val="00765EA3"/>
    <w:rsid w:val="00767DAA"/>
    <w:rsid w:val="00774DA4"/>
    <w:rsid w:val="00775DF2"/>
    <w:rsid w:val="00781B4E"/>
    <w:rsid w:val="00781F0F"/>
    <w:rsid w:val="0078795B"/>
    <w:rsid w:val="007A438B"/>
    <w:rsid w:val="007B007C"/>
    <w:rsid w:val="007B0905"/>
    <w:rsid w:val="007B2EDB"/>
    <w:rsid w:val="007B600E"/>
    <w:rsid w:val="007B7C45"/>
    <w:rsid w:val="007C4494"/>
    <w:rsid w:val="007C4A03"/>
    <w:rsid w:val="007C4D7A"/>
    <w:rsid w:val="007C7A28"/>
    <w:rsid w:val="007D025E"/>
    <w:rsid w:val="007D62E7"/>
    <w:rsid w:val="007D6AC8"/>
    <w:rsid w:val="007E0659"/>
    <w:rsid w:val="007E11D7"/>
    <w:rsid w:val="007E122D"/>
    <w:rsid w:val="007E27B6"/>
    <w:rsid w:val="007E4733"/>
    <w:rsid w:val="007F0F4A"/>
    <w:rsid w:val="007F214D"/>
    <w:rsid w:val="007F3806"/>
    <w:rsid w:val="007F774E"/>
    <w:rsid w:val="00802638"/>
    <w:rsid w:val="008028A4"/>
    <w:rsid w:val="00802CBD"/>
    <w:rsid w:val="008033FE"/>
    <w:rsid w:val="00807E0A"/>
    <w:rsid w:val="00812B74"/>
    <w:rsid w:val="00812D1B"/>
    <w:rsid w:val="008149C0"/>
    <w:rsid w:val="00814AA4"/>
    <w:rsid w:val="00814E8C"/>
    <w:rsid w:val="00815657"/>
    <w:rsid w:val="00815C1C"/>
    <w:rsid w:val="0081777D"/>
    <w:rsid w:val="00820328"/>
    <w:rsid w:val="0082176E"/>
    <w:rsid w:val="008220F5"/>
    <w:rsid w:val="008229B6"/>
    <w:rsid w:val="00823CAB"/>
    <w:rsid w:val="008243A6"/>
    <w:rsid w:val="00824F08"/>
    <w:rsid w:val="00824FA0"/>
    <w:rsid w:val="00830747"/>
    <w:rsid w:val="00837EDF"/>
    <w:rsid w:val="00840489"/>
    <w:rsid w:val="00842FA2"/>
    <w:rsid w:val="0084504C"/>
    <w:rsid w:val="00845D4B"/>
    <w:rsid w:val="00851F2B"/>
    <w:rsid w:val="00854175"/>
    <w:rsid w:val="008544DE"/>
    <w:rsid w:val="00854758"/>
    <w:rsid w:val="00860E3B"/>
    <w:rsid w:val="0086175F"/>
    <w:rsid w:val="008627CB"/>
    <w:rsid w:val="0086465E"/>
    <w:rsid w:val="00865536"/>
    <w:rsid w:val="00867B29"/>
    <w:rsid w:val="00871BB2"/>
    <w:rsid w:val="00872339"/>
    <w:rsid w:val="008768CA"/>
    <w:rsid w:val="00876B5C"/>
    <w:rsid w:val="00880CB6"/>
    <w:rsid w:val="00880E94"/>
    <w:rsid w:val="00881B18"/>
    <w:rsid w:val="00884F7E"/>
    <w:rsid w:val="00887B39"/>
    <w:rsid w:val="00891AFC"/>
    <w:rsid w:val="00891DBE"/>
    <w:rsid w:val="00897273"/>
    <w:rsid w:val="008A1BFE"/>
    <w:rsid w:val="008A283C"/>
    <w:rsid w:val="008A3C41"/>
    <w:rsid w:val="008A3C72"/>
    <w:rsid w:val="008A4434"/>
    <w:rsid w:val="008A58F7"/>
    <w:rsid w:val="008B4724"/>
    <w:rsid w:val="008B5F48"/>
    <w:rsid w:val="008B6FC2"/>
    <w:rsid w:val="008C0534"/>
    <w:rsid w:val="008C0918"/>
    <w:rsid w:val="008C384C"/>
    <w:rsid w:val="008C7F80"/>
    <w:rsid w:val="008D3F88"/>
    <w:rsid w:val="008D5904"/>
    <w:rsid w:val="008E1238"/>
    <w:rsid w:val="008E2912"/>
    <w:rsid w:val="008E2D68"/>
    <w:rsid w:val="008E430F"/>
    <w:rsid w:val="008E484F"/>
    <w:rsid w:val="008E6756"/>
    <w:rsid w:val="008E6B6C"/>
    <w:rsid w:val="008E6F62"/>
    <w:rsid w:val="008F17CB"/>
    <w:rsid w:val="008F2761"/>
    <w:rsid w:val="008F2BAD"/>
    <w:rsid w:val="008F2D53"/>
    <w:rsid w:val="008F6F82"/>
    <w:rsid w:val="0090271F"/>
    <w:rsid w:val="009027CE"/>
    <w:rsid w:val="00902E23"/>
    <w:rsid w:val="009047DE"/>
    <w:rsid w:val="00904EA7"/>
    <w:rsid w:val="00905822"/>
    <w:rsid w:val="00907EE5"/>
    <w:rsid w:val="009114D7"/>
    <w:rsid w:val="00911A40"/>
    <w:rsid w:val="00912778"/>
    <w:rsid w:val="0091348E"/>
    <w:rsid w:val="00917CCB"/>
    <w:rsid w:val="00923407"/>
    <w:rsid w:val="00923F97"/>
    <w:rsid w:val="009243ED"/>
    <w:rsid w:val="00925C36"/>
    <w:rsid w:val="009300C1"/>
    <w:rsid w:val="00933FB0"/>
    <w:rsid w:val="00936069"/>
    <w:rsid w:val="00937287"/>
    <w:rsid w:val="0093750A"/>
    <w:rsid w:val="00941884"/>
    <w:rsid w:val="009427D6"/>
    <w:rsid w:val="00942B65"/>
    <w:rsid w:val="00942EC2"/>
    <w:rsid w:val="009446CF"/>
    <w:rsid w:val="00952D0B"/>
    <w:rsid w:val="009533A9"/>
    <w:rsid w:val="009545E8"/>
    <w:rsid w:val="0096482C"/>
    <w:rsid w:val="00965C4F"/>
    <w:rsid w:val="009738DD"/>
    <w:rsid w:val="00974ADB"/>
    <w:rsid w:val="00976C5C"/>
    <w:rsid w:val="009853BB"/>
    <w:rsid w:val="00990944"/>
    <w:rsid w:val="009921C7"/>
    <w:rsid w:val="0099258B"/>
    <w:rsid w:val="00992807"/>
    <w:rsid w:val="0099589D"/>
    <w:rsid w:val="00997482"/>
    <w:rsid w:val="009A0BE1"/>
    <w:rsid w:val="009A24DF"/>
    <w:rsid w:val="009A27EE"/>
    <w:rsid w:val="009A3CAC"/>
    <w:rsid w:val="009A3F4D"/>
    <w:rsid w:val="009A71D6"/>
    <w:rsid w:val="009A7822"/>
    <w:rsid w:val="009B5599"/>
    <w:rsid w:val="009C6B15"/>
    <w:rsid w:val="009D3713"/>
    <w:rsid w:val="009D50FC"/>
    <w:rsid w:val="009E0F13"/>
    <w:rsid w:val="009E3511"/>
    <w:rsid w:val="009E51CF"/>
    <w:rsid w:val="009F1DFA"/>
    <w:rsid w:val="009F2C81"/>
    <w:rsid w:val="009F37B7"/>
    <w:rsid w:val="009F46A8"/>
    <w:rsid w:val="00A01B0D"/>
    <w:rsid w:val="00A04AD4"/>
    <w:rsid w:val="00A073D9"/>
    <w:rsid w:val="00A10F02"/>
    <w:rsid w:val="00A164B4"/>
    <w:rsid w:val="00A169F4"/>
    <w:rsid w:val="00A21FE2"/>
    <w:rsid w:val="00A24251"/>
    <w:rsid w:val="00A244C4"/>
    <w:rsid w:val="00A24A45"/>
    <w:rsid w:val="00A26877"/>
    <w:rsid w:val="00A26956"/>
    <w:rsid w:val="00A27486"/>
    <w:rsid w:val="00A3337F"/>
    <w:rsid w:val="00A33F17"/>
    <w:rsid w:val="00A35B58"/>
    <w:rsid w:val="00A36DE6"/>
    <w:rsid w:val="00A41D6F"/>
    <w:rsid w:val="00A437D1"/>
    <w:rsid w:val="00A46521"/>
    <w:rsid w:val="00A53724"/>
    <w:rsid w:val="00A5476F"/>
    <w:rsid w:val="00A55CF2"/>
    <w:rsid w:val="00A56066"/>
    <w:rsid w:val="00A6021F"/>
    <w:rsid w:val="00A61FD8"/>
    <w:rsid w:val="00A634F8"/>
    <w:rsid w:val="00A7055D"/>
    <w:rsid w:val="00A71FA1"/>
    <w:rsid w:val="00A72180"/>
    <w:rsid w:val="00A73129"/>
    <w:rsid w:val="00A73DBA"/>
    <w:rsid w:val="00A75AE6"/>
    <w:rsid w:val="00A766FB"/>
    <w:rsid w:val="00A82346"/>
    <w:rsid w:val="00A835BF"/>
    <w:rsid w:val="00A855A5"/>
    <w:rsid w:val="00A92BA1"/>
    <w:rsid w:val="00A94DE1"/>
    <w:rsid w:val="00A95A32"/>
    <w:rsid w:val="00A97182"/>
    <w:rsid w:val="00AA180A"/>
    <w:rsid w:val="00AA1A48"/>
    <w:rsid w:val="00AA2024"/>
    <w:rsid w:val="00AB2078"/>
    <w:rsid w:val="00AB2AEC"/>
    <w:rsid w:val="00AB2CFD"/>
    <w:rsid w:val="00AB4A5D"/>
    <w:rsid w:val="00AB76CC"/>
    <w:rsid w:val="00AB785C"/>
    <w:rsid w:val="00AC65C0"/>
    <w:rsid w:val="00AC6BC6"/>
    <w:rsid w:val="00AD453C"/>
    <w:rsid w:val="00AE16EA"/>
    <w:rsid w:val="00AE371E"/>
    <w:rsid w:val="00AE4A62"/>
    <w:rsid w:val="00AE6485"/>
    <w:rsid w:val="00AE65E2"/>
    <w:rsid w:val="00AF1460"/>
    <w:rsid w:val="00B02B47"/>
    <w:rsid w:val="00B044D3"/>
    <w:rsid w:val="00B15449"/>
    <w:rsid w:val="00B158A3"/>
    <w:rsid w:val="00B1645F"/>
    <w:rsid w:val="00B20A69"/>
    <w:rsid w:val="00B21C6C"/>
    <w:rsid w:val="00B22220"/>
    <w:rsid w:val="00B371F9"/>
    <w:rsid w:val="00B40B5A"/>
    <w:rsid w:val="00B43EBA"/>
    <w:rsid w:val="00B44DDF"/>
    <w:rsid w:val="00B47285"/>
    <w:rsid w:val="00B47AF9"/>
    <w:rsid w:val="00B511CF"/>
    <w:rsid w:val="00B5129F"/>
    <w:rsid w:val="00B56740"/>
    <w:rsid w:val="00B64752"/>
    <w:rsid w:val="00B7106D"/>
    <w:rsid w:val="00B7323E"/>
    <w:rsid w:val="00B804B9"/>
    <w:rsid w:val="00B806E6"/>
    <w:rsid w:val="00B83330"/>
    <w:rsid w:val="00B84978"/>
    <w:rsid w:val="00B92198"/>
    <w:rsid w:val="00B93086"/>
    <w:rsid w:val="00B94312"/>
    <w:rsid w:val="00BA19ED"/>
    <w:rsid w:val="00BA4B8D"/>
    <w:rsid w:val="00BA6CB2"/>
    <w:rsid w:val="00BB0B12"/>
    <w:rsid w:val="00BB667B"/>
    <w:rsid w:val="00BC01AF"/>
    <w:rsid w:val="00BC0F7D"/>
    <w:rsid w:val="00BC4221"/>
    <w:rsid w:val="00BD0431"/>
    <w:rsid w:val="00BD0A7B"/>
    <w:rsid w:val="00BD60B3"/>
    <w:rsid w:val="00BD7265"/>
    <w:rsid w:val="00BD7D31"/>
    <w:rsid w:val="00BE0D7A"/>
    <w:rsid w:val="00BE228A"/>
    <w:rsid w:val="00BE3255"/>
    <w:rsid w:val="00BE51B1"/>
    <w:rsid w:val="00BE5CC4"/>
    <w:rsid w:val="00BE5CD3"/>
    <w:rsid w:val="00BE6425"/>
    <w:rsid w:val="00BF128E"/>
    <w:rsid w:val="00BF36F3"/>
    <w:rsid w:val="00BF7A10"/>
    <w:rsid w:val="00BF7E47"/>
    <w:rsid w:val="00C00335"/>
    <w:rsid w:val="00C0603A"/>
    <w:rsid w:val="00C063AE"/>
    <w:rsid w:val="00C074DD"/>
    <w:rsid w:val="00C10074"/>
    <w:rsid w:val="00C1496A"/>
    <w:rsid w:val="00C17A2A"/>
    <w:rsid w:val="00C17D70"/>
    <w:rsid w:val="00C206E7"/>
    <w:rsid w:val="00C25795"/>
    <w:rsid w:val="00C25A0C"/>
    <w:rsid w:val="00C33079"/>
    <w:rsid w:val="00C34490"/>
    <w:rsid w:val="00C34D97"/>
    <w:rsid w:val="00C36D1D"/>
    <w:rsid w:val="00C378F8"/>
    <w:rsid w:val="00C40830"/>
    <w:rsid w:val="00C40A50"/>
    <w:rsid w:val="00C42314"/>
    <w:rsid w:val="00C42575"/>
    <w:rsid w:val="00C451BF"/>
    <w:rsid w:val="00C45231"/>
    <w:rsid w:val="00C53C0D"/>
    <w:rsid w:val="00C551FF"/>
    <w:rsid w:val="00C552B0"/>
    <w:rsid w:val="00C628FB"/>
    <w:rsid w:val="00C62C15"/>
    <w:rsid w:val="00C654B7"/>
    <w:rsid w:val="00C72130"/>
    <w:rsid w:val="00C72833"/>
    <w:rsid w:val="00C80F1D"/>
    <w:rsid w:val="00C83A35"/>
    <w:rsid w:val="00C844DA"/>
    <w:rsid w:val="00C87CF7"/>
    <w:rsid w:val="00C909F9"/>
    <w:rsid w:val="00C91962"/>
    <w:rsid w:val="00C93F40"/>
    <w:rsid w:val="00C949A2"/>
    <w:rsid w:val="00C96AC2"/>
    <w:rsid w:val="00CA3D0C"/>
    <w:rsid w:val="00CA5A55"/>
    <w:rsid w:val="00CB27C0"/>
    <w:rsid w:val="00CB66E3"/>
    <w:rsid w:val="00CC16A1"/>
    <w:rsid w:val="00CC2D1D"/>
    <w:rsid w:val="00CC6A63"/>
    <w:rsid w:val="00CD0560"/>
    <w:rsid w:val="00CD215E"/>
    <w:rsid w:val="00CD24B1"/>
    <w:rsid w:val="00CD341F"/>
    <w:rsid w:val="00CD638C"/>
    <w:rsid w:val="00CE22DA"/>
    <w:rsid w:val="00CE285C"/>
    <w:rsid w:val="00CE4B9B"/>
    <w:rsid w:val="00CF5452"/>
    <w:rsid w:val="00CF545C"/>
    <w:rsid w:val="00CF6594"/>
    <w:rsid w:val="00CF66AB"/>
    <w:rsid w:val="00CF6F5B"/>
    <w:rsid w:val="00D074C0"/>
    <w:rsid w:val="00D137C7"/>
    <w:rsid w:val="00D1641E"/>
    <w:rsid w:val="00D26CB8"/>
    <w:rsid w:val="00D26E1E"/>
    <w:rsid w:val="00D36717"/>
    <w:rsid w:val="00D41F21"/>
    <w:rsid w:val="00D42F4E"/>
    <w:rsid w:val="00D4372C"/>
    <w:rsid w:val="00D43CBF"/>
    <w:rsid w:val="00D46F3B"/>
    <w:rsid w:val="00D544F2"/>
    <w:rsid w:val="00D55090"/>
    <w:rsid w:val="00D57972"/>
    <w:rsid w:val="00D60BD7"/>
    <w:rsid w:val="00D675A9"/>
    <w:rsid w:val="00D714A0"/>
    <w:rsid w:val="00D738D6"/>
    <w:rsid w:val="00D754E9"/>
    <w:rsid w:val="00D755EB"/>
    <w:rsid w:val="00D76048"/>
    <w:rsid w:val="00D80E4B"/>
    <w:rsid w:val="00D82E6F"/>
    <w:rsid w:val="00D83C2F"/>
    <w:rsid w:val="00D8566D"/>
    <w:rsid w:val="00D86471"/>
    <w:rsid w:val="00D86B24"/>
    <w:rsid w:val="00D87E00"/>
    <w:rsid w:val="00D90285"/>
    <w:rsid w:val="00D9103B"/>
    <w:rsid w:val="00D9134D"/>
    <w:rsid w:val="00D97DD6"/>
    <w:rsid w:val="00DA7A03"/>
    <w:rsid w:val="00DB0E68"/>
    <w:rsid w:val="00DB1818"/>
    <w:rsid w:val="00DB23FC"/>
    <w:rsid w:val="00DB4D7D"/>
    <w:rsid w:val="00DB5681"/>
    <w:rsid w:val="00DC10EE"/>
    <w:rsid w:val="00DC24FF"/>
    <w:rsid w:val="00DC2F48"/>
    <w:rsid w:val="00DC309B"/>
    <w:rsid w:val="00DC33B1"/>
    <w:rsid w:val="00DC4DA2"/>
    <w:rsid w:val="00DD2AC6"/>
    <w:rsid w:val="00DD4C17"/>
    <w:rsid w:val="00DD659A"/>
    <w:rsid w:val="00DD705E"/>
    <w:rsid w:val="00DD74A5"/>
    <w:rsid w:val="00DD7758"/>
    <w:rsid w:val="00DE4306"/>
    <w:rsid w:val="00DF2789"/>
    <w:rsid w:val="00DF2B1F"/>
    <w:rsid w:val="00DF596E"/>
    <w:rsid w:val="00DF62CD"/>
    <w:rsid w:val="00E05869"/>
    <w:rsid w:val="00E05D00"/>
    <w:rsid w:val="00E10809"/>
    <w:rsid w:val="00E130A5"/>
    <w:rsid w:val="00E14FE6"/>
    <w:rsid w:val="00E16509"/>
    <w:rsid w:val="00E20E25"/>
    <w:rsid w:val="00E24E77"/>
    <w:rsid w:val="00E2536E"/>
    <w:rsid w:val="00E30E84"/>
    <w:rsid w:val="00E378D6"/>
    <w:rsid w:val="00E37EE5"/>
    <w:rsid w:val="00E44582"/>
    <w:rsid w:val="00E44670"/>
    <w:rsid w:val="00E454DE"/>
    <w:rsid w:val="00E45BDF"/>
    <w:rsid w:val="00E45F7E"/>
    <w:rsid w:val="00E50088"/>
    <w:rsid w:val="00E52F29"/>
    <w:rsid w:val="00E52F3A"/>
    <w:rsid w:val="00E535C8"/>
    <w:rsid w:val="00E54E43"/>
    <w:rsid w:val="00E56362"/>
    <w:rsid w:val="00E6122E"/>
    <w:rsid w:val="00E618B6"/>
    <w:rsid w:val="00E77645"/>
    <w:rsid w:val="00E776C3"/>
    <w:rsid w:val="00E8427A"/>
    <w:rsid w:val="00E84E02"/>
    <w:rsid w:val="00E8627E"/>
    <w:rsid w:val="00E93A2C"/>
    <w:rsid w:val="00EA15B0"/>
    <w:rsid w:val="00EA2047"/>
    <w:rsid w:val="00EA5EA7"/>
    <w:rsid w:val="00EA76B3"/>
    <w:rsid w:val="00EB39B6"/>
    <w:rsid w:val="00EC4A25"/>
    <w:rsid w:val="00EC5055"/>
    <w:rsid w:val="00EC61CA"/>
    <w:rsid w:val="00ED0BDA"/>
    <w:rsid w:val="00ED34AA"/>
    <w:rsid w:val="00ED3CA9"/>
    <w:rsid w:val="00EE1498"/>
    <w:rsid w:val="00EE7DB9"/>
    <w:rsid w:val="00EF2C2E"/>
    <w:rsid w:val="00EF3006"/>
    <w:rsid w:val="00EF608C"/>
    <w:rsid w:val="00F00415"/>
    <w:rsid w:val="00F00A5D"/>
    <w:rsid w:val="00F025A2"/>
    <w:rsid w:val="00F04712"/>
    <w:rsid w:val="00F06503"/>
    <w:rsid w:val="00F13360"/>
    <w:rsid w:val="00F15087"/>
    <w:rsid w:val="00F21AAF"/>
    <w:rsid w:val="00F22EC7"/>
    <w:rsid w:val="00F30826"/>
    <w:rsid w:val="00F30F23"/>
    <w:rsid w:val="00F325C8"/>
    <w:rsid w:val="00F375C4"/>
    <w:rsid w:val="00F432BE"/>
    <w:rsid w:val="00F45254"/>
    <w:rsid w:val="00F4587A"/>
    <w:rsid w:val="00F51228"/>
    <w:rsid w:val="00F53778"/>
    <w:rsid w:val="00F64989"/>
    <w:rsid w:val="00F653B8"/>
    <w:rsid w:val="00F65DB3"/>
    <w:rsid w:val="00F67B09"/>
    <w:rsid w:val="00F71483"/>
    <w:rsid w:val="00F74900"/>
    <w:rsid w:val="00F75CD2"/>
    <w:rsid w:val="00F77F5D"/>
    <w:rsid w:val="00F8202B"/>
    <w:rsid w:val="00F8780E"/>
    <w:rsid w:val="00F9008D"/>
    <w:rsid w:val="00F97E86"/>
    <w:rsid w:val="00FA1266"/>
    <w:rsid w:val="00FA2D65"/>
    <w:rsid w:val="00FA7A33"/>
    <w:rsid w:val="00FB06D0"/>
    <w:rsid w:val="00FB10E8"/>
    <w:rsid w:val="00FB4248"/>
    <w:rsid w:val="00FB4C41"/>
    <w:rsid w:val="00FC1192"/>
    <w:rsid w:val="00FC128B"/>
    <w:rsid w:val="00FD01F0"/>
    <w:rsid w:val="00FE1728"/>
    <w:rsid w:val="00FE4104"/>
    <w:rsid w:val="00FE5ED5"/>
    <w:rsid w:val="00FE6CBA"/>
    <w:rsid w:val="00FF163D"/>
    <w:rsid w:val="00FF3C79"/>
    <w:rsid w:val="00FF66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qFormat/>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qFormat/>
    <w:rsid w:val="006A1F5E"/>
    <w:rPr>
      <w:lang w:eastAsia="en-US"/>
    </w:rPr>
  </w:style>
  <w:style w:type="character" w:customStyle="1" w:styleId="THChar">
    <w:name w:val="TH Char"/>
    <w:link w:val="TH"/>
    <w:qFormat/>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9A71D6"/>
    <w:rPr>
      <w:rFonts w:ascii="Times New Roman" w:hAnsi="Times New Roman"/>
      <w:lang w:eastAsia="en-US"/>
    </w:rPr>
  </w:style>
  <w:style w:type="paragraph" w:styleId="Index2">
    <w:name w:val="index 2"/>
    <w:basedOn w:val="Index1"/>
    <w:rsid w:val="00851F2B"/>
    <w:pPr>
      <w:ind w:left="284"/>
    </w:pPr>
  </w:style>
  <w:style w:type="paragraph" w:styleId="Index1">
    <w:name w:val="index 1"/>
    <w:basedOn w:val="Normal"/>
    <w:rsid w:val="00851F2B"/>
    <w:pPr>
      <w:keepLines/>
      <w:overflowPunct w:val="0"/>
      <w:autoSpaceDE w:val="0"/>
      <w:autoSpaceDN w:val="0"/>
      <w:adjustRightInd w:val="0"/>
      <w:spacing w:after="0"/>
    </w:pPr>
    <w:rPr>
      <w:lang w:eastAsia="en-GB"/>
    </w:rPr>
  </w:style>
  <w:style w:type="paragraph" w:styleId="ListNumber2">
    <w:name w:val="List Number 2"/>
    <w:basedOn w:val="ListNumber"/>
    <w:rsid w:val="00851F2B"/>
    <w:pPr>
      <w:ind w:left="851"/>
    </w:pPr>
  </w:style>
  <w:style w:type="paragraph" w:styleId="ListBullet2">
    <w:name w:val="List Bullet 2"/>
    <w:basedOn w:val="ListBullet"/>
    <w:rsid w:val="00851F2B"/>
    <w:pPr>
      <w:ind w:left="851"/>
    </w:pPr>
  </w:style>
  <w:style w:type="paragraph" w:styleId="ListBullet3">
    <w:name w:val="List Bullet 3"/>
    <w:basedOn w:val="ListBullet2"/>
    <w:rsid w:val="00851F2B"/>
    <w:pPr>
      <w:ind w:left="1135"/>
    </w:pPr>
  </w:style>
  <w:style w:type="paragraph" w:styleId="ListNumber">
    <w:name w:val="List Number"/>
    <w:basedOn w:val="List"/>
    <w:rsid w:val="00851F2B"/>
  </w:style>
  <w:style w:type="paragraph" w:styleId="List2">
    <w:name w:val="List 2"/>
    <w:basedOn w:val="List"/>
    <w:rsid w:val="00851F2B"/>
    <w:pPr>
      <w:ind w:left="851"/>
    </w:pPr>
  </w:style>
  <w:style w:type="paragraph" w:styleId="List3">
    <w:name w:val="List 3"/>
    <w:basedOn w:val="List2"/>
    <w:rsid w:val="00851F2B"/>
    <w:pPr>
      <w:ind w:left="1135"/>
    </w:pPr>
  </w:style>
  <w:style w:type="paragraph" w:styleId="List4">
    <w:name w:val="List 4"/>
    <w:basedOn w:val="List3"/>
    <w:rsid w:val="00851F2B"/>
    <w:pPr>
      <w:ind w:left="1418"/>
    </w:pPr>
  </w:style>
  <w:style w:type="paragraph" w:styleId="List5">
    <w:name w:val="List 5"/>
    <w:basedOn w:val="List4"/>
    <w:rsid w:val="00851F2B"/>
    <w:pPr>
      <w:ind w:left="1702"/>
    </w:pPr>
  </w:style>
  <w:style w:type="paragraph" w:styleId="List">
    <w:name w:val="List"/>
    <w:basedOn w:val="Normal"/>
    <w:rsid w:val="00851F2B"/>
    <w:pPr>
      <w:overflowPunct w:val="0"/>
      <w:autoSpaceDE w:val="0"/>
      <w:autoSpaceDN w:val="0"/>
      <w:adjustRightInd w:val="0"/>
      <w:ind w:left="568" w:hanging="284"/>
    </w:pPr>
    <w:rPr>
      <w:lang w:eastAsia="en-GB"/>
    </w:rPr>
  </w:style>
  <w:style w:type="paragraph" w:styleId="ListBullet">
    <w:name w:val="List Bullet"/>
    <w:basedOn w:val="List"/>
    <w:rsid w:val="00851F2B"/>
  </w:style>
  <w:style w:type="paragraph" w:styleId="ListBullet4">
    <w:name w:val="List Bullet 4"/>
    <w:basedOn w:val="ListBullet3"/>
    <w:rsid w:val="00851F2B"/>
    <w:pPr>
      <w:ind w:left="1418"/>
    </w:pPr>
  </w:style>
  <w:style w:type="paragraph" w:styleId="ListBullet5">
    <w:name w:val="List Bullet 5"/>
    <w:basedOn w:val="ListBullet4"/>
    <w:rsid w:val="00851F2B"/>
    <w:pPr>
      <w:ind w:left="1702"/>
    </w:pPr>
  </w:style>
  <w:style w:type="paragraph" w:customStyle="1" w:styleId="CRCoverPage">
    <w:name w:val="CR Cover Page"/>
    <w:rsid w:val="00851F2B"/>
    <w:pPr>
      <w:spacing w:after="120"/>
    </w:pPr>
    <w:rPr>
      <w:rFonts w:ascii="Arial" w:hAnsi="Arial"/>
      <w:lang w:eastAsia="en-US"/>
    </w:rPr>
  </w:style>
  <w:style w:type="paragraph" w:customStyle="1" w:styleId="tdoc-header">
    <w:name w:val="tdoc-header"/>
    <w:rsid w:val="00851F2B"/>
    <w:rPr>
      <w:rFonts w:ascii="Arial" w:hAnsi="Arial"/>
      <w:noProof/>
      <w:sz w:val="24"/>
      <w:lang w:eastAsia="en-US"/>
    </w:rPr>
  </w:style>
  <w:style w:type="character" w:customStyle="1" w:styleId="TALChar">
    <w:name w:val="TAL Char"/>
    <w:link w:val="TAL"/>
    <w:qFormat/>
    <w:rsid w:val="00851F2B"/>
    <w:rPr>
      <w:rFonts w:ascii="Arial" w:hAnsi="Arial"/>
      <w:sz w:val="18"/>
      <w:lang w:eastAsia="en-US"/>
    </w:rPr>
  </w:style>
  <w:style w:type="character" w:customStyle="1" w:styleId="TACChar">
    <w:name w:val="TAC Char"/>
    <w:link w:val="TAC"/>
    <w:qFormat/>
    <w:rsid w:val="00851F2B"/>
    <w:rPr>
      <w:rFonts w:ascii="Arial" w:hAnsi="Arial"/>
      <w:sz w:val="18"/>
      <w:lang w:eastAsia="en-US"/>
    </w:rPr>
  </w:style>
  <w:style w:type="character" w:customStyle="1" w:styleId="TAHChar">
    <w:name w:val="TAH Char"/>
    <w:link w:val="TAH"/>
    <w:qFormat/>
    <w:rsid w:val="00851F2B"/>
    <w:rPr>
      <w:rFonts w:ascii="Arial" w:hAnsi="Arial"/>
      <w:b/>
      <w:sz w:val="18"/>
      <w:lang w:eastAsia="en-US"/>
    </w:rPr>
  </w:style>
  <w:style w:type="character" w:customStyle="1" w:styleId="HTMLPreformattedChar1">
    <w:name w:val="HTML Preformatted Char1"/>
    <w:basedOn w:val="DefaultParagraphFont"/>
    <w:semiHidden/>
    <w:rsid w:val="00851F2B"/>
    <w:rPr>
      <w:rFonts w:ascii="Consolas" w:eastAsia="Times New Roman" w:hAnsi="Consolas"/>
    </w:rPr>
  </w:style>
  <w:style w:type="character" w:customStyle="1" w:styleId="NoteHeadingChar1">
    <w:name w:val="Note Heading Char1"/>
    <w:basedOn w:val="DefaultParagraphFont"/>
    <w:semiHidden/>
    <w:rsid w:val="00851F2B"/>
    <w:rPr>
      <w:rFonts w:eastAsia="Times New Roman"/>
    </w:rPr>
  </w:style>
  <w:style w:type="character" w:customStyle="1" w:styleId="MacroTextChar1">
    <w:name w:val="Macro Text Char1"/>
    <w:basedOn w:val="DefaultParagraphFont"/>
    <w:semiHidden/>
    <w:rsid w:val="00851F2B"/>
    <w:rPr>
      <w:rFonts w:ascii="Consolas" w:eastAsia="Times New Roman" w:hAnsi="Consolas"/>
    </w:rPr>
  </w:style>
  <w:style w:type="character" w:customStyle="1" w:styleId="PlainTextChar1">
    <w:name w:val="Plain Text Char1"/>
    <w:basedOn w:val="DefaultParagraphFont"/>
    <w:semiHidden/>
    <w:rsid w:val="00851F2B"/>
    <w:rPr>
      <w:rFonts w:ascii="Consolas" w:eastAsia="Times New Roman" w:hAnsi="Consolas"/>
      <w:sz w:val="21"/>
      <w:szCs w:val="21"/>
    </w:rPr>
  </w:style>
  <w:style w:type="character" w:customStyle="1" w:styleId="BodyText2Char">
    <w:name w:val="Body Text 2 Char"/>
    <w:basedOn w:val="DefaultParagraphFont"/>
    <w:semiHidden/>
    <w:rsid w:val="00851F2B"/>
    <w:rPr>
      <w:rFonts w:eastAsia="Times New Roman"/>
    </w:rPr>
  </w:style>
  <w:style w:type="character" w:customStyle="1" w:styleId="FooterChar">
    <w:name w:val="Footer Char"/>
    <w:basedOn w:val="DefaultParagraphFont"/>
    <w:semiHidden/>
    <w:rsid w:val="00851F2B"/>
    <w:rPr>
      <w:rFonts w:eastAsia="Times New Roman"/>
    </w:rPr>
  </w:style>
  <w:style w:type="character" w:customStyle="1" w:styleId="BodyText3Char">
    <w:name w:val="Body Text 3 Char"/>
    <w:basedOn w:val="DefaultParagraphFont"/>
    <w:semiHidden/>
    <w:rsid w:val="00851F2B"/>
    <w:rPr>
      <w:rFonts w:eastAsia="Times New Roman"/>
      <w:sz w:val="16"/>
      <w:szCs w:val="16"/>
    </w:rPr>
  </w:style>
  <w:style w:type="character" w:customStyle="1" w:styleId="BodyTextChar1">
    <w:name w:val="Body Text Char1"/>
    <w:basedOn w:val="DefaultParagraphFont"/>
    <w:rsid w:val="00851F2B"/>
    <w:rPr>
      <w:rFonts w:ascii="Times New Roman" w:hAnsi="Times New Roman"/>
    </w:rPr>
  </w:style>
  <w:style w:type="character" w:customStyle="1" w:styleId="E-mailSignatureChar">
    <w:name w:val="E-mail Signature Char"/>
    <w:basedOn w:val="DefaultParagraphFont"/>
    <w:semiHidden/>
    <w:rsid w:val="00851F2B"/>
    <w:rPr>
      <w:rFonts w:eastAsia="Times New Roman"/>
    </w:rPr>
  </w:style>
  <w:style w:type="character" w:customStyle="1" w:styleId="BodyTextFirstIndentChar">
    <w:name w:val="Body Text First Indent Char"/>
    <w:basedOn w:val="BodyTextChar1"/>
    <w:semiHidden/>
    <w:rsid w:val="00851F2B"/>
    <w:rPr>
      <w:rFonts w:ascii="Times New Roman" w:hAnsi="Times New Roman"/>
    </w:rPr>
  </w:style>
  <w:style w:type="character" w:customStyle="1" w:styleId="BodyTextIndentChar">
    <w:name w:val="Body Text Indent Char"/>
    <w:basedOn w:val="DefaultParagraphFont"/>
    <w:semiHidden/>
    <w:rsid w:val="00851F2B"/>
    <w:rPr>
      <w:rFonts w:eastAsia="Times New Roman"/>
    </w:rPr>
  </w:style>
  <w:style w:type="character" w:customStyle="1" w:styleId="BodyTextIndent2Char">
    <w:name w:val="Body Text Indent 2 Char"/>
    <w:basedOn w:val="DefaultParagraphFont"/>
    <w:semiHidden/>
    <w:rsid w:val="00851F2B"/>
    <w:rPr>
      <w:rFonts w:eastAsia="Times New Roman"/>
    </w:rPr>
  </w:style>
  <w:style w:type="character" w:customStyle="1" w:styleId="EXCar">
    <w:name w:val="EX Car"/>
    <w:qFormat/>
    <w:rsid w:val="00851F2B"/>
    <w:rPr>
      <w:rFonts w:ascii="Times New Roman" w:hAnsi="Times New Roman"/>
      <w:lang w:eastAsia="en-US"/>
    </w:rPr>
  </w:style>
  <w:style w:type="character" w:customStyle="1" w:styleId="BodyTextFirstIndent2Char">
    <w:name w:val="Body Text First Indent 2 Char"/>
    <w:basedOn w:val="BodyTextIndentChar"/>
    <w:semiHidden/>
    <w:rsid w:val="00851F2B"/>
    <w:rPr>
      <w:rFonts w:eastAsia="Times New Roman"/>
    </w:rPr>
  </w:style>
  <w:style w:type="character" w:customStyle="1" w:styleId="BodyTextIndent3Char">
    <w:name w:val="Body Text Indent 3 Char"/>
    <w:basedOn w:val="DefaultParagraphFont"/>
    <w:semiHidden/>
    <w:rsid w:val="00851F2B"/>
    <w:rPr>
      <w:rFonts w:eastAsia="Times New Roman"/>
      <w:sz w:val="16"/>
      <w:szCs w:val="16"/>
    </w:rPr>
  </w:style>
  <w:style w:type="character" w:customStyle="1" w:styleId="MessageHeaderChar1">
    <w:name w:val="Message Header Char1"/>
    <w:basedOn w:val="DefaultParagraphFont"/>
    <w:semiHidden/>
    <w:rsid w:val="00851F2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1F2B"/>
    <w:rPr>
      <w:rFonts w:eastAsia="Times New Roman"/>
      <w:i/>
      <w:iCs/>
      <w:color w:val="4472C4" w:themeColor="accent1"/>
    </w:rPr>
  </w:style>
  <w:style w:type="character" w:customStyle="1" w:styleId="ClosingChar">
    <w:name w:val="Closing Char"/>
    <w:basedOn w:val="DefaultParagraphFont"/>
    <w:semiHidden/>
    <w:rsid w:val="00851F2B"/>
    <w:rPr>
      <w:rFonts w:eastAsia="Times New Roman"/>
    </w:rPr>
  </w:style>
  <w:style w:type="character" w:customStyle="1" w:styleId="DateChar">
    <w:name w:val="Date Char"/>
    <w:basedOn w:val="DefaultParagraphFont"/>
    <w:semiHidden/>
    <w:rsid w:val="00851F2B"/>
    <w:rPr>
      <w:rFonts w:eastAsia="Times New Roman"/>
    </w:rPr>
  </w:style>
  <w:style w:type="character" w:customStyle="1" w:styleId="NOZchn">
    <w:name w:val="NO Zchn"/>
    <w:rsid w:val="00851F2B"/>
    <w:rPr>
      <w:rFonts w:ascii="Times New Roman" w:hAnsi="Times New Roman"/>
      <w:lang w:eastAsia="en-US"/>
    </w:rPr>
  </w:style>
  <w:style w:type="character" w:customStyle="1" w:styleId="B1Char">
    <w:name w:val="B1 Char"/>
    <w:qFormat/>
    <w:rsid w:val="00851F2B"/>
    <w:rPr>
      <w:rFonts w:ascii="Times New Roman" w:hAnsi="Times New Roman"/>
      <w:lang w:eastAsia="en-US"/>
    </w:rPr>
  </w:style>
  <w:style w:type="character" w:customStyle="1" w:styleId="TANChar">
    <w:name w:val="TAN Char"/>
    <w:link w:val="TAN"/>
    <w:qFormat/>
    <w:rsid w:val="00851F2B"/>
    <w:rPr>
      <w:rFonts w:ascii="Arial" w:hAnsi="Arial"/>
      <w:sz w:val="18"/>
      <w:lang w:eastAsia="en-US"/>
    </w:rPr>
  </w:style>
  <w:style w:type="character" w:customStyle="1" w:styleId="EndnoteTextChar1">
    <w:name w:val="Endnote Text Char1"/>
    <w:basedOn w:val="DefaultParagraphFont"/>
    <w:rsid w:val="00851F2B"/>
    <w:rPr>
      <w:rFonts w:eastAsia="Times New Roman"/>
    </w:rPr>
  </w:style>
  <w:style w:type="character" w:customStyle="1" w:styleId="Heading8Char">
    <w:name w:val="Heading 8 Char"/>
    <w:basedOn w:val="DefaultParagraphFont"/>
    <w:link w:val="Heading8"/>
    <w:rsid w:val="00851F2B"/>
    <w:rPr>
      <w:rFonts w:ascii="Arial" w:hAnsi="Arial"/>
      <w:sz w:val="36"/>
      <w:lang w:eastAsia="en-US"/>
    </w:rPr>
  </w:style>
  <w:style w:type="character" w:customStyle="1" w:styleId="Heading5Char">
    <w:name w:val="Heading 5 Char"/>
    <w:basedOn w:val="DefaultParagraphFont"/>
    <w:link w:val="Heading5"/>
    <w:rsid w:val="00851F2B"/>
    <w:rPr>
      <w:rFonts w:ascii="Arial" w:hAnsi="Arial"/>
      <w:sz w:val="22"/>
      <w:lang w:eastAsia="en-US"/>
    </w:rPr>
  </w:style>
  <w:style w:type="character" w:customStyle="1" w:styleId="QuoteChar1">
    <w:name w:val="Quote Char1"/>
    <w:basedOn w:val="DefaultParagraphFont"/>
    <w:uiPriority w:val="29"/>
    <w:rsid w:val="00851F2B"/>
    <w:rPr>
      <w:rFonts w:eastAsia="Times New Roman"/>
      <w:i/>
      <w:iCs/>
      <w:color w:val="404040" w:themeColor="text1" w:themeTint="BF"/>
    </w:rPr>
  </w:style>
  <w:style w:type="character" w:customStyle="1" w:styleId="SalutationChar1">
    <w:name w:val="Salutation Char1"/>
    <w:basedOn w:val="DefaultParagraphFont"/>
    <w:semiHidden/>
    <w:rsid w:val="00851F2B"/>
    <w:rPr>
      <w:rFonts w:eastAsia="Times New Roman"/>
    </w:rPr>
  </w:style>
  <w:style w:type="character" w:customStyle="1" w:styleId="SignatureChar1">
    <w:name w:val="Signature Char1"/>
    <w:basedOn w:val="DefaultParagraphFont"/>
    <w:semiHidden/>
    <w:rsid w:val="00851F2B"/>
    <w:rPr>
      <w:rFonts w:eastAsia="Times New Roman"/>
    </w:rPr>
  </w:style>
  <w:style w:type="character" w:customStyle="1" w:styleId="SubtitleChar1">
    <w:name w:val="Subtitle Char1"/>
    <w:basedOn w:val="DefaultParagraphFont"/>
    <w:rsid w:val="00851F2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1F2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51F2B"/>
    <w:rPr>
      <w:rFonts w:eastAsia="Times New Roman"/>
      <w:i/>
      <w:iCs/>
    </w:rPr>
  </w:style>
  <w:style w:type="character" w:customStyle="1" w:styleId="FootnoteTextChar1">
    <w:name w:val="Footnote Text Char1"/>
    <w:basedOn w:val="DefaultParagraphFont"/>
    <w:semiHidden/>
    <w:rsid w:val="00851F2B"/>
    <w:rPr>
      <w:rFonts w:eastAsia="Times New Roman"/>
    </w:rPr>
  </w:style>
  <w:style w:type="character" w:customStyle="1" w:styleId="BalloonTextChar1">
    <w:name w:val="Balloon Text Char1"/>
    <w:basedOn w:val="DefaultParagraphFont"/>
    <w:semiHidden/>
    <w:rsid w:val="00851F2B"/>
    <w:rPr>
      <w:rFonts w:ascii="Tahoma" w:hAnsi="Tahoma" w:cs="Tahoma"/>
      <w:sz w:val="16"/>
      <w:szCs w:val="16"/>
      <w:lang w:eastAsia="en-US"/>
    </w:rPr>
  </w:style>
  <w:style w:type="paragraph" w:styleId="Bibliography">
    <w:name w:val="Bibliography"/>
    <w:basedOn w:val="Normal"/>
    <w:next w:val="Normal"/>
    <w:uiPriority w:val="37"/>
    <w:semiHidden/>
    <w:unhideWhenUsed/>
    <w:rsid w:val="00851F2B"/>
    <w:pPr>
      <w:overflowPunct w:val="0"/>
      <w:autoSpaceDE w:val="0"/>
      <w:autoSpaceDN w:val="0"/>
      <w:adjustRightInd w:val="0"/>
      <w:textAlignment w:val="baseline"/>
    </w:pPr>
    <w:rPr>
      <w:lang w:eastAsia="en-GB"/>
    </w:rPr>
  </w:style>
  <w:style w:type="paragraph" w:styleId="BodyText2">
    <w:name w:val="Body Text 2"/>
    <w:basedOn w:val="Normal"/>
    <w:link w:val="BodyText2Char1"/>
    <w:unhideWhenUsed/>
    <w:rsid w:val="00851F2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1F2B"/>
  </w:style>
  <w:style w:type="paragraph" w:styleId="BodyText3">
    <w:name w:val="Body Text 3"/>
    <w:basedOn w:val="Normal"/>
    <w:link w:val="BodyText3Char1"/>
    <w:unhideWhenUsed/>
    <w:rsid w:val="00851F2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1F2B"/>
    <w:rPr>
      <w:sz w:val="16"/>
      <w:szCs w:val="16"/>
    </w:rPr>
  </w:style>
  <w:style w:type="paragraph" w:styleId="BodyTextFirstIndent">
    <w:name w:val="Body Text First Indent"/>
    <w:basedOn w:val="BodyText"/>
    <w:link w:val="BodyTextFirstIndentChar1"/>
    <w:unhideWhenUsed/>
    <w:rsid w:val="00851F2B"/>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851F2B"/>
    <w:rPr>
      <w:rFonts w:eastAsia="SimSun"/>
      <w:lang w:eastAsia="en-US"/>
    </w:rPr>
  </w:style>
  <w:style w:type="paragraph" w:styleId="BodyTextIndent">
    <w:name w:val="Body Text Indent"/>
    <w:basedOn w:val="Normal"/>
    <w:link w:val="BodyTextIndentChar1"/>
    <w:unhideWhenUsed/>
    <w:rsid w:val="00851F2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1F2B"/>
  </w:style>
  <w:style w:type="paragraph" w:styleId="BodyTextFirstIndent2">
    <w:name w:val="Body Text First Indent 2"/>
    <w:basedOn w:val="BodyTextIndent"/>
    <w:link w:val="BodyTextFirstIndent2Char1"/>
    <w:unhideWhenUsed/>
    <w:rsid w:val="00851F2B"/>
    <w:pPr>
      <w:spacing w:after="180"/>
      <w:ind w:left="360" w:firstLine="360"/>
    </w:pPr>
  </w:style>
  <w:style w:type="character" w:customStyle="1" w:styleId="BodyTextFirstIndent2Char1">
    <w:name w:val="Body Text First Indent 2 Char1"/>
    <w:basedOn w:val="BodyTextIndentChar1"/>
    <w:link w:val="BodyTextFirstIndent2"/>
    <w:rsid w:val="00851F2B"/>
  </w:style>
  <w:style w:type="paragraph" w:styleId="BodyTextIndent2">
    <w:name w:val="Body Text Indent 2"/>
    <w:basedOn w:val="Normal"/>
    <w:link w:val="BodyTextIndent2Char1"/>
    <w:unhideWhenUsed/>
    <w:rsid w:val="00851F2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1F2B"/>
  </w:style>
  <w:style w:type="paragraph" w:styleId="BodyTextIndent3">
    <w:name w:val="Body Text Indent 3"/>
    <w:basedOn w:val="Normal"/>
    <w:link w:val="BodyTextIndent3Char1"/>
    <w:unhideWhenUsed/>
    <w:rsid w:val="00851F2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1F2B"/>
    <w:rPr>
      <w:sz w:val="16"/>
      <w:szCs w:val="16"/>
    </w:rPr>
  </w:style>
  <w:style w:type="paragraph" w:styleId="Closing">
    <w:name w:val="Closing"/>
    <w:basedOn w:val="Normal"/>
    <w:link w:val="ClosingChar1"/>
    <w:unhideWhenUsed/>
    <w:rsid w:val="00851F2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1F2B"/>
  </w:style>
  <w:style w:type="character" w:customStyle="1" w:styleId="CommentTextChar1">
    <w:name w:val="Comment Text Char1"/>
    <w:basedOn w:val="DefaultParagraphFont"/>
    <w:semiHidden/>
    <w:rsid w:val="00851F2B"/>
    <w:rPr>
      <w:rFonts w:ascii="Times New Roman" w:hAnsi="Times New Roman"/>
      <w:lang w:eastAsia="en-US"/>
    </w:rPr>
  </w:style>
  <w:style w:type="character" w:customStyle="1" w:styleId="CommentSubjectChar1">
    <w:name w:val="Comment Subject Char1"/>
    <w:basedOn w:val="CommentTextChar1"/>
    <w:semiHidden/>
    <w:rsid w:val="00851F2B"/>
    <w:rPr>
      <w:rFonts w:ascii="Times New Roman" w:hAnsi="Times New Roman"/>
      <w:b/>
      <w:bCs/>
      <w:lang w:eastAsia="en-US"/>
    </w:rPr>
  </w:style>
  <w:style w:type="paragraph" w:styleId="Date">
    <w:name w:val="Date"/>
    <w:basedOn w:val="Normal"/>
    <w:next w:val="Normal"/>
    <w:link w:val="DateChar1"/>
    <w:unhideWhenUsed/>
    <w:rsid w:val="00851F2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1F2B"/>
  </w:style>
  <w:style w:type="character" w:customStyle="1" w:styleId="DocumentMapChar1">
    <w:name w:val="Document Map Char1"/>
    <w:basedOn w:val="DefaultParagraphFont"/>
    <w:semiHidden/>
    <w:rsid w:val="00851F2B"/>
    <w:rPr>
      <w:rFonts w:ascii="Tahoma" w:hAnsi="Tahoma" w:cs="Tahoma"/>
      <w:shd w:val="clear" w:color="auto" w:fill="000080"/>
      <w:lang w:eastAsia="en-US"/>
    </w:rPr>
  </w:style>
  <w:style w:type="paragraph" w:styleId="E-mailSignature">
    <w:name w:val="E-mail Signature"/>
    <w:basedOn w:val="Normal"/>
    <w:link w:val="E-mailSignatureChar1"/>
    <w:unhideWhenUsed/>
    <w:rsid w:val="00851F2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1F2B"/>
  </w:style>
  <w:style w:type="paragraph" w:styleId="EndnoteText">
    <w:name w:val="endnote text"/>
    <w:basedOn w:val="Normal"/>
    <w:link w:val="EndnoteTextChar"/>
    <w:rsid w:val="00851F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1F2B"/>
  </w:style>
  <w:style w:type="paragraph" w:styleId="EnvelopeAddress">
    <w:name w:val="envelope address"/>
    <w:basedOn w:val="Normal"/>
    <w:unhideWhenUsed/>
    <w:rsid w:val="00851F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1F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1F2B"/>
    <w:rPr>
      <w:rFonts w:ascii="Arial" w:hAnsi="Arial"/>
      <w:b/>
      <w:i/>
      <w:noProof/>
      <w:sz w:val="18"/>
      <w:lang w:eastAsia="ja-JP"/>
    </w:rPr>
  </w:style>
  <w:style w:type="character" w:customStyle="1" w:styleId="HeaderChar1">
    <w:name w:val="Header Char1"/>
    <w:basedOn w:val="DefaultParagraphFont"/>
    <w:rsid w:val="00851F2B"/>
    <w:rPr>
      <w:rFonts w:eastAsia="Times New Roman"/>
    </w:rPr>
  </w:style>
  <w:style w:type="paragraph" w:styleId="HTMLAddress">
    <w:name w:val="HTML Address"/>
    <w:basedOn w:val="Normal"/>
    <w:link w:val="HTMLAddressChar"/>
    <w:unhideWhenUsed/>
    <w:rsid w:val="00851F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1F2B"/>
    <w:rPr>
      <w:i/>
      <w:iCs/>
    </w:rPr>
  </w:style>
  <w:style w:type="paragraph" w:styleId="Index3">
    <w:name w:val="index 3"/>
    <w:basedOn w:val="Normal"/>
    <w:next w:val="Normal"/>
    <w:unhideWhenUsed/>
    <w:rsid w:val="00851F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1F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1F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1F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1F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1F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1F2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1F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1F2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851F2B"/>
    <w:rPr>
      <w:i/>
      <w:iCs/>
      <w:color w:val="4472C4" w:themeColor="accent1"/>
    </w:rPr>
  </w:style>
  <w:style w:type="paragraph" w:styleId="ListContinue">
    <w:name w:val="List Continue"/>
    <w:basedOn w:val="Normal"/>
    <w:rsid w:val="00851F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1F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1F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1F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1F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51F2B"/>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51F2B"/>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51F2B"/>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51F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51F2B"/>
    <w:rPr>
      <w:rFonts w:ascii="Consolas" w:hAnsi="Consolas"/>
    </w:rPr>
  </w:style>
  <w:style w:type="paragraph" w:styleId="MessageHeader">
    <w:name w:val="Message Header"/>
    <w:basedOn w:val="Normal"/>
    <w:link w:val="MessageHeaderChar"/>
    <w:unhideWhenUsed/>
    <w:rsid w:val="00851F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1F2B"/>
    <w:rPr>
      <w:rFonts w:asciiTheme="majorHAnsi" w:eastAsiaTheme="majorEastAsia" w:hAnsiTheme="majorHAnsi" w:cstheme="majorBidi"/>
      <w:sz w:val="24"/>
      <w:szCs w:val="24"/>
      <w:shd w:val="pct20" w:color="auto" w:fill="auto"/>
    </w:rPr>
  </w:style>
  <w:style w:type="paragraph" w:styleId="NoSpacing">
    <w:name w:val="No Spacing"/>
    <w:uiPriority w:val="1"/>
    <w:qFormat/>
    <w:rsid w:val="00851F2B"/>
    <w:pPr>
      <w:overflowPunct w:val="0"/>
      <w:autoSpaceDE w:val="0"/>
      <w:autoSpaceDN w:val="0"/>
      <w:adjustRightInd w:val="0"/>
      <w:textAlignment w:val="baseline"/>
    </w:pPr>
  </w:style>
  <w:style w:type="paragraph" w:styleId="NoteHeading">
    <w:name w:val="Note Heading"/>
    <w:basedOn w:val="Normal"/>
    <w:next w:val="Normal"/>
    <w:link w:val="NoteHeadingChar"/>
    <w:unhideWhenUsed/>
    <w:rsid w:val="00851F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1F2B"/>
  </w:style>
  <w:style w:type="paragraph" w:styleId="Quote">
    <w:name w:val="Quote"/>
    <w:basedOn w:val="Normal"/>
    <w:next w:val="Normal"/>
    <w:link w:val="QuoteChar"/>
    <w:uiPriority w:val="29"/>
    <w:qFormat/>
    <w:rsid w:val="00851F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1F2B"/>
    <w:rPr>
      <w:i/>
      <w:iCs/>
      <w:color w:val="404040" w:themeColor="text1" w:themeTint="BF"/>
    </w:rPr>
  </w:style>
  <w:style w:type="paragraph" w:styleId="Salutation">
    <w:name w:val="Salutation"/>
    <w:basedOn w:val="Normal"/>
    <w:next w:val="Normal"/>
    <w:link w:val="SalutationChar"/>
    <w:unhideWhenUsed/>
    <w:rsid w:val="00851F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1F2B"/>
  </w:style>
  <w:style w:type="paragraph" w:styleId="Signature">
    <w:name w:val="Signature"/>
    <w:basedOn w:val="Normal"/>
    <w:link w:val="SignatureChar"/>
    <w:unhideWhenUsed/>
    <w:rsid w:val="00851F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1F2B"/>
  </w:style>
  <w:style w:type="paragraph" w:styleId="TableofAuthorities">
    <w:name w:val="table of authorities"/>
    <w:basedOn w:val="Normal"/>
    <w:next w:val="Normal"/>
    <w:unhideWhenUsed/>
    <w:rsid w:val="00851F2B"/>
    <w:pPr>
      <w:overflowPunct w:val="0"/>
      <w:autoSpaceDE w:val="0"/>
      <w:autoSpaceDN w:val="0"/>
      <w:adjustRightInd w:val="0"/>
      <w:spacing w:after="0"/>
      <w:ind w:left="200" w:hanging="200"/>
      <w:textAlignment w:val="baseline"/>
    </w:pPr>
    <w:rPr>
      <w:lang w:eastAsia="en-GB"/>
    </w:rPr>
  </w:style>
  <w:style w:type="paragraph" w:styleId="TOAHeading">
    <w:name w:val="toa heading"/>
    <w:basedOn w:val="Normal"/>
    <w:next w:val="Normal"/>
    <w:rsid w:val="00851F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1F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851F2B"/>
    <w:rPr>
      <w:rFonts w:ascii="Arial" w:hAnsi="Arial"/>
      <w:sz w:val="36"/>
      <w:lang w:eastAsia="en-US"/>
    </w:rPr>
  </w:style>
  <w:style w:type="character" w:customStyle="1" w:styleId="EditorsNoteChar">
    <w:name w:val="Editor's Note Char"/>
    <w:aliases w:val="EN Char"/>
    <w:link w:val="EditorsNote"/>
    <w:rsid w:val="00851F2B"/>
    <w:rPr>
      <w:color w:val="FF0000"/>
      <w:lang w:eastAsia="en-US"/>
    </w:rPr>
  </w:style>
  <w:style w:type="character" w:customStyle="1" w:styleId="hljs-bullet">
    <w:name w:val="hljs-bullet"/>
    <w:basedOn w:val="DefaultParagraphFont"/>
    <w:rsid w:val="00851F2B"/>
  </w:style>
  <w:style w:type="character" w:customStyle="1" w:styleId="hljs-attr">
    <w:name w:val="hljs-attr"/>
    <w:basedOn w:val="DefaultParagraphFont"/>
    <w:rsid w:val="00851F2B"/>
  </w:style>
  <w:style w:type="character" w:customStyle="1" w:styleId="Heading6Char">
    <w:name w:val="Heading 6 Char"/>
    <w:aliases w:val="h6 Char"/>
    <w:basedOn w:val="DefaultParagraphFont"/>
    <w:link w:val="Heading6"/>
    <w:rsid w:val="00851F2B"/>
    <w:rPr>
      <w:rFonts w:ascii="Arial" w:hAnsi="Arial"/>
      <w:lang w:eastAsia="en-US"/>
    </w:rPr>
  </w:style>
  <w:style w:type="character" w:customStyle="1" w:styleId="Heading7Char">
    <w:name w:val="Heading 7 Char"/>
    <w:basedOn w:val="DefaultParagraphFont"/>
    <w:link w:val="Heading7"/>
    <w:rsid w:val="00851F2B"/>
    <w:rPr>
      <w:rFonts w:ascii="Arial" w:hAnsi="Arial"/>
      <w:lang w:eastAsia="en-US"/>
    </w:rPr>
  </w:style>
  <w:style w:type="character" w:customStyle="1" w:styleId="Heading9Char">
    <w:name w:val="Heading 9 Char"/>
    <w:basedOn w:val="DefaultParagraphFont"/>
    <w:link w:val="Heading9"/>
    <w:rsid w:val="00851F2B"/>
    <w:rPr>
      <w:rFonts w:ascii="Arial" w:hAnsi="Arial"/>
      <w:sz w:val="36"/>
      <w:lang w:eastAsia="en-US"/>
    </w:rPr>
  </w:style>
  <w:style w:type="paragraph" w:customStyle="1" w:styleId="msonormal0">
    <w:name w:val="msonormal"/>
    <w:basedOn w:val="Normal"/>
    <w:semiHidden/>
    <w:rsid w:val="00851F2B"/>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497472">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64</TotalTime>
  <Pages>27</Pages>
  <Words>19794</Words>
  <Characters>112832</Characters>
  <Application>Microsoft Office Word</Application>
  <DocSecurity>0</DocSecurity>
  <Lines>940</Lines>
  <Paragraphs>264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132362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44</cp:revision>
  <cp:lastPrinted>2019-02-25T14:05:00Z</cp:lastPrinted>
  <dcterms:created xsi:type="dcterms:W3CDTF">2024-10-17T00:32:00Z</dcterms:created>
  <dcterms:modified xsi:type="dcterms:W3CDTF">2024-10-21T07:54:00Z</dcterms:modified>
</cp:coreProperties>
</file>