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1B639EA4"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C1366F">
              <w:t>1</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C1366F">
              <w:rPr>
                <w:sz w:val="32"/>
              </w:rPr>
              <w:t>6</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03421F63" w14:textId="18483D80" w:rsidR="00E37415"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68417534" w:history="1">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r w:rsidR="00E37415">
          <w:rPr>
            <w:noProof/>
            <w:webHidden/>
          </w:rPr>
        </w:r>
        <w:r w:rsidR="00E37415">
          <w:rPr>
            <w:noProof/>
            <w:webHidden/>
          </w:rPr>
          <w:fldChar w:fldCharType="separate"/>
        </w:r>
        <w:r w:rsidR="00E37415">
          <w:rPr>
            <w:noProof/>
            <w:webHidden/>
          </w:rPr>
          <w:t>6</w:t>
        </w:r>
        <w:r w:rsidR="00E37415">
          <w:rPr>
            <w:noProof/>
            <w:webHidden/>
          </w:rPr>
          <w:fldChar w:fldCharType="end"/>
        </w:r>
      </w:hyperlink>
    </w:p>
    <w:p w14:paraId="1ABAD9EE" w14:textId="6C75CB9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5" w:history="1">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r>
          <w:rPr>
            <w:noProof/>
            <w:webHidden/>
          </w:rPr>
        </w:r>
        <w:r>
          <w:rPr>
            <w:noProof/>
            <w:webHidden/>
          </w:rPr>
          <w:fldChar w:fldCharType="separate"/>
        </w:r>
        <w:r>
          <w:rPr>
            <w:noProof/>
            <w:webHidden/>
          </w:rPr>
          <w:t>8</w:t>
        </w:r>
        <w:r>
          <w:rPr>
            <w:noProof/>
            <w:webHidden/>
          </w:rPr>
          <w:fldChar w:fldCharType="end"/>
        </w:r>
      </w:hyperlink>
    </w:p>
    <w:p w14:paraId="0D474573" w14:textId="61DF79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6" w:history="1">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r>
          <w:rPr>
            <w:noProof/>
            <w:webHidden/>
          </w:rPr>
        </w:r>
        <w:r>
          <w:rPr>
            <w:noProof/>
            <w:webHidden/>
          </w:rPr>
          <w:fldChar w:fldCharType="separate"/>
        </w:r>
        <w:r>
          <w:rPr>
            <w:noProof/>
            <w:webHidden/>
          </w:rPr>
          <w:t>8</w:t>
        </w:r>
        <w:r>
          <w:rPr>
            <w:noProof/>
            <w:webHidden/>
          </w:rPr>
          <w:fldChar w:fldCharType="end"/>
        </w:r>
      </w:hyperlink>
    </w:p>
    <w:p w14:paraId="024009EC" w14:textId="5428143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37" w:history="1">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r>
          <w:rPr>
            <w:noProof/>
            <w:webHidden/>
          </w:rPr>
        </w:r>
        <w:r>
          <w:rPr>
            <w:noProof/>
            <w:webHidden/>
          </w:rPr>
          <w:fldChar w:fldCharType="separate"/>
        </w:r>
        <w:r>
          <w:rPr>
            <w:noProof/>
            <w:webHidden/>
          </w:rPr>
          <w:t>9</w:t>
        </w:r>
        <w:r>
          <w:rPr>
            <w:noProof/>
            <w:webHidden/>
          </w:rPr>
          <w:fldChar w:fldCharType="end"/>
        </w:r>
      </w:hyperlink>
    </w:p>
    <w:p w14:paraId="6DC95E9A" w14:textId="45F79D0D"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8" w:history="1">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r>
          <w:rPr>
            <w:noProof/>
            <w:webHidden/>
          </w:rPr>
        </w:r>
        <w:r>
          <w:rPr>
            <w:noProof/>
            <w:webHidden/>
          </w:rPr>
          <w:fldChar w:fldCharType="separate"/>
        </w:r>
        <w:r>
          <w:rPr>
            <w:noProof/>
            <w:webHidden/>
          </w:rPr>
          <w:t>9</w:t>
        </w:r>
        <w:r>
          <w:rPr>
            <w:noProof/>
            <w:webHidden/>
          </w:rPr>
          <w:fldChar w:fldCharType="end"/>
        </w:r>
      </w:hyperlink>
    </w:p>
    <w:p w14:paraId="613F18CE" w14:textId="1E2A67F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39" w:history="1">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r>
          <w:rPr>
            <w:noProof/>
            <w:webHidden/>
          </w:rPr>
        </w:r>
        <w:r>
          <w:rPr>
            <w:noProof/>
            <w:webHidden/>
          </w:rPr>
          <w:fldChar w:fldCharType="separate"/>
        </w:r>
        <w:r>
          <w:rPr>
            <w:noProof/>
            <w:webHidden/>
          </w:rPr>
          <w:t>9</w:t>
        </w:r>
        <w:r>
          <w:rPr>
            <w:noProof/>
            <w:webHidden/>
          </w:rPr>
          <w:fldChar w:fldCharType="end"/>
        </w:r>
      </w:hyperlink>
    </w:p>
    <w:p w14:paraId="4CA7861B" w14:textId="5BCA4DA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0" w:history="1">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r>
          <w:rPr>
            <w:noProof/>
            <w:webHidden/>
          </w:rPr>
        </w:r>
        <w:r>
          <w:rPr>
            <w:noProof/>
            <w:webHidden/>
          </w:rPr>
          <w:fldChar w:fldCharType="separate"/>
        </w:r>
        <w:r>
          <w:rPr>
            <w:noProof/>
            <w:webHidden/>
          </w:rPr>
          <w:t>9</w:t>
        </w:r>
        <w:r>
          <w:rPr>
            <w:noProof/>
            <w:webHidden/>
          </w:rPr>
          <w:fldChar w:fldCharType="end"/>
        </w:r>
      </w:hyperlink>
    </w:p>
    <w:p w14:paraId="51D08988" w14:textId="275715A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1" w:history="1">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r>
          <w:rPr>
            <w:noProof/>
            <w:webHidden/>
          </w:rPr>
        </w:r>
        <w:r>
          <w:rPr>
            <w:noProof/>
            <w:webHidden/>
          </w:rPr>
          <w:fldChar w:fldCharType="separate"/>
        </w:r>
        <w:r>
          <w:rPr>
            <w:noProof/>
            <w:webHidden/>
          </w:rPr>
          <w:t>9</w:t>
        </w:r>
        <w:r>
          <w:rPr>
            <w:noProof/>
            <w:webHidden/>
          </w:rPr>
          <w:fldChar w:fldCharType="end"/>
        </w:r>
      </w:hyperlink>
    </w:p>
    <w:p w14:paraId="48390A6F" w14:textId="53243632"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2" w:history="1">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r>
          <w:rPr>
            <w:noProof/>
            <w:webHidden/>
          </w:rPr>
        </w:r>
        <w:r>
          <w:rPr>
            <w:noProof/>
            <w:webHidden/>
          </w:rPr>
          <w:fldChar w:fldCharType="separate"/>
        </w:r>
        <w:r>
          <w:rPr>
            <w:noProof/>
            <w:webHidden/>
          </w:rPr>
          <w:t>10</w:t>
        </w:r>
        <w:r>
          <w:rPr>
            <w:noProof/>
            <w:webHidden/>
          </w:rPr>
          <w:fldChar w:fldCharType="end"/>
        </w:r>
      </w:hyperlink>
    </w:p>
    <w:p w14:paraId="4F5230F8" w14:textId="6E9D3428"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3" w:history="1">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r>
          <w:rPr>
            <w:noProof/>
            <w:webHidden/>
          </w:rPr>
        </w:r>
        <w:r>
          <w:rPr>
            <w:noProof/>
            <w:webHidden/>
          </w:rPr>
          <w:fldChar w:fldCharType="separate"/>
        </w:r>
        <w:r>
          <w:rPr>
            <w:noProof/>
            <w:webHidden/>
          </w:rPr>
          <w:t>10</w:t>
        </w:r>
        <w:r>
          <w:rPr>
            <w:noProof/>
            <w:webHidden/>
          </w:rPr>
          <w:fldChar w:fldCharType="end"/>
        </w:r>
      </w:hyperlink>
    </w:p>
    <w:p w14:paraId="1F2D8279" w14:textId="7D2112EC"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4" w:history="1">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r>
          <w:rPr>
            <w:noProof/>
            <w:webHidden/>
          </w:rPr>
        </w:r>
        <w:r>
          <w:rPr>
            <w:noProof/>
            <w:webHidden/>
          </w:rPr>
          <w:fldChar w:fldCharType="separate"/>
        </w:r>
        <w:r>
          <w:rPr>
            <w:noProof/>
            <w:webHidden/>
          </w:rPr>
          <w:t>10</w:t>
        </w:r>
        <w:r>
          <w:rPr>
            <w:noProof/>
            <w:webHidden/>
          </w:rPr>
          <w:fldChar w:fldCharType="end"/>
        </w:r>
      </w:hyperlink>
    </w:p>
    <w:p w14:paraId="2FF31068" w14:textId="13214D41"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45" w:history="1">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r>
          <w:rPr>
            <w:noProof/>
            <w:webHidden/>
          </w:rPr>
        </w:r>
        <w:r>
          <w:rPr>
            <w:noProof/>
            <w:webHidden/>
          </w:rPr>
          <w:fldChar w:fldCharType="separate"/>
        </w:r>
        <w:r>
          <w:rPr>
            <w:noProof/>
            <w:webHidden/>
          </w:rPr>
          <w:t>10</w:t>
        </w:r>
        <w:r>
          <w:rPr>
            <w:noProof/>
            <w:webHidden/>
          </w:rPr>
          <w:fldChar w:fldCharType="end"/>
        </w:r>
      </w:hyperlink>
    </w:p>
    <w:p w14:paraId="1AC94551" w14:textId="0554E7CE"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6" w:history="1">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r>
          <w:rPr>
            <w:noProof/>
            <w:webHidden/>
          </w:rPr>
        </w:r>
        <w:r>
          <w:rPr>
            <w:noProof/>
            <w:webHidden/>
          </w:rPr>
          <w:fldChar w:fldCharType="separate"/>
        </w:r>
        <w:r>
          <w:rPr>
            <w:noProof/>
            <w:webHidden/>
          </w:rPr>
          <w:t>10</w:t>
        </w:r>
        <w:r>
          <w:rPr>
            <w:noProof/>
            <w:webHidden/>
          </w:rPr>
          <w:fldChar w:fldCharType="end"/>
        </w:r>
      </w:hyperlink>
    </w:p>
    <w:p w14:paraId="3674FE9B" w14:textId="14C2867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47" w:history="1">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r>
          <w:rPr>
            <w:noProof/>
            <w:webHidden/>
          </w:rPr>
        </w:r>
        <w:r>
          <w:rPr>
            <w:noProof/>
            <w:webHidden/>
          </w:rPr>
          <w:fldChar w:fldCharType="separate"/>
        </w:r>
        <w:r>
          <w:rPr>
            <w:noProof/>
            <w:webHidden/>
          </w:rPr>
          <w:t>10</w:t>
        </w:r>
        <w:r>
          <w:rPr>
            <w:noProof/>
            <w:webHidden/>
          </w:rPr>
          <w:fldChar w:fldCharType="end"/>
        </w:r>
      </w:hyperlink>
    </w:p>
    <w:p w14:paraId="41585368" w14:textId="1C6611C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48" w:history="1">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r>
          <w:rPr>
            <w:noProof/>
            <w:webHidden/>
          </w:rPr>
        </w:r>
        <w:r>
          <w:rPr>
            <w:noProof/>
            <w:webHidden/>
          </w:rPr>
          <w:fldChar w:fldCharType="separate"/>
        </w:r>
        <w:r>
          <w:rPr>
            <w:noProof/>
            <w:webHidden/>
          </w:rPr>
          <w:t>10</w:t>
        </w:r>
        <w:r>
          <w:rPr>
            <w:noProof/>
            <w:webHidden/>
          </w:rPr>
          <w:fldChar w:fldCharType="end"/>
        </w:r>
      </w:hyperlink>
    </w:p>
    <w:p w14:paraId="7484811D" w14:textId="21742456"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49" w:history="1">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r>
          <w:rPr>
            <w:noProof/>
            <w:webHidden/>
          </w:rPr>
        </w:r>
        <w:r>
          <w:rPr>
            <w:noProof/>
            <w:webHidden/>
          </w:rPr>
          <w:fldChar w:fldCharType="separate"/>
        </w:r>
        <w:r>
          <w:rPr>
            <w:noProof/>
            <w:webHidden/>
          </w:rPr>
          <w:t>10</w:t>
        </w:r>
        <w:r>
          <w:rPr>
            <w:noProof/>
            <w:webHidden/>
          </w:rPr>
          <w:fldChar w:fldCharType="end"/>
        </w:r>
      </w:hyperlink>
    </w:p>
    <w:p w14:paraId="1A5A288D" w14:textId="69E3E3C1"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50" w:history="1">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r>
          <w:rPr>
            <w:noProof/>
            <w:webHidden/>
          </w:rPr>
        </w:r>
        <w:r>
          <w:rPr>
            <w:noProof/>
            <w:webHidden/>
          </w:rPr>
          <w:fldChar w:fldCharType="separate"/>
        </w:r>
        <w:r>
          <w:rPr>
            <w:noProof/>
            <w:webHidden/>
          </w:rPr>
          <w:t>10</w:t>
        </w:r>
        <w:r>
          <w:rPr>
            <w:noProof/>
            <w:webHidden/>
          </w:rPr>
          <w:fldChar w:fldCharType="end"/>
        </w:r>
      </w:hyperlink>
    </w:p>
    <w:p w14:paraId="0FD27C2C" w14:textId="63C44C5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1" w:history="1">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r>
          <w:rPr>
            <w:noProof/>
            <w:webHidden/>
          </w:rPr>
        </w:r>
        <w:r>
          <w:rPr>
            <w:noProof/>
            <w:webHidden/>
          </w:rPr>
          <w:fldChar w:fldCharType="separate"/>
        </w:r>
        <w:r>
          <w:rPr>
            <w:noProof/>
            <w:webHidden/>
          </w:rPr>
          <w:t>10</w:t>
        </w:r>
        <w:r>
          <w:rPr>
            <w:noProof/>
            <w:webHidden/>
          </w:rPr>
          <w:fldChar w:fldCharType="end"/>
        </w:r>
      </w:hyperlink>
    </w:p>
    <w:p w14:paraId="18F25A63" w14:textId="1CABF1B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2" w:history="1">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r>
          <w:rPr>
            <w:noProof/>
            <w:webHidden/>
          </w:rPr>
        </w:r>
        <w:r>
          <w:rPr>
            <w:noProof/>
            <w:webHidden/>
          </w:rPr>
          <w:fldChar w:fldCharType="separate"/>
        </w:r>
        <w:r>
          <w:rPr>
            <w:noProof/>
            <w:webHidden/>
          </w:rPr>
          <w:t>10</w:t>
        </w:r>
        <w:r>
          <w:rPr>
            <w:noProof/>
            <w:webHidden/>
          </w:rPr>
          <w:fldChar w:fldCharType="end"/>
        </w:r>
      </w:hyperlink>
    </w:p>
    <w:p w14:paraId="2482367F" w14:textId="4670F03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3" w:history="1">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r>
          <w:rPr>
            <w:noProof/>
            <w:webHidden/>
          </w:rPr>
        </w:r>
        <w:r>
          <w:rPr>
            <w:noProof/>
            <w:webHidden/>
          </w:rPr>
          <w:fldChar w:fldCharType="separate"/>
        </w:r>
        <w:r>
          <w:rPr>
            <w:noProof/>
            <w:webHidden/>
          </w:rPr>
          <w:t>10</w:t>
        </w:r>
        <w:r>
          <w:rPr>
            <w:noProof/>
            <w:webHidden/>
          </w:rPr>
          <w:fldChar w:fldCharType="end"/>
        </w:r>
      </w:hyperlink>
    </w:p>
    <w:p w14:paraId="32717842" w14:textId="6550FB1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4" w:history="1">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r>
          <w:rPr>
            <w:noProof/>
            <w:webHidden/>
          </w:rPr>
        </w:r>
        <w:r>
          <w:rPr>
            <w:noProof/>
            <w:webHidden/>
          </w:rPr>
          <w:fldChar w:fldCharType="separate"/>
        </w:r>
        <w:r>
          <w:rPr>
            <w:noProof/>
            <w:webHidden/>
          </w:rPr>
          <w:t>11</w:t>
        </w:r>
        <w:r>
          <w:rPr>
            <w:noProof/>
            <w:webHidden/>
          </w:rPr>
          <w:fldChar w:fldCharType="end"/>
        </w:r>
      </w:hyperlink>
    </w:p>
    <w:p w14:paraId="461F58D0" w14:textId="6B374D3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5" w:history="1">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r>
          <w:rPr>
            <w:noProof/>
            <w:webHidden/>
          </w:rPr>
        </w:r>
        <w:r>
          <w:rPr>
            <w:noProof/>
            <w:webHidden/>
          </w:rPr>
          <w:fldChar w:fldCharType="separate"/>
        </w:r>
        <w:r>
          <w:rPr>
            <w:noProof/>
            <w:webHidden/>
          </w:rPr>
          <w:t>11</w:t>
        </w:r>
        <w:r>
          <w:rPr>
            <w:noProof/>
            <w:webHidden/>
          </w:rPr>
          <w:fldChar w:fldCharType="end"/>
        </w:r>
      </w:hyperlink>
    </w:p>
    <w:p w14:paraId="3B9EFF6D" w14:textId="762F01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6" w:history="1">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r>
          <w:rPr>
            <w:noProof/>
            <w:webHidden/>
          </w:rPr>
        </w:r>
        <w:r>
          <w:rPr>
            <w:noProof/>
            <w:webHidden/>
          </w:rPr>
          <w:fldChar w:fldCharType="separate"/>
        </w:r>
        <w:r>
          <w:rPr>
            <w:noProof/>
            <w:webHidden/>
          </w:rPr>
          <w:t>11</w:t>
        </w:r>
        <w:r>
          <w:rPr>
            <w:noProof/>
            <w:webHidden/>
          </w:rPr>
          <w:fldChar w:fldCharType="end"/>
        </w:r>
      </w:hyperlink>
    </w:p>
    <w:p w14:paraId="5DB9C699" w14:textId="5DB85C7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7" w:history="1">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r>
          <w:rPr>
            <w:noProof/>
            <w:webHidden/>
          </w:rPr>
        </w:r>
        <w:r>
          <w:rPr>
            <w:noProof/>
            <w:webHidden/>
          </w:rPr>
          <w:fldChar w:fldCharType="separate"/>
        </w:r>
        <w:r>
          <w:rPr>
            <w:noProof/>
            <w:webHidden/>
          </w:rPr>
          <w:t>11</w:t>
        </w:r>
        <w:r>
          <w:rPr>
            <w:noProof/>
            <w:webHidden/>
          </w:rPr>
          <w:fldChar w:fldCharType="end"/>
        </w:r>
      </w:hyperlink>
    </w:p>
    <w:p w14:paraId="3B04B8CB" w14:textId="047F99C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58" w:history="1">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r>
          <w:rPr>
            <w:noProof/>
            <w:webHidden/>
          </w:rPr>
        </w:r>
        <w:r>
          <w:rPr>
            <w:noProof/>
            <w:webHidden/>
          </w:rPr>
          <w:fldChar w:fldCharType="separate"/>
        </w:r>
        <w:r>
          <w:rPr>
            <w:noProof/>
            <w:webHidden/>
          </w:rPr>
          <w:t>11</w:t>
        </w:r>
        <w:r>
          <w:rPr>
            <w:noProof/>
            <w:webHidden/>
          </w:rPr>
          <w:fldChar w:fldCharType="end"/>
        </w:r>
      </w:hyperlink>
    </w:p>
    <w:p w14:paraId="3F321C16" w14:textId="212D37D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59" w:history="1">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r>
          <w:rPr>
            <w:noProof/>
            <w:webHidden/>
          </w:rPr>
        </w:r>
        <w:r>
          <w:rPr>
            <w:noProof/>
            <w:webHidden/>
          </w:rPr>
          <w:fldChar w:fldCharType="separate"/>
        </w:r>
        <w:r>
          <w:rPr>
            <w:noProof/>
            <w:webHidden/>
          </w:rPr>
          <w:t>11</w:t>
        </w:r>
        <w:r>
          <w:rPr>
            <w:noProof/>
            <w:webHidden/>
          </w:rPr>
          <w:fldChar w:fldCharType="end"/>
        </w:r>
      </w:hyperlink>
    </w:p>
    <w:p w14:paraId="006C57C1" w14:textId="3290BE5D"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0" w:history="1">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r>
          <w:rPr>
            <w:noProof/>
            <w:webHidden/>
          </w:rPr>
        </w:r>
        <w:r>
          <w:rPr>
            <w:noProof/>
            <w:webHidden/>
          </w:rPr>
          <w:fldChar w:fldCharType="separate"/>
        </w:r>
        <w:r>
          <w:rPr>
            <w:noProof/>
            <w:webHidden/>
          </w:rPr>
          <w:t>11</w:t>
        </w:r>
        <w:r>
          <w:rPr>
            <w:noProof/>
            <w:webHidden/>
          </w:rPr>
          <w:fldChar w:fldCharType="end"/>
        </w:r>
      </w:hyperlink>
    </w:p>
    <w:p w14:paraId="576F3FD5" w14:textId="738B2F63"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1" w:history="1">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r>
          <w:rPr>
            <w:noProof/>
            <w:webHidden/>
          </w:rPr>
        </w:r>
        <w:r>
          <w:rPr>
            <w:noProof/>
            <w:webHidden/>
          </w:rPr>
          <w:fldChar w:fldCharType="separate"/>
        </w:r>
        <w:r>
          <w:rPr>
            <w:noProof/>
            <w:webHidden/>
          </w:rPr>
          <w:t>12</w:t>
        </w:r>
        <w:r>
          <w:rPr>
            <w:noProof/>
            <w:webHidden/>
          </w:rPr>
          <w:fldChar w:fldCharType="end"/>
        </w:r>
      </w:hyperlink>
    </w:p>
    <w:p w14:paraId="61F0BB79" w14:textId="2673F5B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2" w:history="1">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r>
          <w:rPr>
            <w:noProof/>
            <w:webHidden/>
          </w:rPr>
        </w:r>
        <w:r>
          <w:rPr>
            <w:noProof/>
            <w:webHidden/>
          </w:rPr>
          <w:fldChar w:fldCharType="separate"/>
        </w:r>
        <w:r>
          <w:rPr>
            <w:noProof/>
            <w:webHidden/>
          </w:rPr>
          <w:t>12</w:t>
        </w:r>
        <w:r>
          <w:rPr>
            <w:noProof/>
            <w:webHidden/>
          </w:rPr>
          <w:fldChar w:fldCharType="end"/>
        </w:r>
      </w:hyperlink>
    </w:p>
    <w:p w14:paraId="6B55083E" w14:textId="78D65E1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3" w:history="1">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r>
          <w:rPr>
            <w:noProof/>
            <w:webHidden/>
          </w:rPr>
        </w:r>
        <w:r>
          <w:rPr>
            <w:noProof/>
            <w:webHidden/>
          </w:rPr>
          <w:fldChar w:fldCharType="separate"/>
        </w:r>
        <w:r>
          <w:rPr>
            <w:noProof/>
            <w:webHidden/>
          </w:rPr>
          <w:t>12</w:t>
        </w:r>
        <w:r>
          <w:rPr>
            <w:noProof/>
            <w:webHidden/>
          </w:rPr>
          <w:fldChar w:fldCharType="end"/>
        </w:r>
      </w:hyperlink>
    </w:p>
    <w:p w14:paraId="382A12F5" w14:textId="048901B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64" w:history="1">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r>
          <w:rPr>
            <w:noProof/>
            <w:webHidden/>
          </w:rPr>
        </w:r>
        <w:r>
          <w:rPr>
            <w:noProof/>
            <w:webHidden/>
          </w:rPr>
          <w:fldChar w:fldCharType="separate"/>
        </w:r>
        <w:r>
          <w:rPr>
            <w:noProof/>
            <w:webHidden/>
          </w:rPr>
          <w:t>12</w:t>
        </w:r>
        <w:r>
          <w:rPr>
            <w:noProof/>
            <w:webHidden/>
          </w:rPr>
          <w:fldChar w:fldCharType="end"/>
        </w:r>
      </w:hyperlink>
    </w:p>
    <w:p w14:paraId="41261227" w14:textId="53C546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5" w:history="1">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r>
          <w:rPr>
            <w:noProof/>
            <w:webHidden/>
          </w:rPr>
        </w:r>
        <w:r>
          <w:rPr>
            <w:noProof/>
            <w:webHidden/>
          </w:rPr>
          <w:fldChar w:fldCharType="separate"/>
        </w:r>
        <w:r>
          <w:rPr>
            <w:noProof/>
            <w:webHidden/>
          </w:rPr>
          <w:t>12</w:t>
        </w:r>
        <w:r>
          <w:rPr>
            <w:noProof/>
            <w:webHidden/>
          </w:rPr>
          <w:fldChar w:fldCharType="end"/>
        </w:r>
      </w:hyperlink>
    </w:p>
    <w:p w14:paraId="6C933124" w14:textId="7E0E2AC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66" w:history="1">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r>
          <w:rPr>
            <w:noProof/>
            <w:webHidden/>
          </w:rPr>
        </w:r>
        <w:r>
          <w:rPr>
            <w:noProof/>
            <w:webHidden/>
          </w:rPr>
          <w:fldChar w:fldCharType="separate"/>
        </w:r>
        <w:r>
          <w:rPr>
            <w:noProof/>
            <w:webHidden/>
          </w:rPr>
          <w:t>12</w:t>
        </w:r>
        <w:r>
          <w:rPr>
            <w:noProof/>
            <w:webHidden/>
          </w:rPr>
          <w:fldChar w:fldCharType="end"/>
        </w:r>
      </w:hyperlink>
    </w:p>
    <w:p w14:paraId="65D11D26" w14:textId="51F2DC3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7" w:history="1">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r>
          <w:rPr>
            <w:noProof/>
            <w:webHidden/>
          </w:rPr>
        </w:r>
        <w:r>
          <w:rPr>
            <w:noProof/>
            <w:webHidden/>
          </w:rPr>
          <w:fldChar w:fldCharType="separate"/>
        </w:r>
        <w:r>
          <w:rPr>
            <w:noProof/>
            <w:webHidden/>
          </w:rPr>
          <w:t>12</w:t>
        </w:r>
        <w:r>
          <w:rPr>
            <w:noProof/>
            <w:webHidden/>
          </w:rPr>
          <w:fldChar w:fldCharType="end"/>
        </w:r>
      </w:hyperlink>
    </w:p>
    <w:p w14:paraId="22582A60" w14:textId="2418C7B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68" w:history="1">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r>
          <w:rPr>
            <w:noProof/>
            <w:webHidden/>
          </w:rPr>
        </w:r>
        <w:r>
          <w:rPr>
            <w:noProof/>
            <w:webHidden/>
          </w:rPr>
          <w:fldChar w:fldCharType="separate"/>
        </w:r>
        <w:r>
          <w:rPr>
            <w:noProof/>
            <w:webHidden/>
          </w:rPr>
          <w:t>12</w:t>
        </w:r>
        <w:r>
          <w:rPr>
            <w:noProof/>
            <w:webHidden/>
          </w:rPr>
          <w:fldChar w:fldCharType="end"/>
        </w:r>
      </w:hyperlink>
    </w:p>
    <w:p w14:paraId="2B5E6A1C" w14:textId="183705D7"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69" w:history="1">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r>
          <w:rPr>
            <w:noProof/>
            <w:webHidden/>
          </w:rPr>
        </w:r>
        <w:r>
          <w:rPr>
            <w:noProof/>
            <w:webHidden/>
          </w:rPr>
          <w:fldChar w:fldCharType="separate"/>
        </w:r>
        <w:r>
          <w:rPr>
            <w:noProof/>
            <w:webHidden/>
          </w:rPr>
          <w:t>13</w:t>
        </w:r>
        <w:r>
          <w:rPr>
            <w:noProof/>
            <w:webHidden/>
          </w:rPr>
          <w:fldChar w:fldCharType="end"/>
        </w:r>
      </w:hyperlink>
    </w:p>
    <w:p w14:paraId="601987B7" w14:textId="16910D5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0" w:history="1">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r>
          <w:rPr>
            <w:noProof/>
            <w:webHidden/>
          </w:rPr>
        </w:r>
        <w:r>
          <w:rPr>
            <w:noProof/>
            <w:webHidden/>
          </w:rPr>
          <w:fldChar w:fldCharType="separate"/>
        </w:r>
        <w:r>
          <w:rPr>
            <w:noProof/>
            <w:webHidden/>
          </w:rPr>
          <w:t>13</w:t>
        </w:r>
        <w:r>
          <w:rPr>
            <w:noProof/>
            <w:webHidden/>
          </w:rPr>
          <w:fldChar w:fldCharType="end"/>
        </w:r>
      </w:hyperlink>
    </w:p>
    <w:p w14:paraId="4E7865A0" w14:textId="0B7BE78B"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71" w:history="1">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r>
          <w:rPr>
            <w:noProof/>
            <w:webHidden/>
          </w:rPr>
        </w:r>
        <w:r>
          <w:rPr>
            <w:noProof/>
            <w:webHidden/>
          </w:rPr>
          <w:fldChar w:fldCharType="separate"/>
        </w:r>
        <w:r>
          <w:rPr>
            <w:noProof/>
            <w:webHidden/>
          </w:rPr>
          <w:t>13</w:t>
        </w:r>
        <w:r>
          <w:rPr>
            <w:noProof/>
            <w:webHidden/>
          </w:rPr>
          <w:fldChar w:fldCharType="end"/>
        </w:r>
      </w:hyperlink>
    </w:p>
    <w:p w14:paraId="7BDF8569" w14:textId="40A2D26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2" w:history="1">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r>
          <w:rPr>
            <w:noProof/>
            <w:webHidden/>
          </w:rPr>
        </w:r>
        <w:r>
          <w:rPr>
            <w:noProof/>
            <w:webHidden/>
          </w:rPr>
          <w:fldChar w:fldCharType="separate"/>
        </w:r>
        <w:r>
          <w:rPr>
            <w:noProof/>
            <w:webHidden/>
          </w:rPr>
          <w:t>13</w:t>
        </w:r>
        <w:r>
          <w:rPr>
            <w:noProof/>
            <w:webHidden/>
          </w:rPr>
          <w:fldChar w:fldCharType="end"/>
        </w:r>
      </w:hyperlink>
    </w:p>
    <w:p w14:paraId="490E08A0" w14:textId="3012500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3" w:history="1">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r>
          <w:rPr>
            <w:noProof/>
            <w:webHidden/>
          </w:rPr>
        </w:r>
        <w:r>
          <w:rPr>
            <w:noProof/>
            <w:webHidden/>
          </w:rPr>
          <w:fldChar w:fldCharType="separate"/>
        </w:r>
        <w:r>
          <w:rPr>
            <w:noProof/>
            <w:webHidden/>
          </w:rPr>
          <w:t>13</w:t>
        </w:r>
        <w:r>
          <w:rPr>
            <w:noProof/>
            <w:webHidden/>
          </w:rPr>
          <w:fldChar w:fldCharType="end"/>
        </w:r>
      </w:hyperlink>
    </w:p>
    <w:p w14:paraId="3A6DC927" w14:textId="0F26D17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4" w:history="1">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r>
          <w:rPr>
            <w:noProof/>
            <w:webHidden/>
          </w:rPr>
        </w:r>
        <w:r>
          <w:rPr>
            <w:noProof/>
            <w:webHidden/>
          </w:rPr>
          <w:fldChar w:fldCharType="separate"/>
        </w:r>
        <w:r>
          <w:rPr>
            <w:noProof/>
            <w:webHidden/>
          </w:rPr>
          <w:t>13</w:t>
        </w:r>
        <w:r>
          <w:rPr>
            <w:noProof/>
            <w:webHidden/>
          </w:rPr>
          <w:fldChar w:fldCharType="end"/>
        </w:r>
      </w:hyperlink>
    </w:p>
    <w:p w14:paraId="20CAADA5" w14:textId="4CB0F2D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5" w:history="1">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r>
          <w:rPr>
            <w:noProof/>
            <w:webHidden/>
          </w:rPr>
        </w:r>
        <w:r>
          <w:rPr>
            <w:noProof/>
            <w:webHidden/>
          </w:rPr>
          <w:fldChar w:fldCharType="separate"/>
        </w:r>
        <w:r>
          <w:rPr>
            <w:noProof/>
            <w:webHidden/>
          </w:rPr>
          <w:t>13</w:t>
        </w:r>
        <w:r>
          <w:rPr>
            <w:noProof/>
            <w:webHidden/>
          </w:rPr>
          <w:fldChar w:fldCharType="end"/>
        </w:r>
      </w:hyperlink>
    </w:p>
    <w:p w14:paraId="1A744991" w14:textId="29F13BF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6" w:history="1">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r>
          <w:rPr>
            <w:noProof/>
            <w:webHidden/>
          </w:rPr>
        </w:r>
        <w:r>
          <w:rPr>
            <w:noProof/>
            <w:webHidden/>
          </w:rPr>
          <w:fldChar w:fldCharType="separate"/>
        </w:r>
        <w:r>
          <w:rPr>
            <w:noProof/>
            <w:webHidden/>
          </w:rPr>
          <w:t>14</w:t>
        </w:r>
        <w:r>
          <w:rPr>
            <w:noProof/>
            <w:webHidden/>
          </w:rPr>
          <w:fldChar w:fldCharType="end"/>
        </w:r>
      </w:hyperlink>
    </w:p>
    <w:p w14:paraId="7A37031C" w14:textId="7B40F5D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7" w:history="1">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r>
          <w:rPr>
            <w:noProof/>
            <w:webHidden/>
          </w:rPr>
        </w:r>
        <w:r>
          <w:rPr>
            <w:noProof/>
            <w:webHidden/>
          </w:rPr>
          <w:fldChar w:fldCharType="separate"/>
        </w:r>
        <w:r>
          <w:rPr>
            <w:noProof/>
            <w:webHidden/>
          </w:rPr>
          <w:t>14</w:t>
        </w:r>
        <w:r>
          <w:rPr>
            <w:noProof/>
            <w:webHidden/>
          </w:rPr>
          <w:fldChar w:fldCharType="end"/>
        </w:r>
      </w:hyperlink>
    </w:p>
    <w:p w14:paraId="2B7F354C" w14:textId="428C92B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78" w:history="1">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r>
          <w:rPr>
            <w:noProof/>
            <w:webHidden/>
          </w:rPr>
        </w:r>
        <w:r>
          <w:rPr>
            <w:noProof/>
            <w:webHidden/>
          </w:rPr>
          <w:fldChar w:fldCharType="separate"/>
        </w:r>
        <w:r>
          <w:rPr>
            <w:noProof/>
            <w:webHidden/>
          </w:rPr>
          <w:t>14</w:t>
        </w:r>
        <w:r>
          <w:rPr>
            <w:noProof/>
            <w:webHidden/>
          </w:rPr>
          <w:fldChar w:fldCharType="end"/>
        </w:r>
      </w:hyperlink>
    </w:p>
    <w:p w14:paraId="4A2C5C48" w14:textId="1975E61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79" w:history="1">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r>
          <w:rPr>
            <w:noProof/>
            <w:webHidden/>
          </w:rPr>
        </w:r>
        <w:r>
          <w:rPr>
            <w:noProof/>
            <w:webHidden/>
          </w:rPr>
          <w:fldChar w:fldCharType="separate"/>
        </w:r>
        <w:r>
          <w:rPr>
            <w:noProof/>
            <w:webHidden/>
          </w:rPr>
          <w:t>14</w:t>
        </w:r>
        <w:r>
          <w:rPr>
            <w:noProof/>
            <w:webHidden/>
          </w:rPr>
          <w:fldChar w:fldCharType="end"/>
        </w:r>
      </w:hyperlink>
    </w:p>
    <w:p w14:paraId="22DD0E6D" w14:textId="04ED7D1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0" w:history="1">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r>
          <w:rPr>
            <w:noProof/>
            <w:webHidden/>
          </w:rPr>
        </w:r>
        <w:r>
          <w:rPr>
            <w:noProof/>
            <w:webHidden/>
          </w:rPr>
          <w:fldChar w:fldCharType="separate"/>
        </w:r>
        <w:r>
          <w:rPr>
            <w:noProof/>
            <w:webHidden/>
          </w:rPr>
          <w:t>14</w:t>
        </w:r>
        <w:r>
          <w:rPr>
            <w:noProof/>
            <w:webHidden/>
          </w:rPr>
          <w:fldChar w:fldCharType="end"/>
        </w:r>
      </w:hyperlink>
    </w:p>
    <w:p w14:paraId="157F1E07" w14:textId="1804DF0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1" w:history="1">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r>
          <w:rPr>
            <w:noProof/>
            <w:webHidden/>
          </w:rPr>
        </w:r>
        <w:r>
          <w:rPr>
            <w:noProof/>
            <w:webHidden/>
          </w:rPr>
          <w:fldChar w:fldCharType="separate"/>
        </w:r>
        <w:r>
          <w:rPr>
            <w:noProof/>
            <w:webHidden/>
          </w:rPr>
          <w:t>14</w:t>
        </w:r>
        <w:r>
          <w:rPr>
            <w:noProof/>
            <w:webHidden/>
          </w:rPr>
          <w:fldChar w:fldCharType="end"/>
        </w:r>
      </w:hyperlink>
    </w:p>
    <w:p w14:paraId="48AFAF62" w14:textId="274813DB"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82" w:history="1">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r>
          <w:rPr>
            <w:noProof/>
            <w:webHidden/>
          </w:rPr>
        </w:r>
        <w:r>
          <w:rPr>
            <w:noProof/>
            <w:webHidden/>
          </w:rPr>
          <w:fldChar w:fldCharType="separate"/>
        </w:r>
        <w:r>
          <w:rPr>
            <w:noProof/>
            <w:webHidden/>
          </w:rPr>
          <w:t>14</w:t>
        </w:r>
        <w:r>
          <w:rPr>
            <w:noProof/>
            <w:webHidden/>
          </w:rPr>
          <w:fldChar w:fldCharType="end"/>
        </w:r>
      </w:hyperlink>
    </w:p>
    <w:p w14:paraId="16E82F53" w14:textId="5EC33372"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3" w:history="1">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r>
          <w:rPr>
            <w:noProof/>
            <w:webHidden/>
          </w:rPr>
        </w:r>
        <w:r>
          <w:rPr>
            <w:noProof/>
            <w:webHidden/>
          </w:rPr>
          <w:fldChar w:fldCharType="separate"/>
        </w:r>
        <w:r>
          <w:rPr>
            <w:noProof/>
            <w:webHidden/>
          </w:rPr>
          <w:t>14</w:t>
        </w:r>
        <w:r>
          <w:rPr>
            <w:noProof/>
            <w:webHidden/>
          </w:rPr>
          <w:fldChar w:fldCharType="end"/>
        </w:r>
      </w:hyperlink>
    </w:p>
    <w:p w14:paraId="646C4C21" w14:textId="1BFAD04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84" w:history="1">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r>
          <w:rPr>
            <w:noProof/>
            <w:webHidden/>
          </w:rPr>
        </w:r>
        <w:r>
          <w:rPr>
            <w:noProof/>
            <w:webHidden/>
          </w:rPr>
          <w:fldChar w:fldCharType="separate"/>
        </w:r>
        <w:r>
          <w:rPr>
            <w:noProof/>
            <w:webHidden/>
          </w:rPr>
          <w:t>15</w:t>
        </w:r>
        <w:r>
          <w:rPr>
            <w:noProof/>
            <w:webHidden/>
          </w:rPr>
          <w:fldChar w:fldCharType="end"/>
        </w:r>
      </w:hyperlink>
    </w:p>
    <w:p w14:paraId="29B18B0C" w14:textId="169D4DB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5" w:history="1">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r>
          <w:rPr>
            <w:noProof/>
            <w:webHidden/>
          </w:rPr>
        </w:r>
        <w:r>
          <w:rPr>
            <w:noProof/>
            <w:webHidden/>
          </w:rPr>
          <w:fldChar w:fldCharType="separate"/>
        </w:r>
        <w:r>
          <w:rPr>
            <w:noProof/>
            <w:webHidden/>
          </w:rPr>
          <w:t>15</w:t>
        </w:r>
        <w:r>
          <w:rPr>
            <w:noProof/>
            <w:webHidden/>
          </w:rPr>
          <w:fldChar w:fldCharType="end"/>
        </w:r>
      </w:hyperlink>
    </w:p>
    <w:p w14:paraId="1B3004E8" w14:textId="63880E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6" w:history="1">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r>
          <w:rPr>
            <w:noProof/>
            <w:webHidden/>
          </w:rPr>
        </w:r>
        <w:r>
          <w:rPr>
            <w:noProof/>
            <w:webHidden/>
          </w:rPr>
          <w:fldChar w:fldCharType="separate"/>
        </w:r>
        <w:r>
          <w:rPr>
            <w:noProof/>
            <w:webHidden/>
          </w:rPr>
          <w:t>15</w:t>
        </w:r>
        <w:r>
          <w:rPr>
            <w:noProof/>
            <w:webHidden/>
          </w:rPr>
          <w:fldChar w:fldCharType="end"/>
        </w:r>
      </w:hyperlink>
    </w:p>
    <w:p w14:paraId="1C38FEF1" w14:textId="7B2A71E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7" w:history="1">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r>
          <w:rPr>
            <w:noProof/>
            <w:webHidden/>
          </w:rPr>
        </w:r>
        <w:r>
          <w:rPr>
            <w:noProof/>
            <w:webHidden/>
          </w:rPr>
          <w:fldChar w:fldCharType="separate"/>
        </w:r>
        <w:r>
          <w:rPr>
            <w:noProof/>
            <w:webHidden/>
          </w:rPr>
          <w:t>15</w:t>
        </w:r>
        <w:r>
          <w:rPr>
            <w:noProof/>
            <w:webHidden/>
          </w:rPr>
          <w:fldChar w:fldCharType="end"/>
        </w:r>
      </w:hyperlink>
    </w:p>
    <w:p w14:paraId="5199220A" w14:textId="437654A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88" w:history="1">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r>
          <w:rPr>
            <w:noProof/>
            <w:webHidden/>
          </w:rPr>
        </w:r>
        <w:r>
          <w:rPr>
            <w:noProof/>
            <w:webHidden/>
          </w:rPr>
          <w:fldChar w:fldCharType="separate"/>
        </w:r>
        <w:r>
          <w:rPr>
            <w:noProof/>
            <w:webHidden/>
          </w:rPr>
          <w:t>15</w:t>
        </w:r>
        <w:r>
          <w:rPr>
            <w:noProof/>
            <w:webHidden/>
          </w:rPr>
          <w:fldChar w:fldCharType="end"/>
        </w:r>
      </w:hyperlink>
    </w:p>
    <w:p w14:paraId="7ABBC633" w14:textId="3FDB948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89" w:history="1">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r>
          <w:rPr>
            <w:noProof/>
            <w:webHidden/>
          </w:rPr>
        </w:r>
        <w:r>
          <w:rPr>
            <w:noProof/>
            <w:webHidden/>
          </w:rPr>
          <w:fldChar w:fldCharType="separate"/>
        </w:r>
        <w:r>
          <w:rPr>
            <w:noProof/>
            <w:webHidden/>
          </w:rPr>
          <w:t>16</w:t>
        </w:r>
        <w:r>
          <w:rPr>
            <w:noProof/>
            <w:webHidden/>
          </w:rPr>
          <w:fldChar w:fldCharType="end"/>
        </w:r>
      </w:hyperlink>
    </w:p>
    <w:p w14:paraId="10AF9A4D" w14:textId="6D29874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0" w:history="1">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r>
          <w:rPr>
            <w:noProof/>
            <w:webHidden/>
          </w:rPr>
        </w:r>
        <w:r>
          <w:rPr>
            <w:noProof/>
            <w:webHidden/>
          </w:rPr>
          <w:fldChar w:fldCharType="separate"/>
        </w:r>
        <w:r>
          <w:rPr>
            <w:noProof/>
            <w:webHidden/>
          </w:rPr>
          <w:t>16</w:t>
        </w:r>
        <w:r>
          <w:rPr>
            <w:noProof/>
            <w:webHidden/>
          </w:rPr>
          <w:fldChar w:fldCharType="end"/>
        </w:r>
      </w:hyperlink>
    </w:p>
    <w:p w14:paraId="3BBF348B" w14:textId="0E291CE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1" w:history="1">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r>
          <w:rPr>
            <w:noProof/>
            <w:webHidden/>
          </w:rPr>
        </w:r>
        <w:r>
          <w:rPr>
            <w:noProof/>
            <w:webHidden/>
          </w:rPr>
          <w:fldChar w:fldCharType="separate"/>
        </w:r>
        <w:r>
          <w:rPr>
            <w:noProof/>
            <w:webHidden/>
          </w:rPr>
          <w:t>16</w:t>
        </w:r>
        <w:r>
          <w:rPr>
            <w:noProof/>
            <w:webHidden/>
          </w:rPr>
          <w:fldChar w:fldCharType="end"/>
        </w:r>
      </w:hyperlink>
    </w:p>
    <w:p w14:paraId="314F97A8" w14:textId="23C32DB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2" w:history="1">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r>
          <w:rPr>
            <w:noProof/>
            <w:webHidden/>
          </w:rPr>
        </w:r>
        <w:r>
          <w:rPr>
            <w:noProof/>
            <w:webHidden/>
          </w:rPr>
          <w:fldChar w:fldCharType="separate"/>
        </w:r>
        <w:r>
          <w:rPr>
            <w:noProof/>
            <w:webHidden/>
          </w:rPr>
          <w:t>16</w:t>
        </w:r>
        <w:r>
          <w:rPr>
            <w:noProof/>
            <w:webHidden/>
          </w:rPr>
          <w:fldChar w:fldCharType="end"/>
        </w:r>
      </w:hyperlink>
    </w:p>
    <w:p w14:paraId="5579D5BB" w14:textId="6F48AB9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593" w:history="1">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r>
          <w:rPr>
            <w:noProof/>
            <w:webHidden/>
          </w:rPr>
        </w:r>
        <w:r>
          <w:rPr>
            <w:noProof/>
            <w:webHidden/>
          </w:rPr>
          <w:fldChar w:fldCharType="separate"/>
        </w:r>
        <w:r>
          <w:rPr>
            <w:noProof/>
            <w:webHidden/>
          </w:rPr>
          <w:t>16</w:t>
        </w:r>
        <w:r>
          <w:rPr>
            <w:noProof/>
            <w:webHidden/>
          </w:rPr>
          <w:fldChar w:fldCharType="end"/>
        </w:r>
      </w:hyperlink>
    </w:p>
    <w:p w14:paraId="3E094EA3" w14:textId="41281149"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4" w:history="1">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r>
          <w:rPr>
            <w:noProof/>
            <w:webHidden/>
          </w:rPr>
        </w:r>
        <w:r>
          <w:rPr>
            <w:noProof/>
            <w:webHidden/>
          </w:rPr>
          <w:fldChar w:fldCharType="separate"/>
        </w:r>
        <w:r>
          <w:rPr>
            <w:noProof/>
            <w:webHidden/>
          </w:rPr>
          <w:t>16</w:t>
        </w:r>
        <w:r>
          <w:rPr>
            <w:noProof/>
            <w:webHidden/>
          </w:rPr>
          <w:fldChar w:fldCharType="end"/>
        </w:r>
      </w:hyperlink>
    </w:p>
    <w:p w14:paraId="061A85AE" w14:textId="6EEA326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595" w:history="1">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r>
          <w:rPr>
            <w:noProof/>
            <w:webHidden/>
          </w:rPr>
        </w:r>
        <w:r>
          <w:rPr>
            <w:noProof/>
            <w:webHidden/>
          </w:rPr>
          <w:fldChar w:fldCharType="separate"/>
        </w:r>
        <w:r>
          <w:rPr>
            <w:noProof/>
            <w:webHidden/>
          </w:rPr>
          <w:t>16</w:t>
        </w:r>
        <w:r>
          <w:rPr>
            <w:noProof/>
            <w:webHidden/>
          </w:rPr>
          <w:fldChar w:fldCharType="end"/>
        </w:r>
      </w:hyperlink>
    </w:p>
    <w:p w14:paraId="42871C1C" w14:textId="46051C50"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596" w:history="1">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r>
          <w:rPr>
            <w:noProof/>
            <w:webHidden/>
          </w:rPr>
        </w:r>
        <w:r>
          <w:rPr>
            <w:noProof/>
            <w:webHidden/>
          </w:rPr>
          <w:fldChar w:fldCharType="separate"/>
        </w:r>
        <w:r>
          <w:rPr>
            <w:noProof/>
            <w:webHidden/>
          </w:rPr>
          <w:t>17</w:t>
        </w:r>
        <w:r>
          <w:rPr>
            <w:noProof/>
            <w:webHidden/>
          </w:rPr>
          <w:fldChar w:fldCharType="end"/>
        </w:r>
      </w:hyperlink>
    </w:p>
    <w:p w14:paraId="544E24FA" w14:textId="1141A2C6"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597" w:history="1">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r>
          <w:rPr>
            <w:noProof/>
            <w:webHidden/>
          </w:rPr>
        </w:r>
        <w:r>
          <w:rPr>
            <w:noProof/>
            <w:webHidden/>
          </w:rPr>
          <w:fldChar w:fldCharType="separate"/>
        </w:r>
        <w:r>
          <w:rPr>
            <w:noProof/>
            <w:webHidden/>
          </w:rPr>
          <w:t>17</w:t>
        </w:r>
        <w:r>
          <w:rPr>
            <w:noProof/>
            <w:webHidden/>
          </w:rPr>
          <w:fldChar w:fldCharType="end"/>
        </w:r>
      </w:hyperlink>
    </w:p>
    <w:p w14:paraId="54ED7D9C" w14:textId="49B52C25"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8" w:history="1">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r>
          <w:rPr>
            <w:noProof/>
            <w:webHidden/>
          </w:rPr>
        </w:r>
        <w:r>
          <w:rPr>
            <w:noProof/>
            <w:webHidden/>
          </w:rPr>
          <w:fldChar w:fldCharType="separate"/>
        </w:r>
        <w:r>
          <w:rPr>
            <w:noProof/>
            <w:webHidden/>
          </w:rPr>
          <w:t>17</w:t>
        </w:r>
        <w:r>
          <w:rPr>
            <w:noProof/>
            <w:webHidden/>
          </w:rPr>
          <w:fldChar w:fldCharType="end"/>
        </w:r>
      </w:hyperlink>
    </w:p>
    <w:p w14:paraId="35F8AE00" w14:textId="06E3086A"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599" w:history="1">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r>
          <w:rPr>
            <w:noProof/>
            <w:webHidden/>
          </w:rPr>
        </w:r>
        <w:r>
          <w:rPr>
            <w:noProof/>
            <w:webHidden/>
          </w:rPr>
          <w:fldChar w:fldCharType="separate"/>
        </w:r>
        <w:r>
          <w:rPr>
            <w:noProof/>
            <w:webHidden/>
          </w:rPr>
          <w:t>17</w:t>
        </w:r>
        <w:r>
          <w:rPr>
            <w:noProof/>
            <w:webHidden/>
          </w:rPr>
          <w:fldChar w:fldCharType="end"/>
        </w:r>
      </w:hyperlink>
    </w:p>
    <w:p w14:paraId="20381829" w14:textId="044758B0"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0" w:history="1">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r>
          <w:rPr>
            <w:noProof/>
            <w:webHidden/>
          </w:rPr>
        </w:r>
        <w:r>
          <w:rPr>
            <w:noProof/>
            <w:webHidden/>
          </w:rPr>
          <w:fldChar w:fldCharType="separate"/>
        </w:r>
        <w:r>
          <w:rPr>
            <w:noProof/>
            <w:webHidden/>
          </w:rPr>
          <w:t>17</w:t>
        </w:r>
        <w:r>
          <w:rPr>
            <w:noProof/>
            <w:webHidden/>
          </w:rPr>
          <w:fldChar w:fldCharType="end"/>
        </w:r>
      </w:hyperlink>
    </w:p>
    <w:p w14:paraId="23038E6D" w14:textId="0A2298D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1" w:history="1">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r>
          <w:rPr>
            <w:noProof/>
            <w:webHidden/>
          </w:rPr>
        </w:r>
        <w:r>
          <w:rPr>
            <w:noProof/>
            <w:webHidden/>
          </w:rPr>
          <w:fldChar w:fldCharType="separate"/>
        </w:r>
        <w:r>
          <w:rPr>
            <w:noProof/>
            <w:webHidden/>
          </w:rPr>
          <w:t>17</w:t>
        </w:r>
        <w:r>
          <w:rPr>
            <w:noProof/>
            <w:webHidden/>
          </w:rPr>
          <w:fldChar w:fldCharType="end"/>
        </w:r>
      </w:hyperlink>
    </w:p>
    <w:p w14:paraId="5A7BA18B" w14:textId="2042CD69"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02" w:history="1">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r>
          <w:rPr>
            <w:noProof/>
            <w:webHidden/>
          </w:rPr>
        </w:r>
        <w:r>
          <w:rPr>
            <w:noProof/>
            <w:webHidden/>
          </w:rPr>
          <w:fldChar w:fldCharType="separate"/>
        </w:r>
        <w:r>
          <w:rPr>
            <w:noProof/>
            <w:webHidden/>
          </w:rPr>
          <w:t>17</w:t>
        </w:r>
        <w:r>
          <w:rPr>
            <w:noProof/>
            <w:webHidden/>
          </w:rPr>
          <w:fldChar w:fldCharType="end"/>
        </w:r>
      </w:hyperlink>
    </w:p>
    <w:p w14:paraId="53F1494E" w14:textId="3C36C8B4"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3" w:history="1">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r>
          <w:rPr>
            <w:noProof/>
            <w:webHidden/>
          </w:rPr>
        </w:r>
        <w:r>
          <w:rPr>
            <w:noProof/>
            <w:webHidden/>
          </w:rPr>
          <w:fldChar w:fldCharType="separate"/>
        </w:r>
        <w:r>
          <w:rPr>
            <w:noProof/>
            <w:webHidden/>
          </w:rPr>
          <w:t>17</w:t>
        </w:r>
        <w:r>
          <w:rPr>
            <w:noProof/>
            <w:webHidden/>
          </w:rPr>
          <w:fldChar w:fldCharType="end"/>
        </w:r>
      </w:hyperlink>
    </w:p>
    <w:p w14:paraId="6A96202E" w14:textId="27FE6D75"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04" w:history="1">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r>
          <w:rPr>
            <w:noProof/>
            <w:webHidden/>
          </w:rPr>
        </w:r>
        <w:r>
          <w:rPr>
            <w:noProof/>
            <w:webHidden/>
          </w:rPr>
          <w:fldChar w:fldCharType="separate"/>
        </w:r>
        <w:r>
          <w:rPr>
            <w:noProof/>
            <w:webHidden/>
          </w:rPr>
          <w:t>19</w:t>
        </w:r>
        <w:r>
          <w:rPr>
            <w:noProof/>
            <w:webHidden/>
          </w:rPr>
          <w:fldChar w:fldCharType="end"/>
        </w:r>
      </w:hyperlink>
    </w:p>
    <w:p w14:paraId="1C5D85AA" w14:textId="52D3012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5" w:history="1">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r>
          <w:rPr>
            <w:noProof/>
            <w:webHidden/>
          </w:rPr>
        </w:r>
        <w:r>
          <w:rPr>
            <w:noProof/>
            <w:webHidden/>
          </w:rPr>
          <w:fldChar w:fldCharType="separate"/>
        </w:r>
        <w:r>
          <w:rPr>
            <w:noProof/>
            <w:webHidden/>
          </w:rPr>
          <w:t>19</w:t>
        </w:r>
        <w:r>
          <w:rPr>
            <w:noProof/>
            <w:webHidden/>
          </w:rPr>
          <w:fldChar w:fldCharType="end"/>
        </w:r>
      </w:hyperlink>
    </w:p>
    <w:p w14:paraId="4ADD9563" w14:textId="6E06C7B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6" w:history="1">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r>
          <w:rPr>
            <w:noProof/>
            <w:webHidden/>
          </w:rPr>
        </w:r>
        <w:r>
          <w:rPr>
            <w:noProof/>
            <w:webHidden/>
          </w:rPr>
          <w:fldChar w:fldCharType="separate"/>
        </w:r>
        <w:r>
          <w:rPr>
            <w:noProof/>
            <w:webHidden/>
          </w:rPr>
          <w:t>19</w:t>
        </w:r>
        <w:r>
          <w:rPr>
            <w:noProof/>
            <w:webHidden/>
          </w:rPr>
          <w:fldChar w:fldCharType="end"/>
        </w:r>
      </w:hyperlink>
    </w:p>
    <w:p w14:paraId="31B8CD82" w14:textId="430137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7" w:history="1">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r>
          <w:rPr>
            <w:noProof/>
            <w:webHidden/>
          </w:rPr>
        </w:r>
        <w:r>
          <w:rPr>
            <w:noProof/>
            <w:webHidden/>
          </w:rPr>
          <w:fldChar w:fldCharType="separate"/>
        </w:r>
        <w:r>
          <w:rPr>
            <w:noProof/>
            <w:webHidden/>
          </w:rPr>
          <w:t>19</w:t>
        </w:r>
        <w:r>
          <w:rPr>
            <w:noProof/>
            <w:webHidden/>
          </w:rPr>
          <w:fldChar w:fldCharType="end"/>
        </w:r>
      </w:hyperlink>
    </w:p>
    <w:p w14:paraId="19B0C633" w14:textId="62A7D934"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08" w:history="1">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r>
          <w:rPr>
            <w:noProof/>
            <w:webHidden/>
          </w:rPr>
        </w:r>
        <w:r>
          <w:rPr>
            <w:noProof/>
            <w:webHidden/>
          </w:rPr>
          <w:fldChar w:fldCharType="separate"/>
        </w:r>
        <w:r>
          <w:rPr>
            <w:noProof/>
            <w:webHidden/>
          </w:rPr>
          <w:t>19</w:t>
        </w:r>
        <w:r>
          <w:rPr>
            <w:noProof/>
            <w:webHidden/>
          </w:rPr>
          <w:fldChar w:fldCharType="end"/>
        </w:r>
      </w:hyperlink>
    </w:p>
    <w:p w14:paraId="2DB0616E" w14:textId="20FDAB9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09" w:history="1">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r>
          <w:rPr>
            <w:noProof/>
            <w:webHidden/>
          </w:rPr>
        </w:r>
        <w:r>
          <w:rPr>
            <w:noProof/>
            <w:webHidden/>
          </w:rPr>
          <w:fldChar w:fldCharType="separate"/>
        </w:r>
        <w:r>
          <w:rPr>
            <w:noProof/>
            <w:webHidden/>
          </w:rPr>
          <w:t>20</w:t>
        </w:r>
        <w:r>
          <w:rPr>
            <w:noProof/>
            <w:webHidden/>
          </w:rPr>
          <w:fldChar w:fldCharType="end"/>
        </w:r>
      </w:hyperlink>
    </w:p>
    <w:p w14:paraId="629676B3" w14:textId="68A5AF0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0" w:history="1">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r>
          <w:rPr>
            <w:noProof/>
            <w:webHidden/>
          </w:rPr>
        </w:r>
        <w:r>
          <w:rPr>
            <w:noProof/>
            <w:webHidden/>
          </w:rPr>
          <w:fldChar w:fldCharType="separate"/>
        </w:r>
        <w:r>
          <w:rPr>
            <w:noProof/>
            <w:webHidden/>
          </w:rPr>
          <w:t>20</w:t>
        </w:r>
        <w:r>
          <w:rPr>
            <w:noProof/>
            <w:webHidden/>
          </w:rPr>
          <w:fldChar w:fldCharType="end"/>
        </w:r>
      </w:hyperlink>
    </w:p>
    <w:p w14:paraId="4154A4A4" w14:textId="7EA6C98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1" w:history="1">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r>
          <w:rPr>
            <w:noProof/>
            <w:webHidden/>
          </w:rPr>
        </w:r>
        <w:r>
          <w:rPr>
            <w:noProof/>
            <w:webHidden/>
          </w:rPr>
          <w:fldChar w:fldCharType="separate"/>
        </w:r>
        <w:r>
          <w:rPr>
            <w:noProof/>
            <w:webHidden/>
          </w:rPr>
          <w:t>20</w:t>
        </w:r>
        <w:r>
          <w:rPr>
            <w:noProof/>
            <w:webHidden/>
          </w:rPr>
          <w:fldChar w:fldCharType="end"/>
        </w:r>
      </w:hyperlink>
    </w:p>
    <w:p w14:paraId="673D0BD5" w14:textId="23199BC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2" w:history="1">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r>
          <w:rPr>
            <w:noProof/>
            <w:webHidden/>
          </w:rPr>
        </w:r>
        <w:r>
          <w:rPr>
            <w:noProof/>
            <w:webHidden/>
          </w:rPr>
          <w:fldChar w:fldCharType="separate"/>
        </w:r>
        <w:r>
          <w:rPr>
            <w:noProof/>
            <w:webHidden/>
          </w:rPr>
          <w:t>20</w:t>
        </w:r>
        <w:r>
          <w:rPr>
            <w:noProof/>
            <w:webHidden/>
          </w:rPr>
          <w:fldChar w:fldCharType="end"/>
        </w:r>
      </w:hyperlink>
    </w:p>
    <w:p w14:paraId="2BFBC591" w14:textId="2617AF45"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3" w:history="1">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r>
          <w:rPr>
            <w:noProof/>
            <w:webHidden/>
          </w:rPr>
        </w:r>
        <w:r>
          <w:rPr>
            <w:noProof/>
            <w:webHidden/>
          </w:rPr>
          <w:fldChar w:fldCharType="separate"/>
        </w:r>
        <w:r>
          <w:rPr>
            <w:noProof/>
            <w:webHidden/>
          </w:rPr>
          <w:t>20</w:t>
        </w:r>
        <w:r>
          <w:rPr>
            <w:noProof/>
            <w:webHidden/>
          </w:rPr>
          <w:fldChar w:fldCharType="end"/>
        </w:r>
      </w:hyperlink>
    </w:p>
    <w:p w14:paraId="74D727AF" w14:textId="7726E0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4" w:history="1">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r>
          <w:rPr>
            <w:noProof/>
            <w:webHidden/>
          </w:rPr>
        </w:r>
        <w:r>
          <w:rPr>
            <w:noProof/>
            <w:webHidden/>
          </w:rPr>
          <w:fldChar w:fldCharType="separate"/>
        </w:r>
        <w:r>
          <w:rPr>
            <w:noProof/>
            <w:webHidden/>
          </w:rPr>
          <w:t>20</w:t>
        </w:r>
        <w:r>
          <w:rPr>
            <w:noProof/>
            <w:webHidden/>
          </w:rPr>
          <w:fldChar w:fldCharType="end"/>
        </w:r>
      </w:hyperlink>
    </w:p>
    <w:p w14:paraId="7D1A66DF" w14:textId="0524F94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5" w:history="1">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r>
          <w:rPr>
            <w:noProof/>
            <w:webHidden/>
          </w:rPr>
        </w:r>
        <w:r>
          <w:rPr>
            <w:noProof/>
            <w:webHidden/>
          </w:rPr>
          <w:fldChar w:fldCharType="separate"/>
        </w:r>
        <w:r>
          <w:rPr>
            <w:noProof/>
            <w:webHidden/>
          </w:rPr>
          <w:t>21</w:t>
        </w:r>
        <w:r>
          <w:rPr>
            <w:noProof/>
            <w:webHidden/>
          </w:rPr>
          <w:fldChar w:fldCharType="end"/>
        </w:r>
      </w:hyperlink>
    </w:p>
    <w:p w14:paraId="78E9746A" w14:textId="2AD10EC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16" w:history="1">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r>
          <w:rPr>
            <w:noProof/>
            <w:webHidden/>
          </w:rPr>
        </w:r>
        <w:r>
          <w:rPr>
            <w:noProof/>
            <w:webHidden/>
          </w:rPr>
          <w:fldChar w:fldCharType="separate"/>
        </w:r>
        <w:r>
          <w:rPr>
            <w:noProof/>
            <w:webHidden/>
          </w:rPr>
          <w:t>21</w:t>
        </w:r>
        <w:r>
          <w:rPr>
            <w:noProof/>
            <w:webHidden/>
          </w:rPr>
          <w:fldChar w:fldCharType="end"/>
        </w:r>
      </w:hyperlink>
    </w:p>
    <w:p w14:paraId="2F240D01" w14:textId="6281AEE7"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7" w:history="1">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r>
          <w:rPr>
            <w:noProof/>
            <w:webHidden/>
          </w:rPr>
        </w:r>
        <w:r>
          <w:rPr>
            <w:noProof/>
            <w:webHidden/>
          </w:rPr>
          <w:fldChar w:fldCharType="separate"/>
        </w:r>
        <w:r>
          <w:rPr>
            <w:noProof/>
            <w:webHidden/>
          </w:rPr>
          <w:t>21</w:t>
        </w:r>
        <w:r>
          <w:rPr>
            <w:noProof/>
            <w:webHidden/>
          </w:rPr>
          <w:fldChar w:fldCharType="end"/>
        </w:r>
      </w:hyperlink>
    </w:p>
    <w:p w14:paraId="1513BB01" w14:textId="05A1184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8" w:history="1">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r>
          <w:rPr>
            <w:noProof/>
            <w:webHidden/>
          </w:rPr>
        </w:r>
        <w:r>
          <w:rPr>
            <w:noProof/>
            <w:webHidden/>
          </w:rPr>
          <w:fldChar w:fldCharType="separate"/>
        </w:r>
        <w:r>
          <w:rPr>
            <w:noProof/>
            <w:webHidden/>
          </w:rPr>
          <w:t>21</w:t>
        </w:r>
        <w:r>
          <w:rPr>
            <w:noProof/>
            <w:webHidden/>
          </w:rPr>
          <w:fldChar w:fldCharType="end"/>
        </w:r>
      </w:hyperlink>
    </w:p>
    <w:p w14:paraId="30F9CE76" w14:textId="0ACE1C2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19" w:history="1">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r>
          <w:rPr>
            <w:noProof/>
            <w:webHidden/>
          </w:rPr>
        </w:r>
        <w:r>
          <w:rPr>
            <w:noProof/>
            <w:webHidden/>
          </w:rPr>
          <w:fldChar w:fldCharType="separate"/>
        </w:r>
        <w:r>
          <w:rPr>
            <w:noProof/>
            <w:webHidden/>
          </w:rPr>
          <w:t>22</w:t>
        </w:r>
        <w:r>
          <w:rPr>
            <w:noProof/>
            <w:webHidden/>
          </w:rPr>
          <w:fldChar w:fldCharType="end"/>
        </w:r>
      </w:hyperlink>
    </w:p>
    <w:p w14:paraId="7A724813" w14:textId="7C7B4F0F"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0" w:history="1">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r>
          <w:rPr>
            <w:noProof/>
            <w:webHidden/>
          </w:rPr>
        </w:r>
        <w:r>
          <w:rPr>
            <w:noProof/>
            <w:webHidden/>
          </w:rPr>
          <w:fldChar w:fldCharType="separate"/>
        </w:r>
        <w:r>
          <w:rPr>
            <w:noProof/>
            <w:webHidden/>
          </w:rPr>
          <w:t>22</w:t>
        </w:r>
        <w:r>
          <w:rPr>
            <w:noProof/>
            <w:webHidden/>
          </w:rPr>
          <w:fldChar w:fldCharType="end"/>
        </w:r>
      </w:hyperlink>
    </w:p>
    <w:p w14:paraId="0D43FE7C" w14:textId="5B846B7B"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1" w:history="1">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r>
          <w:rPr>
            <w:noProof/>
            <w:webHidden/>
          </w:rPr>
        </w:r>
        <w:r>
          <w:rPr>
            <w:noProof/>
            <w:webHidden/>
          </w:rPr>
          <w:fldChar w:fldCharType="separate"/>
        </w:r>
        <w:r>
          <w:rPr>
            <w:noProof/>
            <w:webHidden/>
          </w:rPr>
          <w:t>22</w:t>
        </w:r>
        <w:r>
          <w:rPr>
            <w:noProof/>
            <w:webHidden/>
          </w:rPr>
          <w:fldChar w:fldCharType="end"/>
        </w:r>
      </w:hyperlink>
    </w:p>
    <w:p w14:paraId="04869F03" w14:textId="01BCE72F"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2" w:history="1">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r>
          <w:rPr>
            <w:noProof/>
            <w:webHidden/>
          </w:rPr>
        </w:r>
        <w:r>
          <w:rPr>
            <w:noProof/>
            <w:webHidden/>
          </w:rPr>
          <w:fldChar w:fldCharType="separate"/>
        </w:r>
        <w:r>
          <w:rPr>
            <w:noProof/>
            <w:webHidden/>
          </w:rPr>
          <w:t>22</w:t>
        </w:r>
        <w:r>
          <w:rPr>
            <w:noProof/>
            <w:webHidden/>
          </w:rPr>
          <w:fldChar w:fldCharType="end"/>
        </w:r>
      </w:hyperlink>
    </w:p>
    <w:p w14:paraId="3B8EDFE7" w14:textId="249FE3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3" w:history="1">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r>
          <w:rPr>
            <w:noProof/>
            <w:webHidden/>
          </w:rPr>
        </w:r>
        <w:r>
          <w:rPr>
            <w:noProof/>
            <w:webHidden/>
          </w:rPr>
          <w:fldChar w:fldCharType="separate"/>
        </w:r>
        <w:r>
          <w:rPr>
            <w:noProof/>
            <w:webHidden/>
          </w:rPr>
          <w:t>23</w:t>
        </w:r>
        <w:r>
          <w:rPr>
            <w:noProof/>
            <w:webHidden/>
          </w:rPr>
          <w:fldChar w:fldCharType="end"/>
        </w:r>
      </w:hyperlink>
    </w:p>
    <w:p w14:paraId="73306207" w14:textId="5E576ED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4" w:history="1">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r>
          <w:rPr>
            <w:noProof/>
            <w:webHidden/>
          </w:rPr>
        </w:r>
        <w:r>
          <w:rPr>
            <w:noProof/>
            <w:webHidden/>
          </w:rPr>
          <w:fldChar w:fldCharType="separate"/>
        </w:r>
        <w:r>
          <w:rPr>
            <w:noProof/>
            <w:webHidden/>
          </w:rPr>
          <w:t>23</w:t>
        </w:r>
        <w:r>
          <w:rPr>
            <w:noProof/>
            <w:webHidden/>
          </w:rPr>
          <w:fldChar w:fldCharType="end"/>
        </w:r>
      </w:hyperlink>
    </w:p>
    <w:p w14:paraId="222DA0D4" w14:textId="26C418E3"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5" w:history="1">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r>
          <w:rPr>
            <w:noProof/>
            <w:webHidden/>
          </w:rPr>
        </w:r>
        <w:r>
          <w:rPr>
            <w:noProof/>
            <w:webHidden/>
          </w:rPr>
          <w:fldChar w:fldCharType="separate"/>
        </w:r>
        <w:r>
          <w:rPr>
            <w:noProof/>
            <w:webHidden/>
          </w:rPr>
          <w:t>23</w:t>
        </w:r>
        <w:r>
          <w:rPr>
            <w:noProof/>
            <w:webHidden/>
          </w:rPr>
          <w:fldChar w:fldCharType="end"/>
        </w:r>
      </w:hyperlink>
    </w:p>
    <w:p w14:paraId="4B7FA946" w14:textId="11F339E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6" w:history="1">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r>
          <w:rPr>
            <w:noProof/>
            <w:webHidden/>
          </w:rPr>
        </w:r>
        <w:r>
          <w:rPr>
            <w:noProof/>
            <w:webHidden/>
          </w:rPr>
          <w:fldChar w:fldCharType="separate"/>
        </w:r>
        <w:r>
          <w:rPr>
            <w:noProof/>
            <w:webHidden/>
          </w:rPr>
          <w:t>23</w:t>
        </w:r>
        <w:r>
          <w:rPr>
            <w:noProof/>
            <w:webHidden/>
          </w:rPr>
          <w:fldChar w:fldCharType="end"/>
        </w:r>
      </w:hyperlink>
    </w:p>
    <w:p w14:paraId="7B8DCE79" w14:textId="717F892C"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27" w:history="1">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r>
          <w:rPr>
            <w:noProof/>
            <w:webHidden/>
          </w:rPr>
        </w:r>
        <w:r>
          <w:rPr>
            <w:noProof/>
            <w:webHidden/>
          </w:rPr>
          <w:fldChar w:fldCharType="separate"/>
        </w:r>
        <w:r>
          <w:rPr>
            <w:noProof/>
            <w:webHidden/>
          </w:rPr>
          <w:t>23</w:t>
        </w:r>
        <w:r>
          <w:rPr>
            <w:noProof/>
            <w:webHidden/>
          </w:rPr>
          <w:fldChar w:fldCharType="end"/>
        </w:r>
      </w:hyperlink>
    </w:p>
    <w:p w14:paraId="0A36F551" w14:textId="25F8883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28" w:history="1">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r>
          <w:rPr>
            <w:noProof/>
            <w:webHidden/>
          </w:rPr>
        </w:r>
        <w:r>
          <w:rPr>
            <w:noProof/>
            <w:webHidden/>
          </w:rPr>
          <w:fldChar w:fldCharType="separate"/>
        </w:r>
        <w:r>
          <w:rPr>
            <w:noProof/>
            <w:webHidden/>
          </w:rPr>
          <w:t>24</w:t>
        </w:r>
        <w:r>
          <w:rPr>
            <w:noProof/>
            <w:webHidden/>
          </w:rPr>
          <w:fldChar w:fldCharType="end"/>
        </w:r>
      </w:hyperlink>
    </w:p>
    <w:p w14:paraId="796DD38D" w14:textId="49F760C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29" w:history="1">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r>
          <w:rPr>
            <w:noProof/>
            <w:webHidden/>
          </w:rPr>
        </w:r>
        <w:r>
          <w:rPr>
            <w:noProof/>
            <w:webHidden/>
          </w:rPr>
          <w:fldChar w:fldCharType="separate"/>
        </w:r>
        <w:r>
          <w:rPr>
            <w:noProof/>
            <w:webHidden/>
          </w:rPr>
          <w:t>24</w:t>
        </w:r>
        <w:r>
          <w:rPr>
            <w:noProof/>
            <w:webHidden/>
          </w:rPr>
          <w:fldChar w:fldCharType="end"/>
        </w:r>
      </w:hyperlink>
    </w:p>
    <w:p w14:paraId="0559D218" w14:textId="4AF60F7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0" w:history="1">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r>
          <w:rPr>
            <w:noProof/>
            <w:webHidden/>
          </w:rPr>
        </w:r>
        <w:r>
          <w:rPr>
            <w:noProof/>
            <w:webHidden/>
          </w:rPr>
          <w:fldChar w:fldCharType="separate"/>
        </w:r>
        <w:r>
          <w:rPr>
            <w:noProof/>
            <w:webHidden/>
          </w:rPr>
          <w:t>24</w:t>
        </w:r>
        <w:r>
          <w:rPr>
            <w:noProof/>
            <w:webHidden/>
          </w:rPr>
          <w:fldChar w:fldCharType="end"/>
        </w:r>
      </w:hyperlink>
    </w:p>
    <w:p w14:paraId="61DD9E96" w14:textId="7E4D5A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1" w:history="1">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r>
          <w:rPr>
            <w:noProof/>
            <w:webHidden/>
          </w:rPr>
        </w:r>
        <w:r>
          <w:rPr>
            <w:noProof/>
            <w:webHidden/>
          </w:rPr>
          <w:fldChar w:fldCharType="separate"/>
        </w:r>
        <w:r>
          <w:rPr>
            <w:noProof/>
            <w:webHidden/>
          </w:rPr>
          <w:t>24</w:t>
        </w:r>
        <w:r>
          <w:rPr>
            <w:noProof/>
            <w:webHidden/>
          </w:rPr>
          <w:fldChar w:fldCharType="end"/>
        </w:r>
      </w:hyperlink>
    </w:p>
    <w:p w14:paraId="0E19BF5B" w14:textId="1E3D5BE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2" w:history="1">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r>
          <w:rPr>
            <w:noProof/>
            <w:webHidden/>
          </w:rPr>
        </w:r>
        <w:r>
          <w:rPr>
            <w:noProof/>
            <w:webHidden/>
          </w:rPr>
          <w:fldChar w:fldCharType="separate"/>
        </w:r>
        <w:r>
          <w:rPr>
            <w:noProof/>
            <w:webHidden/>
          </w:rPr>
          <w:t>24</w:t>
        </w:r>
        <w:r>
          <w:rPr>
            <w:noProof/>
            <w:webHidden/>
          </w:rPr>
          <w:fldChar w:fldCharType="end"/>
        </w:r>
      </w:hyperlink>
    </w:p>
    <w:p w14:paraId="0CCEB7E4" w14:textId="1B62016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3" w:history="1">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r>
          <w:rPr>
            <w:noProof/>
            <w:webHidden/>
          </w:rPr>
        </w:r>
        <w:r>
          <w:rPr>
            <w:noProof/>
            <w:webHidden/>
          </w:rPr>
          <w:fldChar w:fldCharType="separate"/>
        </w:r>
        <w:r>
          <w:rPr>
            <w:noProof/>
            <w:webHidden/>
          </w:rPr>
          <w:t>24</w:t>
        </w:r>
        <w:r>
          <w:rPr>
            <w:noProof/>
            <w:webHidden/>
          </w:rPr>
          <w:fldChar w:fldCharType="end"/>
        </w:r>
      </w:hyperlink>
    </w:p>
    <w:p w14:paraId="71715149" w14:textId="3A26C85B"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4" w:history="1">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r>
          <w:rPr>
            <w:noProof/>
            <w:webHidden/>
          </w:rPr>
        </w:r>
        <w:r>
          <w:rPr>
            <w:noProof/>
            <w:webHidden/>
          </w:rPr>
          <w:fldChar w:fldCharType="separate"/>
        </w:r>
        <w:r>
          <w:rPr>
            <w:noProof/>
            <w:webHidden/>
          </w:rPr>
          <w:t>25</w:t>
        </w:r>
        <w:r>
          <w:rPr>
            <w:noProof/>
            <w:webHidden/>
          </w:rPr>
          <w:fldChar w:fldCharType="end"/>
        </w:r>
      </w:hyperlink>
    </w:p>
    <w:p w14:paraId="234844D9" w14:textId="1286858E"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35" w:history="1">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r>
          <w:rPr>
            <w:noProof/>
            <w:webHidden/>
          </w:rPr>
        </w:r>
        <w:r>
          <w:rPr>
            <w:noProof/>
            <w:webHidden/>
          </w:rPr>
          <w:fldChar w:fldCharType="separate"/>
        </w:r>
        <w:r>
          <w:rPr>
            <w:noProof/>
            <w:webHidden/>
          </w:rPr>
          <w:t>25</w:t>
        </w:r>
        <w:r>
          <w:rPr>
            <w:noProof/>
            <w:webHidden/>
          </w:rPr>
          <w:fldChar w:fldCharType="end"/>
        </w:r>
      </w:hyperlink>
    </w:p>
    <w:p w14:paraId="2685FEE4" w14:textId="73AD6A4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6" w:history="1">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r>
          <w:rPr>
            <w:noProof/>
            <w:webHidden/>
          </w:rPr>
        </w:r>
        <w:r>
          <w:rPr>
            <w:noProof/>
            <w:webHidden/>
          </w:rPr>
          <w:fldChar w:fldCharType="separate"/>
        </w:r>
        <w:r>
          <w:rPr>
            <w:noProof/>
            <w:webHidden/>
          </w:rPr>
          <w:t>25</w:t>
        </w:r>
        <w:r>
          <w:rPr>
            <w:noProof/>
            <w:webHidden/>
          </w:rPr>
          <w:fldChar w:fldCharType="end"/>
        </w:r>
      </w:hyperlink>
    </w:p>
    <w:p w14:paraId="7D90444B" w14:textId="0A503058"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7" w:history="1">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r>
          <w:rPr>
            <w:noProof/>
            <w:webHidden/>
          </w:rPr>
        </w:r>
        <w:r>
          <w:rPr>
            <w:noProof/>
            <w:webHidden/>
          </w:rPr>
          <w:fldChar w:fldCharType="separate"/>
        </w:r>
        <w:r>
          <w:rPr>
            <w:noProof/>
            <w:webHidden/>
          </w:rPr>
          <w:t>25</w:t>
        </w:r>
        <w:r>
          <w:rPr>
            <w:noProof/>
            <w:webHidden/>
          </w:rPr>
          <w:fldChar w:fldCharType="end"/>
        </w:r>
      </w:hyperlink>
    </w:p>
    <w:p w14:paraId="2298FECA" w14:textId="210AEE9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38" w:history="1">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r>
          <w:rPr>
            <w:noProof/>
            <w:webHidden/>
          </w:rPr>
        </w:r>
        <w:r>
          <w:rPr>
            <w:noProof/>
            <w:webHidden/>
          </w:rPr>
          <w:fldChar w:fldCharType="separate"/>
        </w:r>
        <w:r>
          <w:rPr>
            <w:noProof/>
            <w:webHidden/>
          </w:rPr>
          <w:t>25</w:t>
        </w:r>
        <w:r>
          <w:rPr>
            <w:noProof/>
            <w:webHidden/>
          </w:rPr>
          <w:fldChar w:fldCharType="end"/>
        </w:r>
      </w:hyperlink>
    </w:p>
    <w:p w14:paraId="62734381" w14:textId="6F4EADB7"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39"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r>
          <w:rPr>
            <w:noProof/>
            <w:webHidden/>
          </w:rPr>
        </w:r>
        <w:r>
          <w:rPr>
            <w:noProof/>
            <w:webHidden/>
          </w:rPr>
          <w:fldChar w:fldCharType="separate"/>
        </w:r>
        <w:r>
          <w:rPr>
            <w:noProof/>
            <w:webHidden/>
          </w:rPr>
          <w:t>25</w:t>
        </w:r>
        <w:r>
          <w:rPr>
            <w:noProof/>
            <w:webHidden/>
          </w:rPr>
          <w:fldChar w:fldCharType="end"/>
        </w:r>
      </w:hyperlink>
    </w:p>
    <w:p w14:paraId="7AF18792" w14:textId="1F941056"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0"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r>
          <w:rPr>
            <w:noProof/>
            <w:webHidden/>
          </w:rPr>
        </w:r>
        <w:r>
          <w:rPr>
            <w:noProof/>
            <w:webHidden/>
          </w:rPr>
          <w:fldChar w:fldCharType="separate"/>
        </w:r>
        <w:r>
          <w:rPr>
            <w:noProof/>
            <w:webHidden/>
          </w:rPr>
          <w:t>25</w:t>
        </w:r>
        <w:r>
          <w:rPr>
            <w:noProof/>
            <w:webHidden/>
          </w:rPr>
          <w:fldChar w:fldCharType="end"/>
        </w:r>
      </w:hyperlink>
    </w:p>
    <w:p w14:paraId="1EEAF8D5" w14:textId="0A6D9943" w:rsidR="00E37415" w:rsidRDefault="00E37415">
      <w:pPr>
        <w:pStyle w:val="TOC6"/>
        <w:rPr>
          <w:rFonts w:asciiTheme="minorHAnsi" w:eastAsiaTheme="minorEastAsia" w:hAnsiTheme="minorHAnsi" w:cstheme="minorBidi"/>
          <w:noProof/>
          <w:kern w:val="2"/>
          <w:sz w:val="22"/>
          <w:szCs w:val="22"/>
          <w:lang w:val="en-US"/>
          <w14:ligatures w14:val="standardContextual"/>
        </w:rPr>
      </w:pPr>
      <w:hyperlink w:anchor="_Toc168417641" w:history="1">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r>
          <w:rPr>
            <w:noProof/>
            <w:webHidden/>
          </w:rPr>
        </w:r>
        <w:r>
          <w:rPr>
            <w:noProof/>
            <w:webHidden/>
          </w:rPr>
          <w:fldChar w:fldCharType="separate"/>
        </w:r>
        <w:r>
          <w:rPr>
            <w:noProof/>
            <w:webHidden/>
          </w:rPr>
          <w:t>26</w:t>
        </w:r>
        <w:r>
          <w:rPr>
            <w:noProof/>
            <w:webHidden/>
          </w:rPr>
          <w:fldChar w:fldCharType="end"/>
        </w:r>
      </w:hyperlink>
    </w:p>
    <w:p w14:paraId="3758C28B" w14:textId="3AF1F87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2" w:history="1">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r>
          <w:rPr>
            <w:noProof/>
            <w:webHidden/>
          </w:rPr>
        </w:r>
        <w:r>
          <w:rPr>
            <w:noProof/>
            <w:webHidden/>
          </w:rPr>
          <w:fldChar w:fldCharType="separate"/>
        </w:r>
        <w:r>
          <w:rPr>
            <w:noProof/>
            <w:webHidden/>
          </w:rPr>
          <w:t>27</w:t>
        </w:r>
        <w:r>
          <w:rPr>
            <w:noProof/>
            <w:webHidden/>
          </w:rPr>
          <w:fldChar w:fldCharType="end"/>
        </w:r>
      </w:hyperlink>
    </w:p>
    <w:p w14:paraId="632C2D0E" w14:textId="7C5EF173"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43" w:history="1">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r>
          <w:rPr>
            <w:noProof/>
            <w:webHidden/>
          </w:rPr>
        </w:r>
        <w:r>
          <w:rPr>
            <w:noProof/>
            <w:webHidden/>
          </w:rPr>
          <w:fldChar w:fldCharType="separate"/>
        </w:r>
        <w:r>
          <w:rPr>
            <w:noProof/>
            <w:webHidden/>
          </w:rPr>
          <w:t>27</w:t>
        </w:r>
        <w:r>
          <w:rPr>
            <w:noProof/>
            <w:webHidden/>
          </w:rPr>
          <w:fldChar w:fldCharType="end"/>
        </w:r>
      </w:hyperlink>
    </w:p>
    <w:p w14:paraId="30C954C5" w14:textId="62CFDE2D"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4" w:history="1">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r>
          <w:rPr>
            <w:noProof/>
            <w:webHidden/>
          </w:rPr>
        </w:r>
        <w:r>
          <w:rPr>
            <w:noProof/>
            <w:webHidden/>
          </w:rPr>
          <w:fldChar w:fldCharType="separate"/>
        </w:r>
        <w:r>
          <w:rPr>
            <w:noProof/>
            <w:webHidden/>
          </w:rPr>
          <w:t>27</w:t>
        </w:r>
        <w:r>
          <w:rPr>
            <w:noProof/>
            <w:webHidden/>
          </w:rPr>
          <w:fldChar w:fldCharType="end"/>
        </w:r>
      </w:hyperlink>
    </w:p>
    <w:p w14:paraId="36C5C583" w14:textId="6D604B32"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5" w:history="1">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r>
          <w:rPr>
            <w:noProof/>
            <w:webHidden/>
          </w:rPr>
        </w:r>
        <w:r>
          <w:rPr>
            <w:noProof/>
            <w:webHidden/>
          </w:rPr>
          <w:fldChar w:fldCharType="separate"/>
        </w:r>
        <w:r>
          <w:rPr>
            <w:noProof/>
            <w:webHidden/>
          </w:rPr>
          <w:t>27</w:t>
        </w:r>
        <w:r>
          <w:rPr>
            <w:noProof/>
            <w:webHidden/>
          </w:rPr>
          <w:fldChar w:fldCharType="end"/>
        </w:r>
      </w:hyperlink>
    </w:p>
    <w:p w14:paraId="5C36F20D" w14:textId="5D6F6EE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6" w:history="1">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r>
          <w:rPr>
            <w:noProof/>
            <w:webHidden/>
          </w:rPr>
        </w:r>
        <w:r>
          <w:rPr>
            <w:noProof/>
            <w:webHidden/>
          </w:rPr>
          <w:fldChar w:fldCharType="separate"/>
        </w:r>
        <w:r>
          <w:rPr>
            <w:noProof/>
            <w:webHidden/>
          </w:rPr>
          <w:t>27</w:t>
        </w:r>
        <w:r>
          <w:rPr>
            <w:noProof/>
            <w:webHidden/>
          </w:rPr>
          <w:fldChar w:fldCharType="end"/>
        </w:r>
      </w:hyperlink>
    </w:p>
    <w:p w14:paraId="42F0D728" w14:textId="70946A2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7" w:history="1">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r>
          <w:rPr>
            <w:noProof/>
            <w:webHidden/>
          </w:rPr>
        </w:r>
        <w:r>
          <w:rPr>
            <w:noProof/>
            <w:webHidden/>
          </w:rPr>
          <w:fldChar w:fldCharType="separate"/>
        </w:r>
        <w:r>
          <w:rPr>
            <w:noProof/>
            <w:webHidden/>
          </w:rPr>
          <w:t>27</w:t>
        </w:r>
        <w:r>
          <w:rPr>
            <w:noProof/>
            <w:webHidden/>
          </w:rPr>
          <w:fldChar w:fldCharType="end"/>
        </w:r>
      </w:hyperlink>
    </w:p>
    <w:p w14:paraId="2C7AEBBB" w14:textId="3293245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48" w:history="1">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r>
          <w:rPr>
            <w:noProof/>
            <w:webHidden/>
          </w:rPr>
        </w:r>
        <w:r>
          <w:rPr>
            <w:noProof/>
            <w:webHidden/>
          </w:rPr>
          <w:fldChar w:fldCharType="separate"/>
        </w:r>
        <w:r>
          <w:rPr>
            <w:noProof/>
            <w:webHidden/>
          </w:rPr>
          <w:t>28</w:t>
        </w:r>
        <w:r>
          <w:rPr>
            <w:noProof/>
            <w:webHidden/>
          </w:rPr>
          <w:fldChar w:fldCharType="end"/>
        </w:r>
      </w:hyperlink>
    </w:p>
    <w:p w14:paraId="02B22261" w14:textId="0E79F34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49" w:history="1">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r>
          <w:rPr>
            <w:noProof/>
            <w:webHidden/>
          </w:rPr>
        </w:r>
        <w:r>
          <w:rPr>
            <w:noProof/>
            <w:webHidden/>
          </w:rPr>
          <w:fldChar w:fldCharType="separate"/>
        </w:r>
        <w:r>
          <w:rPr>
            <w:noProof/>
            <w:webHidden/>
          </w:rPr>
          <w:t>28</w:t>
        </w:r>
        <w:r>
          <w:rPr>
            <w:noProof/>
            <w:webHidden/>
          </w:rPr>
          <w:fldChar w:fldCharType="end"/>
        </w:r>
      </w:hyperlink>
    </w:p>
    <w:p w14:paraId="06DD949F" w14:textId="3D78086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0" w:history="1">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r>
          <w:rPr>
            <w:noProof/>
            <w:webHidden/>
          </w:rPr>
        </w:r>
        <w:r>
          <w:rPr>
            <w:noProof/>
            <w:webHidden/>
          </w:rPr>
          <w:fldChar w:fldCharType="separate"/>
        </w:r>
        <w:r>
          <w:rPr>
            <w:noProof/>
            <w:webHidden/>
          </w:rPr>
          <w:t>28</w:t>
        </w:r>
        <w:r>
          <w:rPr>
            <w:noProof/>
            <w:webHidden/>
          </w:rPr>
          <w:fldChar w:fldCharType="end"/>
        </w:r>
      </w:hyperlink>
    </w:p>
    <w:p w14:paraId="7D9B3FC6" w14:textId="78749559"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1" w:history="1">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r>
          <w:rPr>
            <w:noProof/>
            <w:webHidden/>
          </w:rPr>
        </w:r>
        <w:r>
          <w:rPr>
            <w:noProof/>
            <w:webHidden/>
          </w:rPr>
          <w:fldChar w:fldCharType="separate"/>
        </w:r>
        <w:r>
          <w:rPr>
            <w:noProof/>
            <w:webHidden/>
          </w:rPr>
          <w:t>29</w:t>
        </w:r>
        <w:r>
          <w:rPr>
            <w:noProof/>
            <w:webHidden/>
          </w:rPr>
          <w:fldChar w:fldCharType="end"/>
        </w:r>
      </w:hyperlink>
    </w:p>
    <w:p w14:paraId="47EA7F9D" w14:textId="53D6577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2" w:history="1">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r>
          <w:rPr>
            <w:noProof/>
            <w:webHidden/>
          </w:rPr>
        </w:r>
        <w:r>
          <w:rPr>
            <w:noProof/>
            <w:webHidden/>
          </w:rPr>
          <w:fldChar w:fldCharType="separate"/>
        </w:r>
        <w:r>
          <w:rPr>
            <w:noProof/>
            <w:webHidden/>
          </w:rPr>
          <w:t>29</w:t>
        </w:r>
        <w:r>
          <w:rPr>
            <w:noProof/>
            <w:webHidden/>
          </w:rPr>
          <w:fldChar w:fldCharType="end"/>
        </w:r>
      </w:hyperlink>
    </w:p>
    <w:p w14:paraId="0A2E7BEF" w14:textId="137A81B4"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3" w:history="1">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r>
          <w:rPr>
            <w:noProof/>
            <w:webHidden/>
          </w:rPr>
        </w:r>
        <w:r>
          <w:rPr>
            <w:noProof/>
            <w:webHidden/>
          </w:rPr>
          <w:fldChar w:fldCharType="separate"/>
        </w:r>
        <w:r>
          <w:rPr>
            <w:noProof/>
            <w:webHidden/>
          </w:rPr>
          <w:t>29</w:t>
        </w:r>
        <w:r>
          <w:rPr>
            <w:noProof/>
            <w:webHidden/>
          </w:rPr>
          <w:fldChar w:fldCharType="end"/>
        </w:r>
      </w:hyperlink>
    </w:p>
    <w:p w14:paraId="345547C2" w14:textId="371144C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54" w:history="1">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r>
          <w:rPr>
            <w:noProof/>
            <w:webHidden/>
          </w:rPr>
        </w:r>
        <w:r>
          <w:rPr>
            <w:noProof/>
            <w:webHidden/>
          </w:rPr>
          <w:fldChar w:fldCharType="separate"/>
        </w:r>
        <w:r>
          <w:rPr>
            <w:noProof/>
            <w:webHidden/>
          </w:rPr>
          <w:t>30</w:t>
        </w:r>
        <w:r>
          <w:rPr>
            <w:noProof/>
            <w:webHidden/>
          </w:rPr>
          <w:fldChar w:fldCharType="end"/>
        </w:r>
      </w:hyperlink>
    </w:p>
    <w:p w14:paraId="46AE9F57" w14:textId="480F197B"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5" w:history="1">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r>
          <w:rPr>
            <w:noProof/>
            <w:webHidden/>
          </w:rPr>
        </w:r>
        <w:r>
          <w:rPr>
            <w:noProof/>
            <w:webHidden/>
          </w:rPr>
          <w:fldChar w:fldCharType="separate"/>
        </w:r>
        <w:r>
          <w:rPr>
            <w:noProof/>
            <w:webHidden/>
          </w:rPr>
          <w:t>30</w:t>
        </w:r>
        <w:r>
          <w:rPr>
            <w:noProof/>
            <w:webHidden/>
          </w:rPr>
          <w:fldChar w:fldCharType="end"/>
        </w:r>
      </w:hyperlink>
    </w:p>
    <w:p w14:paraId="3423997C" w14:textId="30A5FBA8"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56" w:history="1">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r>
          <w:rPr>
            <w:noProof/>
            <w:webHidden/>
          </w:rPr>
        </w:r>
        <w:r>
          <w:rPr>
            <w:noProof/>
            <w:webHidden/>
          </w:rPr>
          <w:fldChar w:fldCharType="separate"/>
        </w:r>
        <w:r>
          <w:rPr>
            <w:noProof/>
            <w:webHidden/>
          </w:rPr>
          <w:t>31</w:t>
        </w:r>
        <w:r>
          <w:rPr>
            <w:noProof/>
            <w:webHidden/>
          </w:rPr>
          <w:fldChar w:fldCharType="end"/>
        </w:r>
      </w:hyperlink>
    </w:p>
    <w:p w14:paraId="54C3EB75" w14:textId="6B03959C"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7" w:history="1">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r>
          <w:rPr>
            <w:noProof/>
            <w:webHidden/>
          </w:rPr>
        </w:r>
        <w:r>
          <w:rPr>
            <w:noProof/>
            <w:webHidden/>
          </w:rPr>
          <w:fldChar w:fldCharType="separate"/>
        </w:r>
        <w:r>
          <w:rPr>
            <w:noProof/>
            <w:webHidden/>
          </w:rPr>
          <w:t>31</w:t>
        </w:r>
        <w:r>
          <w:rPr>
            <w:noProof/>
            <w:webHidden/>
          </w:rPr>
          <w:fldChar w:fldCharType="end"/>
        </w:r>
      </w:hyperlink>
    </w:p>
    <w:p w14:paraId="7B2CD74B" w14:textId="3B4198B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8" w:history="1">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r>
          <w:rPr>
            <w:noProof/>
            <w:webHidden/>
          </w:rPr>
        </w:r>
        <w:r>
          <w:rPr>
            <w:noProof/>
            <w:webHidden/>
          </w:rPr>
          <w:fldChar w:fldCharType="separate"/>
        </w:r>
        <w:r>
          <w:rPr>
            <w:noProof/>
            <w:webHidden/>
          </w:rPr>
          <w:t>32</w:t>
        </w:r>
        <w:r>
          <w:rPr>
            <w:noProof/>
            <w:webHidden/>
          </w:rPr>
          <w:fldChar w:fldCharType="end"/>
        </w:r>
      </w:hyperlink>
    </w:p>
    <w:p w14:paraId="024C58C1" w14:textId="07C3C0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59" w:history="1">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r>
          <w:rPr>
            <w:noProof/>
            <w:webHidden/>
          </w:rPr>
        </w:r>
        <w:r>
          <w:rPr>
            <w:noProof/>
            <w:webHidden/>
          </w:rPr>
          <w:fldChar w:fldCharType="separate"/>
        </w:r>
        <w:r>
          <w:rPr>
            <w:noProof/>
            <w:webHidden/>
          </w:rPr>
          <w:t>32</w:t>
        </w:r>
        <w:r>
          <w:rPr>
            <w:noProof/>
            <w:webHidden/>
          </w:rPr>
          <w:fldChar w:fldCharType="end"/>
        </w:r>
      </w:hyperlink>
    </w:p>
    <w:p w14:paraId="45F58502" w14:textId="19F72EB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0" w:history="1">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r>
          <w:rPr>
            <w:noProof/>
            <w:webHidden/>
          </w:rPr>
        </w:r>
        <w:r>
          <w:rPr>
            <w:noProof/>
            <w:webHidden/>
          </w:rPr>
          <w:fldChar w:fldCharType="separate"/>
        </w:r>
        <w:r>
          <w:rPr>
            <w:noProof/>
            <w:webHidden/>
          </w:rPr>
          <w:t>33</w:t>
        </w:r>
        <w:r>
          <w:rPr>
            <w:noProof/>
            <w:webHidden/>
          </w:rPr>
          <w:fldChar w:fldCharType="end"/>
        </w:r>
      </w:hyperlink>
    </w:p>
    <w:p w14:paraId="76FC6D99" w14:textId="2C778B8E"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1" w:history="1">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r>
          <w:rPr>
            <w:noProof/>
            <w:webHidden/>
          </w:rPr>
        </w:r>
        <w:r>
          <w:rPr>
            <w:noProof/>
            <w:webHidden/>
          </w:rPr>
          <w:fldChar w:fldCharType="separate"/>
        </w:r>
        <w:r>
          <w:rPr>
            <w:noProof/>
            <w:webHidden/>
          </w:rPr>
          <w:t>33</w:t>
        </w:r>
        <w:r>
          <w:rPr>
            <w:noProof/>
            <w:webHidden/>
          </w:rPr>
          <w:fldChar w:fldCharType="end"/>
        </w:r>
      </w:hyperlink>
    </w:p>
    <w:p w14:paraId="4D058F8D" w14:textId="4055AC71"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2" w:history="1">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r>
          <w:rPr>
            <w:noProof/>
            <w:webHidden/>
          </w:rPr>
        </w:r>
        <w:r>
          <w:rPr>
            <w:noProof/>
            <w:webHidden/>
          </w:rPr>
          <w:fldChar w:fldCharType="separate"/>
        </w:r>
        <w:r>
          <w:rPr>
            <w:noProof/>
            <w:webHidden/>
          </w:rPr>
          <w:t>33</w:t>
        </w:r>
        <w:r>
          <w:rPr>
            <w:noProof/>
            <w:webHidden/>
          </w:rPr>
          <w:fldChar w:fldCharType="end"/>
        </w:r>
      </w:hyperlink>
    </w:p>
    <w:p w14:paraId="6960EF8F" w14:textId="5653B91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3" w:history="1">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r>
          <w:rPr>
            <w:noProof/>
            <w:webHidden/>
          </w:rPr>
        </w:r>
        <w:r>
          <w:rPr>
            <w:noProof/>
            <w:webHidden/>
          </w:rPr>
          <w:fldChar w:fldCharType="separate"/>
        </w:r>
        <w:r>
          <w:rPr>
            <w:noProof/>
            <w:webHidden/>
          </w:rPr>
          <w:t>33</w:t>
        </w:r>
        <w:r>
          <w:rPr>
            <w:noProof/>
            <w:webHidden/>
          </w:rPr>
          <w:fldChar w:fldCharType="end"/>
        </w:r>
      </w:hyperlink>
    </w:p>
    <w:p w14:paraId="46D32AE6" w14:textId="1753E220"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4" w:history="1">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r>
          <w:rPr>
            <w:noProof/>
            <w:webHidden/>
          </w:rPr>
        </w:r>
        <w:r>
          <w:rPr>
            <w:noProof/>
            <w:webHidden/>
          </w:rPr>
          <w:fldChar w:fldCharType="separate"/>
        </w:r>
        <w:r>
          <w:rPr>
            <w:noProof/>
            <w:webHidden/>
          </w:rPr>
          <w:t>33</w:t>
        </w:r>
        <w:r>
          <w:rPr>
            <w:noProof/>
            <w:webHidden/>
          </w:rPr>
          <w:fldChar w:fldCharType="end"/>
        </w:r>
      </w:hyperlink>
    </w:p>
    <w:p w14:paraId="2E218D40" w14:textId="0E7F95F2"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5" w:history="1">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r>
          <w:rPr>
            <w:noProof/>
            <w:webHidden/>
          </w:rPr>
        </w:r>
        <w:r>
          <w:rPr>
            <w:noProof/>
            <w:webHidden/>
          </w:rPr>
          <w:fldChar w:fldCharType="separate"/>
        </w:r>
        <w:r>
          <w:rPr>
            <w:noProof/>
            <w:webHidden/>
          </w:rPr>
          <w:t>33</w:t>
        </w:r>
        <w:r>
          <w:rPr>
            <w:noProof/>
            <w:webHidden/>
          </w:rPr>
          <w:fldChar w:fldCharType="end"/>
        </w:r>
      </w:hyperlink>
    </w:p>
    <w:p w14:paraId="5834A5F8" w14:textId="77C93A8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66" w:history="1">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r>
          <w:rPr>
            <w:noProof/>
            <w:webHidden/>
          </w:rPr>
        </w:r>
        <w:r>
          <w:rPr>
            <w:noProof/>
            <w:webHidden/>
          </w:rPr>
          <w:fldChar w:fldCharType="separate"/>
        </w:r>
        <w:r>
          <w:rPr>
            <w:noProof/>
            <w:webHidden/>
          </w:rPr>
          <w:t>34</w:t>
        </w:r>
        <w:r>
          <w:rPr>
            <w:noProof/>
            <w:webHidden/>
          </w:rPr>
          <w:fldChar w:fldCharType="end"/>
        </w:r>
      </w:hyperlink>
    </w:p>
    <w:p w14:paraId="76CFED23" w14:textId="151AE55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7" w:history="1">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r>
          <w:rPr>
            <w:noProof/>
            <w:webHidden/>
          </w:rPr>
        </w:r>
        <w:r>
          <w:rPr>
            <w:noProof/>
            <w:webHidden/>
          </w:rPr>
          <w:fldChar w:fldCharType="separate"/>
        </w:r>
        <w:r>
          <w:rPr>
            <w:noProof/>
            <w:webHidden/>
          </w:rPr>
          <w:t>34</w:t>
        </w:r>
        <w:r>
          <w:rPr>
            <w:noProof/>
            <w:webHidden/>
          </w:rPr>
          <w:fldChar w:fldCharType="end"/>
        </w:r>
      </w:hyperlink>
    </w:p>
    <w:p w14:paraId="21C953F3" w14:textId="1A0A9736"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8" w:history="1">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r>
          <w:rPr>
            <w:noProof/>
            <w:webHidden/>
          </w:rPr>
        </w:r>
        <w:r>
          <w:rPr>
            <w:noProof/>
            <w:webHidden/>
          </w:rPr>
          <w:fldChar w:fldCharType="separate"/>
        </w:r>
        <w:r>
          <w:rPr>
            <w:noProof/>
            <w:webHidden/>
          </w:rPr>
          <w:t>34</w:t>
        </w:r>
        <w:r>
          <w:rPr>
            <w:noProof/>
            <w:webHidden/>
          </w:rPr>
          <w:fldChar w:fldCharType="end"/>
        </w:r>
      </w:hyperlink>
    </w:p>
    <w:p w14:paraId="43A64B0C" w14:textId="4863B6FA"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69" w:history="1">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r>
          <w:rPr>
            <w:noProof/>
            <w:webHidden/>
          </w:rPr>
        </w:r>
        <w:r>
          <w:rPr>
            <w:noProof/>
            <w:webHidden/>
          </w:rPr>
          <w:fldChar w:fldCharType="separate"/>
        </w:r>
        <w:r>
          <w:rPr>
            <w:noProof/>
            <w:webHidden/>
          </w:rPr>
          <w:t>34</w:t>
        </w:r>
        <w:r>
          <w:rPr>
            <w:noProof/>
            <w:webHidden/>
          </w:rPr>
          <w:fldChar w:fldCharType="end"/>
        </w:r>
      </w:hyperlink>
    </w:p>
    <w:p w14:paraId="5D99E6EC" w14:textId="31271FA8" w:rsidR="00E37415" w:rsidRDefault="00E37415">
      <w:pPr>
        <w:pStyle w:val="TOC5"/>
        <w:rPr>
          <w:rFonts w:asciiTheme="minorHAnsi" w:eastAsiaTheme="minorEastAsia" w:hAnsiTheme="minorHAnsi" w:cstheme="minorBidi"/>
          <w:noProof/>
          <w:kern w:val="2"/>
          <w:sz w:val="22"/>
          <w:szCs w:val="22"/>
          <w:lang w:val="en-US"/>
          <w14:ligatures w14:val="standardContextual"/>
        </w:rPr>
      </w:pPr>
      <w:hyperlink w:anchor="_Toc168417670" w:history="1">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r>
          <w:rPr>
            <w:noProof/>
            <w:webHidden/>
          </w:rPr>
        </w:r>
        <w:r>
          <w:rPr>
            <w:noProof/>
            <w:webHidden/>
          </w:rPr>
          <w:fldChar w:fldCharType="separate"/>
        </w:r>
        <w:r>
          <w:rPr>
            <w:noProof/>
            <w:webHidden/>
          </w:rPr>
          <w:t>34</w:t>
        </w:r>
        <w:r>
          <w:rPr>
            <w:noProof/>
            <w:webHidden/>
          </w:rPr>
          <w:fldChar w:fldCharType="end"/>
        </w:r>
      </w:hyperlink>
    </w:p>
    <w:p w14:paraId="743CC439" w14:textId="5687725F"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1" w:history="1">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r>
          <w:rPr>
            <w:noProof/>
            <w:webHidden/>
          </w:rPr>
        </w:r>
        <w:r>
          <w:rPr>
            <w:noProof/>
            <w:webHidden/>
          </w:rPr>
          <w:fldChar w:fldCharType="separate"/>
        </w:r>
        <w:r>
          <w:rPr>
            <w:noProof/>
            <w:webHidden/>
          </w:rPr>
          <w:t>34</w:t>
        </w:r>
        <w:r>
          <w:rPr>
            <w:noProof/>
            <w:webHidden/>
          </w:rPr>
          <w:fldChar w:fldCharType="end"/>
        </w:r>
      </w:hyperlink>
    </w:p>
    <w:p w14:paraId="5A40AC67" w14:textId="3B2B149C"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2" w:history="1">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r>
          <w:rPr>
            <w:noProof/>
            <w:webHidden/>
          </w:rPr>
        </w:r>
        <w:r>
          <w:rPr>
            <w:noProof/>
            <w:webHidden/>
          </w:rPr>
          <w:fldChar w:fldCharType="separate"/>
        </w:r>
        <w:r>
          <w:rPr>
            <w:noProof/>
            <w:webHidden/>
          </w:rPr>
          <w:t>34</w:t>
        </w:r>
        <w:r>
          <w:rPr>
            <w:noProof/>
            <w:webHidden/>
          </w:rPr>
          <w:fldChar w:fldCharType="end"/>
        </w:r>
      </w:hyperlink>
    </w:p>
    <w:p w14:paraId="7E22C242" w14:textId="0839E0E3" w:rsidR="00E37415" w:rsidRDefault="00E37415">
      <w:pPr>
        <w:pStyle w:val="TOC4"/>
        <w:rPr>
          <w:rFonts w:asciiTheme="minorHAnsi" w:eastAsiaTheme="minorEastAsia" w:hAnsiTheme="minorHAnsi" w:cstheme="minorBidi"/>
          <w:noProof/>
          <w:kern w:val="2"/>
          <w:sz w:val="22"/>
          <w:szCs w:val="22"/>
          <w:lang w:val="en-US"/>
          <w14:ligatures w14:val="standardContextual"/>
        </w:rPr>
      </w:pPr>
      <w:hyperlink w:anchor="_Toc168417673" w:history="1">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r>
          <w:rPr>
            <w:noProof/>
            <w:webHidden/>
          </w:rPr>
        </w:r>
        <w:r>
          <w:rPr>
            <w:noProof/>
            <w:webHidden/>
          </w:rPr>
          <w:fldChar w:fldCharType="separate"/>
        </w:r>
        <w:r>
          <w:rPr>
            <w:noProof/>
            <w:webHidden/>
          </w:rPr>
          <w:t>34</w:t>
        </w:r>
        <w:r>
          <w:rPr>
            <w:noProof/>
            <w:webHidden/>
          </w:rPr>
          <w:fldChar w:fldCharType="end"/>
        </w:r>
      </w:hyperlink>
    </w:p>
    <w:p w14:paraId="16834BD3" w14:textId="0D2F59D7" w:rsidR="00E37415" w:rsidRDefault="00E37415">
      <w:pPr>
        <w:pStyle w:val="TOC3"/>
        <w:rPr>
          <w:rFonts w:asciiTheme="minorHAnsi" w:eastAsiaTheme="minorEastAsia" w:hAnsiTheme="minorHAnsi" w:cstheme="minorBidi"/>
          <w:noProof/>
          <w:kern w:val="2"/>
          <w:sz w:val="22"/>
          <w:szCs w:val="22"/>
          <w:lang w:val="en-US"/>
          <w14:ligatures w14:val="standardContextual"/>
        </w:rPr>
      </w:pPr>
      <w:hyperlink w:anchor="_Toc168417674" w:history="1">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r>
          <w:rPr>
            <w:noProof/>
            <w:webHidden/>
          </w:rPr>
        </w:r>
        <w:r>
          <w:rPr>
            <w:noProof/>
            <w:webHidden/>
          </w:rPr>
          <w:fldChar w:fldCharType="separate"/>
        </w:r>
        <w:r>
          <w:rPr>
            <w:noProof/>
            <w:webHidden/>
          </w:rPr>
          <w:t>34</w:t>
        </w:r>
        <w:r>
          <w:rPr>
            <w:noProof/>
            <w:webHidden/>
          </w:rPr>
          <w:fldChar w:fldCharType="end"/>
        </w:r>
      </w:hyperlink>
    </w:p>
    <w:p w14:paraId="46009C38" w14:textId="7BDBC0A4"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5" w:history="1">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r>
          <w:rPr>
            <w:noProof/>
            <w:webHidden/>
          </w:rPr>
        </w:r>
        <w:r>
          <w:rPr>
            <w:noProof/>
            <w:webHidden/>
          </w:rPr>
          <w:fldChar w:fldCharType="separate"/>
        </w:r>
        <w:r>
          <w:rPr>
            <w:noProof/>
            <w:webHidden/>
          </w:rPr>
          <w:t>34</w:t>
        </w:r>
        <w:r>
          <w:rPr>
            <w:noProof/>
            <w:webHidden/>
          </w:rPr>
          <w:fldChar w:fldCharType="end"/>
        </w:r>
      </w:hyperlink>
    </w:p>
    <w:p w14:paraId="2075DD86" w14:textId="7FE3735F"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6" w:history="1">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r>
          <w:rPr>
            <w:noProof/>
            <w:webHidden/>
          </w:rPr>
        </w:r>
        <w:r>
          <w:rPr>
            <w:noProof/>
            <w:webHidden/>
          </w:rPr>
          <w:fldChar w:fldCharType="separate"/>
        </w:r>
        <w:r>
          <w:rPr>
            <w:noProof/>
            <w:webHidden/>
          </w:rPr>
          <w:t>34</w:t>
        </w:r>
        <w:r>
          <w:rPr>
            <w:noProof/>
            <w:webHidden/>
          </w:rPr>
          <w:fldChar w:fldCharType="end"/>
        </w:r>
      </w:hyperlink>
    </w:p>
    <w:p w14:paraId="64C0149A" w14:textId="7E38F715"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77" w:history="1">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r>
          <w:rPr>
            <w:noProof/>
            <w:webHidden/>
          </w:rPr>
        </w:r>
        <w:r>
          <w:rPr>
            <w:noProof/>
            <w:webHidden/>
          </w:rPr>
          <w:fldChar w:fldCharType="separate"/>
        </w:r>
        <w:r>
          <w:rPr>
            <w:noProof/>
            <w:webHidden/>
          </w:rPr>
          <w:t>35</w:t>
        </w:r>
        <w:r>
          <w:rPr>
            <w:noProof/>
            <w:webHidden/>
          </w:rPr>
          <w:fldChar w:fldCharType="end"/>
        </w:r>
      </w:hyperlink>
    </w:p>
    <w:p w14:paraId="37E33741" w14:textId="0F6FEF3A" w:rsidR="00E37415" w:rsidRDefault="00E37415">
      <w:pPr>
        <w:pStyle w:val="TOC2"/>
        <w:rPr>
          <w:rFonts w:asciiTheme="minorHAnsi" w:eastAsiaTheme="minorEastAsia" w:hAnsiTheme="minorHAnsi" w:cstheme="minorBidi"/>
          <w:noProof/>
          <w:kern w:val="2"/>
          <w:sz w:val="22"/>
          <w:szCs w:val="22"/>
          <w:lang w:val="en-US"/>
          <w14:ligatures w14:val="standardContextual"/>
        </w:rPr>
      </w:pPr>
      <w:hyperlink w:anchor="_Toc168417678" w:history="1">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r>
          <w:rPr>
            <w:noProof/>
            <w:webHidden/>
          </w:rPr>
        </w:r>
        <w:r>
          <w:rPr>
            <w:noProof/>
            <w:webHidden/>
          </w:rPr>
          <w:fldChar w:fldCharType="separate"/>
        </w:r>
        <w:r>
          <w:rPr>
            <w:noProof/>
            <w:webHidden/>
          </w:rPr>
          <w:t>35</w:t>
        </w:r>
        <w:r>
          <w:rPr>
            <w:noProof/>
            <w:webHidden/>
          </w:rPr>
          <w:fldChar w:fldCharType="end"/>
        </w:r>
      </w:hyperlink>
    </w:p>
    <w:p w14:paraId="22CB9441" w14:textId="28DFA405"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79" w:history="1">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r>
          <w:rPr>
            <w:noProof/>
            <w:webHidden/>
          </w:rPr>
        </w:r>
        <w:r>
          <w:rPr>
            <w:noProof/>
            <w:webHidden/>
          </w:rPr>
          <w:fldChar w:fldCharType="separate"/>
        </w:r>
        <w:r>
          <w:rPr>
            <w:noProof/>
            <w:webHidden/>
          </w:rPr>
          <w:t>36</w:t>
        </w:r>
        <w:r>
          <w:rPr>
            <w:noProof/>
            <w:webHidden/>
          </w:rPr>
          <w:fldChar w:fldCharType="end"/>
        </w:r>
      </w:hyperlink>
    </w:p>
    <w:p w14:paraId="77033AB5" w14:textId="4A9C1FD3"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0" w:history="1">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r>
          <w:rPr>
            <w:noProof/>
            <w:webHidden/>
          </w:rPr>
        </w:r>
        <w:r>
          <w:rPr>
            <w:noProof/>
            <w:webHidden/>
          </w:rPr>
          <w:fldChar w:fldCharType="separate"/>
        </w:r>
        <w:r>
          <w:rPr>
            <w:noProof/>
            <w:webHidden/>
          </w:rPr>
          <w:t>36</w:t>
        </w:r>
        <w:r>
          <w:rPr>
            <w:noProof/>
            <w:webHidden/>
          </w:rPr>
          <w:fldChar w:fldCharType="end"/>
        </w:r>
      </w:hyperlink>
    </w:p>
    <w:p w14:paraId="51F01B54" w14:textId="71BC664B" w:rsidR="00E37415" w:rsidRDefault="00E37415">
      <w:pPr>
        <w:pStyle w:val="TOC1"/>
        <w:rPr>
          <w:rFonts w:asciiTheme="minorHAnsi" w:eastAsiaTheme="minorEastAsia" w:hAnsiTheme="minorHAnsi" w:cstheme="minorBidi"/>
          <w:noProof/>
          <w:kern w:val="2"/>
          <w:szCs w:val="22"/>
          <w:lang w:val="en-US"/>
          <w14:ligatures w14:val="standardContextual"/>
        </w:rPr>
      </w:pPr>
      <w:hyperlink w:anchor="_Toc168417681" w:history="1">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r>
          <w:rPr>
            <w:noProof/>
            <w:webHidden/>
          </w:rPr>
        </w:r>
        <w:r>
          <w:rPr>
            <w:noProof/>
            <w:webHidden/>
          </w:rPr>
          <w:fldChar w:fldCharType="separate"/>
        </w:r>
        <w:r>
          <w:rPr>
            <w:noProof/>
            <w:webHidden/>
          </w:rPr>
          <w:t>36</w:t>
        </w:r>
        <w:r>
          <w:rPr>
            <w:noProof/>
            <w:webHidden/>
          </w:rPr>
          <w:fldChar w:fldCharType="end"/>
        </w:r>
      </w:hyperlink>
    </w:p>
    <w:p w14:paraId="03553CD0" w14:textId="66B12AB6" w:rsidR="00E37415" w:rsidRDefault="00E37415">
      <w:pPr>
        <w:pStyle w:val="TOC8"/>
        <w:rPr>
          <w:rFonts w:asciiTheme="minorHAnsi" w:eastAsiaTheme="minorEastAsia" w:hAnsiTheme="minorHAnsi" w:cstheme="minorBidi"/>
          <w:b w:val="0"/>
          <w:noProof/>
          <w:kern w:val="2"/>
          <w:szCs w:val="22"/>
          <w:lang w:val="en-US"/>
          <w14:ligatures w14:val="standardContextual"/>
        </w:rPr>
      </w:pPr>
      <w:hyperlink w:anchor="_Toc168417682" w:history="1">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r>
          <w:rPr>
            <w:noProof/>
            <w:webHidden/>
          </w:rPr>
        </w:r>
        <w:r>
          <w:rPr>
            <w:noProof/>
            <w:webHidden/>
          </w:rPr>
          <w:fldChar w:fldCharType="separate"/>
        </w:r>
        <w:r>
          <w:rPr>
            <w:noProof/>
            <w:webHidden/>
          </w:rPr>
          <w:t>44</w:t>
        </w:r>
        <w:r>
          <w:rPr>
            <w:noProof/>
            <w:webHidden/>
          </w:rPr>
          <w:fldChar w:fldCharType="end"/>
        </w:r>
      </w:hyperlink>
    </w:p>
    <w:p w14:paraId="12E35BEB" w14:textId="7F029C98"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68417534"/>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68417535"/>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68417536"/>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68417538"/>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68417539"/>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68417540"/>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68417541"/>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68417542"/>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68417543"/>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68417544"/>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68417545"/>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68417546"/>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68417547"/>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68417548"/>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68417549"/>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68417550"/>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68417551"/>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68417552"/>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68417553"/>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68417554"/>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68417555"/>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68417556"/>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68417557"/>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68417558"/>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68417559"/>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68417560"/>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68417561"/>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68417562"/>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68417563"/>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68417564"/>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68417565"/>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68417566"/>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68417567"/>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68417568"/>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68417569"/>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68417570"/>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68417571"/>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68417572"/>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68417573"/>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68417574"/>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68417575"/>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68417576"/>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68417577"/>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68417578"/>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68417579"/>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68417580"/>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68417581"/>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68417582"/>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68417583"/>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68417584"/>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68417585"/>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68417586"/>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68417587"/>
      <w:r w:rsidRPr="00703651">
        <w:rPr>
          <w:noProof/>
        </w:rPr>
        <w:t>6.5.2.2.1</w:t>
      </w:r>
      <w:r w:rsidRPr="00703651">
        <w:rPr>
          <w:noProof/>
        </w:rPr>
        <w:tab/>
        <w:t>General</w:t>
      </w:r>
      <w:bookmarkEnd w:id="310"/>
      <w:bookmarkEnd w:id="311"/>
      <w:bookmarkEnd w:id="312"/>
      <w:bookmarkEnd w:id="313"/>
    </w:p>
    <w:p w14:paraId="4BCA06CA" w14:textId="32C96A9E"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68417588"/>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4EB5FE46"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36E8B4DF" w:rsidR="00A20AD6" w:rsidRPr="00703651" w:rsidRDefault="009D5AC2" w:rsidP="00A20AD6">
      <w:pPr>
        <w:pStyle w:val="Heading4"/>
        <w:rPr>
          <w:noProof/>
        </w:rPr>
      </w:pPr>
      <w:bookmarkStart w:id="322" w:name="_Toc168417589"/>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68417590"/>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68417591"/>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68417592"/>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68417593"/>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68417594"/>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347" w:name="_Toc160446402"/>
      <w:bookmarkStart w:id="348" w:name="_Toc160532681"/>
      <w:bookmarkStart w:id="349" w:name="_Toc164924552"/>
      <w:bookmarkStart w:id="350" w:name="_Toc168417596"/>
      <w:r w:rsidRPr="00703651">
        <w:rPr>
          <w:noProof/>
        </w:rPr>
        <w:t>7</w:t>
      </w:r>
      <w:r w:rsidRPr="00703651">
        <w:rPr>
          <w:noProof/>
        </w:rPr>
        <w:tab/>
        <w:t>API Definitions</w:t>
      </w:r>
      <w:bookmarkEnd w:id="347"/>
      <w:bookmarkEnd w:id="348"/>
      <w:bookmarkEnd w:id="349"/>
      <w:bookmarkEnd w:id="350"/>
    </w:p>
    <w:p w14:paraId="3A7B1484" w14:textId="77777777" w:rsidR="00972A49" w:rsidRPr="00703651" w:rsidRDefault="00972A49" w:rsidP="00972A49">
      <w:pPr>
        <w:pStyle w:val="Heading2"/>
        <w:rPr>
          <w:noProof/>
          <w:lang w:eastAsia="zh-CN"/>
        </w:rPr>
      </w:pPr>
      <w:bookmarkStart w:id="351" w:name="_Toc160446403"/>
      <w:bookmarkStart w:id="352" w:name="_Toc160532682"/>
      <w:bookmarkStart w:id="353" w:name="_Toc164924553"/>
      <w:bookmarkStart w:id="354" w:name="_Toc168417597"/>
      <w:r w:rsidRPr="00703651">
        <w:rPr>
          <w:noProof/>
          <w:lang w:eastAsia="zh-CN"/>
        </w:rPr>
        <w:t>7.1</w:t>
      </w:r>
      <w:r w:rsidRPr="00703651">
        <w:rPr>
          <w:noProof/>
          <w:lang w:eastAsia="zh-CN"/>
        </w:rPr>
        <w:tab/>
        <w:t>ADAE_ServiceConfiguration API</w:t>
      </w:r>
      <w:bookmarkEnd w:id="351"/>
      <w:bookmarkEnd w:id="352"/>
      <w:bookmarkEnd w:id="353"/>
      <w:bookmarkEnd w:id="354"/>
    </w:p>
    <w:p w14:paraId="1ECEDBAE" w14:textId="77777777" w:rsidR="00972A49" w:rsidRPr="00703651" w:rsidRDefault="00972A49" w:rsidP="00972A49">
      <w:pPr>
        <w:pStyle w:val="Heading3"/>
        <w:rPr>
          <w:rFonts w:eastAsiaTheme="minorHAnsi"/>
          <w:noProof/>
          <w:lang w:eastAsia="zh-CN"/>
        </w:rPr>
      </w:pPr>
      <w:bookmarkStart w:id="355" w:name="_Toc160446404"/>
      <w:bookmarkStart w:id="356" w:name="_Toc160532683"/>
      <w:bookmarkStart w:id="357" w:name="_Toc164924554"/>
      <w:bookmarkStart w:id="358" w:name="_Toc168417598"/>
      <w:r w:rsidRPr="00703651">
        <w:rPr>
          <w:noProof/>
          <w:lang w:eastAsia="zh-CN"/>
        </w:rPr>
        <w:t>7.1.1</w:t>
      </w:r>
      <w:r w:rsidRPr="00703651">
        <w:rPr>
          <w:noProof/>
          <w:lang w:eastAsia="zh-CN"/>
        </w:rPr>
        <w:tab/>
        <w:t>Introduction</w:t>
      </w:r>
      <w:bookmarkEnd w:id="355"/>
      <w:bookmarkEnd w:id="356"/>
      <w:bookmarkEnd w:id="357"/>
      <w:bookmarkEnd w:id="35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59" w:name="_Toc160446405"/>
      <w:bookmarkStart w:id="360" w:name="_Toc160532684"/>
      <w:bookmarkStart w:id="361" w:name="_Toc164924555"/>
      <w:bookmarkStart w:id="362" w:name="_Toc168417599"/>
      <w:r w:rsidRPr="00703651">
        <w:rPr>
          <w:noProof/>
        </w:rPr>
        <w:t>7.1.2</w:t>
      </w:r>
      <w:r w:rsidRPr="00703651">
        <w:rPr>
          <w:noProof/>
        </w:rPr>
        <w:tab/>
        <w:t>Usage of HTTP</w:t>
      </w:r>
      <w:bookmarkEnd w:id="359"/>
      <w:bookmarkEnd w:id="360"/>
      <w:bookmarkEnd w:id="361"/>
      <w:bookmarkEnd w:id="362"/>
    </w:p>
    <w:p w14:paraId="0771D9DD" w14:textId="77777777" w:rsidR="008B7717" w:rsidRPr="00703651" w:rsidRDefault="008B7717" w:rsidP="008B7717">
      <w:pPr>
        <w:pStyle w:val="Heading4"/>
        <w:rPr>
          <w:rFonts w:eastAsia="SimSun"/>
          <w:noProof/>
          <w:lang w:eastAsia="zh-CN"/>
        </w:rPr>
      </w:pPr>
      <w:bookmarkStart w:id="363" w:name="_Toc11247277"/>
      <w:bookmarkStart w:id="364" w:name="_Toc27044397"/>
      <w:bookmarkStart w:id="365" w:name="_Toc36033439"/>
      <w:bookmarkStart w:id="366" w:name="_Toc45131571"/>
      <w:bookmarkStart w:id="367" w:name="_Toc49775856"/>
      <w:bookmarkStart w:id="368" w:name="_Toc51746776"/>
      <w:bookmarkStart w:id="369" w:name="_Toc66360318"/>
      <w:bookmarkStart w:id="370" w:name="_Toc68104823"/>
      <w:bookmarkStart w:id="371" w:name="_Toc74755452"/>
      <w:bookmarkStart w:id="372" w:name="_Toc105674307"/>
      <w:bookmarkStart w:id="373" w:name="_Toc130502341"/>
      <w:bookmarkStart w:id="374" w:name="_Toc145704274"/>
      <w:bookmarkStart w:id="375" w:name="_Toc160446406"/>
      <w:bookmarkStart w:id="376" w:name="_Toc160532685"/>
      <w:bookmarkStart w:id="377" w:name="_Toc164924556"/>
      <w:bookmarkStart w:id="378" w:name="_Toc168417600"/>
      <w:r w:rsidRPr="00703651">
        <w:rPr>
          <w:rFonts w:eastAsia="SimSun"/>
          <w:noProof/>
          <w:lang w:eastAsia="zh-CN"/>
        </w:rPr>
        <w:t>7.1.2.1</w:t>
      </w:r>
      <w:r w:rsidRPr="00703651">
        <w:rPr>
          <w:rFonts w:eastAsia="SimSun"/>
          <w:noProof/>
          <w:lang w:eastAsia="zh-CN"/>
        </w:rPr>
        <w:tab/>
      </w:r>
      <w:bookmarkEnd w:id="363"/>
      <w:bookmarkEnd w:id="364"/>
      <w:bookmarkEnd w:id="365"/>
      <w:bookmarkEnd w:id="366"/>
      <w:bookmarkEnd w:id="367"/>
      <w:bookmarkEnd w:id="368"/>
      <w:bookmarkEnd w:id="369"/>
      <w:bookmarkEnd w:id="370"/>
      <w:bookmarkEnd w:id="371"/>
      <w:bookmarkEnd w:id="372"/>
      <w:bookmarkEnd w:id="373"/>
      <w:bookmarkEnd w:id="374"/>
      <w:r w:rsidRPr="00703651">
        <w:rPr>
          <w:rFonts w:eastAsia="SimSun"/>
          <w:noProof/>
          <w:lang w:eastAsia="zh-CN"/>
        </w:rPr>
        <w:t>General</w:t>
      </w:r>
      <w:bookmarkEnd w:id="375"/>
      <w:bookmarkEnd w:id="376"/>
      <w:bookmarkEnd w:id="377"/>
      <w:bookmarkEnd w:id="378"/>
    </w:p>
    <w:p w14:paraId="3F667242" w14:textId="65516D81" w:rsidR="00DF5830" w:rsidRPr="00703651" w:rsidRDefault="00DF5830" w:rsidP="00DF5830">
      <w:pPr>
        <w:rPr>
          <w:noProof/>
        </w:rPr>
      </w:pPr>
      <w:bookmarkStart w:id="379" w:name="_Toc68168928"/>
      <w:bookmarkStart w:id="380" w:name="_Toc113031623"/>
      <w:bookmarkStart w:id="381" w:name="_Toc36102429"/>
      <w:bookmarkStart w:id="382" w:name="_Toc136562329"/>
      <w:bookmarkStart w:id="383" w:name="_Toc83233041"/>
      <w:bookmarkStart w:id="384" w:name="_Toc85557037"/>
      <w:bookmarkStart w:id="385" w:name="_Toc51762864"/>
      <w:bookmarkStart w:id="386" w:name="_Toc45134014"/>
      <w:bookmarkStart w:id="387" w:name="_Toc90655824"/>
      <w:bookmarkStart w:id="388" w:name="_Toc94064207"/>
      <w:bookmarkStart w:id="389" w:name="_Toc98233592"/>
      <w:bookmarkStart w:id="390" w:name="_Toc120702262"/>
      <w:bookmarkStart w:id="391" w:name="_Toc28012788"/>
      <w:bookmarkStart w:id="392" w:name="_Toc59017899"/>
      <w:bookmarkStart w:id="393" w:name="_Toc34266258"/>
      <w:bookmarkStart w:id="394" w:name="_Toc88667539"/>
      <w:bookmarkStart w:id="395" w:name="_Toc50031944"/>
      <w:bookmarkStart w:id="396" w:name="_Toc43563471"/>
      <w:bookmarkStart w:id="397" w:name="_Toc112951083"/>
      <w:bookmarkStart w:id="398" w:name="_Toc101244368"/>
      <w:bookmarkStart w:id="399" w:name="_Toc56640931"/>
      <w:bookmarkStart w:id="400" w:name="_Toc70550595"/>
      <w:bookmarkStart w:id="401" w:name="_Toc85552938"/>
      <w:bookmarkStart w:id="402" w:name="_Toc114133762"/>
      <w:bookmarkStart w:id="403" w:name="_Toc66231767"/>
      <w:bookmarkStart w:id="404" w:name="_Toc104538961"/>
      <w:bookmarkStart w:id="405" w:name="_Toc138754163"/>
      <w:bookmarkStart w:id="40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07" w:name="_Toc160446407"/>
      <w:bookmarkStart w:id="408" w:name="_Toc160532686"/>
      <w:bookmarkStart w:id="409" w:name="_Toc164924557"/>
      <w:bookmarkStart w:id="410" w:name="_Toc168417601"/>
      <w:r w:rsidRPr="00703651">
        <w:rPr>
          <w:rFonts w:eastAsia="SimSun"/>
          <w:noProof/>
        </w:rPr>
        <w:t>7.1.2.2</w:t>
      </w:r>
      <w:r w:rsidRPr="00703651">
        <w:rPr>
          <w:rFonts w:eastAsia="SimSun"/>
          <w:noProof/>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703651">
        <w:rPr>
          <w:rFonts w:eastAsia="SimSun"/>
          <w:noProof/>
        </w:rPr>
        <w:t>Content type</w:t>
      </w:r>
      <w:bookmarkEnd w:id="407"/>
      <w:bookmarkEnd w:id="408"/>
      <w:bookmarkEnd w:id="409"/>
      <w:bookmarkEnd w:id="41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11" w:name="_Toc160446408"/>
      <w:bookmarkStart w:id="412" w:name="_Toc160532687"/>
      <w:bookmarkStart w:id="413" w:name="_Toc164924558"/>
      <w:bookmarkStart w:id="414" w:name="_Toc168417602"/>
      <w:r w:rsidRPr="00703651">
        <w:rPr>
          <w:noProof/>
          <w:lang w:eastAsia="zh-CN"/>
        </w:rPr>
        <w:t>7.1.3</w:t>
      </w:r>
      <w:r w:rsidRPr="00703651">
        <w:rPr>
          <w:noProof/>
          <w:lang w:eastAsia="zh-CN"/>
        </w:rPr>
        <w:tab/>
      </w:r>
      <w:r w:rsidRPr="00703651">
        <w:rPr>
          <w:noProof/>
        </w:rPr>
        <w:t>Resources</w:t>
      </w:r>
      <w:bookmarkEnd w:id="411"/>
      <w:bookmarkEnd w:id="412"/>
      <w:bookmarkEnd w:id="413"/>
      <w:bookmarkEnd w:id="414"/>
    </w:p>
    <w:p w14:paraId="29AE0A35" w14:textId="77777777" w:rsidR="00120245" w:rsidRPr="00703651" w:rsidRDefault="00120245" w:rsidP="00120245">
      <w:pPr>
        <w:pStyle w:val="Heading4"/>
        <w:rPr>
          <w:noProof/>
          <w:lang w:eastAsia="zh-CN"/>
        </w:rPr>
      </w:pPr>
      <w:bookmarkStart w:id="415" w:name="_Toc160446409"/>
      <w:bookmarkStart w:id="416" w:name="_Toc160532688"/>
      <w:bookmarkStart w:id="417" w:name="_Toc164924559"/>
      <w:bookmarkStart w:id="418" w:name="_Toc168417603"/>
      <w:bookmarkStart w:id="419"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15"/>
      <w:bookmarkEnd w:id="416"/>
      <w:bookmarkEnd w:id="417"/>
      <w:bookmarkEnd w:id="41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420" w:name="_Hlk148951756"/>
      <w:r w:rsidRPr="00703651">
        <w:rPr>
          <w:noProof/>
        </w:rPr>
        <w:lastRenderedPageBreak/>
        <w:t xml:space="preserve">Figure 7.1.3.1-1 depicts </w:t>
      </w:r>
      <w:r w:rsidRPr="00703651">
        <w:rPr>
          <w:noProof/>
          <w:lang w:eastAsia="zh-CN"/>
        </w:rPr>
        <w:t xml:space="preserve">the resource URI structure </w:t>
      </w:r>
      <w:r w:rsidRPr="00703651">
        <w:rPr>
          <w:noProof/>
        </w:rPr>
        <w:t>of the ADAE_ServiceConfiguration API.</w:t>
      </w:r>
    </w:p>
    <w:p w14:paraId="58F30FD4" w14:textId="3EC81B88" w:rsidR="00A20AD6" w:rsidRPr="00703651" w:rsidRDefault="00A20AD6" w:rsidP="00A20AD6">
      <w:pPr>
        <w:pStyle w:val="TH"/>
        <w:rPr>
          <w:noProof/>
        </w:rPr>
      </w:pPr>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524.05pt" o:ole="">
            <v:imagedata r:id="rId11" o:title=""/>
          </v:shape>
          <o:OLEObject Type="Embed" ProgID="Visio.Drawing.15" ShapeID="_x0000_i1025" DrawAspect="Content" ObjectID="_1779104627" r:id="rId12"/>
        </w:object>
      </w:r>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421" w:name="_Toc160446410"/>
      <w:bookmarkStart w:id="422" w:name="_Toc160532689"/>
      <w:bookmarkStart w:id="423" w:name="_Toc164924560"/>
      <w:bookmarkEnd w:id="420"/>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r>
              <w:rPr>
                <w:rFonts w:eastAsia="SimSun"/>
                <w:noProof/>
              </w:rPr>
              <w:t>.</w:t>
            </w:r>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r>
              <w:rPr>
                <w:rFonts w:eastAsia="SimSun"/>
                <w:noProof/>
              </w:rPr>
              <w:t>.</w:t>
            </w:r>
          </w:p>
        </w:tc>
      </w:tr>
      <w:tr w:rsidR="00A20AD6" w:rsidRPr="00703651" w14:paraId="2C3E933C"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noProof/>
              </w:rPr>
            </w:pPr>
            <w:r>
              <w:rPr>
                <w:noProof/>
              </w:rPr>
              <w:t>fetch</w:t>
            </w:r>
          </w:p>
          <w:p w14:paraId="64D17885" w14:textId="77777777" w:rsidR="00A20AD6" w:rsidRPr="00703651" w:rsidRDefault="00A20AD6" w:rsidP="00537CBD">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r>
              <w:rPr>
                <w:rFonts w:eastAsia="SimSun"/>
                <w:noProof/>
              </w:rPr>
              <w:t>.</w:t>
            </w:r>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r>
              <w:rPr>
                <w:rFonts w:eastAsia="SimSun"/>
                <w:noProof/>
              </w:rPr>
              <w:t>.</w:t>
            </w:r>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noProof/>
              </w:rPr>
            </w:pPr>
            <w:r>
              <w:rPr>
                <w:noProof/>
              </w:rPr>
              <w:t>pull</w:t>
            </w:r>
          </w:p>
          <w:p w14:paraId="3DCA640E" w14:textId="77777777" w:rsidR="00A20AD6" w:rsidRPr="00703651" w:rsidRDefault="00A20AD6" w:rsidP="00537CBD">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186D5191" w14:textId="12CE4F5A" w:rsidR="00A20AD6" w:rsidRPr="00703651" w:rsidRDefault="00A20AD6" w:rsidP="00537CBD">
            <w:pPr>
              <w:pStyle w:val="TAL"/>
              <w:rPr>
                <w:rFonts w:eastAsia="SimSun"/>
                <w:noProof/>
              </w:rPr>
            </w:pPr>
            <w:r w:rsidRPr="00703651">
              <w:rPr>
                <w:noProof/>
              </w:rPr>
              <w:t>Pull a service experience information report</w:t>
            </w:r>
            <w:r>
              <w:rPr>
                <w:noProof/>
              </w:rPr>
              <w:t>.</w:t>
            </w:r>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424" w:name="_Toc168417604"/>
      <w:r w:rsidRPr="00703651">
        <w:rPr>
          <w:noProof/>
        </w:rPr>
        <w:t>7</w:t>
      </w:r>
      <w:r w:rsidRPr="00703651">
        <w:rPr>
          <w:noProof/>
          <w:lang w:eastAsia="zh-CN"/>
        </w:rPr>
        <w:t>.1.3.2</w:t>
      </w:r>
      <w:r w:rsidRPr="00703651">
        <w:rPr>
          <w:noProof/>
        </w:rPr>
        <w:tab/>
        <w:t>Resource: Application performance event subscription</w:t>
      </w:r>
      <w:bookmarkEnd w:id="421"/>
      <w:bookmarkEnd w:id="422"/>
      <w:bookmarkEnd w:id="423"/>
      <w:bookmarkEnd w:id="424"/>
    </w:p>
    <w:p w14:paraId="50A2C066" w14:textId="77777777" w:rsidR="00C23B80" w:rsidRPr="00703651" w:rsidRDefault="00C23B80" w:rsidP="00C23B80">
      <w:pPr>
        <w:pStyle w:val="Heading5"/>
        <w:rPr>
          <w:noProof/>
          <w:lang w:eastAsia="zh-CN"/>
        </w:rPr>
      </w:pPr>
      <w:bookmarkStart w:id="425" w:name="_Toc34154151"/>
      <w:bookmarkStart w:id="426" w:name="_Toc36041095"/>
      <w:bookmarkStart w:id="427" w:name="_Toc36041408"/>
      <w:bookmarkStart w:id="428" w:name="_Toc43196666"/>
      <w:bookmarkStart w:id="429" w:name="_Toc43481436"/>
      <w:bookmarkStart w:id="430" w:name="_Toc45134713"/>
      <w:bookmarkStart w:id="431" w:name="_Toc51189245"/>
      <w:bookmarkStart w:id="432" w:name="_Toc51763921"/>
      <w:bookmarkStart w:id="433" w:name="_Toc57206153"/>
      <w:bookmarkStart w:id="434" w:name="_Toc59019494"/>
      <w:bookmarkStart w:id="435" w:name="_Toc68170167"/>
      <w:bookmarkStart w:id="436" w:name="_Toc83234208"/>
      <w:bookmarkStart w:id="437" w:name="_Toc90661606"/>
      <w:bookmarkStart w:id="438" w:name="_Toc138755280"/>
      <w:bookmarkStart w:id="439" w:name="_Toc144222660"/>
      <w:bookmarkStart w:id="440" w:name="_Toc160446411"/>
      <w:bookmarkStart w:id="441" w:name="_Toc160532690"/>
      <w:bookmarkStart w:id="442" w:name="_Toc164924561"/>
      <w:bookmarkStart w:id="443" w:name="_Toc168417605"/>
      <w:bookmarkStart w:id="444" w:name="_Toc24868484"/>
      <w:bookmarkStart w:id="445" w:name="_Toc34153992"/>
      <w:bookmarkStart w:id="446" w:name="_Toc36040936"/>
      <w:bookmarkStart w:id="447" w:name="_Toc36041249"/>
      <w:bookmarkStart w:id="448" w:name="_Toc43196533"/>
      <w:bookmarkStart w:id="449" w:name="_Toc43481303"/>
      <w:bookmarkStart w:id="450" w:name="_Toc45134580"/>
      <w:bookmarkStart w:id="451" w:name="_Toc51189112"/>
      <w:bookmarkStart w:id="452" w:name="_Toc51763788"/>
      <w:bookmarkStart w:id="453" w:name="_Toc57206020"/>
      <w:bookmarkStart w:id="454" w:name="_Toc59019361"/>
      <w:bookmarkStart w:id="455" w:name="_Toc68170034"/>
      <w:bookmarkStart w:id="456" w:name="_Toc83234075"/>
      <w:bookmarkStart w:id="457" w:name="_Toc90661454"/>
      <w:bookmarkStart w:id="458" w:name="_Toc138754965"/>
      <w:bookmarkStart w:id="459" w:name="_Toc144222340"/>
      <w:bookmarkStart w:id="460" w:name="_Hlk143822917"/>
      <w:r w:rsidRPr="00703651">
        <w:rPr>
          <w:noProof/>
          <w:lang w:eastAsia="zh-CN"/>
        </w:rPr>
        <w:t>7.1.3.2.1</w:t>
      </w:r>
      <w:r w:rsidRPr="00703651">
        <w:rPr>
          <w:noProof/>
          <w:lang w:eastAsia="zh-CN"/>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EBBF39B" w14:textId="77777777" w:rsidR="00C23B80" w:rsidRPr="00703651" w:rsidRDefault="00C23B80" w:rsidP="00C23B80">
      <w:pPr>
        <w:rPr>
          <w:noProof/>
          <w:lang w:eastAsia="zh-CN"/>
        </w:rPr>
      </w:pPr>
      <w:bookmarkStart w:id="46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62" w:name="_Toc160446412"/>
      <w:bookmarkStart w:id="463" w:name="_Toc160532691"/>
      <w:bookmarkStart w:id="464" w:name="_Toc164924562"/>
      <w:bookmarkStart w:id="465" w:name="_Toc168417606"/>
      <w:bookmarkEnd w:id="461"/>
      <w:r w:rsidRPr="00703651">
        <w:rPr>
          <w:noProof/>
        </w:rPr>
        <w:t>7</w:t>
      </w:r>
      <w:r w:rsidRPr="00703651">
        <w:rPr>
          <w:noProof/>
          <w:lang w:eastAsia="zh-CN"/>
        </w:rPr>
        <w:t>.1.3.2</w:t>
      </w:r>
      <w:r w:rsidRPr="00703651">
        <w:rPr>
          <w:noProof/>
        </w:rPr>
        <w:t>.2</w:t>
      </w:r>
      <w:r w:rsidRPr="00703651">
        <w:rPr>
          <w:noProof/>
          <w:lang w:eastAsia="zh-CN"/>
        </w:rPr>
        <w:tab/>
        <w:t>Resource definition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2"/>
      <w:bookmarkEnd w:id="463"/>
      <w:bookmarkEnd w:id="464"/>
      <w:bookmarkEnd w:id="465"/>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6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66" w:name="_Toc160446413"/>
      <w:bookmarkStart w:id="467" w:name="_Toc160532692"/>
      <w:bookmarkStart w:id="468" w:name="_Toc164924563"/>
      <w:bookmarkStart w:id="469" w:name="_Toc168417607"/>
      <w:r w:rsidRPr="00703651">
        <w:rPr>
          <w:noProof/>
        </w:rPr>
        <w:t>7</w:t>
      </w:r>
      <w:r w:rsidRPr="00703651">
        <w:rPr>
          <w:noProof/>
          <w:lang w:eastAsia="zh-CN"/>
        </w:rPr>
        <w:t>.1.3.2</w:t>
      </w:r>
      <w:r w:rsidRPr="00703651">
        <w:rPr>
          <w:noProof/>
        </w:rPr>
        <w:t>.3</w:t>
      </w:r>
      <w:r w:rsidRPr="00703651">
        <w:rPr>
          <w:noProof/>
        </w:rPr>
        <w:tab/>
        <w:t>Resource standard methods</w:t>
      </w:r>
      <w:bookmarkEnd w:id="466"/>
      <w:bookmarkEnd w:id="467"/>
      <w:bookmarkEnd w:id="468"/>
      <w:bookmarkEnd w:id="469"/>
    </w:p>
    <w:p w14:paraId="1D79BF4B" w14:textId="77777777" w:rsidR="00972A49" w:rsidRPr="00703651" w:rsidRDefault="00972A49" w:rsidP="00972A49">
      <w:pPr>
        <w:pStyle w:val="Heading6"/>
        <w:rPr>
          <w:noProof/>
        </w:rPr>
      </w:pPr>
      <w:bookmarkStart w:id="470" w:name="_Toc160446414"/>
      <w:bookmarkStart w:id="471" w:name="_Toc160532693"/>
      <w:bookmarkStart w:id="472" w:name="_Toc164924564"/>
      <w:bookmarkStart w:id="473" w:name="_Toc168417608"/>
      <w:r w:rsidRPr="00703651">
        <w:rPr>
          <w:noProof/>
        </w:rPr>
        <w:t>7</w:t>
      </w:r>
      <w:r w:rsidRPr="00703651">
        <w:rPr>
          <w:noProof/>
          <w:lang w:eastAsia="zh-CN"/>
        </w:rPr>
        <w:t>.1.3.2</w:t>
      </w:r>
      <w:r w:rsidRPr="00703651">
        <w:rPr>
          <w:noProof/>
        </w:rPr>
        <w:t>.3.1</w:t>
      </w:r>
      <w:r w:rsidRPr="00703651">
        <w:rPr>
          <w:noProof/>
        </w:rPr>
        <w:tab/>
        <w:t>POST</w:t>
      </w:r>
      <w:bookmarkEnd w:id="470"/>
      <w:bookmarkEnd w:id="471"/>
      <w:bookmarkEnd w:id="472"/>
      <w:bookmarkEnd w:id="473"/>
    </w:p>
    <w:p w14:paraId="40FC6170" w14:textId="77777777" w:rsidR="00C23B80" w:rsidRPr="00703651" w:rsidRDefault="00C23B80" w:rsidP="00C23B80">
      <w:pPr>
        <w:rPr>
          <w:rFonts w:eastAsia="SimSun"/>
          <w:noProof/>
        </w:rPr>
      </w:pPr>
      <w:bookmarkStart w:id="474"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475" w:name="_Hlk148715290"/>
      <w:bookmarkEnd w:id="474"/>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475"/>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476"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476"/>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477" w:name="_Toc34154155"/>
      <w:bookmarkStart w:id="478" w:name="_Toc36041099"/>
      <w:bookmarkStart w:id="479" w:name="_Toc36041412"/>
      <w:bookmarkStart w:id="480" w:name="_Toc43196670"/>
      <w:bookmarkStart w:id="481" w:name="_Toc43481440"/>
      <w:bookmarkStart w:id="482" w:name="_Toc45134717"/>
      <w:bookmarkStart w:id="483" w:name="_Toc51189249"/>
      <w:bookmarkStart w:id="484" w:name="_Toc51763925"/>
      <w:bookmarkStart w:id="485" w:name="_Toc57206157"/>
      <w:bookmarkStart w:id="486" w:name="_Toc59019498"/>
      <w:bookmarkStart w:id="487" w:name="_Toc68170171"/>
      <w:bookmarkStart w:id="488" w:name="_Toc83234212"/>
      <w:bookmarkStart w:id="489" w:name="_Toc90661610"/>
      <w:bookmarkStart w:id="490" w:name="_Toc138755286"/>
      <w:bookmarkStart w:id="491"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492" w:name="_Toc160446415"/>
      <w:bookmarkStart w:id="493" w:name="_Toc160532694"/>
      <w:bookmarkStart w:id="494" w:name="_Toc164924565"/>
      <w:bookmarkStart w:id="495" w:name="_Toc168417609"/>
      <w:r w:rsidRPr="00703651">
        <w:rPr>
          <w:noProof/>
        </w:rPr>
        <w:t>7.1.3.2.4</w:t>
      </w:r>
      <w:r w:rsidRPr="00703651">
        <w:rPr>
          <w:noProof/>
        </w:rPr>
        <w:tab/>
      </w:r>
      <w:r w:rsidRPr="00703651">
        <w:rPr>
          <w:noProof/>
          <w:lang w:eastAsia="zh-CN"/>
        </w:rPr>
        <w:t>Resource custom operations</w:t>
      </w:r>
      <w:bookmarkEnd w:id="492"/>
      <w:bookmarkEnd w:id="493"/>
      <w:bookmarkEnd w:id="494"/>
      <w:bookmarkEnd w:id="495"/>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496" w:name="_Toc160446416"/>
      <w:bookmarkStart w:id="497" w:name="_Toc160532695"/>
      <w:bookmarkStart w:id="498" w:name="_Toc164924566"/>
      <w:bookmarkStart w:id="499" w:name="_Toc168417610"/>
      <w:bookmarkStart w:id="500" w:name="_Hlk152857417"/>
      <w:bookmarkEnd w:id="41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496"/>
      <w:bookmarkEnd w:id="497"/>
      <w:bookmarkEnd w:id="498"/>
      <w:bookmarkEnd w:id="499"/>
    </w:p>
    <w:p w14:paraId="227A1C95" w14:textId="77777777" w:rsidR="00371931" w:rsidRPr="00703651" w:rsidRDefault="00371931" w:rsidP="00371931">
      <w:pPr>
        <w:pStyle w:val="Heading5"/>
        <w:rPr>
          <w:noProof/>
          <w:lang w:eastAsia="zh-CN"/>
        </w:rPr>
      </w:pPr>
      <w:bookmarkStart w:id="501" w:name="_Toc160446417"/>
      <w:bookmarkStart w:id="502" w:name="_Toc160532696"/>
      <w:bookmarkStart w:id="503" w:name="_Toc164924567"/>
      <w:bookmarkStart w:id="504" w:name="_Toc168417611"/>
      <w:r w:rsidRPr="00703651">
        <w:rPr>
          <w:noProof/>
          <w:lang w:eastAsia="zh-CN"/>
        </w:rPr>
        <w:t>7.1.3.3.1</w:t>
      </w:r>
      <w:r w:rsidRPr="00703651">
        <w:rPr>
          <w:noProof/>
          <w:lang w:eastAsia="zh-CN"/>
        </w:rPr>
        <w:tab/>
        <w:t>Description</w:t>
      </w:r>
      <w:bookmarkEnd w:id="501"/>
      <w:bookmarkEnd w:id="502"/>
      <w:bookmarkEnd w:id="503"/>
      <w:bookmarkEnd w:id="504"/>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05" w:name="_Toc160446418"/>
      <w:bookmarkStart w:id="506" w:name="_Toc160532697"/>
      <w:bookmarkStart w:id="507" w:name="_Toc164924568"/>
      <w:bookmarkStart w:id="508" w:name="_Toc168417612"/>
      <w:r w:rsidRPr="00703651">
        <w:rPr>
          <w:noProof/>
          <w:lang w:eastAsia="zh-CN"/>
        </w:rPr>
        <w:t>7.1.3.3.2</w:t>
      </w:r>
      <w:r w:rsidRPr="00703651">
        <w:rPr>
          <w:noProof/>
          <w:lang w:eastAsia="zh-CN"/>
        </w:rPr>
        <w:tab/>
        <w:t>Resource Definition</w:t>
      </w:r>
      <w:bookmarkEnd w:id="505"/>
      <w:bookmarkEnd w:id="506"/>
      <w:bookmarkEnd w:id="507"/>
      <w:bookmarkEnd w:id="508"/>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09" w:name="_Hlk152233044"/>
      <w:r w:rsidRPr="00703651">
        <w:rPr>
          <w:b/>
          <w:noProof/>
          <w:lang w:eastAsia="zh-CN"/>
        </w:rPr>
        <w:t>{apiRoot}/adae-sc/&lt;apiVersion&gt;/application-performance</w:t>
      </w:r>
      <w:bookmarkStart w:id="510" w:name="_Hlk152690914"/>
      <w:bookmarkEnd w:id="509"/>
      <w:r w:rsidRPr="00703651">
        <w:rPr>
          <w:b/>
          <w:noProof/>
          <w:lang w:eastAsia="zh-CN"/>
        </w:rPr>
        <w:t>/{appPerfId}</w:t>
      </w:r>
      <w:bookmarkEnd w:id="510"/>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11" w:name="_Toc160446419"/>
      <w:bookmarkStart w:id="512" w:name="_Toc160532698"/>
      <w:bookmarkStart w:id="513" w:name="_Toc164924569"/>
      <w:bookmarkStart w:id="514" w:name="_Toc168417613"/>
      <w:r w:rsidRPr="00703651">
        <w:rPr>
          <w:noProof/>
          <w:lang w:eastAsia="zh-CN"/>
        </w:rPr>
        <w:t>7.1.3.3.3</w:t>
      </w:r>
      <w:r w:rsidRPr="00703651">
        <w:rPr>
          <w:noProof/>
          <w:lang w:eastAsia="zh-CN"/>
        </w:rPr>
        <w:tab/>
        <w:t>Resource Standard Methods</w:t>
      </w:r>
      <w:bookmarkEnd w:id="511"/>
      <w:bookmarkEnd w:id="512"/>
      <w:bookmarkEnd w:id="513"/>
      <w:bookmarkEnd w:id="514"/>
    </w:p>
    <w:p w14:paraId="677B9218" w14:textId="77777777" w:rsidR="00371931" w:rsidRPr="00703651" w:rsidRDefault="00371931" w:rsidP="00371931">
      <w:pPr>
        <w:pStyle w:val="Heading5"/>
        <w:rPr>
          <w:noProof/>
          <w:lang w:eastAsia="zh-CN"/>
        </w:rPr>
      </w:pPr>
      <w:bookmarkStart w:id="515" w:name="_Toc160446420"/>
      <w:bookmarkStart w:id="516" w:name="_Toc160532699"/>
      <w:bookmarkStart w:id="517" w:name="_Toc164924570"/>
      <w:bookmarkStart w:id="518" w:name="_Toc168417614"/>
      <w:r w:rsidRPr="00703651">
        <w:rPr>
          <w:noProof/>
          <w:lang w:eastAsia="zh-CN"/>
        </w:rPr>
        <w:t>7.1.3.3.3.1</w:t>
      </w:r>
      <w:r w:rsidRPr="00703651">
        <w:rPr>
          <w:noProof/>
          <w:lang w:eastAsia="zh-CN"/>
        </w:rPr>
        <w:tab/>
        <w:t>DELETE</w:t>
      </w:r>
      <w:bookmarkEnd w:id="515"/>
      <w:bookmarkEnd w:id="516"/>
      <w:bookmarkEnd w:id="517"/>
      <w:bookmarkEnd w:id="518"/>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19" w:name="_Toc160446421"/>
      <w:bookmarkStart w:id="520"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21" w:name="_Toc164924571"/>
      <w:bookmarkStart w:id="522" w:name="_Toc168417615"/>
      <w:r w:rsidRPr="00703651">
        <w:rPr>
          <w:noProof/>
          <w:lang w:eastAsia="zh-CN"/>
        </w:rPr>
        <w:t>7.1.3.3.4</w:t>
      </w:r>
      <w:r w:rsidRPr="00703651">
        <w:rPr>
          <w:noProof/>
          <w:lang w:eastAsia="zh-CN"/>
        </w:rPr>
        <w:tab/>
        <w:t>Resource Custom Operations</w:t>
      </w:r>
      <w:bookmarkEnd w:id="519"/>
      <w:bookmarkEnd w:id="520"/>
      <w:bookmarkEnd w:id="521"/>
      <w:bookmarkEnd w:id="52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23" w:name="_Toc160446422"/>
      <w:bookmarkStart w:id="524" w:name="_Toc160532701"/>
      <w:bookmarkStart w:id="525" w:name="_Toc164924572"/>
      <w:bookmarkStart w:id="526" w:name="_Toc168417616"/>
      <w:bookmarkStart w:id="527" w:name="_Hlk152869602"/>
      <w:bookmarkEnd w:id="500"/>
      <w:r w:rsidRPr="00703651">
        <w:rPr>
          <w:noProof/>
        </w:rPr>
        <w:t>7</w:t>
      </w:r>
      <w:r w:rsidRPr="00703651">
        <w:rPr>
          <w:noProof/>
          <w:lang w:eastAsia="zh-CN"/>
        </w:rPr>
        <w:t>.1.3.4</w:t>
      </w:r>
      <w:r w:rsidRPr="00703651">
        <w:rPr>
          <w:noProof/>
        </w:rPr>
        <w:tab/>
        <w:t>Resource: UE-to-UE session performance analytics</w:t>
      </w:r>
      <w:bookmarkEnd w:id="523"/>
      <w:bookmarkEnd w:id="524"/>
      <w:bookmarkEnd w:id="525"/>
      <w:bookmarkEnd w:id="526"/>
    </w:p>
    <w:p w14:paraId="1968267E" w14:textId="5D4B9859" w:rsidR="00371931" w:rsidRPr="00703651" w:rsidRDefault="00371931" w:rsidP="00371931">
      <w:pPr>
        <w:pStyle w:val="Heading5"/>
        <w:rPr>
          <w:noProof/>
        </w:rPr>
      </w:pPr>
      <w:bookmarkStart w:id="528" w:name="_Toc160446423"/>
      <w:bookmarkStart w:id="529" w:name="_Toc160532702"/>
      <w:bookmarkStart w:id="530" w:name="_Toc164924573"/>
      <w:bookmarkStart w:id="531" w:name="_Toc168417617"/>
      <w:r w:rsidRPr="00703651">
        <w:rPr>
          <w:noProof/>
        </w:rPr>
        <w:t>7</w:t>
      </w:r>
      <w:r w:rsidRPr="00703651">
        <w:rPr>
          <w:noProof/>
          <w:lang w:eastAsia="zh-CN"/>
        </w:rPr>
        <w:t>.1.3.4</w:t>
      </w:r>
      <w:r w:rsidRPr="00703651">
        <w:rPr>
          <w:noProof/>
        </w:rPr>
        <w:t>.1</w:t>
      </w:r>
      <w:r w:rsidRPr="00703651">
        <w:rPr>
          <w:noProof/>
        </w:rPr>
        <w:tab/>
        <w:t>Description</w:t>
      </w:r>
      <w:bookmarkEnd w:id="528"/>
      <w:bookmarkEnd w:id="529"/>
      <w:bookmarkEnd w:id="530"/>
      <w:bookmarkEnd w:id="531"/>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32" w:name="_Toc160446424"/>
      <w:bookmarkStart w:id="533" w:name="_Toc160532703"/>
      <w:bookmarkStart w:id="534" w:name="_Toc164924574"/>
      <w:bookmarkStart w:id="535" w:name="_Toc168417618"/>
      <w:bookmarkStart w:id="536" w:name="_Hlk148009941"/>
      <w:r w:rsidRPr="00703651">
        <w:rPr>
          <w:noProof/>
        </w:rPr>
        <w:t>7.1.3.4.2</w:t>
      </w:r>
      <w:r w:rsidRPr="00703651">
        <w:rPr>
          <w:noProof/>
          <w:lang w:eastAsia="zh-CN"/>
        </w:rPr>
        <w:tab/>
        <w:t>Resource definition</w:t>
      </w:r>
      <w:bookmarkEnd w:id="532"/>
      <w:bookmarkEnd w:id="533"/>
      <w:bookmarkEnd w:id="534"/>
      <w:bookmarkEnd w:id="535"/>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37" w:name="_Toc160446425"/>
      <w:bookmarkStart w:id="538" w:name="_Toc160532704"/>
      <w:bookmarkStart w:id="539" w:name="_Toc164924575"/>
      <w:bookmarkStart w:id="540" w:name="_Toc168417619"/>
      <w:bookmarkEnd w:id="536"/>
      <w:r w:rsidRPr="00703651">
        <w:rPr>
          <w:noProof/>
        </w:rPr>
        <w:t>7.1.3.4.3</w:t>
      </w:r>
      <w:r w:rsidRPr="00703651">
        <w:rPr>
          <w:noProof/>
        </w:rPr>
        <w:tab/>
        <w:t>Resource standard methods</w:t>
      </w:r>
      <w:bookmarkEnd w:id="537"/>
      <w:bookmarkEnd w:id="538"/>
      <w:bookmarkEnd w:id="539"/>
      <w:bookmarkEnd w:id="540"/>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41" w:name="_Toc160446426"/>
      <w:bookmarkStart w:id="542" w:name="_Toc160532705"/>
      <w:bookmarkStart w:id="543" w:name="_Toc164924576"/>
      <w:bookmarkStart w:id="544" w:name="_Toc168417620"/>
      <w:r w:rsidRPr="00703651">
        <w:rPr>
          <w:noProof/>
        </w:rPr>
        <w:t>7.1.3.4.4</w:t>
      </w:r>
      <w:r w:rsidRPr="00703651">
        <w:rPr>
          <w:noProof/>
        </w:rPr>
        <w:tab/>
      </w:r>
      <w:r w:rsidRPr="00703651">
        <w:rPr>
          <w:noProof/>
          <w:lang w:eastAsia="zh-CN"/>
        </w:rPr>
        <w:t>Resource custom operations</w:t>
      </w:r>
      <w:bookmarkEnd w:id="541"/>
      <w:bookmarkEnd w:id="542"/>
      <w:bookmarkEnd w:id="543"/>
      <w:bookmarkEnd w:id="544"/>
    </w:p>
    <w:p w14:paraId="2BFDA130" w14:textId="5321237F" w:rsidR="00371931" w:rsidRPr="00703651" w:rsidRDefault="00371931" w:rsidP="00371931">
      <w:pPr>
        <w:pStyle w:val="Heading6"/>
        <w:rPr>
          <w:noProof/>
        </w:rPr>
      </w:pPr>
      <w:bookmarkStart w:id="545" w:name="_Toc160446427"/>
      <w:bookmarkStart w:id="546" w:name="_Toc160532706"/>
      <w:bookmarkStart w:id="547" w:name="_Toc164924577"/>
      <w:bookmarkStart w:id="548"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45"/>
      <w:bookmarkEnd w:id="546"/>
      <w:bookmarkEnd w:id="547"/>
      <w:bookmarkEnd w:id="548"/>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49" w:name="_Toc160446428"/>
      <w:bookmarkStart w:id="550" w:name="_Toc160532707"/>
      <w:bookmarkStart w:id="551" w:name="_Toc164924578"/>
      <w:bookmarkStart w:id="552" w:name="_Toc168417622"/>
      <w:r w:rsidRPr="00703651">
        <w:rPr>
          <w:noProof/>
        </w:rPr>
        <w:t>7.1.3.4.4.2</w:t>
      </w:r>
      <w:r w:rsidRPr="00703651">
        <w:rPr>
          <w:noProof/>
        </w:rPr>
        <w:tab/>
        <w:t>Fetch</w:t>
      </w:r>
      <w:bookmarkEnd w:id="549"/>
      <w:bookmarkEnd w:id="550"/>
      <w:bookmarkEnd w:id="551"/>
      <w:bookmarkEnd w:id="552"/>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53" w:name="_Toc160446429"/>
      <w:bookmarkStart w:id="554" w:name="_Toc160532708"/>
      <w:bookmarkStart w:id="555" w:name="_Hlk149908525"/>
      <w:bookmarkEnd w:id="527"/>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56"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56"/>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57" w:name="_Toc164924579"/>
      <w:bookmarkStart w:id="558" w:name="_Toc168417623"/>
      <w:r w:rsidRPr="00703651">
        <w:rPr>
          <w:noProof/>
        </w:rPr>
        <w:t>7</w:t>
      </w:r>
      <w:r w:rsidRPr="00703651">
        <w:rPr>
          <w:noProof/>
          <w:lang w:eastAsia="zh-CN"/>
        </w:rPr>
        <w:t>.1.3.5</w:t>
      </w:r>
      <w:r w:rsidRPr="00703651">
        <w:rPr>
          <w:noProof/>
        </w:rPr>
        <w:tab/>
        <w:t>Resource: Edge load data collection event subscription</w:t>
      </w:r>
      <w:bookmarkEnd w:id="553"/>
      <w:bookmarkEnd w:id="554"/>
      <w:bookmarkEnd w:id="557"/>
      <w:bookmarkEnd w:id="558"/>
    </w:p>
    <w:p w14:paraId="1749A908" w14:textId="4523EF20" w:rsidR="00371931" w:rsidRPr="00703651" w:rsidRDefault="00371931" w:rsidP="00371931">
      <w:pPr>
        <w:pStyle w:val="Heading5"/>
        <w:rPr>
          <w:noProof/>
        </w:rPr>
      </w:pPr>
      <w:bookmarkStart w:id="559" w:name="_Toc160446430"/>
      <w:bookmarkStart w:id="560" w:name="_Toc160532709"/>
      <w:bookmarkStart w:id="561" w:name="_Toc164924580"/>
      <w:bookmarkStart w:id="562" w:name="_Toc168417624"/>
      <w:r w:rsidRPr="00703651">
        <w:rPr>
          <w:noProof/>
        </w:rPr>
        <w:t>7.1.3.5.1</w:t>
      </w:r>
      <w:r w:rsidRPr="00703651">
        <w:rPr>
          <w:noProof/>
        </w:rPr>
        <w:tab/>
        <w:t>Description</w:t>
      </w:r>
      <w:bookmarkEnd w:id="559"/>
      <w:bookmarkEnd w:id="560"/>
      <w:bookmarkEnd w:id="561"/>
      <w:bookmarkEnd w:id="562"/>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63" w:name="_Toc160446431"/>
      <w:bookmarkStart w:id="564" w:name="_Toc160532710"/>
      <w:bookmarkStart w:id="565" w:name="_Toc164924581"/>
      <w:bookmarkStart w:id="566" w:name="_Toc168417625"/>
      <w:r w:rsidRPr="00703651">
        <w:rPr>
          <w:noProof/>
        </w:rPr>
        <w:t>7.1.3.5.2</w:t>
      </w:r>
      <w:r w:rsidRPr="00703651">
        <w:rPr>
          <w:noProof/>
          <w:lang w:eastAsia="zh-CN"/>
        </w:rPr>
        <w:tab/>
        <w:t>Resource definition</w:t>
      </w:r>
      <w:bookmarkEnd w:id="563"/>
      <w:bookmarkEnd w:id="564"/>
      <w:bookmarkEnd w:id="565"/>
      <w:bookmarkEnd w:id="56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67" w:name="_Toc160446432"/>
      <w:bookmarkStart w:id="568" w:name="_Toc160532711"/>
      <w:bookmarkStart w:id="569" w:name="_Toc164924582"/>
      <w:bookmarkStart w:id="570"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567"/>
      <w:bookmarkEnd w:id="568"/>
      <w:bookmarkEnd w:id="569"/>
      <w:bookmarkEnd w:id="570"/>
    </w:p>
    <w:p w14:paraId="4FBF8971" w14:textId="4D77055D" w:rsidR="00371931" w:rsidRPr="00703651" w:rsidRDefault="00371931" w:rsidP="00371931">
      <w:pPr>
        <w:pStyle w:val="Heading6"/>
        <w:rPr>
          <w:noProof/>
        </w:rPr>
      </w:pPr>
      <w:bookmarkStart w:id="571" w:name="_Toc160446433"/>
      <w:bookmarkStart w:id="572" w:name="_Toc160532712"/>
      <w:bookmarkStart w:id="573" w:name="_Toc164924583"/>
      <w:bookmarkStart w:id="574" w:name="_Toc168417627"/>
      <w:r w:rsidRPr="00703651">
        <w:rPr>
          <w:noProof/>
        </w:rPr>
        <w:t>7.1.3.5.3.1</w:t>
      </w:r>
      <w:r w:rsidRPr="00703651">
        <w:rPr>
          <w:noProof/>
        </w:rPr>
        <w:tab/>
        <w:t>POST</w:t>
      </w:r>
      <w:bookmarkEnd w:id="571"/>
      <w:bookmarkEnd w:id="572"/>
      <w:bookmarkEnd w:id="573"/>
      <w:bookmarkEnd w:id="574"/>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575" w:name="_Toc160446434"/>
      <w:bookmarkStart w:id="576" w:name="_Toc160532713"/>
      <w:bookmarkStart w:id="577" w:name="_Toc164924584"/>
      <w:bookmarkStart w:id="578" w:name="_Toc168417628"/>
      <w:r w:rsidRPr="00703651">
        <w:rPr>
          <w:noProof/>
        </w:rPr>
        <w:t>7.1.3.5.4</w:t>
      </w:r>
      <w:r w:rsidRPr="00703651">
        <w:rPr>
          <w:noProof/>
        </w:rPr>
        <w:tab/>
      </w:r>
      <w:r w:rsidRPr="00703651">
        <w:rPr>
          <w:noProof/>
          <w:lang w:eastAsia="zh-CN"/>
        </w:rPr>
        <w:t>Resource custom operations</w:t>
      </w:r>
      <w:bookmarkEnd w:id="575"/>
      <w:bookmarkEnd w:id="576"/>
      <w:bookmarkEnd w:id="577"/>
      <w:bookmarkEnd w:id="578"/>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579" w:name="_Toc160446435"/>
      <w:bookmarkStart w:id="580" w:name="_Toc160532714"/>
      <w:bookmarkStart w:id="581" w:name="_Toc164924585"/>
      <w:bookmarkStart w:id="582"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579"/>
      <w:bookmarkEnd w:id="580"/>
      <w:bookmarkEnd w:id="581"/>
      <w:bookmarkEnd w:id="582"/>
    </w:p>
    <w:p w14:paraId="2A02F55E" w14:textId="77777777" w:rsidR="00AD73B2" w:rsidRPr="00703651" w:rsidRDefault="00AD73B2" w:rsidP="00AD73B2">
      <w:pPr>
        <w:pStyle w:val="Heading5"/>
        <w:rPr>
          <w:noProof/>
          <w:lang w:eastAsia="zh-CN"/>
        </w:rPr>
      </w:pPr>
      <w:bookmarkStart w:id="583" w:name="_Toc160446436"/>
      <w:bookmarkStart w:id="584" w:name="_Toc160532715"/>
      <w:bookmarkStart w:id="585" w:name="_Toc164924586"/>
      <w:bookmarkStart w:id="586" w:name="_Toc168417630"/>
      <w:r w:rsidRPr="00703651">
        <w:rPr>
          <w:noProof/>
          <w:lang w:eastAsia="zh-CN"/>
        </w:rPr>
        <w:t>7.1.3.6.1</w:t>
      </w:r>
      <w:r w:rsidRPr="00703651">
        <w:rPr>
          <w:noProof/>
          <w:lang w:eastAsia="zh-CN"/>
        </w:rPr>
        <w:tab/>
        <w:t>Description</w:t>
      </w:r>
      <w:bookmarkEnd w:id="583"/>
      <w:bookmarkEnd w:id="584"/>
      <w:bookmarkEnd w:id="585"/>
      <w:bookmarkEnd w:id="58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587" w:name="_Toc160446437"/>
      <w:bookmarkStart w:id="588" w:name="_Toc160532716"/>
      <w:bookmarkStart w:id="589" w:name="_Toc164924587"/>
      <w:bookmarkStart w:id="590" w:name="_Toc168417631"/>
      <w:r w:rsidRPr="00703651">
        <w:rPr>
          <w:noProof/>
          <w:lang w:eastAsia="zh-CN"/>
        </w:rPr>
        <w:t>7.1.3.6.2</w:t>
      </w:r>
      <w:r w:rsidRPr="00703651">
        <w:rPr>
          <w:noProof/>
          <w:lang w:eastAsia="zh-CN"/>
        </w:rPr>
        <w:tab/>
        <w:t>Resource Definition</w:t>
      </w:r>
      <w:bookmarkEnd w:id="587"/>
      <w:bookmarkEnd w:id="588"/>
      <w:bookmarkEnd w:id="589"/>
      <w:bookmarkEnd w:id="590"/>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591" w:name="_Toc160446438"/>
      <w:bookmarkStart w:id="592" w:name="_Toc160532717"/>
      <w:bookmarkStart w:id="593" w:name="_Toc164924588"/>
      <w:bookmarkStart w:id="594" w:name="_Toc168417632"/>
      <w:r w:rsidRPr="00703651">
        <w:rPr>
          <w:noProof/>
          <w:lang w:eastAsia="zh-CN"/>
        </w:rPr>
        <w:t>7.1.3.6.3</w:t>
      </w:r>
      <w:r w:rsidRPr="00703651">
        <w:rPr>
          <w:noProof/>
          <w:lang w:eastAsia="zh-CN"/>
        </w:rPr>
        <w:tab/>
        <w:t>Resource Standard Methods</w:t>
      </w:r>
      <w:bookmarkEnd w:id="591"/>
      <w:bookmarkEnd w:id="592"/>
      <w:bookmarkEnd w:id="593"/>
      <w:bookmarkEnd w:id="594"/>
    </w:p>
    <w:p w14:paraId="0CCD9F7A" w14:textId="77777777" w:rsidR="00AD73B2" w:rsidRPr="00703651" w:rsidRDefault="00AD73B2" w:rsidP="00AD73B2">
      <w:pPr>
        <w:pStyle w:val="Heading5"/>
        <w:rPr>
          <w:noProof/>
          <w:lang w:eastAsia="zh-CN"/>
        </w:rPr>
      </w:pPr>
      <w:bookmarkStart w:id="595" w:name="_Toc160446439"/>
      <w:bookmarkStart w:id="596" w:name="_Toc160532718"/>
      <w:bookmarkStart w:id="597" w:name="_Toc164924589"/>
      <w:bookmarkStart w:id="598" w:name="_Toc168417633"/>
      <w:r w:rsidRPr="00703651">
        <w:rPr>
          <w:noProof/>
          <w:lang w:eastAsia="zh-CN"/>
        </w:rPr>
        <w:t>7.1.3.6.3.1</w:t>
      </w:r>
      <w:r w:rsidRPr="00703651">
        <w:rPr>
          <w:noProof/>
          <w:lang w:eastAsia="zh-CN"/>
        </w:rPr>
        <w:tab/>
        <w:t>DELETE</w:t>
      </w:r>
      <w:bookmarkEnd w:id="595"/>
      <w:bookmarkEnd w:id="596"/>
      <w:bookmarkEnd w:id="597"/>
      <w:bookmarkEnd w:id="598"/>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599" w:name="_Toc160446440"/>
      <w:bookmarkStart w:id="600"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01" w:name="_Toc164924590"/>
      <w:bookmarkStart w:id="602" w:name="_Toc168417634"/>
      <w:r w:rsidRPr="00703651">
        <w:rPr>
          <w:noProof/>
          <w:lang w:eastAsia="zh-CN"/>
        </w:rPr>
        <w:t>7.1.3.6.4</w:t>
      </w:r>
      <w:r w:rsidRPr="00703651">
        <w:rPr>
          <w:noProof/>
          <w:lang w:eastAsia="zh-CN"/>
        </w:rPr>
        <w:tab/>
        <w:t>Resource Custom Operations</w:t>
      </w:r>
      <w:bookmarkEnd w:id="599"/>
      <w:bookmarkEnd w:id="600"/>
      <w:bookmarkEnd w:id="601"/>
      <w:bookmarkEnd w:id="602"/>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03" w:name="_Toc160446441"/>
      <w:bookmarkStart w:id="604" w:name="_Toc160532720"/>
      <w:bookmarkStart w:id="605" w:name="_Toc164924591"/>
      <w:bookmarkStart w:id="606" w:name="_Toc168417635"/>
      <w:bookmarkStart w:id="607" w:name="_Toc35971421"/>
      <w:bookmarkStart w:id="608" w:name="_Toc130662208"/>
      <w:bookmarkEnd w:id="555"/>
      <w:r w:rsidRPr="00703651">
        <w:rPr>
          <w:noProof/>
        </w:rPr>
        <w:t>7</w:t>
      </w:r>
      <w:r w:rsidRPr="00703651">
        <w:rPr>
          <w:noProof/>
          <w:lang w:eastAsia="zh-CN"/>
        </w:rPr>
        <w:t>.1.3.7</w:t>
      </w:r>
      <w:r w:rsidRPr="00703651">
        <w:rPr>
          <w:noProof/>
        </w:rPr>
        <w:tab/>
        <w:t>Resource: Service experience information</w:t>
      </w:r>
      <w:bookmarkEnd w:id="603"/>
      <w:bookmarkEnd w:id="604"/>
      <w:bookmarkEnd w:id="605"/>
      <w:bookmarkEnd w:id="606"/>
    </w:p>
    <w:p w14:paraId="0037945D" w14:textId="1B4EF34C" w:rsidR="009D5AC2" w:rsidRPr="00703651" w:rsidRDefault="009D5AC2" w:rsidP="009D5AC2">
      <w:pPr>
        <w:pStyle w:val="Heading5"/>
        <w:rPr>
          <w:noProof/>
        </w:rPr>
      </w:pPr>
      <w:bookmarkStart w:id="609" w:name="_Toc160446442"/>
      <w:bookmarkStart w:id="610" w:name="_Toc160532721"/>
      <w:bookmarkStart w:id="611" w:name="_Toc164924592"/>
      <w:bookmarkStart w:id="612" w:name="_Toc168417636"/>
      <w:bookmarkStart w:id="613" w:name="_Hlk149908637"/>
      <w:r w:rsidRPr="00703651">
        <w:rPr>
          <w:noProof/>
        </w:rPr>
        <w:t>7</w:t>
      </w:r>
      <w:r w:rsidRPr="00703651">
        <w:rPr>
          <w:noProof/>
          <w:lang w:eastAsia="zh-CN"/>
        </w:rPr>
        <w:t>.1.3.7</w:t>
      </w:r>
      <w:r w:rsidRPr="00703651">
        <w:rPr>
          <w:noProof/>
        </w:rPr>
        <w:t>.1</w:t>
      </w:r>
      <w:r w:rsidRPr="00703651">
        <w:rPr>
          <w:noProof/>
        </w:rPr>
        <w:tab/>
        <w:t>Description</w:t>
      </w:r>
      <w:bookmarkEnd w:id="609"/>
      <w:bookmarkEnd w:id="610"/>
      <w:bookmarkEnd w:id="611"/>
      <w:bookmarkEnd w:id="612"/>
    </w:p>
    <w:p w14:paraId="2099B181" w14:textId="77777777" w:rsidR="00A20AD6" w:rsidRPr="00703651" w:rsidRDefault="00A20AD6" w:rsidP="00A20AD6">
      <w:pPr>
        <w:rPr>
          <w:noProof/>
        </w:rPr>
      </w:pPr>
      <w:bookmarkStart w:id="614" w:name="_Toc160446443"/>
      <w:bookmarkStart w:id="615" w:name="_Toc160532722"/>
      <w:bookmarkStart w:id="616" w:name="_Toc164924593"/>
      <w:bookmarkStart w:id="617" w:name="_Hlk149908672"/>
      <w:bookmarkEnd w:id="613"/>
      <w:r w:rsidRPr="00703651">
        <w:rPr>
          <w:noProof/>
        </w:rPr>
        <w:t>The resource is used by the ADAES to:</w:t>
      </w:r>
    </w:p>
    <w:p w14:paraId="3837DA95" w14:textId="4E39C36F" w:rsidR="00A20AD6" w:rsidRPr="00703651" w:rsidRDefault="00A20AD6" w:rsidP="00A20AD6">
      <w:pPr>
        <w:pStyle w:val="B10"/>
        <w:rPr>
          <w:noProof/>
        </w:rPr>
      </w:pPr>
      <w:r w:rsidRPr="00703651">
        <w:rPr>
          <w:noProof/>
        </w:rPr>
        <w:t>a)</w:t>
      </w:r>
      <w:r w:rsidRPr="00703651">
        <w:rPr>
          <w:noProof/>
        </w:rPr>
        <w:tab/>
      </w:r>
      <w:bookmarkStart w:id="618" w:name="_Hlk152925096"/>
      <w:r w:rsidRPr="00703651">
        <w:rPr>
          <w:rFonts w:eastAsia="SimSun"/>
          <w:noProof/>
        </w:rPr>
        <w:t>pull the service experience information report from the ADAEC</w:t>
      </w:r>
      <w:r w:rsidRPr="00703651">
        <w:rPr>
          <w:noProof/>
        </w:rPr>
        <w:t>.</w:t>
      </w:r>
      <w:bookmarkEnd w:id="618"/>
    </w:p>
    <w:p w14:paraId="14F785F5" w14:textId="62CFE070" w:rsidR="00A20AD6" w:rsidRPr="00703651" w:rsidRDefault="00A20AD6" w:rsidP="00A20AD6">
      <w:pPr>
        <w:pStyle w:val="Heading6"/>
        <w:rPr>
          <w:noProof/>
        </w:rPr>
      </w:pPr>
      <w:bookmarkStart w:id="619" w:name="_Toc160446445"/>
      <w:bookmarkStart w:id="620" w:name="_Toc160532724"/>
      <w:bookmarkStart w:id="621" w:name="_Toc168417637"/>
      <w:bookmarkStart w:id="622" w:name="_Toc160446446"/>
      <w:bookmarkStart w:id="623" w:name="_Toc160532725"/>
      <w:bookmarkStart w:id="624" w:name="_Toc164924596"/>
      <w:bookmarkStart w:id="625" w:name="_Toc28012417"/>
      <w:bookmarkStart w:id="626" w:name="_Toc36038370"/>
      <w:bookmarkStart w:id="627" w:name="_Toc45133640"/>
      <w:bookmarkStart w:id="628" w:name="_Toc51762394"/>
      <w:bookmarkStart w:id="629" w:name="_Toc59016966"/>
      <w:bookmarkStart w:id="630" w:name="_Toc129338881"/>
      <w:bookmarkStart w:id="631" w:name="_Toc130291750"/>
      <w:bookmarkStart w:id="632" w:name="_Toc138755022"/>
      <w:bookmarkStart w:id="633" w:name="_Toc144222397"/>
      <w:bookmarkEnd w:id="614"/>
      <w:bookmarkEnd w:id="615"/>
      <w:bookmarkEnd w:id="616"/>
      <w:bookmarkEnd w:id="617"/>
      <w:r w:rsidRPr="00703651">
        <w:rPr>
          <w:noProof/>
        </w:rPr>
        <w:t>7</w:t>
      </w:r>
      <w:r w:rsidRPr="00703651">
        <w:rPr>
          <w:noProof/>
          <w:lang w:eastAsia="zh-CN"/>
        </w:rPr>
        <w:t>.1.3.7</w:t>
      </w:r>
      <w:r w:rsidRPr="00703651">
        <w:rPr>
          <w:noProof/>
        </w:rPr>
        <w:t>.3.1</w:t>
      </w:r>
      <w:r w:rsidRPr="00703651">
        <w:rPr>
          <w:noProof/>
        </w:rPr>
        <w:tab/>
      </w:r>
      <w:r>
        <w:rPr>
          <w:noProof/>
        </w:rPr>
        <w:t>Void</w:t>
      </w:r>
      <w:bookmarkEnd w:id="619"/>
      <w:bookmarkEnd w:id="620"/>
      <w:bookmarkEnd w:id="621"/>
    </w:p>
    <w:p w14:paraId="0E1A38F8" w14:textId="66CCB46F" w:rsidR="009D5AC2" w:rsidRPr="00703651" w:rsidRDefault="009D5AC2" w:rsidP="009D5AC2">
      <w:pPr>
        <w:pStyle w:val="Heading5"/>
        <w:rPr>
          <w:noProof/>
        </w:rPr>
      </w:pPr>
      <w:bookmarkStart w:id="634" w:name="_Toc168417638"/>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22"/>
      <w:bookmarkEnd w:id="623"/>
      <w:bookmarkEnd w:id="624"/>
      <w:bookmarkEnd w:id="634"/>
    </w:p>
    <w:p w14:paraId="1F083A38" w14:textId="5632FB23" w:rsidR="009D5AC2" w:rsidRPr="00703651" w:rsidRDefault="009D5AC2" w:rsidP="009D5AC2">
      <w:pPr>
        <w:pStyle w:val="Heading6"/>
        <w:rPr>
          <w:noProof/>
        </w:rPr>
      </w:pPr>
      <w:bookmarkStart w:id="635" w:name="_Toc160446447"/>
      <w:bookmarkStart w:id="636" w:name="_Toc160532726"/>
      <w:bookmarkStart w:id="637" w:name="_Toc164924597"/>
      <w:bookmarkStart w:id="638" w:name="_Toc168417639"/>
      <w:bookmarkStart w:id="6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35"/>
      <w:bookmarkEnd w:id="636"/>
      <w:bookmarkEnd w:id="637"/>
      <w:bookmarkEnd w:id="638"/>
    </w:p>
    <w:p w14:paraId="30FE7F63" w14:textId="77777777" w:rsidR="00A20AD6" w:rsidRPr="00703651" w:rsidRDefault="00A20AD6" w:rsidP="00A20AD6">
      <w:pPr>
        <w:pStyle w:val="TH"/>
        <w:rPr>
          <w:noProof/>
        </w:rPr>
      </w:pPr>
      <w:bookmarkStart w:id="640" w:name="_Toc160446448"/>
      <w:bookmarkStart w:id="641" w:name="_Toc160532727"/>
      <w:bookmarkStart w:id="642" w:name="_Toc164924598"/>
      <w:bookmarkEnd w:id="63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07BB6D60" w:rsidR="00A20AD6" w:rsidRPr="00703651" w:rsidRDefault="009D5AC2" w:rsidP="00A20AD6">
      <w:pPr>
        <w:pStyle w:val="Heading6"/>
        <w:rPr>
          <w:noProof/>
        </w:rPr>
      </w:pPr>
      <w:bookmarkStart w:id="643"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44" w:name="_Toc160446449"/>
      <w:bookmarkStart w:id="645" w:name="_Toc160532728"/>
      <w:bookmarkStart w:id="646" w:name="_Toc164924599"/>
      <w:bookmarkEnd w:id="625"/>
      <w:bookmarkEnd w:id="626"/>
      <w:bookmarkEnd w:id="627"/>
      <w:bookmarkEnd w:id="628"/>
      <w:bookmarkEnd w:id="629"/>
      <w:bookmarkEnd w:id="630"/>
      <w:bookmarkEnd w:id="631"/>
      <w:bookmarkEnd w:id="632"/>
      <w:bookmarkEnd w:id="633"/>
      <w:bookmarkEnd w:id="640"/>
      <w:bookmarkEnd w:id="641"/>
      <w:bookmarkEnd w:id="642"/>
      <w:r w:rsidR="00A20AD6">
        <w:rPr>
          <w:noProof/>
        </w:rPr>
        <w:t>Void</w:t>
      </w:r>
      <w:bookmarkEnd w:id="643"/>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47" w:name="_Toc168417641"/>
      <w:r w:rsidRPr="00703651">
        <w:rPr>
          <w:noProof/>
        </w:rPr>
        <w:lastRenderedPageBreak/>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44"/>
      <w:bookmarkEnd w:id="645"/>
      <w:bookmarkEnd w:id="646"/>
      <w:bookmarkEnd w:id="647"/>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48" w:name="_Toc160446450"/>
      <w:bookmarkStart w:id="649"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3EE80029" w14:textId="5696B4AC" w:rsidR="00FE123E" w:rsidRPr="00703651" w:rsidRDefault="00E37415" w:rsidP="00FE123E">
      <w:pPr>
        <w:pStyle w:val="Heading3"/>
        <w:rPr>
          <w:noProof/>
        </w:rPr>
      </w:pPr>
      <w:bookmarkStart w:id="650" w:name="_Toc168417642"/>
      <w:bookmarkStart w:id="651" w:name="_Toc160446451"/>
      <w:bookmarkStart w:id="652" w:name="_Toc160532730"/>
      <w:bookmarkStart w:id="653" w:name="_Toc160446456"/>
      <w:bookmarkStart w:id="654" w:name="_Toc160532735"/>
      <w:bookmarkStart w:id="655" w:name="_Toc164924606"/>
      <w:bookmarkEnd w:id="648"/>
      <w:bookmarkEnd w:id="649"/>
      <w:r w:rsidRPr="00703651">
        <w:rPr>
          <w:noProof/>
          <w:lang w:eastAsia="zh-CN"/>
        </w:rPr>
        <w:lastRenderedPageBreak/>
        <w:t>7.1.3.8</w:t>
      </w:r>
      <w:r w:rsidRPr="00703651">
        <w:rPr>
          <w:noProof/>
          <w:lang w:eastAsia="zh-CN"/>
        </w:rPr>
        <w:tab/>
      </w:r>
      <w:r>
        <w:rPr>
          <w:noProof/>
          <w:lang w:eastAsia="zh-CN"/>
        </w:rPr>
        <w:t>Void</w:t>
      </w:r>
      <w:bookmarkStart w:id="656" w:name="_Toc168417643"/>
      <w:bookmarkEnd w:id="650"/>
      <w:bookmarkEnd w:id="651"/>
      <w:bookmarkEnd w:id="652"/>
      <w:r w:rsidR="00FE123E" w:rsidRPr="00703651">
        <w:rPr>
          <w:noProof/>
        </w:rPr>
        <w:t>7.1.4</w:t>
      </w:r>
      <w:r w:rsidR="00FE123E" w:rsidRPr="00703651">
        <w:rPr>
          <w:noProof/>
        </w:rPr>
        <w:tab/>
      </w:r>
      <w:bookmarkStart w:id="657" w:name="_Toc510696628"/>
      <w:bookmarkStart w:id="658" w:name="_Toc35971419"/>
      <w:bookmarkStart w:id="659" w:name="_Toc130662206"/>
      <w:r w:rsidR="00FE123E" w:rsidRPr="00703651">
        <w:rPr>
          <w:noProof/>
        </w:rPr>
        <w:t>Notifications</w:t>
      </w:r>
      <w:bookmarkEnd w:id="653"/>
      <w:bookmarkEnd w:id="654"/>
      <w:bookmarkEnd w:id="655"/>
      <w:bookmarkEnd w:id="656"/>
      <w:bookmarkEnd w:id="657"/>
      <w:bookmarkEnd w:id="658"/>
      <w:bookmarkEnd w:id="659"/>
    </w:p>
    <w:p w14:paraId="655AEC73" w14:textId="77777777" w:rsidR="00FE123E" w:rsidRPr="00703651" w:rsidRDefault="00FE123E" w:rsidP="00FE123E">
      <w:pPr>
        <w:pStyle w:val="Heading4"/>
        <w:rPr>
          <w:noProof/>
        </w:rPr>
      </w:pPr>
      <w:bookmarkStart w:id="660" w:name="_Toc510696629"/>
      <w:bookmarkStart w:id="661" w:name="_Toc35971420"/>
      <w:bookmarkStart w:id="662" w:name="_Toc130662207"/>
      <w:bookmarkStart w:id="663" w:name="_Toc160446457"/>
      <w:bookmarkStart w:id="664" w:name="_Toc160532736"/>
      <w:bookmarkStart w:id="665" w:name="_Toc164924607"/>
      <w:bookmarkStart w:id="666" w:name="_Toc168417644"/>
      <w:r w:rsidRPr="00703651">
        <w:rPr>
          <w:noProof/>
        </w:rPr>
        <w:t>7.1.4.1</w:t>
      </w:r>
      <w:r w:rsidRPr="00703651">
        <w:rPr>
          <w:noProof/>
        </w:rPr>
        <w:tab/>
        <w:t>General</w:t>
      </w:r>
      <w:bookmarkEnd w:id="660"/>
      <w:bookmarkEnd w:id="661"/>
      <w:bookmarkEnd w:id="662"/>
      <w:bookmarkEnd w:id="663"/>
      <w:bookmarkEnd w:id="664"/>
      <w:bookmarkEnd w:id="665"/>
      <w:bookmarkEnd w:id="6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667" w:name="_Toc160446458"/>
      <w:bookmarkStart w:id="668" w:name="_Toc160532737"/>
      <w:bookmarkStart w:id="669" w:name="_Toc164924608"/>
      <w:bookmarkStart w:id="670" w:name="_Toc168417645"/>
      <w:r w:rsidRPr="00703651">
        <w:rPr>
          <w:noProof/>
        </w:rPr>
        <w:t>7.1.4.2</w:t>
      </w:r>
      <w:r w:rsidRPr="00703651">
        <w:rPr>
          <w:noProof/>
        </w:rPr>
        <w:tab/>
        <w:t>Application performance event notification</w:t>
      </w:r>
      <w:bookmarkEnd w:id="667"/>
      <w:bookmarkEnd w:id="668"/>
      <w:bookmarkEnd w:id="669"/>
      <w:bookmarkEnd w:id="670"/>
    </w:p>
    <w:p w14:paraId="74BB0AEB" w14:textId="77777777" w:rsidR="006453D2" w:rsidRPr="00703651" w:rsidRDefault="006453D2" w:rsidP="006453D2">
      <w:pPr>
        <w:pStyle w:val="Heading5"/>
        <w:rPr>
          <w:noProof/>
        </w:rPr>
      </w:pPr>
      <w:bookmarkStart w:id="671" w:name="_Toc160446459"/>
      <w:bookmarkStart w:id="672" w:name="_Toc160532738"/>
      <w:bookmarkStart w:id="673" w:name="_Toc164924609"/>
      <w:bookmarkStart w:id="674" w:name="_Toc168417646"/>
      <w:r w:rsidRPr="00703651">
        <w:rPr>
          <w:noProof/>
        </w:rPr>
        <w:t>7.1.4.2.1</w:t>
      </w:r>
      <w:r w:rsidRPr="00703651">
        <w:rPr>
          <w:noProof/>
        </w:rPr>
        <w:tab/>
        <w:t>Description</w:t>
      </w:r>
      <w:bookmarkEnd w:id="671"/>
      <w:bookmarkEnd w:id="672"/>
      <w:bookmarkEnd w:id="673"/>
      <w:bookmarkEnd w:id="67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675" w:name="_Toc160446460"/>
      <w:bookmarkStart w:id="676" w:name="_Toc160532739"/>
      <w:bookmarkStart w:id="677" w:name="_Toc164924610"/>
      <w:bookmarkStart w:id="678" w:name="_Toc168417647"/>
      <w:r w:rsidRPr="00703651">
        <w:rPr>
          <w:noProof/>
        </w:rPr>
        <w:t>7.1.4.2.2</w:t>
      </w:r>
      <w:r w:rsidRPr="00703651">
        <w:rPr>
          <w:noProof/>
        </w:rPr>
        <w:tab/>
        <w:t>Notification definition</w:t>
      </w:r>
      <w:bookmarkEnd w:id="675"/>
      <w:bookmarkEnd w:id="676"/>
      <w:bookmarkEnd w:id="677"/>
      <w:bookmarkEnd w:id="678"/>
    </w:p>
    <w:p w14:paraId="591DF52B" w14:textId="77777777" w:rsidR="006453D2" w:rsidRPr="00703651" w:rsidRDefault="006453D2" w:rsidP="006453D2">
      <w:pPr>
        <w:rPr>
          <w:noProof/>
        </w:rPr>
      </w:pPr>
      <w:bookmarkStart w:id="67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680" w:name="_Hlk149903494"/>
      <w:bookmarkEnd w:id="67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680"/>
    <w:p w14:paraId="31A9F0F8" w14:textId="77777777" w:rsidR="003A2A0D" w:rsidRPr="00703651" w:rsidRDefault="003A2A0D" w:rsidP="003A2A0D">
      <w:pPr>
        <w:pStyle w:val="TH"/>
        <w:rPr>
          <w:noProof/>
        </w:rPr>
      </w:pPr>
      <w:r w:rsidRPr="00703651">
        <w:rPr>
          <w:noProof/>
        </w:rPr>
        <w:t xml:space="preserve">Table 7.1.4.2.2-2: </w:t>
      </w:r>
      <w:bookmarkStart w:id="681" w:name="_Hlk149903622"/>
      <w:r w:rsidRPr="00703651">
        <w:rPr>
          <w:noProof/>
        </w:rPr>
        <w:t>Data structures supported by the POST Request Body on this resource</w:t>
      </w:r>
      <w:bookmarkEnd w:id="68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68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68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683" w:name="_Toc160446461"/>
      <w:bookmarkStart w:id="684" w:name="_Toc160532740"/>
      <w:r w:rsidRPr="008612DE">
        <w:rPr>
          <w:noProof/>
        </w:rPr>
        <w:lastRenderedPageBreak/>
        <w:t xml:space="preserve">Table 7.1.4.2.2-3: </w:t>
      </w:r>
      <w:bookmarkStart w:id="685" w:name="_Hlk149903640"/>
      <w:r w:rsidRPr="008612DE">
        <w:rPr>
          <w:noProof/>
        </w:rPr>
        <w:t>Data structures supported by the POST Response Body on this resource</w:t>
      </w:r>
      <w:bookmarkEnd w:id="68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68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68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687" w:name="_Toc164924611"/>
      <w:bookmarkStart w:id="688" w:name="_Toc168417648"/>
      <w:r w:rsidRPr="00703651">
        <w:rPr>
          <w:noProof/>
        </w:rPr>
        <w:t>7.1.4.3</w:t>
      </w:r>
      <w:r w:rsidRPr="00703651">
        <w:rPr>
          <w:noProof/>
        </w:rPr>
        <w:tab/>
        <w:t>Edge load event notification</w:t>
      </w:r>
      <w:bookmarkEnd w:id="683"/>
      <w:bookmarkEnd w:id="684"/>
      <w:bookmarkEnd w:id="687"/>
      <w:bookmarkEnd w:id="688"/>
    </w:p>
    <w:p w14:paraId="4E403C7D" w14:textId="77777777" w:rsidR="006453D2" w:rsidRPr="00703651" w:rsidRDefault="006453D2" w:rsidP="006453D2">
      <w:pPr>
        <w:pStyle w:val="Heading5"/>
        <w:rPr>
          <w:noProof/>
        </w:rPr>
      </w:pPr>
      <w:bookmarkStart w:id="689" w:name="_Toc160446462"/>
      <w:bookmarkStart w:id="690" w:name="_Toc160532741"/>
      <w:bookmarkStart w:id="691" w:name="_Toc164924612"/>
      <w:bookmarkStart w:id="692" w:name="_Toc168417649"/>
      <w:r w:rsidRPr="00703651">
        <w:rPr>
          <w:noProof/>
        </w:rPr>
        <w:t>7.1.4.3.1</w:t>
      </w:r>
      <w:r w:rsidRPr="00703651">
        <w:rPr>
          <w:noProof/>
        </w:rPr>
        <w:tab/>
        <w:t>Description</w:t>
      </w:r>
      <w:bookmarkEnd w:id="689"/>
      <w:bookmarkEnd w:id="690"/>
      <w:bookmarkEnd w:id="691"/>
      <w:bookmarkEnd w:id="69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693" w:name="_Toc160446463"/>
      <w:bookmarkStart w:id="694" w:name="_Toc160532742"/>
      <w:bookmarkStart w:id="695" w:name="_Toc164924613"/>
      <w:bookmarkStart w:id="696" w:name="_Toc168417650"/>
      <w:r w:rsidRPr="00703651">
        <w:rPr>
          <w:noProof/>
        </w:rPr>
        <w:t>7.1.4.3.2</w:t>
      </w:r>
      <w:r w:rsidRPr="00703651">
        <w:rPr>
          <w:noProof/>
        </w:rPr>
        <w:tab/>
        <w:t>Notification definition</w:t>
      </w:r>
      <w:bookmarkEnd w:id="693"/>
      <w:bookmarkEnd w:id="694"/>
      <w:bookmarkEnd w:id="695"/>
      <w:bookmarkEnd w:id="69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697" w:name="_Toc160446464"/>
      <w:bookmarkStart w:id="698" w:name="_Toc160532743"/>
      <w:bookmarkStart w:id="699" w:name="_Toc35971427"/>
      <w:bookmarkStart w:id="700" w:name="_Toc130662213"/>
      <w:bookmarkEnd w:id="607"/>
      <w:bookmarkEnd w:id="60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01" w:name="_Toc164924614"/>
      <w:bookmarkStart w:id="702" w:name="_Toc168417651"/>
      <w:r w:rsidRPr="00703651">
        <w:rPr>
          <w:noProof/>
        </w:rPr>
        <w:t>7.1.4.4</w:t>
      </w:r>
      <w:r w:rsidRPr="00703651">
        <w:rPr>
          <w:noProof/>
        </w:rPr>
        <w:tab/>
        <w:t>Service experience information report event notification</w:t>
      </w:r>
      <w:bookmarkEnd w:id="697"/>
      <w:bookmarkEnd w:id="698"/>
      <w:bookmarkEnd w:id="701"/>
      <w:bookmarkEnd w:id="702"/>
    </w:p>
    <w:p w14:paraId="32354842" w14:textId="77777777" w:rsidR="009D5AC2" w:rsidRPr="00703651" w:rsidRDefault="009D5AC2" w:rsidP="009D5AC2">
      <w:pPr>
        <w:pStyle w:val="Heading5"/>
        <w:rPr>
          <w:noProof/>
        </w:rPr>
      </w:pPr>
      <w:bookmarkStart w:id="703" w:name="_Toc532994455"/>
      <w:bookmarkStart w:id="704" w:name="_Toc35971422"/>
      <w:bookmarkStart w:id="705" w:name="_Toc130662209"/>
      <w:bookmarkStart w:id="706" w:name="_Toc160446465"/>
      <w:bookmarkStart w:id="707" w:name="_Toc160532744"/>
      <w:bookmarkStart w:id="708" w:name="_Toc164924615"/>
      <w:bookmarkStart w:id="709" w:name="_Toc168417652"/>
      <w:r w:rsidRPr="00703651">
        <w:rPr>
          <w:noProof/>
        </w:rPr>
        <w:t>7.1.4.4.1</w:t>
      </w:r>
      <w:r w:rsidRPr="00703651">
        <w:rPr>
          <w:noProof/>
        </w:rPr>
        <w:tab/>
        <w:t>Description</w:t>
      </w:r>
      <w:bookmarkEnd w:id="703"/>
      <w:bookmarkEnd w:id="704"/>
      <w:bookmarkEnd w:id="705"/>
      <w:bookmarkEnd w:id="706"/>
      <w:bookmarkEnd w:id="707"/>
      <w:bookmarkEnd w:id="708"/>
      <w:bookmarkEnd w:id="70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10" w:name="_Hlk149903158"/>
      <w:r w:rsidRPr="00703651">
        <w:rPr>
          <w:rFonts w:eastAsia="SimSun" w:cs="Arial"/>
          <w:noProof/>
          <w:szCs w:val="18"/>
        </w:rPr>
        <w:t>by the ADAEC to notify the ADAES</w:t>
      </w:r>
      <w:bookmarkEnd w:id="71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11" w:name="_Toc160446466"/>
      <w:bookmarkStart w:id="712" w:name="_Toc160532745"/>
      <w:bookmarkStart w:id="713" w:name="_Toc164924616"/>
      <w:bookmarkStart w:id="714" w:name="_Toc168417653"/>
      <w:r w:rsidRPr="00703651">
        <w:rPr>
          <w:noProof/>
        </w:rPr>
        <w:t>7.1.4.4.2</w:t>
      </w:r>
      <w:r w:rsidRPr="00703651">
        <w:rPr>
          <w:noProof/>
        </w:rPr>
        <w:tab/>
        <w:t>Notification definition</w:t>
      </w:r>
      <w:bookmarkEnd w:id="711"/>
      <w:bookmarkEnd w:id="712"/>
      <w:bookmarkEnd w:id="713"/>
      <w:bookmarkEnd w:id="71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15" w:name="_Toc160446467"/>
      <w:bookmarkStart w:id="71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6EFCF8" w14:textId="77777777" w:rsidR="0005443C" w:rsidRPr="00703651" w:rsidRDefault="0005443C" w:rsidP="0005443C">
      <w:pPr>
        <w:pStyle w:val="Heading3"/>
        <w:rPr>
          <w:noProof/>
        </w:rPr>
      </w:pPr>
      <w:bookmarkStart w:id="717" w:name="_Toc164924617"/>
      <w:bookmarkStart w:id="718" w:name="_Toc168417654"/>
      <w:r w:rsidRPr="00703651">
        <w:rPr>
          <w:noProof/>
        </w:rPr>
        <w:t>7.1.5</w:t>
      </w:r>
      <w:r w:rsidRPr="00703651">
        <w:rPr>
          <w:noProof/>
        </w:rPr>
        <w:tab/>
        <w:t>Data model</w:t>
      </w:r>
      <w:bookmarkEnd w:id="699"/>
      <w:bookmarkEnd w:id="700"/>
      <w:bookmarkEnd w:id="715"/>
      <w:bookmarkEnd w:id="716"/>
      <w:bookmarkEnd w:id="717"/>
      <w:bookmarkEnd w:id="718"/>
    </w:p>
    <w:p w14:paraId="67EB6DB0" w14:textId="77777777" w:rsidR="0005443C" w:rsidRPr="00703651" w:rsidRDefault="0005443C" w:rsidP="0005443C">
      <w:pPr>
        <w:pStyle w:val="Heading4"/>
        <w:rPr>
          <w:noProof/>
        </w:rPr>
      </w:pPr>
      <w:bookmarkStart w:id="719" w:name="_Toc510696633"/>
      <w:bookmarkStart w:id="720" w:name="_Toc35971428"/>
      <w:bookmarkStart w:id="721" w:name="_Toc130662214"/>
      <w:bookmarkStart w:id="722" w:name="_Toc160446468"/>
      <w:bookmarkStart w:id="723" w:name="_Toc160532747"/>
      <w:bookmarkStart w:id="724" w:name="_Toc164924618"/>
      <w:bookmarkStart w:id="725" w:name="_Toc168417655"/>
      <w:r w:rsidRPr="00703651">
        <w:rPr>
          <w:noProof/>
        </w:rPr>
        <w:t>7.1.5.1</w:t>
      </w:r>
      <w:r w:rsidRPr="00703651">
        <w:rPr>
          <w:noProof/>
        </w:rPr>
        <w:tab/>
        <w:t>General</w:t>
      </w:r>
      <w:bookmarkEnd w:id="719"/>
      <w:bookmarkEnd w:id="720"/>
      <w:bookmarkEnd w:id="721"/>
      <w:bookmarkEnd w:id="722"/>
      <w:bookmarkEnd w:id="723"/>
      <w:bookmarkEnd w:id="724"/>
      <w:bookmarkEnd w:id="725"/>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26" w:name="_Toc130662215"/>
      <w:bookmarkStart w:id="727" w:name="_Toc160446469"/>
      <w:bookmarkStart w:id="728"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29" w:name="_Toc164924619"/>
      <w:bookmarkStart w:id="730" w:name="_Toc168417656"/>
      <w:r w:rsidRPr="00703651">
        <w:rPr>
          <w:noProof/>
        </w:rPr>
        <w:t>7.1.5.2</w:t>
      </w:r>
      <w:r w:rsidRPr="00703651">
        <w:rPr>
          <w:noProof/>
        </w:rPr>
        <w:tab/>
        <w:t>Structured data types</w:t>
      </w:r>
      <w:bookmarkEnd w:id="726"/>
      <w:bookmarkEnd w:id="727"/>
      <w:bookmarkEnd w:id="728"/>
      <w:bookmarkEnd w:id="729"/>
      <w:bookmarkEnd w:id="730"/>
    </w:p>
    <w:p w14:paraId="37C12547" w14:textId="77777777" w:rsidR="0005443C" w:rsidRPr="00703651" w:rsidRDefault="0005443C" w:rsidP="0005443C">
      <w:pPr>
        <w:pStyle w:val="Heading5"/>
        <w:rPr>
          <w:noProof/>
        </w:rPr>
      </w:pPr>
      <w:bookmarkStart w:id="731" w:name="_Toc130662216"/>
      <w:bookmarkStart w:id="732" w:name="_Toc160446470"/>
      <w:bookmarkStart w:id="733" w:name="_Toc160532749"/>
      <w:bookmarkStart w:id="734" w:name="_Toc164924620"/>
      <w:bookmarkStart w:id="735" w:name="_Toc168417657"/>
      <w:r w:rsidRPr="00703651">
        <w:rPr>
          <w:noProof/>
        </w:rPr>
        <w:t>7.1.5.2.1</w:t>
      </w:r>
      <w:r w:rsidRPr="00703651">
        <w:rPr>
          <w:noProof/>
        </w:rPr>
        <w:tab/>
        <w:t>Introduction</w:t>
      </w:r>
      <w:bookmarkEnd w:id="731"/>
      <w:bookmarkEnd w:id="732"/>
      <w:bookmarkEnd w:id="733"/>
      <w:bookmarkEnd w:id="734"/>
      <w:bookmarkEnd w:id="735"/>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36" w:name="_Toc160446471"/>
      <w:bookmarkStart w:id="737" w:name="_Toc160532750"/>
      <w:bookmarkStart w:id="738" w:name="_Toc164924621"/>
      <w:bookmarkStart w:id="739" w:name="_Toc168417658"/>
      <w:bookmarkStart w:id="740" w:name="_Hlk152924782"/>
      <w:r w:rsidRPr="00703651">
        <w:rPr>
          <w:noProof/>
        </w:rPr>
        <w:lastRenderedPageBreak/>
        <w:t>7.1.5.2.2</w:t>
      </w:r>
      <w:r w:rsidRPr="00703651">
        <w:rPr>
          <w:noProof/>
        </w:rPr>
        <w:tab/>
        <w:t>Type: Ue2UePerfReq</w:t>
      </w:r>
      <w:bookmarkEnd w:id="736"/>
      <w:bookmarkEnd w:id="737"/>
      <w:bookmarkEnd w:id="738"/>
      <w:bookmarkEnd w:id="739"/>
    </w:p>
    <w:bookmarkEnd w:id="740"/>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1CA040F4" w14:textId="77777777" w:rsidR="00DA1A37" w:rsidRDefault="00DA1A37" w:rsidP="00DA1A37">
            <w:pPr>
              <w:pStyle w:val="TAL"/>
              <w:rPr>
                <w:rFonts w:cs="Arial"/>
                <w:szCs w:val="18"/>
                <w:lang w:eastAsia="zh-CN"/>
              </w:rPr>
            </w:pPr>
          </w:p>
          <w:p w14:paraId="4AE88A09" w14:textId="77777777" w:rsidR="00DA1A37" w:rsidRDefault="00DA1A37" w:rsidP="00DA1A37">
            <w:pPr>
              <w:pStyle w:val="TAL"/>
              <w:rPr>
                <w:rFonts w:cs="Arial"/>
                <w:szCs w:val="18"/>
                <w:lang w:eastAsia="en-GB"/>
              </w:rPr>
            </w:pPr>
            <w:r>
              <w:rPr>
                <w:rFonts w:cs="Arial"/>
                <w:szCs w:val="18"/>
                <w:lang w:eastAsia="en-GB"/>
              </w:rPr>
              <w:t>true: required;</w:t>
            </w:r>
          </w:p>
          <w:p w14:paraId="0DA25EFA" w14:textId="56045A5A" w:rsidR="00DA1A37" w:rsidRDefault="00DA1A37" w:rsidP="00DA1A37">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45CBBB93" w:rsidR="00EB33CC" w:rsidRPr="00703651" w:rsidRDefault="00EB33CC" w:rsidP="00EB33CC">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D8DE881" w14:textId="0F89A312" w:rsidR="00DA1A37" w:rsidRPr="00703651" w:rsidRDefault="00DA1A37" w:rsidP="00DA1A37">
            <w:pPr>
              <w:pStyle w:val="TAL"/>
              <w:rPr>
                <w:noProof/>
              </w:rPr>
            </w:pPr>
            <w:r>
              <w:t>NOTE 2:</w:t>
            </w:r>
            <w:r>
              <w:tab/>
              <w:t>This attribute may be provided only if the "</w:t>
            </w:r>
            <w:r>
              <w:rPr>
                <w:noProof/>
              </w:rPr>
              <w:t>reportConfig</w:t>
            </w:r>
            <w:r>
              <w:t>" attribute is present.</w:t>
            </w:r>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741" w:name="_Toc160446472"/>
      <w:bookmarkStart w:id="742" w:name="_Toc160532751"/>
      <w:bookmarkStart w:id="743" w:name="_Toc164924622"/>
      <w:bookmarkStart w:id="744" w:name="_Toc168417659"/>
      <w:r w:rsidRPr="00703651">
        <w:rPr>
          <w:noProof/>
        </w:rPr>
        <w:t>7.1.5.2.3</w:t>
      </w:r>
      <w:r w:rsidRPr="00703651">
        <w:rPr>
          <w:noProof/>
        </w:rPr>
        <w:tab/>
        <w:t>Type: Ue2UePerfResp</w:t>
      </w:r>
      <w:bookmarkEnd w:id="741"/>
      <w:bookmarkEnd w:id="742"/>
      <w:bookmarkEnd w:id="743"/>
      <w:bookmarkEnd w:id="744"/>
    </w:p>
    <w:p w14:paraId="63306F72" w14:textId="77777777" w:rsidR="00EB33CC" w:rsidRPr="00703651" w:rsidRDefault="00EB33CC" w:rsidP="00EB33CC">
      <w:pPr>
        <w:pStyle w:val="TH"/>
        <w:rPr>
          <w:noProof/>
        </w:rPr>
      </w:pPr>
      <w:bookmarkStart w:id="745" w:name="_Toc160446473"/>
      <w:bookmarkStart w:id="746" w:name="_Toc160532752"/>
      <w:bookmarkStart w:id="747" w:name="_Toc34154175"/>
      <w:bookmarkStart w:id="748" w:name="_Toc36041119"/>
      <w:bookmarkStart w:id="749" w:name="_Toc36041432"/>
      <w:bookmarkStart w:id="750" w:name="_Toc43196691"/>
      <w:bookmarkStart w:id="751" w:name="_Toc43481461"/>
      <w:bookmarkStart w:id="752" w:name="_Toc45134738"/>
      <w:bookmarkStart w:id="753" w:name="_Toc51189270"/>
      <w:bookmarkStart w:id="754" w:name="_Toc51763946"/>
      <w:bookmarkStart w:id="755" w:name="_Toc57206178"/>
      <w:bookmarkStart w:id="756" w:name="_Toc59019519"/>
      <w:bookmarkStart w:id="757" w:name="_Toc68170192"/>
      <w:bookmarkStart w:id="758" w:name="_Toc83234234"/>
      <w:bookmarkStart w:id="759" w:name="_Toc90661639"/>
      <w:bookmarkStart w:id="760" w:name="_Toc138755324"/>
      <w:bookmarkStart w:id="761"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762" w:name="_Hlk152866131"/>
            <w:r w:rsidRPr="00703651">
              <w:rPr>
                <w:noProof/>
              </w:rPr>
              <w:t>dataOutputs</w:t>
            </w:r>
            <w:bookmarkEnd w:id="762"/>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763" w:name="_Hlk152866226"/>
            <w:r w:rsidRPr="00703651">
              <w:rPr>
                <w:rFonts w:eastAsia="SimSun"/>
                <w:noProof/>
              </w:rPr>
              <w:t xml:space="preserve">UE-to-UE session performance analytics for prediction or statistics </w:t>
            </w:r>
            <w:bookmarkEnd w:id="763"/>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33E7D483"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5FD084D2" w:rsidR="00C1366F" w:rsidRPr="00703651" w:rsidRDefault="00762A65" w:rsidP="00C1366F">
      <w:pPr>
        <w:pStyle w:val="Heading5"/>
        <w:rPr>
          <w:noProof/>
        </w:rPr>
      </w:pPr>
      <w:bookmarkStart w:id="764" w:name="_Toc164924623"/>
      <w:bookmarkStart w:id="765" w:name="_Toc168417660"/>
      <w:r w:rsidRPr="00703651">
        <w:rPr>
          <w:noProof/>
        </w:rPr>
        <w:lastRenderedPageBreak/>
        <w:t>7.1.5.2.4</w:t>
      </w:r>
      <w:r w:rsidRPr="00703651">
        <w:rPr>
          <w:noProof/>
        </w:rPr>
        <w:tab/>
      </w:r>
      <w:bookmarkStart w:id="766" w:name="_Toc160446474"/>
      <w:bookmarkStart w:id="767" w:name="_Toc160532753"/>
      <w:bookmarkStart w:id="768" w:name="_Toc164924624"/>
      <w:bookmarkEnd w:id="745"/>
      <w:bookmarkEnd w:id="746"/>
      <w:bookmarkEnd w:id="764"/>
      <w:r w:rsidR="00C1366F">
        <w:rPr>
          <w:noProof/>
        </w:rPr>
        <w:t>Void</w:t>
      </w:r>
      <w:bookmarkEnd w:id="765"/>
    </w:p>
    <w:p w14:paraId="3AD6B3CD" w14:textId="5A8659EA" w:rsidR="00C1366F" w:rsidRPr="00703651" w:rsidRDefault="00762A65" w:rsidP="00C1366F">
      <w:pPr>
        <w:pStyle w:val="Heading5"/>
        <w:rPr>
          <w:noProof/>
        </w:rPr>
      </w:pPr>
      <w:bookmarkStart w:id="769" w:name="_Toc168417661"/>
      <w:r w:rsidRPr="00703651">
        <w:rPr>
          <w:noProof/>
        </w:rPr>
        <w:t>7.1.5.2.5</w:t>
      </w:r>
      <w:r w:rsidRPr="00703651">
        <w:rPr>
          <w:noProof/>
        </w:rPr>
        <w:tab/>
      </w:r>
      <w:bookmarkStart w:id="770" w:name="_Toc160446475"/>
      <w:bookmarkStart w:id="771" w:name="_Toc160532754"/>
      <w:bookmarkStart w:id="772" w:name="_Toc164924625"/>
      <w:bookmarkEnd w:id="766"/>
      <w:bookmarkEnd w:id="767"/>
      <w:bookmarkEnd w:id="768"/>
      <w:r w:rsidR="00C1366F">
        <w:rPr>
          <w:noProof/>
        </w:rPr>
        <w:t>Void</w:t>
      </w:r>
      <w:bookmarkEnd w:id="769"/>
    </w:p>
    <w:p w14:paraId="0C6923CC" w14:textId="310A166B" w:rsidR="00762A65" w:rsidRPr="00703651" w:rsidRDefault="00762A65" w:rsidP="00C1366F">
      <w:pPr>
        <w:pStyle w:val="Heading5"/>
        <w:rPr>
          <w:noProof/>
        </w:rPr>
      </w:pPr>
      <w:bookmarkStart w:id="773" w:name="_Toc168417662"/>
      <w:r w:rsidRPr="00703651">
        <w:rPr>
          <w:noProof/>
        </w:rPr>
        <w:t>7.1.5.2.6</w:t>
      </w:r>
      <w:r w:rsidRPr="00703651">
        <w:rPr>
          <w:noProof/>
        </w:rPr>
        <w:tab/>
        <w:t xml:space="preserve">Type: </w:t>
      </w:r>
      <w:bookmarkStart w:id="774" w:name="_Hlk153025028"/>
      <w:r w:rsidRPr="00703651">
        <w:rPr>
          <w:noProof/>
        </w:rPr>
        <w:t>PullSrvExpInfo</w:t>
      </w:r>
      <w:bookmarkEnd w:id="770"/>
      <w:bookmarkEnd w:id="771"/>
      <w:bookmarkEnd w:id="772"/>
      <w:bookmarkEnd w:id="773"/>
      <w:bookmarkEnd w:id="77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775" w:name="_Toc160446476"/>
      <w:bookmarkStart w:id="776" w:name="_Toc160532755"/>
      <w:bookmarkStart w:id="777" w:name="_Toc164924626"/>
      <w:bookmarkStart w:id="778" w:name="_Toc168417663"/>
      <w:r w:rsidRPr="00703651">
        <w:rPr>
          <w:noProof/>
        </w:rPr>
        <w:t>7.1.5.2.7</w:t>
      </w:r>
      <w:r w:rsidRPr="00703651">
        <w:rPr>
          <w:noProof/>
        </w:rPr>
        <w:tab/>
        <w:t xml:space="preserve">Type: </w:t>
      </w:r>
      <w:bookmarkStart w:id="779" w:name="_Hlk153025334"/>
      <w:r w:rsidRPr="00703651">
        <w:rPr>
          <w:noProof/>
        </w:rPr>
        <w:t>SrvExpInfoRep</w:t>
      </w:r>
      <w:bookmarkEnd w:id="775"/>
      <w:bookmarkEnd w:id="776"/>
      <w:bookmarkEnd w:id="777"/>
      <w:bookmarkEnd w:id="778"/>
      <w:bookmarkEnd w:id="77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780" w:name="_Hlk153025735"/>
            <w:r w:rsidRPr="00703651">
              <w:rPr>
                <w:noProof/>
              </w:rPr>
              <w:t>valUeId</w:t>
            </w:r>
            <w:bookmarkEnd w:id="78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781" w:name="_Hlk153025674"/>
            <w:r w:rsidRPr="00703651">
              <w:rPr>
                <w:noProof/>
              </w:rPr>
              <w:t>valSrvExpRep</w:t>
            </w:r>
            <w:bookmarkEnd w:id="78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782" w:name="_Toc164924627"/>
      <w:bookmarkStart w:id="783" w:name="_Toc168417664"/>
      <w:bookmarkStart w:id="784" w:name="_Toc151886204"/>
      <w:bookmarkStart w:id="785" w:name="_Toc152076269"/>
      <w:bookmarkStart w:id="786" w:name="_Toc153793985"/>
      <w:bookmarkStart w:id="787" w:name="_Toc160446477"/>
      <w:bookmarkStart w:id="788" w:name="_Toc160532756"/>
      <w:r>
        <w:rPr>
          <w:noProof/>
        </w:rPr>
        <w:t>7.1.5.2.</w:t>
      </w:r>
      <w:r w:rsidR="000B2ADF">
        <w:rPr>
          <w:noProof/>
        </w:rPr>
        <w:t>8</w:t>
      </w:r>
      <w:r>
        <w:rPr>
          <w:noProof/>
        </w:rPr>
        <w:tab/>
        <w:t xml:space="preserve">Type: </w:t>
      </w:r>
      <w:r>
        <w:rPr>
          <w:noProof/>
          <w:lang w:eastAsia="zh-CN"/>
        </w:rPr>
        <w:t>Ue2Ue</w:t>
      </w:r>
      <w:r>
        <w:rPr>
          <w:kern w:val="2"/>
        </w:rPr>
        <w:t>RepThreshold</w:t>
      </w:r>
      <w:bookmarkEnd w:id="782"/>
      <w:bookmarkEnd w:id="783"/>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7528F">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7528F">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789" w:name="_Hlk162878334"/>
            <w:r>
              <w:rPr>
                <w:lang w:eastAsia="zh-CN"/>
              </w:rPr>
              <w:t>thrMatchDirect</w:t>
            </w:r>
            <w:bookmarkEnd w:id="789"/>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790" w:name="_Toc164924628"/>
      <w:bookmarkStart w:id="791" w:name="_Toc168417665"/>
      <w:r>
        <w:rPr>
          <w:noProof/>
        </w:rPr>
        <w:t>7.1.5.2.</w:t>
      </w:r>
      <w:r w:rsidR="000B2ADF">
        <w:rPr>
          <w:noProof/>
        </w:rPr>
        <w:t>9</w:t>
      </w:r>
      <w:r>
        <w:rPr>
          <w:noProof/>
        </w:rPr>
        <w:tab/>
        <w:t>Type: DataCollectReq</w:t>
      </w:r>
      <w:bookmarkEnd w:id="790"/>
      <w:bookmarkEnd w:id="791"/>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792" w:name="_Toc164924629"/>
      <w:bookmarkStart w:id="793" w:name="_Toc168417666"/>
      <w:r w:rsidRPr="00703651">
        <w:rPr>
          <w:noProof/>
          <w:lang w:eastAsia="zh-CN"/>
        </w:rPr>
        <w:lastRenderedPageBreak/>
        <w:t>7.1.5.3</w:t>
      </w:r>
      <w:r w:rsidRPr="00703651">
        <w:rPr>
          <w:noProof/>
          <w:lang w:eastAsia="zh-CN"/>
        </w:rPr>
        <w:tab/>
        <w:t>Simple data types and enumerations</w:t>
      </w:r>
      <w:bookmarkEnd w:id="784"/>
      <w:bookmarkEnd w:id="785"/>
      <w:bookmarkEnd w:id="786"/>
      <w:bookmarkEnd w:id="787"/>
      <w:bookmarkEnd w:id="788"/>
      <w:bookmarkEnd w:id="792"/>
      <w:bookmarkEnd w:id="793"/>
    </w:p>
    <w:p w14:paraId="6D4CB383" w14:textId="77777777" w:rsidR="00762A65" w:rsidRPr="00703651" w:rsidRDefault="00762A65" w:rsidP="00762A65">
      <w:pPr>
        <w:pStyle w:val="Heading5"/>
        <w:rPr>
          <w:noProof/>
          <w:lang w:eastAsia="zh-CN"/>
        </w:rPr>
      </w:pPr>
      <w:bookmarkStart w:id="794" w:name="_Toc151886205"/>
      <w:bookmarkStart w:id="795" w:name="_Toc152076270"/>
      <w:bookmarkStart w:id="796" w:name="_Toc153793986"/>
      <w:bookmarkStart w:id="797" w:name="_Toc160446478"/>
      <w:bookmarkStart w:id="798" w:name="_Toc160532757"/>
      <w:bookmarkStart w:id="799" w:name="_Toc164924630"/>
      <w:bookmarkStart w:id="800" w:name="_Toc168417667"/>
      <w:r w:rsidRPr="00703651">
        <w:rPr>
          <w:noProof/>
          <w:lang w:eastAsia="zh-CN"/>
        </w:rPr>
        <w:t>7.1.5.3.1</w:t>
      </w:r>
      <w:r w:rsidRPr="00703651">
        <w:rPr>
          <w:noProof/>
          <w:lang w:eastAsia="zh-CN"/>
        </w:rPr>
        <w:tab/>
        <w:t>Introduction</w:t>
      </w:r>
      <w:bookmarkEnd w:id="794"/>
      <w:bookmarkEnd w:id="795"/>
      <w:bookmarkEnd w:id="796"/>
      <w:bookmarkEnd w:id="797"/>
      <w:bookmarkEnd w:id="798"/>
      <w:bookmarkEnd w:id="799"/>
      <w:bookmarkEnd w:id="800"/>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01" w:name="_Toc151886206"/>
      <w:bookmarkStart w:id="802" w:name="_Toc152076271"/>
      <w:bookmarkStart w:id="803" w:name="_Toc153793987"/>
      <w:bookmarkStart w:id="804" w:name="_Toc160446479"/>
      <w:bookmarkStart w:id="805" w:name="_Toc160532758"/>
      <w:bookmarkStart w:id="806" w:name="_Toc164924631"/>
      <w:bookmarkStart w:id="807" w:name="_Toc168417668"/>
      <w:r w:rsidRPr="00703651">
        <w:rPr>
          <w:noProof/>
          <w:lang w:eastAsia="zh-CN"/>
        </w:rPr>
        <w:t>7.1.5.3.2</w:t>
      </w:r>
      <w:r w:rsidRPr="00703651">
        <w:rPr>
          <w:noProof/>
          <w:lang w:eastAsia="zh-CN"/>
        </w:rPr>
        <w:tab/>
        <w:t>Simple data types</w:t>
      </w:r>
      <w:bookmarkEnd w:id="801"/>
      <w:bookmarkEnd w:id="802"/>
      <w:bookmarkEnd w:id="803"/>
      <w:bookmarkEnd w:id="804"/>
      <w:bookmarkEnd w:id="805"/>
      <w:bookmarkEnd w:id="806"/>
      <w:bookmarkEnd w:id="807"/>
    </w:p>
    <w:p w14:paraId="61578A4B" w14:textId="77777777" w:rsidR="00762A65" w:rsidRPr="00703651" w:rsidRDefault="00762A65" w:rsidP="00762A65">
      <w:pPr>
        <w:rPr>
          <w:noProof/>
          <w:lang w:eastAsia="zh-CN"/>
        </w:rPr>
      </w:pPr>
      <w:r w:rsidRPr="00703651">
        <w:rPr>
          <w:noProof/>
          <w:lang w:eastAsia="zh-CN"/>
        </w:rPr>
        <w:t>None.</w:t>
      </w:r>
    </w:p>
    <w:p w14:paraId="050B3EE3" w14:textId="79406425" w:rsidR="00C1366F" w:rsidRPr="00703651" w:rsidRDefault="00762A65" w:rsidP="00C1366F">
      <w:pPr>
        <w:pStyle w:val="Heading5"/>
        <w:rPr>
          <w:noProof/>
          <w:lang w:eastAsia="zh-CN"/>
        </w:rPr>
      </w:pPr>
      <w:bookmarkStart w:id="808" w:name="_Toc151886207"/>
      <w:bookmarkStart w:id="809" w:name="_Toc152076272"/>
      <w:bookmarkStart w:id="810" w:name="_Toc153793988"/>
      <w:bookmarkStart w:id="811" w:name="_Toc160446480"/>
      <w:bookmarkStart w:id="812" w:name="_Toc160532759"/>
      <w:bookmarkStart w:id="813" w:name="_Toc164924632"/>
      <w:bookmarkStart w:id="814" w:name="_Toc168417669"/>
      <w:r w:rsidRPr="00703651">
        <w:rPr>
          <w:noProof/>
          <w:lang w:eastAsia="zh-CN"/>
        </w:rPr>
        <w:t>7.1.5.3.3</w:t>
      </w:r>
      <w:r w:rsidRPr="00703651">
        <w:rPr>
          <w:noProof/>
          <w:lang w:eastAsia="zh-CN"/>
        </w:rPr>
        <w:tab/>
      </w:r>
      <w:bookmarkStart w:id="815" w:name="_Toc160446481"/>
      <w:bookmarkStart w:id="816" w:name="_Toc160532760"/>
      <w:bookmarkStart w:id="817" w:name="_Toc164924633"/>
      <w:bookmarkEnd w:id="808"/>
      <w:bookmarkEnd w:id="809"/>
      <w:bookmarkEnd w:id="810"/>
      <w:bookmarkEnd w:id="811"/>
      <w:bookmarkEnd w:id="812"/>
      <w:bookmarkEnd w:id="813"/>
      <w:r w:rsidR="00C1366F">
        <w:rPr>
          <w:noProof/>
        </w:rPr>
        <w:t>Void</w:t>
      </w:r>
      <w:bookmarkEnd w:id="814"/>
    </w:p>
    <w:p w14:paraId="6D655C7D" w14:textId="1C803644" w:rsidR="00311AC2" w:rsidRPr="00703651" w:rsidRDefault="00311AC2" w:rsidP="00C1366F">
      <w:pPr>
        <w:pStyle w:val="Heading5"/>
        <w:rPr>
          <w:noProof/>
          <w:lang w:eastAsia="zh-CN"/>
        </w:rPr>
      </w:pPr>
      <w:bookmarkStart w:id="818" w:name="_Toc168417670"/>
      <w:r w:rsidRPr="00703651">
        <w:rPr>
          <w:noProof/>
          <w:lang w:eastAsia="zh-CN"/>
        </w:rPr>
        <w:t>7.1.6</w:t>
      </w:r>
      <w:r w:rsidRPr="00703651">
        <w:rPr>
          <w:noProof/>
          <w:lang w:eastAsia="zh-CN"/>
        </w:rPr>
        <w:tab/>
        <w:t>Error Handling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815"/>
      <w:bookmarkEnd w:id="816"/>
      <w:bookmarkEnd w:id="817"/>
      <w:bookmarkEnd w:id="818"/>
    </w:p>
    <w:p w14:paraId="649A170D" w14:textId="77777777" w:rsidR="00311AC2" w:rsidRPr="00703651" w:rsidRDefault="00311AC2" w:rsidP="003D1B18">
      <w:pPr>
        <w:pStyle w:val="Heading4"/>
        <w:rPr>
          <w:noProof/>
        </w:rPr>
      </w:pPr>
      <w:bookmarkStart w:id="819" w:name="_Toc138755325"/>
      <w:bookmarkStart w:id="820" w:name="_Toc144222705"/>
      <w:bookmarkStart w:id="821" w:name="_Toc160446482"/>
      <w:bookmarkStart w:id="822" w:name="_Toc160532761"/>
      <w:bookmarkStart w:id="823" w:name="_Toc164924634"/>
      <w:bookmarkStart w:id="824" w:name="_Toc168417671"/>
      <w:r w:rsidRPr="00703651">
        <w:rPr>
          <w:noProof/>
          <w:lang w:eastAsia="zh-CN"/>
        </w:rPr>
        <w:t>7.1.6.1</w:t>
      </w:r>
      <w:r w:rsidRPr="00703651">
        <w:rPr>
          <w:noProof/>
        </w:rPr>
        <w:tab/>
        <w:t>General</w:t>
      </w:r>
      <w:bookmarkEnd w:id="819"/>
      <w:bookmarkEnd w:id="820"/>
      <w:bookmarkEnd w:id="821"/>
      <w:bookmarkEnd w:id="822"/>
      <w:bookmarkEnd w:id="823"/>
      <w:bookmarkEnd w:id="824"/>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25" w:name="_Toc138755326"/>
      <w:bookmarkStart w:id="826" w:name="_Toc144222706"/>
      <w:bookmarkStart w:id="827" w:name="_Toc160446483"/>
      <w:bookmarkStart w:id="828" w:name="_Toc160532762"/>
      <w:bookmarkStart w:id="829" w:name="_Toc164924635"/>
      <w:bookmarkStart w:id="830" w:name="_Toc168417672"/>
      <w:r w:rsidRPr="00703651">
        <w:rPr>
          <w:noProof/>
          <w:lang w:eastAsia="zh-CN"/>
        </w:rPr>
        <w:t>7.1.6.2</w:t>
      </w:r>
      <w:r w:rsidRPr="00703651">
        <w:rPr>
          <w:noProof/>
        </w:rPr>
        <w:tab/>
        <w:t>Protocol Errors</w:t>
      </w:r>
      <w:bookmarkEnd w:id="825"/>
      <w:bookmarkEnd w:id="826"/>
      <w:bookmarkEnd w:id="827"/>
      <w:bookmarkEnd w:id="828"/>
      <w:bookmarkEnd w:id="829"/>
      <w:bookmarkEnd w:id="830"/>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31" w:name="_Toc138755327"/>
      <w:bookmarkStart w:id="832" w:name="_Toc144222707"/>
      <w:bookmarkStart w:id="833" w:name="_Toc160446484"/>
      <w:bookmarkStart w:id="834" w:name="_Toc160532763"/>
      <w:bookmarkStart w:id="835" w:name="_Toc164924636"/>
      <w:bookmarkStart w:id="836" w:name="_Toc168417673"/>
      <w:r w:rsidRPr="00703651">
        <w:rPr>
          <w:noProof/>
          <w:lang w:eastAsia="zh-CN"/>
        </w:rPr>
        <w:t>7.1.6.3</w:t>
      </w:r>
      <w:r w:rsidRPr="00703651">
        <w:rPr>
          <w:noProof/>
        </w:rPr>
        <w:tab/>
        <w:t>Application Errors</w:t>
      </w:r>
      <w:bookmarkEnd w:id="831"/>
      <w:bookmarkEnd w:id="832"/>
      <w:bookmarkEnd w:id="833"/>
      <w:bookmarkEnd w:id="834"/>
      <w:bookmarkEnd w:id="835"/>
      <w:bookmarkEnd w:id="836"/>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37" w:name="_Toc34154176"/>
      <w:bookmarkStart w:id="838" w:name="_Toc36041120"/>
      <w:bookmarkStart w:id="839" w:name="_Toc36041433"/>
      <w:bookmarkStart w:id="840" w:name="_Toc43196692"/>
      <w:bookmarkStart w:id="841" w:name="_Toc43481462"/>
      <w:bookmarkStart w:id="842" w:name="_Toc45134739"/>
      <w:bookmarkStart w:id="843" w:name="_Toc51189271"/>
      <w:bookmarkStart w:id="844" w:name="_Toc51763947"/>
      <w:bookmarkStart w:id="845" w:name="_Toc57206179"/>
      <w:bookmarkStart w:id="846" w:name="_Toc59019520"/>
      <w:bookmarkStart w:id="847" w:name="_Toc68170193"/>
      <w:bookmarkStart w:id="848" w:name="_Toc83234235"/>
      <w:bookmarkStart w:id="849" w:name="_Toc90661640"/>
      <w:bookmarkStart w:id="850" w:name="_Toc138755328"/>
      <w:bookmarkStart w:id="851" w:name="_Toc144222708"/>
      <w:bookmarkStart w:id="852" w:name="_Toc160446485"/>
      <w:bookmarkStart w:id="853" w:name="_Toc160532764"/>
      <w:bookmarkStart w:id="854" w:name="_Toc164924637"/>
      <w:bookmarkStart w:id="855" w:name="_Toc168417674"/>
      <w:r w:rsidRPr="00703651">
        <w:rPr>
          <w:noProof/>
          <w:lang w:eastAsia="zh-CN"/>
        </w:rPr>
        <w:t>7.1.7</w:t>
      </w:r>
      <w:r w:rsidRPr="00703651">
        <w:rPr>
          <w:noProof/>
          <w:lang w:eastAsia="zh-CN"/>
        </w:rPr>
        <w:tab/>
        <w:t>Feature Negotiation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856" w:name="startOfAnnexes"/>
      <w:bookmarkStart w:id="857" w:name="_Toc24868674"/>
      <w:bookmarkStart w:id="858" w:name="_Toc34154179"/>
      <w:bookmarkStart w:id="859" w:name="_Toc36041123"/>
      <w:bookmarkStart w:id="860" w:name="_Toc36041436"/>
      <w:bookmarkStart w:id="861" w:name="_Toc43196713"/>
      <w:bookmarkStart w:id="862" w:name="_Toc43481483"/>
      <w:bookmarkStart w:id="863" w:name="_Toc45134760"/>
      <w:bookmarkStart w:id="864" w:name="_Toc51189292"/>
      <w:bookmarkStart w:id="865" w:name="_Toc51763968"/>
      <w:bookmarkStart w:id="866" w:name="_Toc57206200"/>
      <w:bookmarkStart w:id="867" w:name="_Toc59019541"/>
      <w:bookmarkStart w:id="868" w:name="_Toc68170214"/>
      <w:bookmarkStart w:id="869" w:name="_Toc83234256"/>
      <w:bookmarkStart w:id="870" w:name="_Toc90661679"/>
      <w:bookmarkStart w:id="871" w:name="_Toc138755399"/>
      <w:bookmarkStart w:id="872" w:name="_Toc144222779"/>
      <w:bookmarkStart w:id="873" w:name="_Toc160446486"/>
      <w:bookmarkStart w:id="874" w:name="_Toc160532765"/>
      <w:bookmarkStart w:id="875" w:name="_Toc164924638"/>
      <w:bookmarkStart w:id="876" w:name="_Toc168417675"/>
      <w:bookmarkEnd w:id="856"/>
      <w:r w:rsidRPr="00703651">
        <w:rPr>
          <w:noProof/>
          <w:lang w:eastAsia="zh-CN"/>
        </w:rPr>
        <w:t>8</w:t>
      </w:r>
      <w:r w:rsidRPr="00703651">
        <w:rPr>
          <w:noProof/>
          <w:lang w:eastAsia="zh-CN"/>
        </w:rPr>
        <w:tab/>
        <w:t>Usage of common API framework</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B206531" w14:textId="77777777" w:rsidR="008B7717" w:rsidRPr="00703651" w:rsidRDefault="008B7717" w:rsidP="008B7717">
      <w:pPr>
        <w:pStyle w:val="Heading2"/>
        <w:rPr>
          <w:noProof/>
        </w:rPr>
      </w:pPr>
      <w:bookmarkStart w:id="877" w:name="_Toc24868675"/>
      <w:bookmarkStart w:id="878" w:name="_Toc34154180"/>
      <w:bookmarkStart w:id="879" w:name="_Toc36041124"/>
      <w:bookmarkStart w:id="880" w:name="_Toc36041437"/>
      <w:bookmarkStart w:id="881" w:name="_Toc43196714"/>
      <w:bookmarkStart w:id="882" w:name="_Toc43481484"/>
      <w:bookmarkStart w:id="883" w:name="_Toc45134761"/>
      <w:bookmarkStart w:id="884" w:name="_Toc51189293"/>
      <w:bookmarkStart w:id="885" w:name="_Toc51763969"/>
      <w:bookmarkStart w:id="886" w:name="_Toc57206201"/>
      <w:bookmarkStart w:id="887" w:name="_Toc59019542"/>
      <w:bookmarkStart w:id="888" w:name="_Toc68170215"/>
      <w:bookmarkStart w:id="889" w:name="_Toc83234257"/>
      <w:bookmarkStart w:id="890" w:name="_Toc90661680"/>
      <w:bookmarkStart w:id="891" w:name="_Toc138755400"/>
      <w:bookmarkStart w:id="892" w:name="_Toc144222780"/>
      <w:bookmarkStart w:id="893" w:name="_Toc160446487"/>
      <w:bookmarkStart w:id="894" w:name="_Toc160532766"/>
      <w:bookmarkStart w:id="895" w:name="_Toc164924639"/>
      <w:bookmarkStart w:id="896" w:name="_Toc168417676"/>
      <w:r w:rsidRPr="00703651">
        <w:rPr>
          <w:noProof/>
        </w:rPr>
        <w:t>8.1</w:t>
      </w:r>
      <w:r w:rsidRPr="00703651">
        <w:rPr>
          <w:noProof/>
        </w:rPr>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897" w:name="_Toc160446488"/>
      <w:bookmarkStart w:id="898" w:name="_Toc160532767"/>
      <w:bookmarkStart w:id="899" w:name="_Toc164924640"/>
      <w:bookmarkStart w:id="900" w:name="_Toc168417677"/>
      <w:r w:rsidRPr="00703651">
        <w:rPr>
          <w:noProof/>
          <w:lang w:eastAsia="zh-CN"/>
        </w:rPr>
        <w:lastRenderedPageBreak/>
        <w:t>9</w:t>
      </w:r>
      <w:r w:rsidRPr="00703651">
        <w:rPr>
          <w:noProof/>
          <w:lang w:eastAsia="zh-CN"/>
        </w:rPr>
        <w:tab/>
        <w:t>Security</w:t>
      </w:r>
      <w:bookmarkEnd w:id="897"/>
      <w:bookmarkEnd w:id="898"/>
      <w:bookmarkEnd w:id="899"/>
      <w:bookmarkEnd w:id="900"/>
    </w:p>
    <w:p w14:paraId="51CA977A" w14:textId="77777777" w:rsidR="008B7717" w:rsidRPr="00703651" w:rsidRDefault="008B7717" w:rsidP="008B7717">
      <w:pPr>
        <w:pStyle w:val="Heading2"/>
        <w:rPr>
          <w:noProof/>
        </w:rPr>
      </w:pPr>
      <w:bookmarkStart w:id="901" w:name="_Toc160446489"/>
      <w:bookmarkStart w:id="902" w:name="_Toc160532768"/>
      <w:bookmarkStart w:id="903" w:name="_Toc164924641"/>
      <w:bookmarkStart w:id="904" w:name="_Toc168417678"/>
      <w:r w:rsidRPr="00703651">
        <w:rPr>
          <w:noProof/>
        </w:rPr>
        <w:t>9.1</w:t>
      </w:r>
      <w:r w:rsidRPr="00703651">
        <w:rPr>
          <w:noProof/>
        </w:rPr>
        <w:tab/>
        <w:t>General</w:t>
      </w:r>
      <w:bookmarkEnd w:id="901"/>
      <w:bookmarkEnd w:id="902"/>
      <w:bookmarkEnd w:id="903"/>
      <w:bookmarkEnd w:id="904"/>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05" w:name="_Toc160446490"/>
      <w:bookmarkStart w:id="906" w:name="_Toc160532769"/>
      <w:bookmarkStart w:id="907" w:name="_Toc164924642"/>
      <w:bookmarkStart w:id="908"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905"/>
      <w:bookmarkEnd w:id="906"/>
      <w:bookmarkEnd w:id="907"/>
      <w:bookmarkEnd w:id="908"/>
    </w:p>
    <w:p w14:paraId="30CA58CE" w14:textId="77777777" w:rsidR="00335118" w:rsidRPr="00703651" w:rsidRDefault="00335118" w:rsidP="00335118">
      <w:pPr>
        <w:pStyle w:val="Heading1"/>
        <w:rPr>
          <w:noProof/>
        </w:rPr>
      </w:pPr>
      <w:bookmarkStart w:id="909" w:name="_Toc24925934"/>
      <w:bookmarkStart w:id="910" w:name="_Toc24926112"/>
      <w:bookmarkStart w:id="911" w:name="_Toc24926288"/>
      <w:bookmarkStart w:id="912" w:name="_Toc33964148"/>
      <w:bookmarkStart w:id="913" w:name="_Toc33980915"/>
      <w:bookmarkStart w:id="914" w:name="_Toc36462717"/>
      <w:bookmarkStart w:id="915" w:name="_Toc36462913"/>
      <w:bookmarkStart w:id="916" w:name="_Toc43026184"/>
      <w:bookmarkStart w:id="917" w:name="_Toc49763718"/>
      <w:bookmarkStart w:id="918" w:name="_Toc56754419"/>
      <w:bookmarkStart w:id="919" w:name="_Toc88743219"/>
      <w:bookmarkStart w:id="920" w:name="_Toc101254143"/>
      <w:bookmarkStart w:id="921" w:name="_Toc101254584"/>
      <w:bookmarkStart w:id="922" w:name="_Toc104112296"/>
      <w:bookmarkStart w:id="923" w:name="_Toc104192470"/>
      <w:bookmarkStart w:id="924" w:name="_Toc104193034"/>
      <w:bookmarkStart w:id="925" w:name="_Toc133336428"/>
      <w:bookmarkStart w:id="926" w:name="_Toc136242732"/>
      <w:bookmarkStart w:id="927" w:name="_Toc160446491"/>
      <w:bookmarkStart w:id="928" w:name="_Toc160532770"/>
      <w:bookmarkStart w:id="929" w:name="_Toc164924643"/>
      <w:bookmarkStart w:id="930" w:name="_Toc168417680"/>
      <w:r w:rsidRPr="00703651">
        <w:rPr>
          <w:noProof/>
        </w:rPr>
        <w:t>A.1</w:t>
      </w:r>
      <w:r w:rsidRPr="00703651">
        <w:rPr>
          <w:noProof/>
        </w:rPr>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31" w:name="_Toc11247929"/>
      <w:bookmarkStart w:id="932" w:name="_Toc27045111"/>
      <w:bookmarkStart w:id="933" w:name="_Toc36034162"/>
      <w:bookmarkStart w:id="934" w:name="_Toc45132310"/>
      <w:bookmarkStart w:id="935" w:name="_Toc49776595"/>
      <w:bookmarkStart w:id="936" w:name="_Toc51747515"/>
      <w:bookmarkStart w:id="937" w:name="_Toc66361097"/>
      <w:bookmarkStart w:id="938" w:name="_Toc68105602"/>
      <w:bookmarkStart w:id="939" w:name="_Toc74756234"/>
      <w:bookmarkStart w:id="940" w:name="_Toc105675111"/>
      <w:bookmarkStart w:id="941" w:name="_Toc130503189"/>
      <w:bookmarkStart w:id="942" w:name="_Toc145705128"/>
      <w:bookmarkStart w:id="943" w:name="_Toc160446492"/>
      <w:bookmarkStart w:id="944" w:name="_Toc160532771"/>
      <w:bookmarkStart w:id="945" w:name="_Toc164924644"/>
      <w:bookmarkStart w:id="946"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43A014E9" w:rsidR="00335118" w:rsidRPr="00703651" w:rsidRDefault="00335118" w:rsidP="00335118">
      <w:pPr>
        <w:pStyle w:val="PL"/>
      </w:pPr>
      <w:r w:rsidRPr="00703651">
        <w:t xml:space="preserve">  version: 1.0.0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456455F6" w:rsidR="00DC5C9A" w:rsidRPr="00703651" w:rsidRDefault="00DC5C9A" w:rsidP="00DC5C9A">
      <w:pPr>
        <w:pStyle w:val="PL"/>
      </w:pPr>
      <w:r w:rsidRPr="00703651">
        <w:t xml:space="preserve">    3GPP TS 24.559 V</w:t>
      </w:r>
      <w:r w:rsidR="006B6E56">
        <w:t>18</w:t>
      </w:r>
      <w:r w:rsidRPr="00703651">
        <w:t>.</w:t>
      </w:r>
      <w:r w:rsidR="00792DB4">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947"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948" w:name="_Hlk152921310"/>
      <w:bookmarkEnd w:id="947"/>
      <w:r w:rsidRPr="00703651">
        <w:rPr>
          <w:rFonts w:eastAsia="DengXian"/>
        </w:rPr>
        <w:t xml:space="preserve">  /</w:t>
      </w:r>
      <w:r w:rsidRPr="00703651">
        <w:t>application-performance</w:t>
      </w:r>
      <w:bookmarkStart w:id="949" w:name="_Hlk152257835"/>
      <w:r w:rsidRPr="00703651">
        <w:t>/{appPerfId}</w:t>
      </w:r>
      <w:bookmarkEnd w:id="949"/>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5B309913"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lastRenderedPageBreak/>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950" w:name="_Hlk155369614"/>
      <w:r>
        <w:t>$ref: 'TS29571_CommonData.yaml#/components/schemas/Uinteger'</w:t>
      </w:r>
      <w:bookmarkEnd w:id="950"/>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lastRenderedPageBreak/>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948"/>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951" w:name="_Toc160446493"/>
      <w:bookmarkStart w:id="952" w:name="_Toc160532772"/>
      <w:bookmarkStart w:id="953" w:name="_Toc164924645"/>
      <w:bookmarkStart w:id="954" w:name="_Toc168417682"/>
      <w:r w:rsidR="00E34EE7" w:rsidRPr="00703651">
        <w:rPr>
          <w:noProof/>
        </w:rPr>
        <w:lastRenderedPageBreak/>
        <w:t>Annex B (informative):</w:t>
      </w:r>
      <w:r w:rsidR="00080512" w:rsidRPr="00703651">
        <w:rPr>
          <w:noProof/>
        </w:rPr>
        <w:br/>
        <w:t>Change history</w:t>
      </w:r>
      <w:bookmarkEnd w:id="951"/>
      <w:bookmarkEnd w:id="952"/>
      <w:bookmarkEnd w:id="953"/>
      <w:bookmarkEnd w:id="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955" w:name="historyclause"/>
            <w:bookmarkEnd w:id="95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E7528F"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E7528F"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77777777" w:rsidR="005B1B16" w:rsidRPr="00F31963" w:rsidRDefault="005B1B16" w:rsidP="005B1B16">
            <w:pPr>
              <w:pStyle w:val="TAC"/>
              <w:rPr>
                <w:noProof/>
                <w:sz w:val="16"/>
                <w:szCs w:val="16"/>
              </w:rPr>
            </w:pP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EC92" w14:textId="77777777" w:rsidR="00143213" w:rsidRDefault="00143213">
      <w:r>
        <w:separator/>
      </w:r>
    </w:p>
  </w:endnote>
  <w:endnote w:type="continuationSeparator" w:id="0">
    <w:p w14:paraId="1A053CE1" w14:textId="77777777" w:rsidR="00143213" w:rsidRDefault="0014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6632" w14:textId="77777777" w:rsidR="00143213" w:rsidRDefault="00143213">
      <w:r>
        <w:separator/>
      </w:r>
    </w:p>
  </w:footnote>
  <w:footnote w:type="continuationSeparator" w:id="0">
    <w:p w14:paraId="29733F0E" w14:textId="77777777" w:rsidR="00143213" w:rsidRDefault="0014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FA71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528F">
      <w:rPr>
        <w:rFonts w:ascii="Arial" w:hAnsi="Arial" w:cs="Arial"/>
        <w:b/>
        <w:noProof/>
        <w:sz w:val="18"/>
        <w:szCs w:val="18"/>
      </w:rPr>
      <w:t>3GPP TS 24.559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AC1E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528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0FC"/>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27872"/>
    <w:rsid w:val="00E34EE7"/>
    <w:rsid w:val="00E37415"/>
    <w:rsid w:val="00E44582"/>
    <w:rsid w:val="00E7528F"/>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14647</Words>
  <Characters>83488</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2024-06-05T12:53:00Z</dcterms:created>
  <dcterms:modified xsi:type="dcterms:W3CDTF">2024-06-05T12:54:00Z</dcterms:modified>
</cp:coreProperties>
</file>