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7C8B5" w14:textId="721AF667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0670">
        <w:rPr>
          <w:b/>
          <w:noProof/>
          <w:sz w:val="24"/>
        </w:rPr>
        <w:t>CT</w:t>
      </w:r>
      <w:r>
        <w:rPr>
          <w:b/>
          <w:noProof/>
          <w:sz w:val="24"/>
        </w:rPr>
        <w:t xml:space="preserve"> WG</w:t>
      </w:r>
      <w:r w:rsidR="0020067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200670">
        <w:rPr>
          <w:b/>
          <w:noProof/>
          <w:sz w:val="24"/>
        </w:rPr>
        <w:t>4</w:t>
      </w:r>
      <w:r w:rsidR="00F053C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00670" w:rsidRPr="00200670">
        <w:rPr>
          <w:b/>
          <w:iCs/>
          <w:noProof/>
          <w:sz w:val="28"/>
        </w:rPr>
        <w:t>C1-2</w:t>
      </w:r>
      <w:r w:rsidR="00F053C5">
        <w:rPr>
          <w:b/>
          <w:iCs/>
          <w:noProof/>
          <w:sz w:val="28"/>
        </w:rPr>
        <w:t>4</w:t>
      </w:r>
      <w:r w:rsidR="00BD4901">
        <w:rPr>
          <w:b/>
          <w:iCs/>
          <w:noProof/>
          <w:sz w:val="28"/>
        </w:rPr>
        <w:t>3240</w:t>
      </w:r>
    </w:p>
    <w:p w14:paraId="445B80A0" w14:textId="201AD9E0" w:rsidR="00CD42EC" w:rsidRDefault="00F053C5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77E93D3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0670" w:rsidRPr="00F053C5">
        <w:rPr>
          <w:rFonts w:ascii="Arial" w:hAnsi="Arial" w:cs="Arial"/>
          <w:b/>
          <w:sz w:val="22"/>
          <w:szCs w:val="22"/>
        </w:rPr>
        <w:t xml:space="preserve">Reply </w:t>
      </w:r>
      <w:r w:rsidR="00D81F3B" w:rsidRPr="00F053C5">
        <w:rPr>
          <w:rFonts w:ascii="Arial" w:hAnsi="Arial" w:cs="Arial"/>
          <w:b/>
          <w:sz w:val="22"/>
          <w:szCs w:val="22"/>
        </w:rPr>
        <w:t>LS</w:t>
      </w:r>
      <w:r w:rsidR="006D7CF4" w:rsidRPr="00F053C5">
        <w:rPr>
          <w:rFonts w:ascii="Arial" w:hAnsi="Arial" w:cs="Arial"/>
          <w:b/>
          <w:sz w:val="22"/>
          <w:szCs w:val="22"/>
        </w:rPr>
        <w:t xml:space="preserve"> </w:t>
      </w:r>
      <w:r w:rsidR="00D81F3B" w:rsidRPr="00F053C5">
        <w:rPr>
          <w:rFonts w:ascii="Arial" w:hAnsi="Arial" w:cs="Arial"/>
          <w:b/>
          <w:sz w:val="22"/>
          <w:szCs w:val="22"/>
        </w:rPr>
        <w:t>on</w:t>
      </w:r>
      <w:r w:rsidR="00F053C5" w:rsidRPr="00F053C5">
        <w:rPr>
          <w:rFonts w:ascii="Arial" w:hAnsi="Arial" w:cs="Arial"/>
          <w:b/>
          <w:sz w:val="22"/>
          <w:szCs w:val="22"/>
        </w:rPr>
        <w:t xml:space="preserve"> Clarification on Dual Registration Indication</w:t>
      </w:r>
    </w:p>
    <w:p w14:paraId="58AB84FE" w14:textId="0C032B0E" w:rsidR="00200670" w:rsidRPr="004E3939" w:rsidRDefault="0020067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LS (</w:t>
      </w:r>
      <w:r w:rsidR="00F053C5">
        <w:rPr>
          <w:rFonts w:ascii="Arial" w:hAnsi="Arial" w:cs="Arial"/>
          <w:b/>
          <w:sz w:val="22"/>
          <w:szCs w:val="22"/>
        </w:rPr>
        <w:t>C4</w:t>
      </w:r>
      <w:r>
        <w:rPr>
          <w:rFonts w:ascii="Arial" w:hAnsi="Arial" w:cs="Arial"/>
          <w:b/>
          <w:sz w:val="22"/>
          <w:szCs w:val="22"/>
        </w:rPr>
        <w:t>-</w:t>
      </w:r>
      <w:r w:rsidR="00F053C5">
        <w:rPr>
          <w:rFonts w:ascii="Arial" w:hAnsi="Arial" w:cs="Arial"/>
          <w:b/>
          <w:sz w:val="22"/>
          <w:szCs w:val="22"/>
        </w:rPr>
        <w:t>241547</w:t>
      </w:r>
      <w:r>
        <w:rPr>
          <w:rFonts w:ascii="Arial" w:hAnsi="Arial" w:cs="Arial"/>
          <w:b/>
          <w:sz w:val="22"/>
          <w:szCs w:val="22"/>
        </w:rPr>
        <w:t xml:space="preserve"> / C1-2</w:t>
      </w:r>
      <w:r w:rsidR="00F053C5">
        <w:rPr>
          <w:rFonts w:ascii="Arial" w:hAnsi="Arial" w:cs="Arial"/>
          <w:b/>
          <w:sz w:val="22"/>
          <w:szCs w:val="22"/>
        </w:rPr>
        <w:t>43009</w:t>
      </w:r>
      <w:r>
        <w:rPr>
          <w:rFonts w:ascii="Arial" w:hAnsi="Arial" w:cs="Arial"/>
          <w:b/>
          <w:sz w:val="22"/>
          <w:szCs w:val="22"/>
        </w:rPr>
        <w:t xml:space="preserve">) on </w:t>
      </w:r>
      <w:r w:rsidR="00F053C5" w:rsidRPr="00F053C5">
        <w:rPr>
          <w:rFonts w:ascii="Arial" w:hAnsi="Arial" w:cs="Arial"/>
          <w:b/>
          <w:sz w:val="22"/>
          <w:szCs w:val="22"/>
        </w:rPr>
        <w:t>Clarification on Dual Registration Indication</w:t>
      </w:r>
    </w:p>
    <w:p w14:paraId="67544A59" w14:textId="2B07B7BB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43441E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27B5396F" w14:textId="4B190DA2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TEI18, 5GS_</w:t>
      </w:r>
      <w:proofErr w:type="gramStart"/>
      <w:r w:rsidR="00F053C5">
        <w:rPr>
          <w:rFonts w:ascii="Arial" w:hAnsi="Arial" w:cs="Arial"/>
          <w:b/>
          <w:bCs/>
          <w:sz w:val="22"/>
          <w:szCs w:val="22"/>
        </w:rPr>
        <w:t>Ph1</w:t>
      </w:r>
      <w:proofErr w:type="gramEnd"/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0BE86C51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200670">
        <w:rPr>
          <w:rFonts w:ascii="Arial" w:hAnsi="Arial" w:cs="Arial"/>
          <w:b/>
          <w:sz w:val="22"/>
          <w:szCs w:val="22"/>
        </w:rPr>
        <w:t>CT1</w:t>
      </w:r>
    </w:p>
    <w:p w14:paraId="5D6120C8" w14:textId="459A2461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CT4</w:t>
      </w:r>
    </w:p>
    <w:p w14:paraId="72338DD7" w14:textId="77700491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37C37BF9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 Gupta</w:t>
      </w:r>
    </w:p>
    <w:p w14:paraId="491FE9F6" w14:textId="4C4E98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vivek_g_gupta</w:t>
      </w:r>
      <w:r w:rsidR="0043441E">
        <w:rPr>
          <w:rFonts w:ascii="Arial" w:hAnsi="Arial" w:cs="Arial"/>
          <w:b/>
          <w:bCs/>
          <w:sz w:val="22"/>
          <w:szCs w:val="22"/>
        </w:rPr>
        <w:t>@</w:t>
      </w:r>
      <w:r w:rsidR="00200670">
        <w:rPr>
          <w:rFonts w:ascii="Arial" w:hAnsi="Arial" w:cs="Arial"/>
          <w:b/>
          <w:bCs/>
          <w:sz w:val="22"/>
          <w:szCs w:val="22"/>
        </w:rPr>
        <w:t>apple</w:t>
      </w:r>
      <w:r w:rsidR="0043441E">
        <w:rPr>
          <w:rFonts w:ascii="Arial" w:hAnsi="Arial" w:cs="Arial"/>
          <w:b/>
          <w:bCs/>
          <w:sz w:val="22"/>
          <w:szCs w:val="22"/>
        </w:rPr>
        <w:t>.com</w:t>
      </w:r>
    </w:p>
    <w:p w14:paraId="53123665" w14:textId="1A1DCF4D" w:rsidR="00B97703" w:rsidRPr="00203C26" w:rsidRDefault="00383545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32FF23" w14:textId="5F4AEDC1" w:rsidR="00200670" w:rsidRPr="000F583F" w:rsidRDefault="00200670" w:rsidP="00200670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thanks </w:t>
      </w:r>
      <w:r w:rsidR="00F053C5" w:rsidRPr="000F583F">
        <w:rPr>
          <w:rFonts w:eastAsia="SimSun"/>
          <w:lang w:eastAsia="zh-CN"/>
        </w:rPr>
        <w:t>CT4</w:t>
      </w:r>
      <w:r w:rsidRPr="000F583F">
        <w:rPr>
          <w:rFonts w:eastAsia="SimSun"/>
          <w:lang w:eastAsia="zh-CN"/>
        </w:rPr>
        <w:t xml:space="preserve"> for their LS </w:t>
      </w:r>
      <w:r w:rsidRPr="000F583F">
        <w:t>(C1-2</w:t>
      </w:r>
      <w:r w:rsidR="00F053C5" w:rsidRPr="000F583F">
        <w:t>43009</w:t>
      </w:r>
      <w:r w:rsidRPr="000F583F">
        <w:t xml:space="preserve"> / </w:t>
      </w:r>
      <w:r w:rsidR="00F053C5" w:rsidRPr="000F583F">
        <w:t>C4-241547</w:t>
      </w:r>
      <w:r w:rsidRPr="000F583F">
        <w:t xml:space="preserve">) on </w:t>
      </w:r>
      <w:r w:rsidR="00F053C5" w:rsidRPr="000F583F">
        <w:t>Clarification on Dual Registration Indication</w:t>
      </w:r>
      <w:r w:rsidRPr="000F583F">
        <w:rPr>
          <w:rFonts w:eastAsia="SimSun"/>
          <w:lang w:eastAsia="zh-CN"/>
        </w:rPr>
        <w:t xml:space="preserve">. </w:t>
      </w:r>
    </w:p>
    <w:p w14:paraId="2FE9A7DA" w14:textId="232C91B4" w:rsidR="00F053C5" w:rsidRPr="000F583F" w:rsidRDefault="00F053C5" w:rsidP="00845813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>CT1 has discussed the issue and provides the following response to questions from CT4.</w:t>
      </w:r>
    </w:p>
    <w:p w14:paraId="2797719C" w14:textId="77777777" w:rsidR="00F053C5" w:rsidRPr="000F583F" w:rsidRDefault="00F053C5" w:rsidP="00F053C5">
      <w:r w:rsidRPr="000F583F">
        <w:rPr>
          <w:b/>
        </w:rPr>
        <w:t>Q1</w:t>
      </w:r>
      <w:r w:rsidRPr="000F583F">
        <w:t xml:space="preserve">: Does a UE operating in dual registration mode only indicate the EMM state of EMM-REGISTERED in the initial registration procedure? </w:t>
      </w:r>
      <w:proofErr w:type="gramStart"/>
      <w:r w:rsidRPr="000F583F">
        <w:t>Or,</w:t>
      </w:r>
      <w:proofErr w:type="gramEnd"/>
      <w:r w:rsidRPr="000F583F">
        <w:t xml:space="preserve"> should the UE also indicate the EMM registration status in periodic registration procedure or mobility registration procedure?</w:t>
      </w:r>
    </w:p>
    <w:p w14:paraId="77EE3B85" w14:textId="3C1782A2" w:rsidR="00F053C5" w:rsidRPr="000F583F" w:rsidRDefault="00F053C5" w:rsidP="00F053C5">
      <w:r w:rsidRPr="000F583F">
        <w:rPr>
          <w:b/>
          <w:bCs/>
        </w:rPr>
        <w:t>Answer:</w:t>
      </w:r>
      <w:r w:rsidRPr="000F583F">
        <w:t xml:space="preserve"> The UE operating in dual-registration mode, when already attached in EPS, indicates the EMM state as EMM-REGISTERED in UE status IE in the initial Registration procedure</w:t>
      </w:r>
      <w:r w:rsidR="000F583F" w:rsidRPr="000F583F">
        <w:t xml:space="preserve"> only</w:t>
      </w:r>
      <w:r w:rsidRPr="000F583F">
        <w:t xml:space="preserve">. </w:t>
      </w:r>
      <w:r w:rsidR="000F583F" w:rsidRPr="000F583F">
        <w:t>In this case, t</w:t>
      </w:r>
      <w:r w:rsidR="000F583F" w:rsidRPr="000F583F">
        <w:t xml:space="preserve">he main intent of </w:t>
      </w:r>
      <w:r w:rsidR="000F583F" w:rsidRPr="000F583F">
        <w:t xml:space="preserve">including </w:t>
      </w:r>
      <w:r w:rsidR="000F583F" w:rsidRPr="000F583F">
        <w:t xml:space="preserve">the UE status IE, during initial registration in 5GS, is to </w:t>
      </w:r>
      <w:r w:rsidR="00052D86">
        <w:t xml:space="preserve">allow the UE to register early in the target system and to </w:t>
      </w:r>
      <w:r w:rsidR="000F583F" w:rsidRPr="000F583F">
        <w:t>ensure that when the UE is doing the second registration (of dual-registration</w:t>
      </w:r>
      <w:r w:rsidR="000F583F" w:rsidRPr="000F583F">
        <w:t>) to 5GS</w:t>
      </w:r>
      <w:r w:rsidR="000F583F" w:rsidRPr="000F583F">
        <w:t>, the network does not cancel the first UE registration (of dual-registration</w:t>
      </w:r>
      <w:r w:rsidR="000F583F" w:rsidRPr="000F583F">
        <w:t>) to EPS</w:t>
      </w:r>
      <w:r w:rsidR="000F583F" w:rsidRPr="000F583F">
        <w:t>.</w:t>
      </w:r>
      <w:r w:rsidR="000F583F" w:rsidRPr="000F583F">
        <w:t xml:space="preserve"> </w:t>
      </w:r>
      <w:r w:rsidR="00052D86">
        <w:t>As such, t</w:t>
      </w:r>
      <w:r w:rsidRPr="000F583F">
        <w:t xml:space="preserve">he UE </w:t>
      </w:r>
      <w:r w:rsidR="000F583F" w:rsidRPr="000F583F">
        <w:t>need</w:t>
      </w:r>
      <w:r w:rsidRPr="000F583F">
        <w:t xml:space="preserve"> not indicate the EMM registration status in periodic registration procedure or mobility registration procedure</w:t>
      </w:r>
      <w:r w:rsidR="00052D86">
        <w:t xml:space="preserve"> in 5GS, as the UE is already registered in the target system.</w:t>
      </w:r>
    </w:p>
    <w:p w14:paraId="23F2AAA9" w14:textId="77777777" w:rsidR="00F053C5" w:rsidRPr="000F583F" w:rsidRDefault="00F053C5" w:rsidP="00F053C5"/>
    <w:p w14:paraId="096E52F5" w14:textId="77777777" w:rsidR="00F053C5" w:rsidRPr="000F583F" w:rsidRDefault="00F053C5" w:rsidP="00F053C5">
      <w:r w:rsidRPr="000F583F">
        <w:rPr>
          <w:b/>
        </w:rPr>
        <w:t>Q2</w:t>
      </w:r>
      <w:r w:rsidRPr="000F583F">
        <w:t xml:space="preserve">: If a UE's registration mode (single/dual registration mode) is altered due to it turns off the dual registration mode or detaches from EPS, or if a UE is not registered to EPS during the initial registration to 5GS but </w:t>
      </w:r>
      <w:proofErr w:type="gramStart"/>
      <w:r w:rsidRPr="000F583F">
        <w:t>later on</w:t>
      </w:r>
      <w:proofErr w:type="gramEnd"/>
      <w:r w:rsidRPr="000F583F">
        <w:t xml:space="preserve"> it registers to the EPS, what information will the UE indicate to the AMF and in which procedure?</w:t>
      </w:r>
    </w:p>
    <w:p w14:paraId="46880213" w14:textId="02DD56AD" w:rsidR="00200670" w:rsidRPr="00F053C5" w:rsidRDefault="00F053C5" w:rsidP="00845813">
      <w:pPr>
        <w:rPr>
          <w:rFonts w:ascii="Arial" w:eastAsia="SimSun" w:hAnsi="Arial" w:cs="Arial"/>
          <w:lang w:eastAsia="zh-CN"/>
        </w:rPr>
      </w:pPr>
      <w:r w:rsidRPr="000F583F">
        <w:rPr>
          <w:b/>
          <w:bCs/>
        </w:rPr>
        <w:t>Answer:</w:t>
      </w:r>
      <w:r w:rsidRPr="000F583F">
        <w:t xml:space="preserve"> If a UE detaches from EPS and alters its registration mode from dual-registration to single registration, or if a UE is not registered to EPS during the initial registration to 5GS but later it registers to the EPS, the MME or AMF will communicate this to HSS+UDM accordingly. There will be no mismatch in UE’s registration status </w:t>
      </w:r>
      <w:r w:rsidR="00D96F7E">
        <w:t>and hence there is no further requirement for UE to indicate any other information</w:t>
      </w:r>
      <w:r w:rsidR="00200670" w:rsidRPr="000F583F">
        <w:rPr>
          <w:color w:val="000000" w:themeColor="text1"/>
          <w:lang w:val="en-US" w:eastAsia="en-US"/>
        </w:rPr>
        <w:t>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0B06CB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053C5">
        <w:rPr>
          <w:rFonts w:ascii="Arial" w:hAnsi="Arial" w:cs="Arial"/>
          <w:b/>
        </w:rPr>
        <w:t>CT4</w:t>
      </w:r>
      <w:r w:rsidR="004A31EB">
        <w:rPr>
          <w:rFonts w:ascii="Arial" w:hAnsi="Arial" w:cs="Arial"/>
          <w:b/>
        </w:rPr>
        <w:t xml:space="preserve"> </w:t>
      </w:r>
    </w:p>
    <w:p w14:paraId="007AC1FB" w14:textId="402D7970" w:rsidR="00B97703" w:rsidRDefault="00B97703">
      <w:pPr>
        <w:spacing w:after="120"/>
        <w:ind w:left="993" w:hanging="993"/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951B73">
        <w:rPr>
          <w:rFonts w:ascii="Arial" w:eastAsia="SimSun" w:hAnsi="Arial" w:cs="Arial"/>
          <w:lang w:eastAsia="zh-CN"/>
        </w:rPr>
        <w:t>CT1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F053C5">
        <w:rPr>
          <w:rFonts w:ascii="Arial" w:eastAsia="SimSun" w:hAnsi="Arial" w:cs="Arial"/>
          <w:lang w:eastAsia="zh-CN"/>
        </w:rPr>
        <w:t>CT4</w:t>
      </w:r>
      <w:r w:rsidR="00246436" w:rsidRPr="00DF0222">
        <w:rPr>
          <w:rFonts w:ascii="Arial" w:eastAsia="SimSun" w:hAnsi="Arial" w:cs="Arial"/>
          <w:lang w:eastAsia="zh-CN"/>
        </w:rPr>
        <w:t xml:space="preserve"> </w:t>
      </w:r>
      <w:r w:rsidR="00FD7113" w:rsidRPr="00DF0222">
        <w:rPr>
          <w:rFonts w:ascii="Arial" w:eastAsia="SimSun" w:hAnsi="Arial" w:cs="Arial"/>
          <w:lang w:eastAsia="zh-CN"/>
        </w:rPr>
        <w:t>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 xml:space="preserve">take the above </w:t>
      </w:r>
      <w:r w:rsidR="00F053C5">
        <w:rPr>
          <w:rFonts w:ascii="Arial" w:eastAsia="SimSun" w:hAnsi="Arial" w:cs="Arial"/>
          <w:lang w:eastAsia="zh-CN"/>
        </w:rPr>
        <w:t xml:space="preserve">information </w:t>
      </w:r>
      <w:r w:rsidR="00246436" w:rsidRPr="00DF0222">
        <w:rPr>
          <w:rFonts w:ascii="Arial" w:eastAsia="SimSun" w:hAnsi="Arial" w:cs="Arial"/>
          <w:lang w:eastAsia="zh-CN"/>
        </w:rPr>
        <w:t>into account</w:t>
      </w:r>
      <w:r w:rsidR="00951B73">
        <w:rPr>
          <w:rFonts w:ascii="Arial" w:eastAsia="SimSun" w:hAnsi="Arial" w:cs="Arial"/>
          <w:lang w:eastAsia="zh-CN"/>
        </w:rPr>
        <w:t>.</w:t>
      </w:r>
    </w:p>
    <w:p w14:paraId="007078FA" w14:textId="0627E2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00670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</w:t>
      </w:r>
      <w:r w:rsidR="0020067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07390D" w14:textId="7200C08B" w:rsidR="00200670" w:rsidRDefault="00200670" w:rsidP="002006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50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19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F053C5">
        <w:rPr>
          <w:rFonts w:ascii="Arial" w:hAnsi="Arial" w:cs="Arial"/>
          <w:bCs/>
        </w:rPr>
        <w:t>3</w:t>
      </w:r>
      <w:r w:rsidR="00F053C5">
        <w:rPr>
          <w:rFonts w:ascii="Arial" w:hAnsi="Arial" w:cs="Arial"/>
          <w:bCs/>
          <w:vertAlign w:val="superscript"/>
        </w:rPr>
        <w:t>rd</w:t>
      </w:r>
      <w:r w:rsidRPr="00AD3215">
        <w:rPr>
          <w:rFonts w:ascii="Arial" w:hAnsi="Arial" w:cs="Arial"/>
          <w:bCs/>
        </w:rPr>
        <w:t xml:space="preserve"> </w:t>
      </w:r>
      <w:r w:rsidR="00F053C5">
        <w:rPr>
          <w:rFonts w:ascii="Arial" w:hAnsi="Arial" w:cs="Arial"/>
          <w:bCs/>
        </w:rPr>
        <w:t>August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F053C5">
        <w:rPr>
          <w:rFonts w:ascii="Arial" w:hAnsi="Arial" w:cs="Arial"/>
          <w:bCs/>
        </w:rPr>
        <w:t>Masstricht</w:t>
      </w:r>
      <w:proofErr w:type="spellEnd"/>
      <w:r w:rsidR="00F053C5">
        <w:rPr>
          <w:rFonts w:ascii="Arial" w:hAnsi="Arial" w:cs="Arial"/>
          <w:bCs/>
        </w:rPr>
        <w:t>, Netherland</w:t>
      </w:r>
    </w:p>
    <w:p w14:paraId="5424980A" w14:textId="03FF731A" w:rsidR="00200670" w:rsidRPr="00A01AFA" w:rsidRDefault="00200670" w:rsidP="002006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51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14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 w:rsidR="00F053C5">
        <w:rPr>
          <w:rFonts w:ascii="Arial" w:hAnsi="Arial" w:cs="Arial"/>
          <w:bCs/>
        </w:rPr>
        <w:t>18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 w:rsidR="00F053C5">
        <w:rPr>
          <w:rFonts w:ascii="Arial" w:hAnsi="Arial" w:cs="Arial"/>
          <w:bCs/>
        </w:rPr>
        <w:t>October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 w:rsidR="00F053C5">
        <w:rPr>
          <w:rFonts w:ascii="Arial" w:hAnsi="Arial" w:cs="Arial"/>
          <w:bCs/>
        </w:rPr>
        <w:tab/>
        <w:t>China.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F889" w14:textId="77777777" w:rsidR="00AA4787" w:rsidRDefault="00AA4787">
      <w:pPr>
        <w:spacing w:after="0"/>
      </w:pPr>
      <w:r>
        <w:separator/>
      </w:r>
    </w:p>
  </w:endnote>
  <w:endnote w:type="continuationSeparator" w:id="0">
    <w:p w14:paraId="2FCB816A" w14:textId="77777777" w:rsidR="00AA4787" w:rsidRDefault="00AA4787">
      <w:pPr>
        <w:spacing w:after="0"/>
      </w:pPr>
      <w:r>
        <w:continuationSeparator/>
      </w:r>
    </w:p>
  </w:endnote>
  <w:endnote w:type="continuationNotice" w:id="1">
    <w:p w14:paraId="37FCD09B" w14:textId="77777777" w:rsidR="00AA4787" w:rsidRDefault="00AA47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e87LCwIAABo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&#13;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FB85F" w14:textId="77777777" w:rsidR="00AA4787" w:rsidRDefault="00AA4787">
      <w:pPr>
        <w:spacing w:after="0"/>
      </w:pPr>
      <w:r>
        <w:separator/>
      </w:r>
    </w:p>
  </w:footnote>
  <w:footnote w:type="continuationSeparator" w:id="0">
    <w:p w14:paraId="53BE8218" w14:textId="77777777" w:rsidR="00AA4787" w:rsidRDefault="00AA4787">
      <w:pPr>
        <w:spacing w:after="0"/>
      </w:pPr>
      <w:r>
        <w:continuationSeparator/>
      </w:r>
    </w:p>
  </w:footnote>
  <w:footnote w:type="continuationNotice" w:id="1">
    <w:p w14:paraId="48953917" w14:textId="77777777" w:rsidR="00AA4787" w:rsidRDefault="00AA47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F23"/>
    <w:rsid w:val="00021ACD"/>
    <w:rsid w:val="000352E6"/>
    <w:rsid w:val="0003717C"/>
    <w:rsid w:val="00052481"/>
    <w:rsid w:val="0005277D"/>
    <w:rsid w:val="000527B9"/>
    <w:rsid w:val="00052D84"/>
    <w:rsid w:val="00052D86"/>
    <w:rsid w:val="000649DF"/>
    <w:rsid w:val="000717B9"/>
    <w:rsid w:val="00077DAA"/>
    <w:rsid w:val="000806EB"/>
    <w:rsid w:val="000878A5"/>
    <w:rsid w:val="00094837"/>
    <w:rsid w:val="000A0358"/>
    <w:rsid w:val="000A25C9"/>
    <w:rsid w:val="000A41A5"/>
    <w:rsid w:val="000A4D63"/>
    <w:rsid w:val="000B67B5"/>
    <w:rsid w:val="000C4F74"/>
    <w:rsid w:val="000C7117"/>
    <w:rsid w:val="000D5EE9"/>
    <w:rsid w:val="000F583F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80950"/>
    <w:rsid w:val="00185F6E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0670"/>
    <w:rsid w:val="00202B59"/>
    <w:rsid w:val="00203C26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83545"/>
    <w:rsid w:val="00392A10"/>
    <w:rsid w:val="00393FE1"/>
    <w:rsid w:val="00394FF4"/>
    <w:rsid w:val="00397B0F"/>
    <w:rsid w:val="003A6D83"/>
    <w:rsid w:val="003D2A6C"/>
    <w:rsid w:val="003D6B17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6562F"/>
    <w:rsid w:val="00573DB9"/>
    <w:rsid w:val="00574C5C"/>
    <w:rsid w:val="00593A33"/>
    <w:rsid w:val="005A0C64"/>
    <w:rsid w:val="005B229B"/>
    <w:rsid w:val="005B2E31"/>
    <w:rsid w:val="005C7905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4A79"/>
    <w:rsid w:val="00746512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45813"/>
    <w:rsid w:val="00855C94"/>
    <w:rsid w:val="00865DE8"/>
    <w:rsid w:val="00867589"/>
    <w:rsid w:val="0087179E"/>
    <w:rsid w:val="00872E55"/>
    <w:rsid w:val="008736EA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1B73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764C"/>
    <w:rsid w:val="009A0C58"/>
    <w:rsid w:val="009A259F"/>
    <w:rsid w:val="009A7662"/>
    <w:rsid w:val="009B131B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A4787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77122"/>
    <w:rsid w:val="00B910C8"/>
    <w:rsid w:val="00B97703"/>
    <w:rsid w:val="00BB5A07"/>
    <w:rsid w:val="00BB6C2C"/>
    <w:rsid w:val="00BD2C30"/>
    <w:rsid w:val="00BD39E3"/>
    <w:rsid w:val="00BD41A3"/>
    <w:rsid w:val="00BD4901"/>
    <w:rsid w:val="00BF691D"/>
    <w:rsid w:val="00BF6B3E"/>
    <w:rsid w:val="00C00AC0"/>
    <w:rsid w:val="00C0315F"/>
    <w:rsid w:val="00C22B69"/>
    <w:rsid w:val="00C2456F"/>
    <w:rsid w:val="00C40A0B"/>
    <w:rsid w:val="00C4185D"/>
    <w:rsid w:val="00C45836"/>
    <w:rsid w:val="00C467AE"/>
    <w:rsid w:val="00C530F0"/>
    <w:rsid w:val="00C64E98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96F7E"/>
    <w:rsid w:val="00DA3760"/>
    <w:rsid w:val="00DA6369"/>
    <w:rsid w:val="00DA76F1"/>
    <w:rsid w:val="00DC1B97"/>
    <w:rsid w:val="00DC2CB4"/>
    <w:rsid w:val="00DC5A4F"/>
    <w:rsid w:val="00DD077D"/>
    <w:rsid w:val="00DF0222"/>
    <w:rsid w:val="00DF7B1C"/>
    <w:rsid w:val="00E12567"/>
    <w:rsid w:val="00E146BE"/>
    <w:rsid w:val="00E26175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F053C5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7078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146</TotalTime>
  <Pages>1</Pages>
  <Words>416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67</cp:revision>
  <cp:lastPrinted>2002-04-23T07:10:00Z</cp:lastPrinted>
  <dcterms:created xsi:type="dcterms:W3CDTF">2023-10-20T00:01:00Z</dcterms:created>
  <dcterms:modified xsi:type="dcterms:W3CDTF">2024-05-20T10:13:00Z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