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ED7A8" w14:textId="77777777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>3GPP TSG-CT WG1 Meeting #149</w:t>
      </w:r>
      <w:r w:rsidRPr="00133230">
        <w:rPr>
          <w:sz w:val="24"/>
          <w:szCs w:val="24"/>
          <w:lang w:eastAsia="ja-JP"/>
        </w:rPr>
        <w:tab/>
        <w:t>C1-243149</w:t>
      </w:r>
    </w:p>
    <w:p w14:paraId="7EC40279" w14:textId="4F6F3FA7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 xml:space="preserve">Hyderabad, India, 27-31 May 2024                                                         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1ED852DB" w:rsidR="001E489F" w:rsidRPr="00133230" w:rsidRDefault="001E489F" w:rsidP="007861B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3GPP TSG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 xml:space="preserve"> CT WG3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Meeting #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135</w:t>
      </w:r>
      <w:r w:rsidRPr="00133230">
        <w:rPr>
          <w:color w:val="808080" w:themeColor="background1" w:themeShade="80"/>
          <w:sz w:val="24"/>
          <w:szCs w:val="24"/>
          <w:lang w:eastAsia="ja-JP"/>
        </w:rPr>
        <w:t xml:space="preserve"> </w:t>
      </w:r>
      <w:r w:rsidRPr="00133230">
        <w:rPr>
          <w:color w:val="808080" w:themeColor="background1" w:themeShade="80"/>
          <w:sz w:val="24"/>
          <w:szCs w:val="24"/>
          <w:lang w:eastAsia="ja-JP"/>
        </w:rPr>
        <w:tab/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C3</w:t>
      </w:r>
      <w:r w:rsidRPr="00133230">
        <w:rPr>
          <w:color w:val="808080" w:themeColor="background1" w:themeShade="80"/>
          <w:sz w:val="24"/>
          <w:szCs w:val="24"/>
          <w:lang w:eastAsia="ja-JP"/>
        </w:rPr>
        <w:t>-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243</w:t>
      </w:r>
      <w:r w:rsidR="00A56E53" w:rsidRPr="00133230">
        <w:rPr>
          <w:color w:val="808080" w:themeColor="background1" w:themeShade="80"/>
          <w:sz w:val="24"/>
          <w:szCs w:val="24"/>
          <w:lang w:eastAsia="ja-JP"/>
        </w:rPr>
        <w:t>099</w:t>
      </w:r>
    </w:p>
    <w:p w14:paraId="11C88A41" w14:textId="4F73AB6B" w:rsidR="001E489F" w:rsidRPr="00133230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Hyderabad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IN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27 - 31 May, 2024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ab/>
      </w:r>
      <w:bookmarkStart w:id="0" w:name="_GoBack"/>
      <w:bookmarkEnd w:id="0"/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DBC9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196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BED336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21968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2080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000315D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AFDD95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F59F65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32EF2A96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225432A0" w14:textId="279C850C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603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AA51E2" w:rsidR="00A56031" w:rsidRDefault="00A56031" w:rsidP="00A56031">
            <w:pPr>
              <w:pStyle w:val="TAL"/>
            </w:pPr>
            <w:r w:rsidRPr="00A56031">
              <w:t>1030036</w:t>
            </w:r>
          </w:p>
        </w:tc>
        <w:tc>
          <w:tcPr>
            <w:tcW w:w="3326" w:type="dxa"/>
          </w:tcPr>
          <w:p w14:paraId="3AC061FD" w14:textId="142EDECC" w:rsidR="00A56031" w:rsidRDefault="00A56031" w:rsidP="00A56031">
            <w:pPr>
              <w:pStyle w:val="TAL"/>
            </w:pPr>
            <w:r w:rsidRPr="00DF58E7">
              <w:t>Study on Security Aspects of Enhancement of Support for Edge Computing in 5GC</w:t>
            </w:r>
            <w:r>
              <w:t xml:space="preserve"> phase 3</w:t>
            </w:r>
          </w:p>
        </w:tc>
        <w:tc>
          <w:tcPr>
            <w:tcW w:w="5099" w:type="dxa"/>
          </w:tcPr>
          <w:p w14:paraId="017BF4B1" w14:textId="564A0668" w:rsidR="00A56031" w:rsidRPr="00251D80" w:rsidRDefault="00A56031" w:rsidP="00A56031">
            <w:pPr>
              <w:pStyle w:val="Guidance"/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D4E0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10EC534" w14:textId="4D06F7C2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4EB01E6D" w14:textId="79752E23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558C20D3" w14:textId="4FF62E29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293AA72B" w14:textId="7BD427B3" w:rsidR="001E489F" w:rsidRPr="006C2E80" w:rsidRDefault="00F540E9" w:rsidP="00F540E9">
      <w:r w:rsidRPr="006431CB">
        <w:t>CT WGs also need to define protocol aspects of the security solutions related to architecture for enabling edge applications to be developed by 3GPP SA3 WG.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8EB145A" w14:textId="5BAF248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49374FC9" w14:textId="23A25B24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69FCB5BF" w14:textId="0AB6B0D9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CB51F5" w:rsidRPr="00B0241D">
        <w:t>Discovery, selection and service continuity aspects of common EAS and common EAS bundle.</w:t>
      </w:r>
    </w:p>
    <w:p w14:paraId="1ED55786" w14:textId="409C6624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CB51F5" w:rsidRPr="00B0241D">
        <w:t>Discovery and Service continuity for ENS scenarios</w:t>
      </w:r>
    </w:p>
    <w:p w14:paraId="798B822C" w14:textId="268F49A6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12484FD" w14:textId="3A797FE0" w:rsidR="00CB51F5" w:rsidRPr="00CB51F5" w:rsidRDefault="00CB51F5" w:rsidP="00B0241D">
      <w:r w:rsidRPr="00B0241D">
        <w:lastRenderedPageBreak/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510EBE31" w14:textId="738046EE" w:rsidR="00CB51F5" w:rsidRPr="00B0241D" w:rsidRDefault="00B0241D" w:rsidP="00B0241D">
      <w:pPr>
        <w:pStyle w:val="B1"/>
      </w:pPr>
      <w:r>
        <w:t>1.</w:t>
      </w:r>
      <w:r>
        <w:tab/>
      </w:r>
      <w:r w:rsidR="00CB51F5" w:rsidRPr="00B0241D">
        <w:t>Discovery, selection and service continuity aspects of common EAS and common EAS bundle.</w:t>
      </w:r>
    </w:p>
    <w:p w14:paraId="3DA3474D" w14:textId="11C678FF" w:rsidR="00CB51F5" w:rsidRPr="00B0241D" w:rsidRDefault="00B0241D" w:rsidP="00B0241D">
      <w:pPr>
        <w:pStyle w:val="B1"/>
      </w:pPr>
      <w:r>
        <w:t>2.</w:t>
      </w:r>
      <w:r>
        <w:tab/>
      </w:r>
      <w:r w:rsidR="00CB51F5" w:rsidRPr="00B0241D">
        <w:t>Discovery and Service continuity for ENS scenarios</w:t>
      </w:r>
    </w:p>
    <w:p w14:paraId="3BF32539" w14:textId="622B7C3B" w:rsidR="00CB51F5" w:rsidRPr="00B0241D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A5ADD2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4F8A031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83C0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18B0D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A2E69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8DCD0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5D5CB6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BBA8AAE" w:rsidR="00C764BA" w:rsidRPr="00C764BA" w:rsidRDefault="00C764BA" w:rsidP="00B67B68">
            <w:r w:rsidRPr="00C764BA">
              <w:t>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DBD41D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5E75494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52A60A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B88E38" w:rsidR="00C764BA" w:rsidRPr="006C2E80" w:rsidRDefault="00C764BA" w:rsidP="00B67B68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2D813A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366E695" w:rsidR="00C764BA" w:rsidRPr="006C2E80" w:rsidRDefault="00C764BA" w:rsidP="00B67B68"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F98F300" w:rsidR="001E489F" w:rsidRPr="006C2E80" w:rsidRDefault="000B3510" w:rsidP="001E489F">
      <w:r w:rsidRPr="0081721B">
        <w:t>Narendranath Durga Tangudu (</w:t>
      </w:r>
      <w:hyperlink r:id="rId11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4AD499" w:rsidR="001E489F" w:rsidRPr="00557B2E" w:rsidRDefault="000B3510" w:rsidP="000B3510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617869" w14:textId="1A6547BC" w:rsidR="00F62F28" w:rsidRPr="0072294E" w:rsidRDefault="000B3510" w:rsidP="000B3510">
      <w:r>
        <w:t>SA3 for security aspects</w:t>
      </w:r>
      <w:r w:rsidRPr="0081721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0EE493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33596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83E366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1FB3D9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793D2B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9B5FF2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44F65F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92893" w14:textId="011F6942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5ECD5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3F010" w14:textId="05E484AF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3EE81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67875" w14:textId="2AC2EBD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7A24F1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458F0" w14:textId="12DE6EC6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BBBD2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2B878" w14:textId="7A4C6955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2F1427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61AF0" w14:textId="6071E60D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8641E" w14:textId="77777777" w:rsidR="00B64BE0" w:rsidRDefault="00B64BE0">
      <w:r>
        <w:separator/>
      </w:r>
    </w:p>
  </w:endnote>
  <w:endnote w:type="continuationSeparator" w:id="0">
    <w:p w14:paraId="5C79654D" w14:textId="77777777" w:rsidR="00B64BE0" w:rsidRDefault="00B6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96114" w14:textId="77777777" w:rsidR="00B64BE0" w:rsidRDefault="00B64BE0">
      <w:r>
        <w:separator/>
      </w:r>
    </w:p>
  </w:footnote>
  <w:footnote w:type="continuationSeparator" w:id="0">
    <w:p w14:paraId="70CD177C" w14:textId="77777777" w:rsidR="00B64BE0" w:rsidRDefault="00B6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CE6"/>
    <w:rsid w:val="002F7CCB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AD7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29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23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84E"/>
    <w:rsid w:val="00A46B3F"/>
    <w:rsid w:val="00A46F30"/>
    <w:rsid w:val="00A56031"/>
    <w:rsid w:val="00A56E53"/>
    <w:rsid w:val="00A61169"/>
    <w:rsid w:val="00A63024"/>
    <w:rsid w:val="00A65602"/>
    <w:rsid w:val="00A82FCC"/>
    <w:rsid w:val="00A8479D"/>
    <w:rsid w:val="00A906A4"/>
    <w:rsid w:val="00A97953"/>
    <w:rsid w:val="00AA574E"/>
    <w:rsid w:val="00AB424A"/>
    <w:rsid w:val="00AD324E"/>
    <w:rsid w:val="00AD5B51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BB2"/>
    <w:rsid w:val="00B9495D"/>
    <w:rsid w:val="00B9697B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586A"/>
    <w:rsid w:val="00CA2B4F"/>
    <w:rsid w:val="00CA4FC8"/>
    <w:rsid w:val="00CA5DB0"/>
    <w:rsid w:val="00CB51F5"/>
    <w:rsid w:val="00CC084E"/>
    <w:rsid w:val="00CC58ED"/>
    <w:rsid w:val="00CD3735"/>
    <w:rsid w:val="00CD66C7"/>
    <w:rsid w:val="00D0135E"/>
    <w:rsid w:val="00D05D92"/>
    <w:rsid w:val="00D145EC"/>
    <w:rsid w:val="00D2389B"/>
    <w:rsid w:val="00D355FB"/>
    <w:rsid w:val="00D43C0B"/>
    <w:rsid w:val="00D44A74"/>
    <w:rsid w:val="00D57CD2"/>
    <w:rsid w:val="00D57E66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18"/>
    <w:rsid w:val="00EA662E"/>
    <w:rsid w:val="00EB5D2F"/>
    <w:rsid w:val="00EC10EC"/>
    <w:rsid w:val="00EC1E4F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.tangudu@samsung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6</cp:revision>
  <cp:lastPrinted>2001-04-23T09:30:00Z</cp:lastPrinted>
  <dcterms:created xsi:type="dcterms:W3CDTF">2024-05-20T06:22:00Z</dcterms:created>
  <dcterms:modified xsi:type="dcterms:W3CDTF">2024-05-20T10:12:00Z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