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99DC" w14:textId="2C99FB36" w:rsidR="003E027D" w:rsidRPr="00221571" w:rsidRDefault="003E027D" w:rsidP="003E02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A35496" w:rsidRPr="00A35496">
        <w:rPr>
          <w:rFonts w:cs="Arial"/>
          <w:b/>
          <w:noProof/>
          <w:sz w:val="24"/>
          <w:szCs w:val="24"/>
        </w:rPr>
        <w:t>C1-243112</w:t>
      </w:r>
    </w:p>
    <w:p w14:paraId="01B45408" w14:textId="77777777" w:rsidR="003E027D" w:rsidRPr="007A7910" w:rsidRDefault="003E027D" w:rsidP="003E027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B13223"/>
    <w:p w14:paraId="57713AC8" w14:textId="0054438E" w:rsidR="00AD5FC9" w:rsidRDefault="00AD5FC9" w:rsidP="00B13223">
      <w:r>
        <w:t>Source:</w:t>
      </w:r>
      <w:r>
        <w:tab/>
      </w:r>
      <w:r w:rsidR="005A2DFD">
        <w:t>Ericsson</w:t>
      </w:r>
    </w:p>
    <w:p w14:paraId="2DE8EBB1" w14:textId="7383016D" w:rsidR="00AD5FC9" w:rsidRDefault="00AD5FC9" w:rsidP="00B13223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C94335" w:rsidR="00AD5FC9" w:rsidRDefault="00AD5FC9" w:rsidP="00B13223">
      <w:r>
        <w:t>Agenda item:</w:t>
      </w:r>
      <w:r>
        <w:tab/>
      </w:r>
      <w:r w:rsidR="005A2DFD">
        <w:t>19.1.1</w:t>
      </w:r>
    </w:p>
    <w:p w14:paraId="228A6D18" w14:textId="5026930C" w:rsidR="00AD5FC9" w:rsidRDefault="00AD5FC9" w:rsidP="00B13223">
      <w:r>
        <w:t>Document for:</w:t>
      </w:r>
      <w:r>
        <w:tab/>
        <w:t>APPROVAL</w:t>
      </w:r>
    </w:p>
    <w:p w14:paraId="3387FD8C" w14:textId="77777777" w:rsidR="00AD5FC9" w:rsidRDefault="00AD5FC9" w:rsidP="00B13223"/>
    <w:bookmarkEnd w:id="0"/>
    <w:p w14:paraId="0316B6CF" w14:textId="77777777" w:rsidR="00AD5FC9" w:rsidRDefault="00AD5FC9" w:rsidP="00B13223"/>
    <w:p w14:paraId="028C079C" w14:textId="77777777" w:rsidR="006C2E80" w:rsidRPr="0068522D" w:rsidRDefault="006C2E80" w:rsidP="00B13223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B1322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132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132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132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132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132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1322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132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132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132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1322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132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B1322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1322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B1322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132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1322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1322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1322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1322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B13223">
            <w:pPr>
              <w:pStyle w:val="TAC"/>
            </w:pPr>
          </w:p>
        </w:tc>
      </w:tr>
    </w:tbl>
    <w:p w14:paraId="3A87B226" w14:textId="77777777" w:rsidR="008A76FD" w:rsidRPr="006C2E80" w:rsidRDefault="008A76FD" w:rsidP="00B1322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B1322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B1322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B1322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B132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B1322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B1322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B1322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B1322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1322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1322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1322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1322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B1322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B1322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B1322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B13223">
            <w:pPr>
              <w:pStyle w:val="TAL"/>
            </w:pPr>
          </w:p>
        </w:tc>
      </w:tr>
    </w:tbl>
    <w:p w14:paraId="7C3FBD77" w14:textId="77777777" w:rsidR="004876B9" w:rsidRDefault="004876B9" w:rsidP="00B1322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1322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132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132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1322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B1322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B1322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B13223">
            <w:pPr>
              <w:pStyle w:val="Guidance"/>
            </w:pPr>
          </w:p>
        </w:tc>
      </w:tr>
    </w:tbl>
    <w:p w14:paraId="6BC7072F" w14:textId="77777777" w:rsidR="006C2E80" w:rsidRDefault="006C2E80" w:rsidP="00B13223">
      <w:pPr>
        <w:pStyle w:val="FP"/>
      </w:pPr>
    </w:p>
    <w:p w14:paraId="0ADEDC3A" w14:textId="77777777" w:rsidR="00007E2A" w:rsidRPr="006C2E80" w:rsidRDefault="00007E2A" w:rsidP="00B1322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B1322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B1322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B1322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B1322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B13223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2273EEDF" w14:textId="77777777" w:rsidR="000754C2" w:rsidRDefault="000754C2" w:rsidP="00B13223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B13223">
      <w:r w:rsidRPr="00C167ED">
        <w:t>This work item is not a substitute for issues:</w:t>
      </w:r>
    </w:p>
    <w:p w14:paraId="0BF8CF97" w14:textId="77777777" w:rsidR="000754C2" w:rsidRPr="000754C2" w:rsidRDefault="000754C2" w:rsidP="00B1322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B1322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B1322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B1322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132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132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132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132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132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1322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1322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13223">
            <w:pPr>
              <w:pStyle w:val="TAL"/>
            </w:pPr>
          </w:p>
        </w:tc>
      </w:tr>
    </w:tbl>
    <w:p w14:paraId="3D972A4A" w14:textId="77777777" w:rsidR="006C2E80" w:rsidRDefault="006C2E80" w:rsidP="00B1322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B1322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132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132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132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13223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B13223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DEC44E3" w:rsidR="000754C2" w:rsidRPr="006C2E80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B13223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5B830C95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B13223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B13223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3CBE2865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B1322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A69317C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B1322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B1322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B1322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B13223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21F037D4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B13223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B13223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D1965C1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B13223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B13223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1EF80D82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B1322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B1322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B1322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B1322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B13223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B13223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75655543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B13223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B13223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443ED166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B1322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B1322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B1322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B1322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B1322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B1322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B1322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B1322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B13223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2EF17CA0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B13223">
            <w:pPr>
              <w:pStyle w:val="TAL"/>
            </w:pPr>
          </w:p>
        </w:tc>
      </w:tr>
    </w:tbl>
    <w:p w14:paraId="701E09C7" w14:textId="77777777" w:rsidR="00C4305E" w:rsidRDefault="00C4305E" w:rsidP="00B1322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B13223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B1322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B1322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1322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B1322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B13223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B13223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B13223">
            <w:pPr>
              <w:pStyle w:val="TAL"/>
            </w:pPr>
            <w:r w:rsidRPr="00330407">
              <w:t>InterDigital</w:t>
            </w:r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B13223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B1322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B13223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B13223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B13223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B13223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B13223">
            <w:pPr>
              <w:pStyle w:val="TAL"/>
            </w:pPr>
            <w:r w:rsidRPr="00B13223">
              <w:t>HiSilicon</w:t>
            </w:r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B13223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B13223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3C2FECC9" w:rsidR="007C3FED" w:rsidRPr="003D2A98" w:rsidRDefault="007B2520" w:rsidP="00B13223">
            <w:pPr>
              <w:pStyle w:val="TAL"/>
            </w:pPr>
            <w:r>
              <w:t>vivo</w:t>
            </w:r>
          </w:p>
        </w:tc>
      </w:tr>
    </w:tbl>
    <w:p w14:paraId="2CBA0369" w14:textId="77777777" w:rsidR="00F41A27" w:rsidRPr="00641ED8" w:rsidRDefault="00F41A27" w:rsidP="00B1322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5E57" w14:textId="77777777" w:rsidR="00BF6F6B" w:rsidRDefault="00BF6F6B" w:rsidP="00B13223">
      <w:r>
        <w:separator/>
      </w:r>
    </w:p>
  </w:endnote>
  <w:endnote w:type="continuationSeparator" w:id="0">
    <w:p w14:paraId="2EC64806" w14:textId="77777777" w:rsidR="00BF6F6B" w:rsidRDefault="00BF6F6B" w:rsidP="00B1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2EF9" w14:textId="77777777" w:rsidR="00BF6F6B" w:rsidRDefault="00BF6F6B" w:rsidP="00B13223">
      <w:r>
        <w:separator/>
      </w:r>
    </w:p>
  </w:footnote>
  <w:footnote w:type="continuationSeparator" w:id="0">
    <w:p w14:paraId="03B90013" w14:textId="77777777" w:rsidR="00BF6F6B" w:rsidRDefault="00BF6F6B" w:rsidP="00B1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2237"/>
    <w:rsid w:val="0068522D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2B11"/>
    <w:rsid w:val="00BB5EBF"/>
    <w:rsid w:val="00BC05F6"/>
    <w:rsid w:val="00BC642A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132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21</cp:revision>
  <cp:lastPrinted>2000-02-29T11:31:00Z</cp:lastPrinted>
  <dcterms:created xsi:type="dcterms:W3CDTF">2024-04-07T19:33:00Z</dcterms:created>
  <dcterms:modified xsi:type="dcterms:W3CDTF">2024-05-16T13:39:00Z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