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17D6634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9132" w14:textId="77777777" w:rsidR="00935A70" w:rsidRDefault="00935A70">
      <w:r>
        <w:separator/>
      </w:r>
    </w:p>
  </w:endnote>
  <w:endnote w:type="continuationSeparator" w:id="0">
    <w:p w14:paraId="514FC6F7" w14:textId="77777777" w:rsidR="00935A70" w:rsidRDefault="0093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B35D" w14:textId="77777777" w:rsidR="00935A70" w:rsidRDefault="00935A70">
      <w:r>
        <w:separator/>
      </w:r>
    </w:p>
  </w:footnote>
  <w:footnote w:type="continuationSeparator" w:id="0">
    <w:p w14:paraId="535805D0" w14:textId="77777777" w:rsidR="00935A70" w:rsidRDefault="0093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24.229_CR6578_(Rel-12)_GINI</cp:lastModifiedBy>
  <cp:revision>59</cp:revision>
  <cp:lastPrinted>1900-01-01T00:00:00Z</cp:lastPrinted>
  <dcterms:created xsi:type="dcterms:W3CDTF">2019-01-14T04:28:00Z</dcterms:created>
  <dcterms:modified xsi:type="dcterms:W3CDTF">2023-03-22T15:42:00Z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