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31727856"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w:t>
            </w:r>
            <w:r w:rsidR="00E2209D">
              <w:t>8</w:t>
            </w:r>
            <w:r>
              <w:t>.</w:t>
            </w:r>
            <w:r w:rsidR="00397F49">
              <w:t>1</w:t>
            </w:r>
            <w:r>
              <w:t>.0</w:t>
            </w:r>
            <w:r w:rsidRPr="004D3578">
              <w:t xml:space="preserve"> </w:t>
            </w:r>
            <w:r w:rsidRPr="004D3578">
              <w:rPr>
                <w:sz w:val="32"/>
              </w:rPr>
              <w:t>(</w:t>
            </w:r>
            <w:r>
              <w:rPr>
                <w:sz w:val="32"/>
              </w:rPr>
              <w:t>202</w:t>
            </w:r>
            <w:r w:rsidR="00397F49">
              <w:rPr>
                <w:sz w:val="32"/>
              </w:rPr>
              <w:t>3</w:t>
            </w:r>
            <w:r>
              <w:rPr>
                <w:sz w:val="32"/>
              </w:rPr>
              <w:t>-</w:t>
            </w:r>
            <w:r w:rsidR="00397F49">
              <w:rPr>
                <w:sz w:val="32"/>
              </w:rPr>
              <w:t>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41897149"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4A08C5A"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397F49">
              <w:rPr>
                <w:noProof/>
                <w:sz w:val="18"/>
              </w:rPr>
              <w:t>3</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2542301E" w14:textId="14ED442B" w:rsidR="00044D1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044D1A">
        <w:rPr>
          <w:noProof/>
        </w:rPr>
        <w:t>Foreword</w:t>
      </w:r>
      <w:r w:rsidR="00044D1A">
        <w:rPr>
          <w:noProof/>
        </w:rPr>
        <w:tab/>
      </w:r>
      <w:r w:rsidR="00044D1A">
        <w:rPr>
          <w:noProof/>
        </w:rPr>
        <w:fldChar w:fldCharType="begin" w:fldLock="1"/>
      </w:r>
      <w:r w:rsidR="00044D1A">
        <w:rPr>
          <w:noProof/>
        </w:rPr>
        <w:instrText xml:space="preserve"> PAGEREF _Toc131284246 \h </w:instrText>
      </w:r>
      <w:r w:rsidR="00044D1A">
        <w:rPr>
          <w:noProof/>
        </w:rPr>
      </w:r>
      <w:r w:rsidR="00044D1A">
        <w:rPr>
          <w:noProof/>
        </w:rPr>
        <w:fldChar w:fldCharType="separate"/>
      </w:r>
      <w:r w:rsidR="00044D1A">
        <w:rPr>
          <w:noProof/>
        </w:rPr>
        <w:t>9</w:t>
      </w:r>
      <w:r w:rsidR="00044D1A">
        <w:rPr>
          <w:noProof/>
        </w:rPr>
        <w:fldChar w:fldCharType="end"/>
      </w:r>
    </w:p>
    <w:p w14:paraId="773CBD58" w14:textId="59A02E4B" w:rsidR="00044D1A" w:rsidRDefault="00044D1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_Toc131284247 \h </w:instrText>
      </w:r>
      <w:r>
        <w:rPr>
          <w:noProof/>
        </w:rPr>
      </w:r>
      <w:r>
        <w:rPr>
          <w:noProof/>
        </w:rPr>
        <w:fldChar w:fldCharType="separate"/>
      </w:r>
      <w:r>
        <w:rPr>
          <w:noProof/>
        </w:rPr>
        <w:t>10</w:t>
      </w:r>
      <w:r>
        <w:rPr>
          <w:noProof/>
        </w:rPr>
        <w:fldChar w:fldCharType="end"/>
      </w:r>
    </w:p>
    <w:p w14:paraId="7038DFFD" w14:textId="2ACCBB16" w:rsidR="00044D1A" w:rsidRDefault="00044D1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_Toc131284248 \h </w:instrText>
      </w:r>
      <w:r>
        <w:rPr>
          <w:noProof/>
        </w:rPr>
      </w:r>
      <w:r>
        <w:rPr>
          <w:noProof/>
        </w:rPr>
        <w:fldChar w:fldCharType="separate"/>
      </w:r>
      <w:r>
        <w:rPr>
          <w:noProof/>
        </w:rPr>
        <w:t>11</w:t>
      </w:r>
      <w:r>
        <w:rPr>
          <w:noProof/>
        </w:rPr>
        <w:fldChar w:fldCharType="end"/>
      </w:r>
    </w:p>
    <w:p w14:paraId="50F5D309" w14:textId="0C7FB715" w:rsidR="00044D1A" w:rsidRDefault="00044D1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_Toc131284249 \h </w:instrText>
      </w:r>
      <w:r>
        <w:rPr>
          <w:noProof/>
        </w:rPr>
      </w:r>
      <w:r>
        <w:rPr>
          <w:noProof/>
        </w:rPr>
        <w:fldChar w:fldCharType="separate"/>
      </w:r>
      <w:r>
        <w:rPr>
          <w:noProof/>
        </w:rPr>
        <w:t>12</w:t>
      </w:r>
      <w:r>
        <w:rPr>
          <w:noProof/>
        </w:rPr>
        <w:fldChar w:fldCharType="end"/>
      </w:r>
    </w:p>
    <w:p w14:paraId="01ADF04B" w14:textId="289AF5E2" w:rsidR="00044D1A" w:rsidRDefault="00044D1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_Toc131284250 \h </w:instrText>
      </w:r>
      <w:r>
        <w:rPr>
          <w:noProof/>
        </w:rPr>
      </w:r>
      <w:r>
        <w:rPr>
          <w:noProof/>
        </w:rPr>
        <w:fldChar w:fldCharType="separate"/>
      </w:r>
      <w:r>
        <w:rPr>
          <w:noProof/>
        </w:rPr>
        <w:t>12</w:t>
      </w:r>
      <w:r>
        <w:rPr>
          <w:noProof/>
        </w:rPr>
        <w:fldChar w:fldCharType="end"/>
      </w:r>
    </w:p>
    <w:p w14:paraId="08E80F91" w14:textId="0CA26E06" w:rsidR="00044D1A" w:rsidRDefault="00044D1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_Toc131284251 \h </w:instrText>
      </w:r>
      <w:r>
        <w:rPr>
          <w:noProof/>
        </w:rPr>
      </w:r>
      <w:r>
        <w:rPr>
          <w:noProof/>
        </w:rPr>
        <w:fldChar w:fldCharType="separate"/>
      </w:r>
      <w:r>
        <w:rPr>
          <w:noProof/>
        </w:rPr>
        <w:t>13</w:t>
      </w:r>
      <w:r>
        <w:rPr>
          <w:noProof/>
        </w:rPr>
        <w:fldChar w:fldCharType="end"/>
      </w:r>
    </w:p>
    <w:p w14:paraId="49A9E87F" w14:textId="74C28750" w:rsidR="00044D1A" w:rsidRDefault="00044D1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_Toc131284252 \h </w:instrText>
      </w:r>
      <w:r>
        <w:rPr>
          <w:noProof/>
        </w:rPr>
      </w:r>
      <w:r>
        <w:rPr>
          <w:noProof/>
        </w:rPr>
        <w:fldChar w:fldCharType="separate"/>
      </w:r>
      <w:r>
        <w:rPr>
          <w:noProof/>
        </w:rPr>
        <w:t>14</w:t>
      </w:r>
      <w:r>
        <w:rPr>
          <w:noProof/>
        </w:rPr>
        <w:fldChar w:fldCharType="end"/>
      </w:r>
    </w:p>
    <w:p w14:paraId="1649312A" w14:textId="16C6DE9D" w:rsidR="00044D1A" w:rsidRDefault="00044D1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_Toc131284253 \h </w:instrText>
      </w:r>
      <w:r>
        <w:rPr>
          <w:noProof/>
        </w:rPr>
      </w:r>
      <w:r>
        <w:rPr>
          <w:noProof/>
        </w:rPr>
        <w:fldChar w:fldCharType="separate"/>
      </w:r>
      <w:r>
        <w:rPr>
          <w:noProof/>
        </w:rPr>
        <w:t>14</w:t>
      </w:r>
      <w:r>
        <w:rPr>
          <w:noProof/>
        </w:rPr>
        <w:fldChar w:fldCharType="end"/>
      </w:r>
    </w:p>
    <w:p w14:paraId="10EFC511" w14:textId="6BE5E0C5" w:rsidR="00044D1A" w:rsidRDefault="00044D1A">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_Toc131284254 \h </w:instrText>
      </w:r>
      <w:r>
        <w:rPr>
          <w:noProof/>
        </w:rPr>
      </w:r>
      <w:r>
        <w:rPr>
          <w:noProof/>
        </w:rPr>
        <w:fldChar w:fldCharType="separate"/>
      </w:r>
      <w:r>
        <w:rPr>
          <w:noProof/>
        </w:rPr>
        <w:t>14</w:t>
      </w:r>
      <w:r>
        <w:rPr>
          <w:noProof/>
        </w:rPr>
        <w:fldChar w:fldCharType="end"/>
      </w:r>
    </w:p>
    <w:p w14:paraId="5967E87A" w14:textId="422D5E77" w:rsidR="00044D1A" w:rsidRDefault="00044D1A">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_Toc131284255 \h </w:instrText>
      </w:r>
      <w:r>
        <w:rPr>
          <w:noProof/>
        </w:rPr>
      </w:r>
      <w:r>
        <w:rPr>
          <w:noProof/>
        </w:rPr>
        <w:fldChar w:fldCharType="separate"/>
      </w:r>
      <w:r>
        <w:rPr>
          <w:noProof/>
        </w:rPr>
        <w:t>14</w:t>
      </w:r>
      <w:r>
        <w:rPr>
          <w:noProof/>
        </w:rPr>
        <w:fldChar w:fldCharType="end"/>
      </w:r>
    </w:p>
    <w:p w14:paraId="024E7F38" w14:textId="26A3725C" w:rsidR="00044D1A" w:rsidRDefault="00044D1A">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_Toc131284256 \h </w:instrText>
      </w:r>
      <w:r>
        <w:rPr>
          <w:noProof/>
        </w:rPr>
      </w:r>
      <w:r>
        <w:rPr>
          <w:noProof/>
        </w:rPr>
        <w:fldChar w:fldCharType="separate"/>
      </w:r>
      <w:r>
        <w:rPr>
          <w:noProof/>
        </w:rPr>
        <w:t>14</w:t>
      </w:r>
      <w:r>
        <w:rPr>
          <w:noProof/>
        </w:rPr>
        <w:fldChar w:fldCharType="end"/>
      </w:r>
    </w:p>
    <w:p w14:paraId="1873343B" w14:textId="121A7238" w:rsidR="00044D1A" w:rsidRDefault="00044D1A">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_Toc131284257 \h </w:instrText>
      </w:r>
      <w:r>
        <w:rPr>
          <w:noProof/>
        </w:rPr>
      </w:r>
      <w:r>
        <w:rPr>
          <w:noProof/>
        </w:rPr>
        <w:fldChar w:fldCharType="separate"/>
      </w:r>
      <w:r>
        <w:rPr>
          <w:noProof/>
        </w:rPr>
        <w:t>15</w:t>
      </w:r>
      <w:r>
        <w:rPr>
          <w:noProof/>
        </w:rPr>
        <w:fldChar w:fldCharType="end"/>
      </w:r>
    </w:p>
    <w:p w14:paraId="16A76759" w14:textId="3419095C" w:rsidR="00044D1A" w:rsidRDefault="00044D1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_Toc131284258 \h </w:instrText>
      </w:r>
      <w:r>
        <w:rPr>
          <w:noProof/>
        </w:rPr>
      </w:r>
      <w:r>
        <w:rPr>
          <w:noProof/>
        </w:rPr>
        <w:fldChar w:fldCharType="separate"/>
      </w:r>
      <w:r>
        <w:rPr>
          <w:noProof/>
        </w:rPr>
        <w:t>15</w:t>
      </w:r>
      <w:r>
        <w:rPr>
          <w:noProof/>
        </w:rPr>
        <w:fldChar w:fldCharType="end"/>
      </w:r>
    </w:p>
    <w:p w14:paraId="2F347662" w14:textId="70CE4A65" w:rsidR="00044D1A" w:rsidRDefault="00044D1A">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_Toc131284259 \h </w:instrText>
      </w:r>
      <w:r>
        <w:rPr>
          <w:noProof/>
        </w:rPr>
      </w:r>
      <w:r>
        <w:rPr>
          <w:noProof/>
        </w:rPr>
        <w:fldChar w:fldCharType="separate"/>
      </w:r>
      <w:r>
        <w:rPr>
          <w:noProof/>
        </w:rPr>
        <w:t>15</w:t>
      </w:r>
      <w:r>
        <w:rPr>
          <w:noProof/>
        </w:rPr>
        <w:fldChar w:fldCharType="end"/>
      </w:r>
    </w:p>
    <w:p w14:paraId="0AAE5829" w14:textId="48693E2F" w:rsidR="00044D1A" w:rsidRDefault="00044D1A">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_Toc131284260 \h </w:instrText>
      </w:r>
      <w:r>
        <w:rPr>
          <w:noProof/>
        </w:rPr>
      </w:r>
      <w:r>
        <w:rPr>
          <w:noProof/>
        </w:rPr>
        <w:fldChar w:fldCharType="separate"/>
      </w:r>
      <w:r>
        <w:rPr>
          <w:noProof/>
        </w:rPr>
        <w:t>16</w:t>
      </w:r>
      <w:r>
        <w:rPr>
          <w:noProof/>
        </w:rPr>
        <w:fldChar w:fldCharType="end"/>
      </w:r>
    </w:p>
    <w:p w14:paraId="5D78C61B" w14:textId="673CECCA" w:rsidR="00044D1A" w:rsidRDefault="00044D1A">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_Toc131284261 \h </w:instrText>
      </w:r>
      <w:r>
        <w:rPr>
          <w:noProof/>
        </w:rPr>
      </w:r>
      <w:r>
        <w:rPr>
          <w:noProof/>
        </w:rPr>
        <w:fldChar w:fldCharType="separate"/>
      </w:r>
      <w:r>
        <w:rPr>
          <w:noProof/>
        </w:rPr>
        <w:t>16</w:t>
      </w:r>
      <w:r>
        <w:rPr>
          <w:noProof/>
        </w:rPr>
        <w:fldChar w:fldCharType="end"/>
      </w:r>
    </w:p>
    <w:p w14:paraId="7D54CFE6" w14:textId="61BA0188" w:rsidR="00044D1A" w:rsidRDefault="00044D1A">
      <w:pPr>
        <w:pStyle w:val="TOC5"/>
        <w:rPr>
          <w:rFonts w:asciiTheme="minorHAnsi" w:eastAsiaTheme="minorEastAsia" w:hAnsiTheme="minorHAnsi" w:cstheme="minorBidi"/>
          <w:noProof/>
          <w:sz w:val="22"/>
          <w:szCs w:val="22"/>
          <w:lang w:eastAsia="en-GB"/>
        </w:rPr>
      </w:pPr>
      <w:r>
        <w:rPr>
          <w:noProof/>
        </w:rPr>
        <w:t>4.2.2.1.1</w:t>
      </w:r>
      <w:r>
        <w:rPr>
          <w:rFonts w:asciiTheme="minorHAnsi" w:eastAsiaTheme="minorEastAsia" w:hAnsiTheme="minorHAnsi" w:cstheme="minorBidi"/>
          <w:noProof/>
          <w:sz w:val="22"/>
          <w:szCs w:val="22"/>
          <w:lang w:eastAsia="en-GB"/>
        </w:rPr>
        <w:tab/>
      </w:r>
      <w:r>
        <w:rPr>
          <w:noProof/>
        </w:rPr>
        <w:t>MCS UE configuration on primary MC system</w:t>
      </w:r>
      <w:r>
        <w:rPr>
          <w:noProof/>
        </w:rPr>
        <w:tab/>
      </w:r>
      <w:r>
        <w:rPr>
          <w:noProof/>
        </w:rPr>
        <w:fldChar w:fldCharType="begin" w:fldLock="1"/>
      </w:r>
      <w:r>
        <w:rPr>
          <w:noProof/>
        </w:rPr>
        <w:instrText xml:space="preserve"> PAGEREF _Toc131284262 \h </w:instrText>
      </w:r>
      <w:r>
        <w:rPr>
          <w:noProof/>
        </w:rPr>
      </w:r>
      <w:r>
        <w:rPr>
          <w:noProof/>
        </w:rPr>
        <w:fldChar w:fldCharType="separate"/>
      </w:r>
      <w:r>
        <w:rPr>
          <w:noProof/>
        </w:rPr>
        <w:t>16</w:t>
      </w:r>
      <w:r>
        <w:rPr>
          <w:noProof/>
        </w:rPr>
        <w:fldChar w:fldCharType="end"/>
      </w:r>
    </w:p>
    <w:p w14:paraId="39B89F72" w14:textId="76E3DC0C" w:rsidR="00044D1A" w:rsidRDefault="00044D1A">
      <w:pPr>
        <w:pStyle w:val="TOC5"/>
        <w:rPr>
          <w:rFonts w:asciiTheme="minorHAnsi" w:eastAsiaTheme="minorEastAsia" w:hAnsiTheme="minorHAnsi" w:cstheme="minorBidi"/>
          <w:noProof/>
          <w:sz w:val="22"/>
          <w:szCs w:val="22"/>
          <w:lang w:eastAsia="en-GB"/>
        </w:rPr>
      </w:pPr>
      <w:r>
        <w:rPr>
          <w:noProof/>
        </w:rPr>
        <w:t>4.2.2.1.2</w:t>
      </w:r>
      <w:r>
        <w:rPr>
          <w:rFonts w:asciiTheme="minorHAnsi" w:eastAsiaTheme="minorEastAsia" w:hAnsiTheme="minorHAnsi" w:cstheme="minorBidi"/>
          <w:noProof/>
          <w:sz w:val="22"/>
          <w:szCs w:val="22"/>
          <w:lang w:eastAsia="en-GB"/>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_Toc131284263 \h </w:instrText>
      </w:r>
      <w:r>
        <w:rPr>
          <w:noProof/>
        </w:rPr>
      </w:r>
      <w:r>
        <w:rPr>
          <w:noProof/>
        </w:rPr>
        <w:fldChar w:fldCharType="separate"/>
      </w:r>
      <w:r>
        <w:rPr>
          <w:noProof/>
        </w:rPr>
        <w:t>17</w:t>
      </w:r>
      <w:r>
        <w:rPr>
          <w:noProof/>
        </w:rPr>
        <w:fldChar w:fldCharType="end"/>
      </w:r>
    </w:p>
    <w:p w14:paraId="7AC999AC" w14:textId="77CC7996" w:rsidR="00044D1A" w:rsidRDefault="00044D1A">
      <w:pPr>
        <w:pStyle w:val="TOC6"/>
        <w:rPr>
          <w:rFonts w:asciiTheme="minorHAnsi" w:eastAsiaTheme="minorEastAsia" w:hAnsiTheme="minorHAnsi" w:cstheme="minorBidi"/>
          <w:noProof/>
          <w:sz w:val="22"/>
          <w:szCs w:val="22"/>
          <w:lang w:eastAsia="en-GB"/>
        </w:rPr>
      </w:pPr>
      <w:r>
        <w:rPr>
          <w:noProof/>
        </w:rPr>
        <w:t>4.2.2.1.2.1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_Toc131284264 \h </w:instrText>
      </w:r>
      <w:r>
        <w:rPr>
          <w:noProof/>
        </w:rPr>
      </w:r>
      <w:r>
        <w:rPr>
          <w:noProof/>
        </w:rPr>
        <w:fldChar w:fldCharType="separate"/>
      </w:r>
      <w:r>
        <w:rPr>
          <w:noProof/>
        </w:rPr>
        <w:t>17</w:t>
      </w:r>
      <w:r>
        <w:rPr>
          <w:noProof/>
        </w:rPr>
        <w:fldChar w:fldCharType="end"/>
      </w:r>
    </w:p>
    <w:p w14:paraId="231963B5" w14:textId="0499CF73" w:rsidR="00044D1A" w:rsidRDefault="00044D1A">
      <w:pPr>
        <w:pStyle w:val="TOC6"/>
        <w:rPr>
          <w:rFonts w:asciiTheme="minorHAnsi" w:eastAsiaTheme="minorEastAsia" w:hAnsiTheme="minorHAnsi" w:cstheme="minorBidi"/>
          <w:noProof/>
          <w:sz w:val="22"/>
          <w:szCs w:val="22"/>
          <w:lang w:eastAsia="en-GB"/>
        </w:rPr>
      </w:pPr>
      <w:r>
        <w:rPr>
          <w:noProof/>
        </w:rPr>
        <w:t>4.2.2.1.2.2</w:t>
      </w:r>
      <w:r>
        <w:rPr>
          <w:rFonts w:asciiTheme="minorHAnsi" w:eastAsiaTheme="minorEastAsia" w:hAnsiTheme="minorHAnsi" w:cstheme="minorBidi"/>
          <w:noProof/>
          <w:sz w:val="22"/>
          <w:szCs w:val="22"/>
          <w:lang w:eastAsia="en-GB"/>
        </w:rPr>
        <w:tab/>
      </w:r>
      <w:r>
        <w:rPr>
          <w:noProof/>
        </w:rPr>
        <w:t>Partner MC system selection</w:t>
      </w:r>
      <w:r>
        <w:rPr>
          <w:noProof/>
        </w:rPr>
        <w:tab/>
      </w:r>
      <w:r>
        <w:rPr>
          <w:noProof/>
        </w:rPr>
        <w:fldChar w:fldCharType="begin" w:fldLock="1"/>
      </w:r>
      <w:r>
        <w:rPr>
          <w:noProof/>
        </w:rPr>
        <w:instrText xml:space="preserve"> PAGEREF _Toc131284265 \h </w:instrText>
      </w:r>
      <w:r>
        <w:rPr>
          <w:noProof/>
        </w:rPr>
      </w:r>
      <w:r>
        <w:rPr>
          <w:noProof/>
        </w:rPr>
        <w:fldChar w:fldCharType="separate"/>
      </w:r>
      <w:r>
        <w:rPr>
          <w:noProof/>
        </w:rPr>
        <w:t>18</w:t>
      </w:r>
      <w:r>
        <w:rPr>
          <w:noProof/>
        </w:rPr>
        <w:fldChar w:fldCharType="end"/>
      </w:r>
    </w:p>
    <w:p w14:paraId="2012D2EC" w14:textId="4E9BF714" w:rsidR="00044D1A" w:rsidRDefault="00044D1A">
      <w:pPr>
        <w:pStyle w:val="TOC7"/>
        <w:rPr>
          <w:rFonts w:asciiTheme="minorHAnsi" w:eastAsiaTheme="minorEastAsia" w:hAnsiTheme="minorHAnsi" w:cstheme="minorBidi"/>
          <w:noProof/>
          <w:sz w:val="22"/>
          <w:szCs w:val="22"/>
          <w:lang w:eastAsia="en-GB"/>
        </w:rPr>
      </w:pPr>
      <w:r>
        <w:rPr>
          <w:noProof/>
        </w:rPr>
        <w:t>4.2.2.1.2.2.1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_Toc131284266 \h </w:instrText>
      </w:r>
      <w:r>
        <w:rPr>
          <w:noProof/>
        </w:rPr>
      </w:r>
      <w:r>
        <w:rPr>
          <w:noProof/>
        </w:rPr>
        <w:fldChar w:fldCharType="separate"/>
      </w:r>
      <w:r>
        <w:rPr>
          <w:noProof/>
        </w:rPr>
        <w:t>18</w:t>
      </w:r>
      <w:r>
        <w:rPr>
          <w:noProof/>
        </w:rPr>
        <w:fldChar w:fldCharType="end"/>
      </w:r>
    </w:p>
    <w:p w14:paraId="0D327C1B" w14:textId="3DBAE518" w:rsidR="00044D1A" w:rsidRDefault="00044D1A">
      <w:pPr>
        <w:pStyle w:val="TOC7"/>
        <w:rPr>
          <w:rFonts w:asciiTheme="minorHAnsi" w:eastAsiaTheme="minorEastAsia" w:hAnsiTheme="minorHAnsi" w:cstheme="minorBidi"/>
          <w:noProof/>
          <w:sz w:val="22"/>
          <w:szCs w:val="22"/>
          <w:lang w:eastAsia="en-GB"/>
        </w:rPr>
      </w:pPr>
      <w:r>
        <w:rPr>
          <w:noProof/>
        </w:rPr>
        <w:t>4.2.2.1.2.2.2</w:t>
      </w:r>
      <w:r>
        <w:rPr>
          <w:rFonts w:asciiTheme="minorHAnsi" w:eastAsiaTheme="minorEastAsia" w:hAnsiTheme="minorHAnsi" w:cstheme="minorBidi"/>
          <w:noProof/>
          <w:sz w:val="22"/>
          <w:szCs w:val="22"/>
          <w:lang w:eastAsia="en-GB"/>
        </w:rPr>
        <w:tab/>
      </w:r>
      <w:r>
        <w:rPr>
          <w:noProof/>
        </w:rPr>
        <w:t>Automatic partner MC system selection</w:t>
      </w:r>
      <w:r>
        <w:rPr>
          <w:noProof/>
        </w:rPr>
        <w:tab/>
      </w:r>
      <w:r>
        <w:rPr>
          <w:noProof/>
        </w:rPr>
        <w:fldChar w:fldCharType="begin" w:fldLock="1"/>
      </w:r>
      <w:r>
        <w:rPr>
          <w:noProof/>
        </w:rPr>
        <w:instrText xml:space="preserve"> PAGEREF _Toc131284267 \h </w:instrText>
      </w:r>
      <w:r>
        <w:rPr>
          <w:noProof/>
        </w:rPr>
      </w:r>
      <w:r>
        <w:rPr>
          <w:noProof/>
        </w:rPr>
        <w:fldChar w:fldCharType="separate"/>
      </w:r>
      <w:r>
        <w:rPr>
          <w:noProof/>
        </w:rPr>
        <w:t>18</w:t>
      </w:r>
      <w:r>
        <w:rPr>
          <w:noProof/>
        </w:rPr>
        <w:fldChar w:fldCharType="end"/>
      </w:r>
    </w:p>
    <w:p w14:paraId="64CFDF83" w14:textId="7A463757" w:rsidR="00044D1A" w:rsidRDefault="00044D1A">
      <w:pPr>
        <w:pStyle w:val="TOC7"/>
        <w:rPr>
          <w:rFonts w:asciiTheme="minorHAnsi" w:eastAsiaTheme="minorEastAsia" w:hAnsiTheme="minorHAnsi" w:cstheme="minorBidi"/>
          <w:noProof/>
          <w:sz w:val="22"/>
          <w:szCs w:val="22"/>
          <w:lang w:eastAsia="en-GB"/>
        </w:rPr>
      </w:pPr>
      <w:r>
        <w:rPr>
          <w:noProof/>
        </w:rPr>
        <w:t>4.2.2.1.2.2.3</w:t>
      </w:r>
      <w:r>
        <w:rPr>
          <w:rFonts w:asciiTheme="minorHAnsi" w:eastAsiaTheme="minorEastAsia" w:hAnsiTheme="minorHAnsi" w:cstheme="minorBidi"/>
          <w:noProof/>
          <w:sz w:val="22"/>
          <w:szCs w:val="22"/>
          <w:lang w:eastAsia="en-GB"/>
        </w:rPr>
        <w:tab/>
      </w:r>
      <w:r>
        <w:rPr>
          <w:noProof/>
        </w:rPr>
        <w:t>Manual partner MC system selection</w:t>
      </w:r>
      <w:r>
        <w:rPr>
          <w:noProof/>
        </w:rPr>
        <w:tab/>
      </w:r>
      <w:r>
        <w:rPr>
          <w:noProof/>
        </w:rPr>
        <w:fldChar w:fldCharType="begin" w:fldLock="1"/>
      </w:r>
      <w:r>
        <w:rPr>
          <w:noProof/>
        </w:rPr>
        <w:instrText xml:space="preserve"> PAGEREF _Toc131284268 \h </w:instrText>
      </w:r>
      <w:r>
        <w:rPr>
          <w:noProof/>
        </w:rPr>
      </w:r>
      <w:r>
        <w:rPr>
          <w:noProof/>
        </w:rPr>
        <w:fldChar w:fldCharType="separate"/>
      </w:r>
      <w:r>
        <w:rPr>
          <w:noProof/>
        </w:rPr>
        <w:t>19</w:t>
      </w:r>
      <w:r>
        <w:rPr>
          <w:noProof/>
        </w:rPr>
        <w:fldChar w:fldCharType="end"/>
      </w:r>
    </w:p>
    <w:p w14:paraId="15BE9E47" w14:textId="115D9E5D" w:rsidR="00044D1A" w:rsidRDefault="00044D1A">
      <w:pPr>
        <w:pStyle w:val="TOC6"/>
        <w:rPr>
          <w:rFonts w:asciiTheme="minorHAnsi" w:eastAsiaTheme="minorEastAsia" w:hAnsiTheme="minorHAnsi" w:cstheme="minorBidi"/>
          <w:noProof/>
          <w:sz w:val="22"/>
          <w:szCs w:val="22"/>
          <w:lang w:eastAsia="en-GB"/>
        </w:rPr>
      </w:pPr>
      <w:r>
        <w:rPr>
          <w:noProof/>
        </w:rPr>
        <w:t>4.2.2.1.2.3</w:t>
      </w:r>
      <w:r>
        <w:rPr>
          <w:rFonts w:asciiTheme="minorHAnsi" w:eastAsiaTheme="minorEastAsia" w:hAnsiTheme="minorHAnsi" w:cstheme="minorBidi"/>
          <w:noProof/>
          <w:sz w:val="22"/>
          <w:szCs w:val="22"/>
          <w:lang w:eastAsia="en-GB"/>
        </w:rPr>
        <w:tab/>
      </w:r>
      <w:r w:rsidRPr="00E03EB3">
        <w:rPr>
          <w:noProof/>
          <w:lang w:val="en-US" w:eastAsia="zh-CN"/>
        </w:rPr>
        <w:t>MCS user profile configuration document</w:t>
      </w:r>
      <w:r>
        <w:rPr>
          <w:noProof/>
        </w:rPr>
        <w:t xml:space="preserve"> selection</w:t>
      </w:r>
      <w:r>
        <w:rPr>
          <w:noProof/>
        </w:rPr>
        <w:tab/>
      </w:r>
      <w:r>
        <w:rPr>
          <w:noProof/>
        </w:rPr>
        <w:fldChar w:fldCharType="begin" w:fldLock="1"/>
      </w:r>
      <w:r>
        <w:rPr>
          <w:noProof/>
        </w:rPr>
        <w:instrText xml:space="preserve"> PAGEREF _Toc131284269 \h </w:instrText>
      </w:r>
      <w:r>
        <w:rPr>
          <w:noProof/>
        </w:rPr>
      </w:r>
      <w:r>
        <w:rPr>
          <w:noProof/>
        </w:rPr>
        <w:fldChar w:fldCharType="separate"/>
      </w:r>
      <w:r>
        <w:rPr>
          <w:noProof/>
        </w:rPr>
        <w:t>19</w:t>
      </w:r>
      <w:r>
        <w:rPr>
          <w:noProof/>
        </w:rPr>
        <w:fldChar w:fldCharType="end"/>
      </w:r>
    </w:p>
    <w:p w14:paraId="4CCABCAB" w14:textId="76798BB9" w:rsidR="00044D1A" w:rsidRDefault="00044D1A">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_Toc131284270 \h </w:instrText>
      </w:r>
      <w:r>
        <w:rPr>
          <w:noProof/>
        </w:rPr>
      </w:r>
      <w:r>
        <w:rPr>
          <w:noProof/>
        </w:rPr>
        <w:fldChar w:fldCharType="separate"/>
      </w:r>
      <w:r>
        <w:rPr>
          <w:noProof/>
        </w:rPr>
        <w:t>19</w:t>
      </w:r>
      <w:r>
        <w:rPr>
          <w:noProof/>
        </w:rPr>
        <w:fldChar w:fldCharType="end"/>
      </w:r>
    </w:p>
    <w:p w14:paraId="18B4D2C7" w14:textId="529B124F" w:rsidR="00044D1A" w:rsidRDefault="00044D1A">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_Toc131284271 \h </w:instrText>
      </w:r>
      <w:r>
        <w:rPr>
          <w:noProof/>
        </w:rPr>
      </w:r>
      <w:r>
        <w:rPr>
          <w:noProof/>
        </w:rPr>
        <w:fldChar w:fldCharType="separate"/>
      </w:r>
      <w:r>
        <w:rPr>
          <w:noProof/>
        </w:rPr>
        <w:t>19</w:t>
      </w:r>
      <w:r>
        <w:rPr>
          <w:noProof/>
        </w:rPr>
        <w:fldChar w:fldCharType="end"/>
      </w:r>
    </w:p>
    <w:p w14:paraId="6C06C9EC" w14:textId="2F34529A" w:rsidR="00044D1A" w:rsidRDefault="00044D1A">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_Toc131284272 \h </w:instrText>
      </w:r>
      <w:r>
        <w:rPr>
          <w:noProof/>
        </w:rPr>
      </w:r>
      <w:r>
        <w:rPr>
          <w:noProof/>
        </w:rPr>
        <w:fldChar w:fldCharType="separate"/>
      </w:r>
      <w:r>
        <w:rPr>
          <w:noProof/>
        </w:rPr>
        <w:t>19</w:t>
      </w:r>
      <w:r>
        <w:rPr>
          <w:noProof/>
        </w:rPr>
        <w:fldChar w:fldCharType="end"/>
      </w:r>
    </w:p>
    <w:p w14:paraId="5B7D5453" w14:textId="5003C484" w:rsidR="00044D1A" w:rsidRDefault="00044D1A">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_Toc131284273 \h </w:instrText>
      </w:r>
      <w:r>
        <w:rPr>
          <w:noProof/>
        </w:rPr>
      </w:r>
      <w:r>
        <w:rPr>
          <w:noProof/>
        </w:rPr>
        <w:fldChar w:fldCharType="separate"/>
      </w:r>
      <w:r>
        <w:rPr>
          <w:noProof/>
        </w:rPr>
        <w:t>20</w:t>
      </w:r>
      <w:r>
        <w:rPr>
          <w:noProof/>
        </w:rPr>
        <w:fldChar w:fldCharType="end"/>
      </w:r>
    </w:p>
    <w:p w14:paraId="7218DC13" w14:textId="5A9D905C" w:rsidR="00044D1A" w:rsidRDefault="00044D1A">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_Toc131284274 \h </w:instrText>
      </w:r>
      <w:r>
        <w:rPr>
          <w:noProof/>
        </w:rPr>
      </w:r>
      <w:r>
        <w:rPr>
          <w:noProof/>
        </w:rPr>
        <w:fldChar w:fldCharType="separate"/>
      </w:r>
      <w:r>
        <w:rPr>
          <w:noProof/>
        </w:rPr>
        <w:t>20</w:t>
      </w:r>
      <w:r>
        <w:rPr>
          <w:noProof/>
        </w:rPr>
        <w:fldChar w:fldCharType="end"/>
      </w:r>
    </w:p>
    <w:p w14:paraId="3EBFC2A2" w14:textId="20AE86EA" w:rsidR="00044D1A" w:rsidRDefault="00044D1A">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_Toc131284275 \h </w:instrText>
      </w:r>
      <w:r>
        <w:rPr>
          <w:noProof/>
        </w:rPr>
      </w:r>
      <w:r>
        <w:rPr>
          <w:noProof/>
        </w:rPr>
        <w:fldChar w:fldCharType="separate"/>
      </w:r>
      <w:r>
        <w:rPr>
          <w:noProof/>
        </w:rPr>
        <w:t>20</w:t>
      </w:r>
      <w:r>
        <w:rPr>
          <w:noProof/>
        </w:rPr>
        <w:fldChar w:fldCharType="end"/>
      </w:r>
    </w:p>
    <w:p w14:paraId="5D9A92E6" w14:textId="66E8E04C" w:rsidR="00044D1A" w:rsidRDefault="00044D1A">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_Toc131284276 \h </w:instrText>
      </w:r>
      <w:r>
        <w:rPr>
          <w:noProof/>
        </w:rPr>
      </w:r>
      <w:r>
        <w:rPr>
          <w:noProof/>
        </w:rPr>
        <w:fldChar w:fldCharType="separate"/>
      </w:r>
      <w:r>
        <w:rPr>
          <w:noProof/>
        </w:rPr>
        <w:t>20</w:t>
      </w:r>
      <w:r>
        <w:rPr>
          <w:noProof/>
        </w:rPr>
        <w:fldChar w:fldCharType="end"/>
      </w:r>
    </w:p>
    <w:p w14:paraId="0E02576D" w14:textId="6F746A6E" w:rsidR="00044D1A" w:rsidRDefault="00044D1A">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_Toc131284277 \h </w:instrText>
      </w:r>
      <w:r>
        <w:rPr>
          <w:noProof/>
        </w:rPr>
      </w:r>
      <w:r>
        <w:rPr>
          <w:noProof/>
        </w:rPr>
        <w:fldChar w:fldCharType="separate"/>
      </w:r>
      <w:r>
        <w:rPr>
          <w:noProof/>
        </w:rPr>
        <w:t>20</w:t>
      </w:r>
      <w:r>
        <w:rPr>
          <w:noProof/>
        </w:rPr>
        <w:fldChar w:fldCharType="end"/>
      </w:r>
    </w:p>
    <w:p w14:paraId="0AE0AA39" w14:textId="6BD49500" w:rsidR="00044D1A" w:rsidRDefault="00044D1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_Toc131284278 \h </w:instrText>
      </w:r>
      <w:r>
        <w:rPr>
          <w:noProof/>
        </w:rPr>
      </w:r>
      <w:r>
        <w:rPr>
          <w:noProof/>
        </w:rPr>
        <w:fldChar w:fldCharType="separate"/>
      </w:r>
      <w:r>
        <w:rPr>
          <w:noProof/>
        </w:rPr>
        <w:t>20</w:t>
      </w:r>
      <w:r>
        <w:rPr>
          <w:noProof/>
        </w:rPr>
        <w:fldChar w:fldCharType="end"/>
      </w:r>
    </w:p>
    <w:p w14:paraId="67EEF3F8" w14:textId="4288F9EF" w:rsidR="00044D1A" w:rsidRDefault="00044D1A">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_Toc131284279 \h </w:instrText>
      </w:r>
      <w:r>
        <w:rPr>
          <w:noProof/>
        </w:rPr>
      </w:r>
      <w:r>
        <w:rPr>
          <w:noProof/>
        </w:rPr>
        <w:fldChar w:fldCharType="separate"/>
      </w:r>
      <w:r>
        <w:rPr>
          <w:noProof/>
        </w:rPr>
        <w:t>20</w:t>
      </w:r>
      <w:r>
        <w:rPr>
          <w:noProof/>
        </w:rPr>
        <w:fldChar w:fldCharType="end"/>
      </w:r>
    </w:p>
    <w:p w14:paraId="551251D3" w14:textId="2C88A332" w:rsidR="00044D1A" w:rsidRDefault="00044D1A">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_Toc131284280 \h </w:instrText>
      </w:r>
      <w:r>
        <w:rPr>
          <w:noProof/>
        </w:rPr>
      </w:r>
      <w:r>
        <w:rPr>
          <w:noProof/>
        </w:rPr>
        <w:fldChar w:fldCharType="separate"/>
      </w:r>
      <w:r>
        <w:rPr>
          <w:noProof/>
        </w:rPr>
        <w:t>21</w:t>
      </w:r>
      <w:r>
        <w:rPr>
          <w:noProof/>
        </w:rPr>
        <w:fldChar w:fldCharType="end"/>
      </w:r>
    </w:p>
    <w:p w14:paraId="3AD9F899" w14:textId="56290BD5" w:rsidR="00044D1A" w:rsidRDefault="00044D1A">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_Toc131284281 \h </w:instrText>
      </w:r>
      <w:r>
        <w:rPr>
          <w:noProof/>
        </w:rPr>
      </w:r>
      <w:r>
        <w:rPr>
          <w:noProof/>
        </w:rPr>
        <w:fldChar w:fldCharType="separate"/>
      </w:r>
      <w:r>
        <w:rPr>
          <w:noProof/>
        </w:rPr>
        <w:t>21</w:t>
      </w:r>
      <w:r>
        <w:rPr>
          <w:noProof/>
        </w:rPr>
        <w:fldChar w:fldCharType="end"/>
      </w:r>
    </w:p>
    <w:p w14:paraId="5722E377" w14:textId="64433ACE" w:rsidR="00044D1A" w:rsidRDefault="00044D1A">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_Toc131284282 \h </w:instrText>
      </w:r>
      <w:r>
        <w:rPr>
          <w:noProof/>
        </w:rPr>
      </w:r>
      <w:r>
        <w:rPr>
          <w:noProof/>
        </w:rPr>
        <w:fldChar w:fldCharType="separate"/>
      </w:r>
      <w:r>
        <w:rPr>
          <w:noProof/>
        </w:rPr>
        <w:t>21</w:t>
      </w:r>
      <w:r>
        <w:rPr>
          <w:noProof/>
        </w:rPr>
        <w:fldChar w:fldCharType="end"/>
      </w:r>
    </w:p>
    <w:p w14:paraId="707D3CEC" w14:textId="533B9762" w:rsidR="00044D1A" w:rsidRDefault="00044D1A">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_Toc131284283 \h </w:instrText>
      </w:r>
      <w:r>
        <w:rPr>
          <w:noProof/>
        </w:rPr>
      </w:r>
      <w:r>
        <w:rPr>
          <w:noProof/>
        </w:rPr>
        <w:fldChar w:fldCharType="separate"/>
      </w:r>
      <w:r>
        <w:rPr>
          <w:noProof/>
        </w:rPr>
        <w:t>21</w:t>
      </w:r>
      <w:r>
        <w:rPr>
          <w:noProof/>
        </w:rPr>
        <w:fldChar w:fldCharType="end"/>
      </w:r>
    </w:p>
    <w:p w14:paraId="0F970AC5" w14:textId="6980DC57" w:rsidR="00044D1A" w:rsidRDefault="00044D1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_Toc131284284 \h </w:instrText>
      </w:r>
      <w:r>
        <w:rPr>
          <w:noProof/>
        </w:rPr>
      </w:r>
      <w:r>
        <w:rPr>
          <w:noProof/>
        </w:rPr>
        <w:fldChar w:fldCharType="separate"/>
      </w:r>
      <w:r>
        <w:rPr>
          <w:noProof/>
        </w:rPr>
        <w:t>22</w:t>
      </w:r>
      <w:r>
        <w:rPr>
          <w:noProof/>
        </w:rPr>
        <w:fldChar w:fldCharType="end"/>
      </w:r>
    </w:p>
    <w:p w14:paraId="3084E3BC" w14:textId="36F00705" w:rsidR="00044D1A" w:rsidRDefault="00044D1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_Toc131284285 \h </w:instrText>
      </w:r>
      <w:r>
        <w:rPr>
          <w:noProof/>
        </w:rPr>
      </w:r>
      <w:r>
        <w:rPr>
          <w:noProof/>
        </w:rPr>
        <w:fldChar w:fldCharType="separate"/>
      </w:r>
      <w:r>
        <w:rPr>
          <w:noProof/>
        </w:rPr>
        <w:t>22</w:t>
      </w:r>
      <w:r>
        <w:rPr>
          <w:noProof/>
        </w:rPr>
        <w:fldChar w:fldCharType="end"/>
      </w:r>
    </w:p>
    <w:p w14:paraId="752177AA" w14:textId="71B07FBD" w:rsidR="00044D1A" w:rsidRDefault="00044D1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_Toc131284286 \h </w:instrText>
      </w:r>
      <w:r>
        <w:rPr>
          <w:noProof/>
        </w:rPr>
      </w:r>
      <w:r>
        <w:rPr>
          <w:noProof/>
        </w:rPr>
        <w:fldChar w:fldCharType="separate"/>
      </w:r>
      <w:r>
        <w:rPr>
          <w:noProof/>
        </w:rPr>
        <w:t>22</w:t>
      </w:r>
      <w:r>
        <w:rPr>
          <w:noProof/>
        </w:rPr>
        <w:fldChar w:fldCharType="end"/>
      </w:r>
    </w:p>
    <w:p w14:paraId="1FF8A2D4" w14:textId="23ADBA5A" w:rsidR="00044D1A" w:rsidRDefault="00044D1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_Toc131284287 \h </w:instrText>
      </w:r>
      <w:r>
        <w:rPr>
          <w:noProof/>
        </w:rPr>
      </w:r>
      <w:r>
        <w:rPr>
          <w:noProof/>
        </w:rPr>
        <w:fldChar w:fldCharType="separate"/>
      </w:r>
      <w:r>
        <w:rPr>
          <w:noProof/>
        </w:rPr>
        <w:t>23</w:t>
      </w:r>
      <w:r>
        <w:rPr>
          <w:noProof/>
        </w:rPr>
        <w:fldChar w:fldCharType="end"/>
      </w:r>
    </w:p>
    <w:p w14:paraId="208B726A" w14:textId="10502E31" w:rsidR="00044D1A" w:rsidRDefault="00044D1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_Toc131284288 \h </w:instrText>
      </w:r>
      <w:r>
        <w:rPr>
          <w:noProof/>
        </w:rPr>
      </w:r>
      <w:r>
        <w:rPr>
          <w:noProof/>
        </w:rPr>
        <w:fldChar w:fldCharType="separate"/>
      </w:r>
      <w:r>
        <w:rPr>
          <w:noProof/>
        </w:rPr>
        <w:t>23</w:t>
      </w:r>
      <w:r>
        <w:rPr>
          <w:noProof/>
        </w:rPr>
        <w:fldChar w:fldCharType="end"/>
      </w:r>
    </w:p>
    <w:p w14:paraId="20B1065B" w14:textId="0B8AEF66" w:rsidR="00044D1A" w:rsidRDefault="00044D1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_Toc131284289 \h </w:instrText>
      </w:r>
      <w:r>
        <w:rPr>
          <w:noProof/>
        </w:rPr>
      </w:r>
      <w:r>
        <w:rPr>
          <w:noProof/>
        </w:rPr>
        <w:fldChar w:fldCharType="separate"/>
      </w:r>
      <w:r>
        <w:rPr>
          <w:noProof/>
        </w:rPr>
        <w:t>23</w:t>
      </w:r>
      <w:r>
        <w:rPr>
          <w:noProof/>
        </w:rPr>
        <w:fldChar w:fldCharType="end"/>
      </w:r>
    </w:p>
    <w:p w14:paraId="424D8D3A" w14:textId="55C81B09" w:rsidR="00044D1A" w:rsidRDefault="00044D1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_Toc131284290 \h </w:instrText>
      </w:r>
      <w:r>
        <w:rPr>
          <w:noProof/>
        </w:rPr>
      </w:r>
      <w:r>
        <w:rPr>
          <w:noProof/>
        </w:rPr>
        <w:fldChar w:fldCharType="separate"/>
      </w:r>
      <w:r>
        <w:rPr>
          <w:noProof/>
        </w:rPr>
        <w:t>24</w:t>
      </w:r>
      <w:r>
        <w:rPr>
          <w:noProof/>
        </w:rPr>
        <w:fldChar w:fldCharType="end"/>
      </w:r>
    </w:p>
    <w:p w14:paraId="342FBE71" w14:textId="5715B133" w:rsidR="00044D1A" w:rsidRDefault="00044D1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_Toc131284291 \h </w:instrText>
      </w:r>
      <w:r>
        <w:rPr>
          <w:noProof/>
        </w:rPr>
      </w:r>
      <w:r>
        <w:rPr>
          <w:noProof/>
        </w:rPr>
        <w:fldChar w:fldCharType="separate"/>
      </w:r>
      <w:r>
        <w:rPr>
          <w:noProof/>
        </w:rPr>
        <w:t>24</w:t>
      </w:r>
      <w:r>
        <w:rPr>
          <w:noProof/>
        </w:rPr>
        <w:fldChar w:fldCharType="end"/>
      </w:r>
    </w:p>
    <w:p w14:paraId="26A9BCC2" w14:textId="5C660BE0" w:rsidR="00044D1A" w:rsidRDefault="00044D1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_Toc131284292 \h </w:instrText>
      </w:r>
      <w:r>
        <w:rPr>
          <w:noProof/>
        </w:rPr>
      </w:r>
      <w:r>
        <w:rPr>
          <w:noProof/>
        </w:rPr>
        <w:fldChar w:fldCharType="separate"/>
      </w:r>
      <w:r>
        <w:rPr>
          <w:noProof/>
        </w:rPr>
        <w:t>24</w:t>
      </w:r>
      <w:r>
        <w:rPr>
          <w:noProof/>
        </w:rPr>
        <w:fldChar w:fldCharType="end"/>
      </w:r>
    </w:p>
    <w:p w14:paraId="58BB31CC" w14:textId="1685164B" w:rsidR="00044D1A" w:rsidRDefault="00044D1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_Toc131284293 \h </w:instrText>
      </w:r>
      <w:r>
        <w:rPr>
          <w:noProof/>
        </w:rPr>
      </w:r>
      <w:r>
        <w:rPr>
          <w:noProof/>
        </w:rPr>
        <w:fldChar w:fldCharType="separate"/>
      </w:r>
      <w:r>
        <w:rPr>
          <w:noProof/>
        </w:rPr>
        <w:t>24</w:t>
      </w:r>
      <w:r>
        <w:rPr>
          <w:noProof/>
        </w:rPr>
        <w:fldChar w:fldCharType="end"/>
      </w:r>
    </w:p>
    <w:p w14:paraId="2072385A" w14:textId="77A8340F" w:rsidR="00044D1A" w:rsidRDefault="00044D1A">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_Toc131284294 \h </w:instrText>
      </w:r>
      <w:r>
        <w:rPr>
          <w:noProof/>
        </w:rPr>
      </w:r>
      <w:r>
        <w:rPr>
          <w:noProof/>
        </w:rPr>
        <w:fldChar w:fldCharType="separate"/>
      </w:r>
      <w:r>
        <w:rPr>
          <w:noProof/>
        </w:rPr>
        <w:t>24</w:t>
      </w:r>
      <w:r>
        <w:rPr>
          <w:noProof/>
        </w:rPr>
        <w:fldChar w:fldCharType="end"/>
      </w:r>
    </w:p>
    <w:p w14:paraId="58E894FC" w14:textId="18F8AFA2" w:rsidR="00044D1A" w:rsidRDefault="00044D1A">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_Toc131284295 \h </w:instrText>
      </w:r>
      <w:r>
        <w:rPr>
          <w:noProof/>
        </w:rPr>
      </w:r>
      <w:r>
        <w:rPr>
          <w:noProof/>
        </w:rPr>
        <w:fldChar w:fldCharType="separate"/>
      </w:r>
      <w:r>
        <w:rPr>
          <w:noProof/>
        </w:rPr>
        <w:t>24</w:t>
      </w:r>
      <w:r>
        <w:rPr>
          <w:noProof/>
        </w:rPr>
        <w:fldChar w:fldCharType="end"/>
      </w:r>
    </w:p>
    <w:p w14:paraId="6DA85B8A" w14:textId="34483AFD" w:rsidR="00044D1A" w:rsidRDefault="00044D1A">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_Toc131284296 \h </w:instrText>
      </w:r>
      <w:r>
        <w:rPr>
          <w:noProof/>
        </w:rPr>
      </w:r>
      <w:r>
        <w:rPr>
          <w:noProof/>
        </w:rPr>
        <w:fldChar w:fldCharType="separate"/>
      </w:r>
      <w:r>
        <w:rPr>
          <w:noProof/>
        </w:rPr>
        <w:t>24</w:t>
      </w:r>
      <w:r>
        <w:rPr>
          <w:noProof/>
        </w:rPr>
        <w:fldChar w:fldCharType="end"/>
      </w:r>
    </w:p>
    <w:p w14:paraId="6ECCAEB9" w14:textId="1682BB5D" w:rsidR="00044D1A" w:rsidRDefault="00044D1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_Toc131284297 \h </w:instrText>
      </w:r>
      <w:r>
        <w:rPr>
          <w:noProof/>
        </w:rPr>
      </w:r>
      <w:r>
        <w:rPr>
          <w:noProof/>
        </w:rPr>
        <w:fldChar w:fldCharType="separate"/>
      </w:r>
      <w:r>
        <w:rPr>
          <w:noProof/>
        </w:rPr>
        <w:t>24</w:t>
      </w:r>
      <w:r>
        <w:rPr>
          <w:noProof/>
        </w:rPr>
        <w:fldChar w:fldCharType="end"/>
      </w:r>
    </w:p>
    <w:p w14:paraId="3D57D722" w14:textId="2CEEC31F" w:rsidR="00044D1A" w:rsidRDefault="00044D1A">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_Toc131284298 \h </w:instrText>
      </w:r>
      <w:r>
        <w:rPr>
          <w:noProof/>
        </w:rPr>
      </w:r>
      <w:r>
        <w:rPr>
          <w:noProof/>
        </w:rPr>
        <w:fldChar w:fldCharType="separate"/>
      </w:r>
      <w:r>
        <w:rPr>
          <w:noProof/>
        </w:rPr>
        <w:t>24</w:t>
      </w:r>
      <w:r>
        <w:rPr>
          <w:noProof/>
        </w:rPr>
        <w:fldChar w:fldCharType="end"/>
      </w:r>
    </w:p>
    <w:p w14:paraId="6DE50ACA" w14:textId="60F6A759" w:rsidR="00044D1A" w:rsidRDefault="00044D1A">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_Toc131284299 \h </w:instrText>
      </w:r>
      <w:r>
        <w:rPr>
          <w:noProof/>
        </w:rPr>
      </w:r>
      <w:r>
        <w:rPr>
          <w:noProof/>
        </w:rPr>
        <w:fldChar w:fldCharType="separate"/>
      </w:r>
      <w:r>
        <w:rPr>
          <w:noProof/>
        </w:rPr>
        <w:t>24</w:t>
      </w:r>
      <w:r>
        <w:rPr>
          <w:noProof/>
        </w:rPr>
        <w:fldChar w:fldCharType="end"/>
      </w:r>
    </w:p>
    <w:p w14:paraId="06DBE69D" w14:textId="7B576FC7" w:rsidR="00044D1A" w:rsidRDefault="00044D1A">
      <w:pPr>
        <w:pStyle w:val="TOC4"/>
        <w:rPr>
          <w:rFonts w:asciiTheme="minorHAnsi" w:eastAsiaTheme="minorEastAsia" w:hAnsiTheme="minorHAnsi" w:cstheme="minorBidi"/>
          <w:noProof/>
          <w:sz w:val="22"/>
          <w:szCs w:val="22"/>
          <w:lang w:eastAsia="en-GB"/>
        </w:rPr>
      </w:pPr>
      <w:r>
        <w:rPr>
          <w:noProof/>
        </w:rPr>
        <w:lastRenderedPageBreak/>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_Toc131284300 \h </w:instrText>
      </w:r>
      <w:r>
        <w:rPr>
          <w:noProof/>
        </w:rPr>
      </w:r>
      <w:r>
        <w:rPr>
          <w:noProof/>
        </w:rPr>
        <w:fldChar w:fldCharType="separate"/>
      </w:r>
      <w:r>
        <w:rPr>
          <w:noProof/>
        </w:rPr>
        <w:t>24</w:t>
      </w:r>
      <w:r>
        <w:rPr>
          <w:noProof/>
        </w:rPr>
        <w:fldChar w:fldCharType="end"/>
      </w:r>
    </w:p>
    <w:p w14:paraId="3D2AD8FF" w14:textId="0878D9FF" w:rsidR="00044D1A" w:rsidRDefault="00044D1A">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_Toc131284301 \h </w:instrText>
      </w:r>
      <w:r>
        <w:rPr>
          <w:noProof/>
        </w:rPr>
      </w:r>
      <w:r>
        <w:rPr>
          <w:noProof/>
        </w:rPr>
        <w:fldChar w:fldCharType="separate"/>
      </w:r>
      <w:r>
        <w:rPr>
          <w:noProof/>
        </w:rPr>
        <w:t>25</w:t>
      </w:r>
      <w:r>
        <w:rPr>
          <w:noProof/>
        </w:rPr>
        <w:fldChar w:fldCharType="end"/>
      </w:r>
    </w:p>
    <w:p w14:paraId="2FD37ED0" w14:textId="08D37EFE" w:rsidR="00044D1A" w:rsidRDefault="00044D1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_Toc131284302 \h </w:instrText>
      </w:r>
      <w:r>
        <w:rPr>
          <w:noProof/>
        </w:rPr>
      </w:r>
      <w:r>
        <w:rPr>
          <w:noProof/>
        </w:rPr>
        <w:fldChar w:fldCharType="separate"/>
      </w:r>
      <w:r>
        <w:rPr>
          <w:noProof/>
        </w:rPr>
        <w:t>25</w:t>
      </w:r>
      <w:r>
        <w:rPr>
          <w:noProof/>
        </w:rPr>
        <w:fldChar w:fldCharType="end"/>
      </w:r>
    </w:p>
    <w:p w14:paraId="5FB4B2AC" w14:textId="5FA4C04A" w:rsidR="00044D1A" w:rsidRDefault="00044D1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_Toc131284303 \h </w:instrText>
      </w:r>
      <w:r>
        <w:rPr>
          <w:noProof/>
        </w:rPr>
      </w:r>
      <w:r>
        <w:rPr>
          <w:noProof/>
        </w:rPr>
        <w:fldChar w:fldCharType="separate"/>
      </w:r>
      <w:r>
        <w:rPr>
          <w:noProof/>
        </w:rPr>
        <w:t>25</w:t>
      </w:r>
      <w:r>
        <w:rPr>
          <w:noProof/>
        </w:rPr>
        <w:fldChar w:fldCharType="end"/>
      </w:r>
    </w:p>
    <w:p w14:paraId="32376AC5" w14:textId="6EB4D072" w:rsidR="00044D1A" w:rsidRDefault="00044D1A">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_Toc131284304 \h </w:instrText>
      </w:r>
      <w:r>
        <w:rPr>
          <w:noProof/>
        </w:rPr>
      </w:r>
      <w:r>
        <w:rPr>
          <w:noProof/>
        </w:rPr>
        <w:fldChar w:fldCharType="separate"/>
      </w:r>
      <w:r>
        <w:rPr>
          <w:noProof/>
        </w:rPr>
        <w:t>25</w:t>
      </w:r>
      <w:r>
        <w:rPr>
          <w:noProof/>
        </w:rPr>
        <w:fldChar w:fldCharType="end"/>
      </w:r>
    </w:p>
    <w:p w14:paraId="1307CBD4" w14:textId="00E37B36" w:rsidR="00044D1A" w:rsidRDefault="00044D1A">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_Toc131284305 \h </w:instrText>
      </w:r>
      <w:r>
        <w:rPr>
          <w:noProof/>
        </w:rPr>
      </w:r>
      <w:r>
        <w:rPr>
          <w:noProof/>
        </w:rPr>
        <w:fldChar w:fldCharType="separate"/>
      </w:r>
      <w:r>
        <w:rPr>
          <w:noProof/>
        </w:rPr>
        <w:t>25</w:t>
      </w:r>
      <w:r>
        <w:rPr>
          <w:noProof/>
        </w:rPr>
        <w:fldChar w:fldCharType="end"/>
      </w:r>
    </w:p>
    <w:p w14:paraId="2D2349B3" w14:textId="0F8A2D39" w:rsidR="00044D1A" w:rsidRDefault="00044D1A">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_Toc131284306 \h </w:instrText>
      </w:r>
      <w:r>
        <w:rPr>
          <w:noProof/>
        </w:rPr>
      </w:r>
      <w:r>
        <w:rPr>
          <w:noProof/>
        </w:rPr>
        <w:fldChar w:fldCharType="separate"/>
      </w:r>
      <w:r>
        <w:rPr>
          <w:noProof/>
        </w:rPr>
        <w:t>25</w:t>
      </w:r>
      <w:r>
        <w:rPr>
          <w:noProof/>
        </w:rPr>
        <w:fldChar w:fldCharType="end"/>
      </w:r>
    </w:p>
    <w:p w14:paraId="3DCF2F05" w14:textId="07E45330" w:rsidR="00044D1A" w:rsidRDefault="00044D1A">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_Toc131284307 \h </w:instrText>
      </w:r>
      <w:r>
        <w:rPr>
          <w:noProof/>
        </w:rPr>
      </w:r>
      <w:r>
        <w:rPr>
          <w:noProof/>
        </w:rPr>
        <w:fldChar w:fldCharType="separate"/>
      </w:r>
      <w:r>
        <w:rPr>
          <w:noProof/>
        </w:rPr>
        <w:t>25</w:t>
      </w:r>
      <w:r>
        <w:rPr>
          <w:noProof/>
        </w:rPr>
        <w:fldChar w:fldCharType="end"/>
      </w:r>
    </w:p>
    <w:p w14:paraId="504BA83C" w14:textId="47786996" w:rsidR="00044D1A" w:rsidRDefault="00044D1A">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_Toc131284308 \h </w:instrText>
      </w:r>
      <w:r>
        <w:rPr>
          <w:noProof/>
        </w:rPr>
      </w:r>
      <w:r>
        <w:rPr>
          <w:noProof/>
        </w:rPr>
        <w:fldChar w:fldCharType="separate"/>
      </w:r>
      <w:r>
        <w:rPr>
          <w:noProof/>
        </w:rPr>
        <w:t>25</w:t>
      </w:r>
      <w:r>
        <w:rPr>
          <w:noProof/>
        </w:rPr>
        <w:fldChar w:fldCharType="end"/>
      </w:r>
    </w:p>
    <w:p w14:paraId="0181E256" w14:textId="01A334A5" w:rsidR="00044D1A" w:rsidRDefault="00044D1A">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_Toc131284309 \h </w:instrText>
      </w:r>
      <w:r>
        <w:rPr>
          <w:noProof/>
        </w:rPr>
      </w:r>
      <w:r>
        <w:rPr>
          <w:noProof/>
        </w:rPr>
        <w:fldChar w:fldCharType="separate"/>
      </w:r>
      <w:r>
        <w:rPr>
          <w:noProof/>
        </w:rPr>
        <w:t>25</w:t>
      </w:r>
      <w:r>
        <w:rPr>
          <w:noProof/>
        </w:rPr>
        <w:fldChar w:fldCharType="end"/>
      </w:r>
    </w:p>
    <w:p w14:paraId="6ED4BD3A" w14:textId="295FBD7D" w:rsidR="00044D1A" w:rsidRDefault="00044D1A">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_Toc131284310 \h </w:instrText>
      </w:r>
      <w:r>
        <w:rPr>
          <w:noProof/>
        </w:rPr>
      </w:r>
      <w:r>
        <w:rPr>
          <w:noProof/>
        </w:rPr>
        <w:fldChar w:fldCharType="separate"/>
      </w:r>
      <w:r>
        <w:rPr>
          <w:noProof/>
        </w:rPr>
        <w:t>25</w:t>
      </w:r>
      <w:r>
        <w:rPr>
          <w:noProof/>
        </w:rPr>
        <w:fldChar w:fldCharType="end"/>
      </w:r>
    </w:p>
    <w:p w14:paraId="726C5EEB" w14:textId="7304925B" w:rsidR="00044D1A" w:rsidRDefault="00044D1A">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_Toc131284311 \h </w:instrText>
      </w:r>
      <w:r>
        <w:rPr>
          <w:noProof/>
        </w:rPr>
      </w:r>
      <w:r>
        <w:rPr>
          <w:noProof/>
        </w:rPr>
        <w:fldChar w:fldCharType="separate"/>
      </w:r>
      <w:r>
        <w:rPr>
          <w:noProof/>
        </w:rPr>
        <w:t>25</w:t>
      </w:r>
      <w:r>
        <w:rPr>
          <w:noProof/>
        </w:rPr>
        <w:fldChar w:fldCharType="end"/>
      </w:r>
    </w:p>
    <w:p w14:paraId="428244B3" w14:textId="5C6C4A78" w:rsidR="00044D1A" w:rsidRDefault="00044D1A">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_Toc131284312 \h </w:instrText>
      </w:r>
      <w:r>
        <w:rPr>
          <w:noProof/>
        </w:rPr>
      </w:r>
      <w:r>
        <w:rPr>
          <w:noProof/>
        </w:rPr>
        <w:fldChar w:fldCharType="separate"/>
      </w:r>
      <w:r>
        <w:rPr>
          <w:noProof/>
        </w:rPr>
        <w:t>26</w:t>
      </w:r>
      <w:r>
        <w:rPr>
          <w:noProof/>
        </w:rPr>
        <w:fldChar w:fldCharType="end"/>
      </w:r>
    </w:p>
    <w:p w14:paraId="1A924D17" w14:textId="65AA82EC" w:rsidR="00044D1A" w:rsidRDefault="00044D1A">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_Toc131284313 \h </w:instrText>
      </w:r>
      <w:r>
        <w:rPr>
          <w:noProof/>
        </w:rPr>
      </w:r>
      <w:r>
        <w:rPr>
          <w:noProof/>
        </w:rPr>
        <w:fldChar w:fldCharType="separate"/>
      </w:r>
      <w:r>
        <w:rPr>
          <w:noProof/>
        </w:rPr>
        <w:t>26</w:t>
      </w:r>
      <w:r>
        <w:rPr>
          <w:noProof/>
        </w:rPr>
        <w:fldChar w:fldCharType="end"/>
      </w:r>
    </w:p>
    <w:p w14:paraId="79A41876" w14:textId="4B287F07" w:rsidR="00044D1A" w:rsidRDefault="00044D1A">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_Toc131284314 \h </w:instrText>
      </w:r>
      <w:r>
        <w:rPr>
          <w:noProof/>
        </w:rPr>
      </w:r>
      <w:r>
        <w:rPr>
          <w:noProof/>
        </w:rPr>
        <w:fldChar w:fldCharType="separate"/>
      </w:r>
      <w:r>
        <w:rPr>
          <w:noProof/>
        </w:rPr>
        <w:t>26</w:t>
      </w:r>
      <w:r>
        <w:rPr>
          <w:noProof/>
        </w:rPr>
        <w:fldChar w:fldCharType="end"/>
      </w:r>
    </w:p>
    <w:p w14:paraId="274B4E0C" w14:textId="21604170" w:rsidR="00044D1A" w:rsidRDefault="00044D1A">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_Toc131284315 \h </w:instrText>
      </w:r>
      <w:r>
        <w:rPr>
          <w:noProof/>
        </w:rPr>
      </w:r>
      <w:r>
        <w:rPr>
          <w:noProof/>
        </w:rPr>
        <w:fldChar w:fldCharType="separate"/>
      </w:r>
      <w:r>
        <w:rPr>
          <w:noProof/>
        </w:rPr>
        <w:t>26</w:t>
      </w:r>
      <w:r>
        <w:rPr>
          <w:noProof/>
        </w:rPr>
        <w:fldChar w:fldCharType="end"/>
      </w:r>
    </w:p>
    <w:p w14:paraId="0EFDDA7C" w14:textId="36562A61" w:rsidR="00044D1A" w:rsidRDefault="00044D1A">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_Toc131284316 \h </w:instrText>
      </w:r>
      <w:r>
        <w:rPr>
          <w:noProof/>
        </w:rPr>
      </w:r>
      <w:r>
        <w:rPr>
          <w:noProof/>
        </w:rPr>
        <w:fldChar w:fldCharType="separate"/>
      </w:r>
      <w:r>
        <w:rPr>
          <w:noProof/>
        </w:rPr>
        <w:t>26</w:t>
      </w:r>
      <w:r>
        <w:rPr>
          <w:noProof/>
        </w:rPr>
        <w:fldChar w:fldCharType="end"/>
      </w:r>
    </w:p>
    <w:p w14:paraId="3BB37C65" w14:textId="683CB819" w:rsidR="00044D1A" w:rsidRDefault="00044D1A">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_Toc131284317 \h </w:instrText>
      </w:r>
      <w:r>
        <w:rPr>
          <w:noProof/>
        </w:rPr>
      </w:r>
      <w:r>
        <w:rPr>
          <w:noProof/>
        </w:rPr>
        <w:fldChar w:fldCharType="separate"/>
      </w:r>
      <w:r>
        <w:rPr>
          <w:noProof/>
        </w:rPr>
        <w:t>26</w:t>
      </w:r>
      <w:r>
        <w:rPr>
          <w:noProof/>
        </w:rPr>
        <w:fldChar w:fldCharType="end"/>
      </w:r>
    </w:p>
    <w:p w14:paraId="6FB8151E" w14:textId="5E51A1DE" w:rsidR="00044D1A" w:rsidRDefault="00044D1A">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_Toc131284318 \h </w:instrText>
      </w:r>
      <w:r>
        <w:rPr>
          <w:noProof/>
        </w:rPr>
      </w:r>
      <w:r>
        <w:rPr>
          <w:noProof/>
        </w:rPr>
        <w:fldChar w:fldCharType="separate"/>
      </w:r>
      <w:r>
        <w:rPr>
          <w:noProof/>
        </w:rPr>
        <w:t>26</w:t>
      </w:r>
      <w:r>
        <w:rPr>
          <w:noProof/>
        </w:rPr>
        <w:fldChar w:fldCharType="end"/>
      </w:r>
    </w:p>
    <w:p w14:paraId="040F055B" w14:textId="5B5EDBED" w:rsidR="00044D1A" w:rsidRDefault="00044D1A">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_Toc131284319 \h </w:instrText>
      </w:r>
      <w:r>
        <w:rPr>
          <w:noProof/>
        </w:rPr>
      </w:r>
      <w:r>
        <w:rPr>
          <w:noProof/>
        </w:rPr>
        <w:fldChar w:fldCharType="separate"/>
      </w:r>
      <w:r>
        <w:rPr>
          <w:noProof/>
        </w:rPr>
        <w:t>26</w:t>
      </w:r>
      <w:r>
        <w:rPr>
          <w:noProof/>
        </w:rPr>
        <w:fldChar w:fldCharType="end"/>
      </w:r>
    </w:p>
    <w:p w14:paraId="4F4D2570" w14:textId="73340C3D" w:rsidR="00044D1A" w:rsidRDefault="00044D1A">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_Toc131284320 \h </w:instrText>
      </w:r>
      <w:r>
        <w:rPr>
          <w:noProof/>
        </w:rPr>
      </w:r>
      <w:r>
        <w:rPr>
          <w:noProof/>
        </w:rPr>
        <w:fldChar w:fldCharType="separate"/>
      </w:r>
      <w:r>
        <w:rPr>
          <w:noProof/>
        </w:rPr>
        <w:t>26</w:t>
      </w:r>
      <w:r>
        <w:rPr>
          <w:noProof/>
        </w:rPr>
        <w:fldChar w:fldCharType="end"/>
      </w:r>
    </w:p>
    <w:p w14:paraId="5DA20810" w14:textId="48BE9452" w:rsidR="00044D1A" w:rsidRDefault="00044D1A">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_Toc131284321 \h </w:instrText>
      </w:r>
      <w:r>
        <w:rPr>
          <w:noProof/>
        </w:rPr>
      </w:r>
      <w:r>
        <w:rPr>
          <w:noProof/>
        </w:rPr>
        <w:fldChar w:fldCharType="separate"/>
      </w:r>
      <w:r>
        <w:rPr>
          <w:noProof/>
        </w:rPr>
        <w:t>26</w:t>
      </w:r>
      <w:r>
        <w:rPr>
          <w:noProof/>
        </w:rPr>
        <w:fldChar w:fldCharType="end"/>
      </w:r>
    </w:p>
    <w:p w14:paraId="2C1C2781" w14:textId="42B38613" w:rsidR="00044D1A" w:rsidRDefault="00044D1A">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_Toc131284322 \h </w:instrText>
      </w:r>
      <w:r>
        <w:rPr>
          <w:noProof/>
        </w:rPr>
      </w:r>
      <w:r>
        <w:rPr>
          <w:noProof/>
        </w:rPr>
        <w:fldChar w:fldCharType="separate"/>
      </w:r>
      <w:r>
        <w:rPr>
          <w:noProof/>
        </w:rPr>
        <w:t>26</w:t>
      </w:r>
      <w:r>
        <w:rPr>
          <w:noProof/>
        </w:rPr>
        <w:fldChar w:fldCharType="end"/>
      </w:r>
    </w:p>
    <w:p w14:paraId="4F244399" w14:textId="24DBBEF3" w:rsidR="00044D1A" w:rsidRDefault="00044D1A">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_Toc131284323 \h </w:instrText>
      </w:r>
      <w:r>
        <w:rPr>
          <w:noProof/>
        </w:rPr>
      </w:r>
      <w:r>
        <w:rPr>
          <w:noProof/>
        </w:rPr>
        <w:fldChar w:fldCharType="separate"/>
      </w:r>
      <w:r>
        <w:rPr>
          <w:noProof/>
        </w:rPr>
        <w:t>26</w:t>
      </w:r>
      <w:r>
        <w:rPr>
          <w:noProof/>
        </w:rPr>
        <w:fldChar w:fldCharType="end"/>
      </w:r>
    </w:p>
    <w:p w14:paraId="3D422637" w14:textId="5F3650C4" w:rsidR="00044D1A" w:rsidRDefault="00044D1A">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_Toc131284324 \h </w:instrText>
      </w:r>
      <w:r>
        <w:rPr>
          <w:noProof/>
        </w:rPr>
      </w:r>
      <w:r>
        <w:rPr>
          <w:noProof/>
        </w:rPr>
        <w:fldChar w:fldCharType="separate"/>
      </w:r>
      <w:r>
        <w:rPr>
          <w:noProof/>
        </w:rPr>
        <w:t>27</w:t>
      </w:r>
      <w:r>
        <w:rPr>
          <w:noProof/>
        </w:rPr>
        <w:fldChar w:fldCharType="end"/>
      </w:r>
    </w:p>
    <w:p w14:paraId="2DC0D975" w14:textId="6DAFB646" w:rsidR="00044D1A" w:rsidRDefault="00044D1A">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_Toc131284325 \h </w:instrText>
      </w:r>
      <w:r>
        <w:rPr>
          <w:noProof/>
        </w:rPr>
      </w:r>
      <w:r>
        <w:rPr>
          <w:noProof/>
        </w:rPr>
        <w:fldChar w:fldCharType="separate"/>
      </w:r>
      <w:r>
        <w:rPr>
          <w:noProof/>
        </w:rPr>
        <w:t>27</w:t>
      </w:r>
      <w:r>
        <w:rPr>
          <w:noProof/>
        </w:rPr>
        <w:fldChar w:fldCharType="end"/>
      </w:r>
    </w:p>
    <w:p w14:paraId="5A63304C" w14:textId="3FAF8FC5" w:rsidR="00044D1A" w:rsidRDefault="00044D1A">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_Toc131284326 \h </w:instrText>
      </w:r>
      <w:r>
        <w:rPr>
          <w:noProof/>
        </w:rPr>
      </w:r>
      <w:r>
        <w:rPr>
          <w:noProof/>
        </w:rPr>
        <w:fldChar w:fldCharType="separate"/>
      </w:r>
      <w:r>
        <w:rPr>
          <w:noProof/>
        </w:rPr>
        <w:t>27</w:t>
      </w:r>
      <w:r>
        <w:rPr>
          <w:noProof/>
        </w:rPr>
        <w:fldChar w:fldCharType="end"/>
      </w:r>
    </w:p>
    <w:p w14:paraId="2A40C8CD" w14:textId="1755C502" w:rsidR="00044D1A" w:rsidRDefault="00044D1A">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_Toc131284327 \h </w:instrText>
      </w:r>
      <w:r>
        <w:rPr>
          <w:noProof/>
        </w:rPr>
      </w:r>
      <w:r>
        <w:rPr>
          <w:noProof/>
        </w:rPr>
        <w:fldChar w:fldCharType="separate"/>
      </w:r>
      <w:r>
        <w:rPr>
          <w:noProof/>
        </w:rPr>
        <w:t>27</w:t>
      </w:r>
      <w:r>
        <w:rPr>
          <w:noProof/>
        </w:rPr>
        <w:fldChar w:fldCharType="end"/>
      </w:r>
    </w:p>
    <w:p w14:paraId="12641740" w14:textId="3264BC00" w:rsidR="00044D1A" w:rsidRDefault="00044D1A">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_Toc131284328 \h </w:instrText>
      </w:r>
      <w:r>
        <w:rPr>
          <w:noProof/>
        </w:rPr>
      </w:r>
      <w:r>
        <w:rPr>
          <w:noProof/>
        </w:rPr>
        <w:fldChar w:fldCharType="separate"/>
      </w:r>
      <w:r>
        <w:rPr>
          <w:noProof/>
        </w:rPr>
        <w:t>27</w:t>
      </w:r>
      <w:r>
        <w:rPr>
          <w:noProof/>
        </w:rPr>
        <w:fldChar w:fldCharType="end"/>
      </w:r>
    </w:p>
    <w:p w14:paraId="24DC9D43" w14:textId="4580CF1F" w:rsidR="00044D1A" w:rsidRDefault="00044D1A">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_Toc131284329 \h </w:instrText>
      </w:r>
      <w:r>
        <w:rPr>
          <w:noProof/>
        </w:rPr>
      </w:r>
      <w:r>
        <w:rPr>
          <w:noProof/>
        </w:rPr>
        <w:fldChar w:fldCharType="separate"/>
      </w:r>
      <w:r>
        <w:rPr>
          <w:noProof/>
        </w:rPr>
        <w:t>27</w:t>
      </w:r>
      <w:r>
        <w:rPr>
          <w:noProof/>
        </w:rPr>
        <w:fldChar w:fldCharType="end"/>
      </w:r>
    </w:p>
    <w:p w14:paraId="3E89D0DB" w14:textId="67EB8F82" w:rsidR="00044D1A" w:rsidRDefault="00044D1A">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_Toc131284330 \h </w:instrText>
      </w:r>
      <w:r>
        <w:rPr>
          <w:noProof/>
        </w:rPr>
      </w:r>
      <w:r>
        <w:rPr>
          <w:noProof/>
        </w:rPr>
        <w:fldChar w:fldCharType="separate"/>
      </w:r>
      <w:r>
        <w:rPr>
          <w:noProof/>
        </w:rPr>
        <w:t>27</w:t>
      </w:r>
      <w:r>
        <w:rPr>
          <w:noProof/>
        </w:rPr>
        <w:fldChar w:fldCharType="end"/>
      </w:r>
    </w:p>
    <w:p w14:paraId="481E4045" w14:textId="458E24B6" w:rsidR="00044D1A" w:rsidRDefault="00044D1A">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_Toc131284331 \h </w:instrText>
      </w:r>
      <w:r>
        <w:rPr>
          <w:noProof/>
        </w:rPr>
      </w:r>
      <w:r>
        <w:rPr>
          <w:noProof/>
        </w:rPr>
        <w:fldChar w:fldCharType="separate"/>
      </w:r>
      <w:r>
        <w:rPr>
          <w:noProof/>
        </w:rPr>
        <w:t>27</w:t>
      </w:r>
      <w:r>
        <w:rPr>
          <w:noProof/>
        </w:rPr>
        <w:fldChar w:fldCharType="end"/>
      </w:r>
    </w:p>
    <w:p w14:paraId="4B946152" w14:textId="64D39FC3" w:rsidR="00044D1A" w:rsidRDefault="00044D1A">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_Toc131284332 \h </w:instrText>
      </w:r>
      <w:r>
        <w:rPr>
          <w:noProof/>
        </w:rPr>
      </w:r>
      <w:r>
        <w:rPr>
          <w:noProof/>
        </w:rPr>
        <w:fldChar w:fldCharType="separate"/>
      </w:r>
      <w:r>
        <w:rPr>
          <w:noProof/>
        </w:rPr>
        <w:t>27</w:t>
      </w:r>
      <w:r>
        <w:rPr>
          <w:noProof/>
        </w:rPr>
        <w:fldChar w:fldCharType="end"/>
      </w:r>
    </w:p>
    <w:p w14:paraId="166660DB" w14:textId="4C609AFE" w:rsidR="00044D1A" w:rsidRDefault="00044D1A">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_Toc131284333 \h </w:instrText>
      </w:r>
      <w:r>
        <w:rPr>
          <w:noProof/>
        </w:rPr>
      </w:r>
      <w:r>
        <w:rPr>
          <w:noProof/>
        </w:rPr>
        <w:fldChar w:fldCharType="separate"/>
      </w:r>
      <w:r>
        <w:rPr>
          <w:noProof/>
        </w:rPr>
        <w:t>27</w:t>
      </w:r>
      <w:r>
        <w:rPr>
          <w:noProof/>
        </w:rPr>
        <w:fldChar w:fldCharType="end"/>
      </w:r>
    </w:p>
    <w:p w14:paraId="709E71C5" w14:textId="624AA806" w:rsidR="00044D1A" w:rsidRDefault="00044D1A">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_Toc131284334 \h </w:instrText>
      </w:r>
      <w:r>
        <w:rPr>
          <w:noProof/>
        </w:rPr>
      </w:r>
      <w:r>
        <w:rPr>
          <w:noProof/>
        </w:rPr>
        <w:fldChar w:fldCharType="separate"/>
      </w:r>
      <w:r>
        <w:rPr>
          <w:noProof/>
        </w:rPr>
        <w:t>27</w:t>
      </w:r>
      <w:r>
        <w:rPr>
          <w:noProof/>
        </w:rPr>
        <w:fldChar w:fldCharType="end"/>
      </w:r>
    </w:p>
    <w:p w14:paraId="097F85F6" w14:textId="5D68C1A1" w:rsidR="00044D1A" w:rsidRDefault="00044D1A">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_Toc131284335 \h </w:instrText>
      </w:r>
      <w:r>
        <w:rPr>
          <w:noProof/>
        </w:rPr>
      </w:r>
      <w:r>
        <w:rPr>
          <w:noProof/>
        </w:rPr>
        <w:fldChar w:fldCharType="separate"/>
      </w:r>
      <w:r>
        <w:rPr>
          <w:noProof/>
        </w:rPr>
        <w:t>27</w:t>
      </w:r>
      <w:r>
        <w:rPr>
          <w:noProof/>
        </w:rPr>
        <w:fldChar w:fldCharType="end"/>
      </w:r>
    </w:p>
    <w:p w14:paraId="7C42D75A" w14:textId="21711BEF" w:rsidR="00044D1A" w:rsidRDefault="00044D1A">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_Toc131284336 \h </w:instrText>
      </w:r>
      <w:r>
        <w:rPr>
          <w:noProof/>
        </w:rPr>
      </w:r>
      <w:r>
        <w:rPr>
          <w:noProof/>
        </w:rPr>
        <w:fldChar w:fldCharType="separate"/>
      </w:r>
      <w:r>
        <w:rPr>
          <w:noProof/>
        </w:rPr>
        <w:t>28</w:t>
      </w:r>
      <w:r>
        <w:rPr>
          <w:noProof/>
        </w:rPr>
        <w:fldChar w:fldCharType="end"/>
      </w:r>
    </w:p>
    <w:p w14:paraId="2B4C7F3F" w14:textId="4C6542C4" w:rsidR="00044D1A" w:rsidRDefault="00044D1A">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_Toc131284337 \h </w:instrText>
      </w:r>
      <w:r>
        <w:rPr>
          <w:noProof/>
        </w:rPr>
      </w:r>
      <w:r>
        <w:rPr>
          <w:noProof/>
        </w:rPr>
        <w:fldChar w:fldCharType="separate"/>
      </w:r>
      <w:r>
        <w:rPr>
          <w:noProof/>
        </w:rPr>
        <w:t>28</w:t>
      </w:r>
      <w:r>
        <w:rPr>
          <w:noProof/>
        </w:rPr>
        <w:fldChar w:fldCharType="end"/>
      </w:r>
    </w:p>
    <w:p w14:paraId="30BA6EED" w14:textId="40F39594" w:rsidR="00044D1A" w:rsidRDefault="00044D1A">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_Toc131284338 \h </w:instrText>
      </w:r>
      <w:r>
        <w:rPr>
          <w:noProof/>
        </w:rPr>
      </w:r>
      <w:r>
        <w:rPr>
          <w:noProof/>
        </w:rPr>
        <w:fldChar w:fldCharType="separate"/>
      </w:r>
      <w:r>
        <w:rPr>
          <w:noProof/>
        </w:rPr>
        <w:t>28</w:t>
      </w:r>
      <w:r>
        <w:rPr>
          <w:noProof/>
        </w:rPr>
        <w:fldChar w:fldCharType="end"/>
      </w:r>
    </w:p>
    <w:p w14:paraId="7B3E482B" w14:textId="7CD726D7" w:rsidR="00044D1A" w:rsidRDefault="00044D1A">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_Toc131284339 \h </w:instrText>
      </w:r>
      <w:r>
        <w:rPr>
          <w:noProof/>
        </w:rPr>
      </w:r>
      <w:r>
        <w:rPr>
          <w:noProof/>
        </w:rPr>
        <w:fldChar w:fldCharType="separate"/>
      </w:r>
      <w:r>
        <w:rPr>
          <w:noProof/>
        </w:rPr>
        <w:t>28</w:t>
      </w:r>
      <w:r>
        <w:rPr>
          <w:noProof/>
        </w:rPr>
        <w:fldChar w:fldCharType="end"/>
      </w:r>
    </w:p>
    <w:p w14:paraId="1F63A42A" w14:textId="2BB43D0F" w:rsidR="00044D1A" w:rsidRDefault="00044D1A">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_Toc131284340 \h </w:instrText>
      </w:r>
      <w:r>
        <w:rPr>
          <w:noProof/>
        </w:rPr>
      </w:r>
      <w:r>
        <w:rPr>
          <w:noProof/>
        </w:rPr>
        <w:fldChar w:fldCharType="separate"/>
      </w:r>
      <w:r>
        <w:rPr>
          <w:noProof/>
        </w:rPr>
        <w:t>28</w:t>
      </w:r>
      <w:r>
        <w:rPr>
          <w:noProof/>
        </w:rPr>
        <w:fldChar w:fldCharType="end"/>
      </w:r>
    </w:p>
    <w:p w14:paraId="4C9DB38D" w14:textId="0BEE4458" w:rsidR="00044D1A" w:rsidRDefault="00044D1A">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_Toc131284341 \h </w:instrText>
      </w:r>
      <w:r>
        <w:rPr>
          <w:noProof/>
        </w:rPr>
      </w:r>
      <w:r>
        <w:rPr>
          <w:noProof/>
        </w:rPr>
        <w:fldChar w:fldCharType="separate"/>
      </w:r>
      <w:r>
        <w:rPr>
          <w:noProof/>
        </w:rPr>
        <w:t>28</w:t>
      </w:r>
      <w:r>
        <w:rPr>
          <w:noProof/>
        </w:rPr>
        <w:fldChar w:fldCharType="end"/>
      </w:r>
    </w:p>
    <w:p w14:paraId="58FE0F53" w14:textId="45B20938" w:rsidR="00044D1A" w:rsidRDefault="00044D1A">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_Toc131284342 \h </w:instrText>
      </w:r>
      <w:r>
        <w:rPr>
          <w:noProof/>
        </w:rPr>
      </w:r>
      <w:r>
        <w:rPr>
          <w:noProof/>
        </w:rPr>
        <w:fldChar w:fldCharType="separate"/>
      </w:r>
      <w:r>
        <w:rPr>
          <w:noProof/>
        </w:rPr>
        <w:t>28</w:t>
      </w:r>
      <w:r>
        <w:rPr>
          <w:noProof/>
        </w:rPr>
        <w:fldChar w:fldCharType="end"/>
      </w:r>
    </w:p>
    <w:p w14:paraId="259EBA98" w14:textId="16A3A3DF" w:rsidR="00044D1A" w:rsidRDefault="00044D1A">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_Toc131284343 \h </w:instrText>
      </w:r>
      <w:r>
        <w:rPr>
          <w:noProof/>
        </w:rPr>
      </w:r>
      <w:r>
        <w:rPr>
          <w:noProof/>
        </w:rPr>
        <w:fldChar w:fldCharType="separate"/>
      </w:r>
      <w:r>
        <w:rPr>
          <w:noProof/>
        </w:rPr>
        <w:t>28</w:t>
      </w:r>
      <w:r>
        <w:rPr>
          <w:noProof/>
        </w:rPr>
        <w:fldChar w:fldCharType="end"/>
      </w:r>
    </w:p>
    <w:p w14:paraId="55693215" w14:textId="600CFE54" w:rsidR="00044D1A" w:rsidRDefault="00044D1A">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_Toc131284344 \h </w:instrText>
      </w:r>
      <w:r>
        <w:rPr>
          <w:noProof/>
        </w:rPr>
      </w:r>
      <w:r>
        <w:rPr>
          <w:noProof/>
        </w:rPr>
        <w:fldChar w:fldCharType="separate"/>
      </w:r>
      <w:r>
        <w:rPr>
          <w:noProof/>
        </w:rPr>
        <w:t>28</w:t>
      </w:r>
      <w:r>
        <w:rPr>
          <w:noProof/>
        </w:rPr>
        <w:fldChar w:fldCharType="end"/>
      </w:r>
    </w:p>
    <w:p w14:paraId="3FB339CD" w14:textId="5007C2ED" w:rsidR="00044D1A" w:rsidRDefault="00044D1A">
      <w:pPr>
        <w:pStyle w:val="TOC3"/>
        <w:rPr>
          <w:rFonts w:asciiTheme="minorHAnsi" w:eastAsiaTheme="minorEastAsia" w:hAnsiTheme="minorHAnsi" w:cstheme="minorBidi"/>
          <w:noProof/>
          <w:sz w:val="22"/>
          <w:szCs w:val="22"/>
          <w:lang w:eastAsia="en-GB"/>
        </w:rPr>
      </w:pPr>
      <w:r w:rsidRPr="00E03EB3">
        <w:rPr>
          <w:noProof/>
          <w:lang w:val="fr-FR"/>
        </w:rPr>
        <w:t>6.3.10</w:t>
      </w:r>
      <w:r>
        <w:rPr>
          <w:rFonts w:asciiTheme="minorHAnsi" w:eastAsiaTheme="minorEastAsia" w:hAnsiTheme="minorHAnsi" w:cstheme="minorBidi"/>
          <w:noProof/>
          <w:sz w:val="22"/>
          <w:szCs w:val="22"/>
          <w:lang w:eastAsia="en-GB"/>
        </w:rPr>
        <w:tab/>
      </w:r>
      <w:r w:rsidRPr="00E03EB3">
        <w:rPr>
          <w:noProof/>
          <w:lang w:val="fr-FR"/>
        </w:rPr>
        <w:t>Configuration management document attribute deletion procedure</w:t>
      </w:r>
      <w:r>
        <w:rPr>
          <w:noProof/>
        </w:rPr>
        <w:tab/>
      </w:r>
      <w:r>
        <w:rPr>
          <w:noProof/>
        </w:rPr>
        <w:fldChar w:fldCharType="begin" w:fldLock="1"/>
      </w:r>
      <w:r>
        <w:rPr>
          <w:noProof/>
        </w:rPr>
        <w:instrText xml:space="preserve"> PAGEREF _Toc131284345 \h </w:instrText>
      </w:r>
      <w:r>
        <w:rPr>
          <w:noProof/>
        </w:rPr>
      </w:r>
      <w:r>
        <w:rPr>
          <w:noProof/>
        </w:rPr>
        <w:fldChar w:fldCharType="separate"/>
      </w:r>
      <w:r>
        <w:rPr>
          <w:noProof/>
        </w:rPr>
        <w:t>28</w:t>
      </w:r>
      <w:r>
        <w:rPr>
          <w:noProof/>
        </w:rPr>
        <w:fldChar w:fldCharType="end"/>
      </w:r>
    </w:p>
    <w:p w14:paraId="59BD5612" w14:textId="02DA8AAC" w:rsidR="00044D1A" w:rsidRDefault="00044D1A">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_Toc131284346 \h </w:instrText>
      </w:r>
      <w:r>
        <w:rPr>
          <w:noProof/>
        </w:rPr>
      </w:r>
      <w:r>
        <w:rPr>
          <w:noProof/>
        </w:rPr>
        <w:fldChar w:fldCharType="separate"/>
      </w:r>
      <w:r>
        <w:rPr>
          <w:noProof/>
        </w:rPr>
        <w:t>28</w:t>
      </w:r>
      <w:r>
        <w:rPr>
          <w:noProof/>
        </w:rPr>
        <w:fldChar w:fldCharType="end"/>
      </w:r>
    </w:p>
    <w:p w14:paraId="4F9BE042" w14:textId="4A7DACC4" w:rsidR="00044D1A" w:rsidRDefault="00044D1A">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_Toc131284347 \h </w:instrText>
      </w:r>
      <w:r>
        <w:rPr>
          <w:noProof/>
        </w:rPr>
      </w:r>
      <w:r>
        <w:rPr>
          <w:noProof/>
        </w:rPr>
        <w:fldChar w:fldCharType="separate"/>
      </w:r>
      <w:r>
        <w:rPr>
          <w:noProof/>
        </w:rPr>
        <w:t>29</w:t>
      </w:r>
      <w:r>
        <w:rPr>
          <w:noProof/>
        </w:rPr>
        <w:fldChar w:fldCharType="end"/>
      </w:r>
    </w:p>
    <w:p w14:paraId="29F71726" w14:textId="47A4D175" w:rsidR="00044D1A" w:rsidRDefault="00044D1A">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_Toc131284348 \h </w:instrText>
      </w:r>
      <w:r>
        <w:rPr>
          <w:noProof/>
        </w:rPr>
      </w:r>
      <w:r>
        <w:rPr>
          <w:noProof/>
        </w:rPr>
        <w:fldChar w:fldCharType="separate"/>
      </w:r>
      <w:r>
        <w:rPr>
          <w:noProof/>
        </w:rPr>
        <w:t>29</w:t>
      </w:r>
      <w:r>
        <w:rPr>
          <w:noProof/>
        </w:rPr>
        <w:fldChar w:fldCharType="end"/>
      </w:r>
    </w:p>
    <w:p w14:paraId="073FD81D" w14:textId="0BB8239C" w:rsidR="00044D1A" w:rsidRDefault="00044D1A">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_Toc131284349 \h </w:instrText>
      </w:r>
      <w:r>
        <w:rPr>
          <w:noProof/>
        </w:rPr>
      </w:r>
      <w:r>
        <w:rPr>
          <w:noProof/>
        </w:rPr>
        <w:fldChar w:fldCharType="separate"/>
      </w:r>
      <w:r>
        <w:rPr>
          <w:noProof/>
        </w:rPr>
        <w:t>29</w:t>
      </w:r>
      <w:r>
        <w:rPr>
          <w:noProof/>
        </w:rPr>
        <w:fldChar w:fldCharType="end"/>
      </w:r>
    </w:p>
    <w:p w14:paraId="375272B4" w14:textId="1EDF63DE" w:rsidR="00044D1A" w:rsidRDefault="00044D1A">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_Toc131284350 \h </w:instrText>
      </w:r>
      <w:r>
        <w:rPr>
          <w:noProof/>
        </w:rPr>
      </w:r>
      <w:r>
        <w:rPr>
          <w:noProof/>
        </w:rPr>
        <w:fldChar w:fldCharType="separate"/>
      </w:r>
      <w:r>
        <w:rPr>
          <w:noProof/>
        </w:rPr>
        <w:t>29</w:t>
      </w:r>
      <w:r>
        <w:rPr>
          <w:noProof/>
        </w:rPr>
        <w:fldChar w:fldCharType="end"/>
      </w:r>
    </w:p>
    <w:p w14:paraId="710736A2" w14:textId="05A000D2" w:rsidR="00044D1A" w:rsidRDefault="00044D1A">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_Toc131284351 \h </w:instrText>
      </w:r>
      <w:r>
        <w:rPr>
          <w:noProof/>
        </w:rPr>
      </w:r>
      <w:r>
        <w:rPr>
          <w:noProof/>
        </w:rPr>
        <w:fldChar w:fldCharType="separate"/>
      </w:r>
      <w:r>
        <w:rPr>
          <w:noProof/>
        </w:rPr>
        <w:t>29</w:t>
      </w:r>
      <w:r>
        <w:rPr>
          <w:noProof/>
        </w:rPr>
        <w:fldChar w:fldCharType="end"/>
      </w:r>
    </w:p>
    <w:p w14:paraId="3CC7DD7D" w14:textId="4024CB35" w:rsidR="00044D1A" w:rsidRDefault="00044D1A">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_Toc131284352 \h </w:instrText>
      </w:r>
      <w:r>
        <w:rPr>
          <w:noProof/>
        </w:rPr>
      </w:r>
      <w:r>
        <w:rPr>
          <w:noProof/>
        </w:rPr>
        <w:fldChar w:fldCharType="separate"/>
      </w:r>
      <w:r>
        <w:rPr>
          <w:noProof/>
        </w:rPr>
        <w:t>29</w:t>
      </w:r>
      <w:r>
        <w:rPr>
          <w:noProof/>
        </w:rPr>
        <w:fldChar w:fldCharType="end"/>
      </w:r>
    </w:p>
    <w:p w14:paraId="5A88C8F8" w14:textId="08F8CFF2" w:rsidR="00044D1A" w:rsidRDefault="00044D1A">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_Toc131284353 \h </w:instrText>
      </w:r>
      <w:r>
        <w:rPr>
          <w:noProof/>
        </w:rPr>
      </w:r>
      <w:r>
        <w:rPr>
          <w:noProof/>
        </w:rPr>
        <w:fldChar w:fldCharType="separate"/>
      </w:r>
      <w:r>
        <w:rPr>
          <w:noProof/>
        </w:rPr>
        <w:t>29</w:t>
      </w:r>
      <w:r>
        <w:rPr>
          <w:noProof/>
        </w:rPr>
        <w:fldChar w:fldCharType="end"/>
      </w:r>
    </w:p>
    <w:p w14:paraId="4C92B3A6" w14:textId="18EE5B70" w:rsidR="00044D1A" w:rsidRDefault="00044D1A">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_Toc131284354 \h </w:instrText>
      </w:r>
      <w:r>
        <w:rPr>
          <w:noProof/>
        </w:rPr>
      </w:r>
      <w:r>
        <w:rPr>
          <w:noProof/>
        </w:rPr>
        <w:fldChar w:fldCharType="separate"/>
      </w:r>
      <w:r>
        <w:rPr>
          <w:noProof/>
        </w:rPr>
        <w:t>29</w:t>
      </w:r>
      <w:r>
        <w:rPr>
          <w:noProof/>
        </w:rPr>
        <w:fldChar w:fldCharType="end"/>
      </w:r>
    </w:p>
    <w:p w14:paraId="3302D42D" w14:textId="260AF80C" w:rsidR="00044D1A" w:rsidRDefault="00044D1A">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_Toc131284355 \h </w:instrText>
      </w:r>
      <w:r>
        <w:rPr>
          <w:noProof/>
        </w:rPr>
      </w:r>
      <w:r>
        <w:rPr>
          <w:noProof/>
        </w:rPr>
        <w:fldChar w:fldCharType="separate"/>
      </w:r>
      <w:r>
        <w:rPr>
          <w:noProof/>
        </w:rPr>
        <w:t>29</w:t>
      </w:r>
      <w:r>
        <w:rPr>
          <w:noProof/>
        </w:rPr>
        <w:fldChar w:fldCharType="end"/>
      </w:r>
    </w:p>
    <w:p w14:paraId="0E929945" w14:textId="324E96CC" w:rsidR="00044D1A" w:rsidRDefault="00044D1A">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_Toc131284356 \h </w:instrText>
      </w:r>
      <w:r>
        <w:rPr>
          <w:noProof/>
        </w:rPr>
      </w:r>
      <w:r>
        <w:rPr>
          <w:noProof/>
        </w:rPr>
        <w:fldChar w:fldCharType="separate"/>
      </w:r>
      <w:r>
        <w:rPr>
          <w:noProof/>
        </w:rPr>
        <w:t>29</w:t>
      </w:r>
      <w:r>
        <w:rPr>
          <w:noProof/>
        </w:rPr>
        <w:fldChar w:fldCharType="end"/>
      </w:r>
    </w:p>
    <w:p w14:paraId="290E9428" w14:textId="56C81F10" w:rsidR="00044D1A" w:rsidRDefault="00044D1A">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_Toc131284357 \h </w:instrText>
      </w:r>
      <w:r>
        <w:rPr>
          <w:noProof/>
        </w:rPr>
      </w:r>
      <w:r>
        <w:rPr>
          <w:noProof/>
        </w:rPr>
        <w:fldChar w:fldCharType="separate"/>
      </w:r>
      <w:r>
        <w:rPr>
          <w:noProof/>
        </w:rPr>
        <w:t>29</w:t>
      </w:r>
      <w:r>
        <w:rPr>
          <w:noProof/>
        </w:rPr>
        <w:fldChar w:fldCharType="end"/>
      </w:r>
    </w:p>
    <w:p w14:paraId="2F567CD4" w14:textId="261010FE" w:rsidR="00044D1A" w:rsidRDefault="00044D1A">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_Toc131284358 \h </w:instrText>
      </w:r>
      <w:r>
        <w:rPr>
          <w:noProof/>
        </w:rPr>
      </w:r>
      <w:r>
        <w:rPr>
          <w:noProof/>
        </w:rPr>
        <w:fldChar w:fldCharType="separate"/>
      </w:r>
      <w:r>
        <w:rPr>
          <w:noProof/>
        </w:rPr>
        <w:t>30</w:t>
      </w:r>
      <w:r>
        <w:rPr>
          <w:noProof/>
        </w:rPr>
        <w:fldChar w:fldCharType="end"/>
      </w:r>
    </w:p>
    <w:p w14:paraId="23FF90A2" w14:textId="69B0D583" w:rsidR="00044D1A" w:rsidRDefault="00044D1A">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_Toc131284359 \h </w:instrText>
      </w:r>
      <w:r>
        <w:rPr>
          <w:noProof/>
        </w:rPr>
      </w:r>
      <w:r>
        <w:rPr>
          <w:noProof/>
        </w:rPr>
        <w:fldChar w:fldCharType="separate"/>
      </w:r>
      <w:r>
        <w:rPr>
          <w:noProof/>
        </w:rPr>
        <w:t>30</w:t>
      </w:r>
      <w:r>
        <w:rPr>
          <w:noProof/>
        </w:rPr>
        <w:fldChar w:fldCharType="end"/>
      </w:r>
    </w:p>
    <w:p w14:paraId="1E5C527F" w14:textId="0A600294" w:rsidR="00044D1A" w:rsidRDefault="00044D1A">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_Toc131284360 \h </w:instrText>
      </w:r>
      <w:r>
        <w:rPr>
          <w:noProof/>
        </w:rPr>
      </w:r>
      <w:r>
        <w:rPr>
          <w:noProof/>
        </w:rPr>
        <w:fldChar w:fldCharType="separate"/>
      </w:r>
      <w:r>
        <w:rPr>
          <w:noProof/>
        </w:rPr>
        <w:t>30</w:t>
      </w:r>
      <w:r>
        <w:rPr>
          <w:noProof/>
        </w:rPr>
        <w:fldChar w:fldCharType="end"/>
      </w:r>
    </w:p>
    <w:p w14:paraId="56D59C17" w14:textId="43AB3428" w:rsidR="00044D1A" w:rsidRDefault="00044D1A">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_Toc131284361 \h </w:instrText>
      </w:r>
      <w:r>
        <w:rPr>
          <w:noProof/>
        </w:rPr>
      </w:r>
      <w:r>
        <w:rPr>
          <w:noProof/>
        </w:rPr>
        <w:fldChar w:fldCharType="separate"/>
      </w:r>
      <w:r>
        <w:rPr>
          <w:noProof/>
        </w:rPr>
        <w:t>30</w:t>
      </w:r>
      <w:r>
        <w:rPr>
          <w:noProof/>
        </w:rPr>
        <w:fldChar w:fldCharType="end"/>
      </w:r>
    </w:p>
    <w:p w14:paraId="5BD202E8" w14:textId="1E40DD65" w:rsidR="00044D1A" w:rsidRDefault="00044D1A">
      <w:pPr>
        <w:pStyle w:val="TOC5"/>
        <w:rPr>
          <w:rFonts w:asciiTheme="minorHAnsi" w:eastAsiaTheme="minorEastAsia" w:hAnsiTheme="minorHAnsi" w:cstheme="minorBidi"/>
          <w:noProof/>
          <w:sz w:val="22"/>
          <w:szCs w:val="22"/>
          <w:lang w:eastAsia="en-GB"/>
        </w:rPr>
      </w:pPr>
      <w:r>
        <w:rPr>
          <w:noProof/>
        </w:rPr>
        <w:lastRenderedPageBreak/>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_Toc131284362 \h </w:instrText>
      </w:r>
      <w:r>
        <w:rPr>
          <w:noProof/>
        </w:rPr>
      </w:r>
      <w:r>
        <w:rPr>
          <w:noProof/>
        </w:rPr>
        <w:fldChar w:fldCharType="separate"/>
      </w:r>
      <w:r>
        <w:rPr>
          <w:noProof/>
        </w:rPr>
        <w:t>30</w:t>
      </w:r>
      <w:r>
        <w:rPr>
          <w:noProof/>
        </w:rPr>
        <w:fldChar w:fldCharType="end"/>
      </w:r>
    </w:p>
    <w:p w14:paraId="22C67558" w14:textId="5A874236" w:rsidR="00044D1A" w:rsidRDefault="00044D1A">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_Toc131284363 \h </w:instrText>
      </w:r>
      <w:r>
        <w:rPr>
          <w:noProof/>
        </w:rPr>
      </w:r>
      <w:r>
        <w:rPr>
          <w:noProof/>
        </w:rPr>
        <w:fldChar w:fldCharType="separate"/>
      </w:r>
      <w:r>
        <w:rPr>
          <w:noProof/>
        </w:rPr>
        <w:t>30</w:t>
      </w:r>
      <w:r>
        <w:rPr>
          <w:noProof/>
        </w:rPr>
        <w:fldChar w:fldCharType="end"/>
      </w:r>
    </w:p>
    <w:p w14:paraId="32907C7F" w14:textId="1785CB84" w:rsidR="00044D1A" w:rsidRDefault="00044D1A">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_Toc131284364 \h </w:instrText>
      </w:r>
      <w:r>
        <w:rPr>
          <w:noProof/>
        </w:rPr>
      </w:r>
      <w:r>
        <w:rPr>
          <w:noProof/>
        </w:rPr>
        <w:fldChar w:fldCharType="separate"/>
      </w:r>
      <w:r>
        <w:rPr>
          <w:noProof/>
        </w:rPr>
        <w:t>30</w:t>
      </w:r>
      <w:r>
        <w:rPr>
          <w:noProof/>
        </w:rPr>
        <w:fldChar w:fldCharType="end"/>
      </w:r>
    </w:p>
    <w:p w14:paraId="6C04F192" w14:textId="15E3F008" w:rsidR="00044D1A" w:rsidRDefault="00044D1A">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_Toc131284365 \h </w:instrText>
      </w:r>
      <w:r>
        <w:rPr>
          <w:noProof/>
        </w:rPr>
      </w:r>
      <w:r>
        <w:rPr>
          <w:noProof/>
        </w:rPr>
        <w:fldChar w:fldCharType="separate"/>
      </w:r>
      <w:r>
        <w:rPr>
          <w:noProof/>
        </w:rPr>
        <w:t>30</w:t>
      </w:r>
      <w:r>
        <w:rPr>
          <w:noProof/>
        </w:rPr>
        <w:fldChar w:fldCharType="end"/>
      </w:r>
    </w:p>
    <w:p w14:paraId="14B45B4A" w14:textId="08A6111A" w:rsidR="00044D1A" w:rsidRDefault="00044D1A">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_Toc131284366 \h </w:instrText>
      </w:r>
      <w:r>
        <w:rPr>
          <w:noProof/>
        </w:rPr>
      </w:r>
      <w:r>
        <w:rPr>
          <w:noProof/>
        </w:rPr>
        <w:fldChar w:fldCharType="separate"/>
      </w:r>
      <w:r>
        <w:rPr>
          <w:noProof/>
        </w:rPr>
        <w:t>30</w:t>
      </w:r>
      <w:r>
        <w:rPr>
          <w:noProof/>
        </w:rPr>
        <w:fldChar w:fldCharType="end"/>
      </w:r>
    </w:p>
    <w:p w14:paraId="661ED310" w14:textId="214CCE8A" w:rsidR="00044D1A" w:rsidRDefault="00044D1A">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_Toc131284367 \h </w:instrText>
      </w:r>
      <w:r>
        <w:rPr>
          <w:noProof/>
        </w:rPr>
      </w:r>
      <w:r>
        <w:rPr>
          <w:noProof/>
        </w:rPr>
        <w:fldChar w:fldCharType="separate"/>
      </w:r>
      <w:r>
        <w:rPr>
          <w:noProof/>
        </w:rPr>
        <w:t>30</w:t>
      </w:r>
      <w:r>
        <w:rPr>
          <w:noProof/>
        </w:rPr>
        <w:fldChar w:fldCharType="end"/>
      </w:r>
    </w:p>
    <w:p w14:paraId="4793FAF5" w14:textId="1E269A20" w:rsidR="00044D1A" w:rsidRDefault="00044D1A">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_Toc131284368 \h </w:instrText>
      </w:r>
      <w:r>
        <w:rPr>
          <w:noProof/>
        </w:rPr>
      </w:r>
      <w:r>
        <w:rPr>
          <w:noProof/>
        </w:rPr>
        <w:fldChar w:fldCharType="separate"/>
      </w:r>
      <w:r>
        <w:rPr>
          <w:noProof/>
        </w:rPr>
        <w:t>30</w:t>
      </w:r>
      <w:r>
        <w:rPr>
          <w:noProof/>
        </w:rPr>
        <w:fldChar w:fldCharType="end"/>
      </w:r>
    </w:p>
    <w:p w14:paraId="130F634C" w14:textId="222097E4" w:rsidR="00044D1A" w:rsidRDefault="00044D1A">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_Toc131284369 \h </w:instrText>
      </w:r>
      <w:r>
        <w:rPr>
          <w:noProof/>
        </w:rPr>
      </w:r>
      <w:r>
        <w:rPr>
          <w:noProof/>
        </w:rPr>
        <w:fldChar w:fldCharType="separate"/>
      </w:r>
      <w:r>
        <w:rPr>
          <w:noProof/>
        </w:rPr>
        <w:t>30</w:t>
      </w:r>
      <w:r>
        <w:rPr>
          <w:noProof/>
        </w:rPr>
        <w:fldChar w:fldCharType="end"/>
      </w:r>
    </w:p>
    <w:p w14:paraId="5061095D" w14:textId="0061F60C" w:rsidR="00044D1A" w:rsidRDefault="00044D1A">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_Toc131284370 \h </w:instrText>
      </w:r>
      <w:r>
        <w:rPr>
          <w:noProof/>
        </w:rPr>
      </w:r>
      <w:r>
        <w:rPr>
          <w:noProof/>
        </w:rPr>
        <w:fldChar w:fldCharType="separate"/>
      </w:r>
      <w:r>
        <w:rPr>
          <w:noProof/>
        </w:rPr>
        <w:t>32</w:t>
      </w:r>
      <w:r>
        <w:rPr>
          <w:noProof/>
        </w:rPr>
        <w:fldChar w:fldCharType="end"/>
      </w:r>
    </w:p>
    <w:p w14:paraId="35B11BD0" w14:textId="160B89D7" w:rsidR="00044D1A" w:rsidRDefault="00044D1A">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_Toc131284371 \h </w:instrText>
      </w:r>
      <w:r>
        <w:rPr>
          <w:noProof/>
        </w:rPr>
      </w:r>
      <w:r>
        <w:rPr>
          <w:noProof/>
        </w:rPr>
        <w:fldChar w:fldCharType="separate"/>
      </w:r>
      <w:r>
        <w:rPr>
          <w:noProof/>
        </w:rPr>
        <w:t>32</w:t>
      </w:r>
      <w:r>
        <w:rPr>
          <w:noProof/>
        </w:rPr>
        <w:fldChar w:fldCharType="end"/>
      </w:r>
    </w:p>
    <w:p w14:paraId="6684CB09" w14:textId="6D20C6A1" w:rsidR="00044D1A" w:rsidRDefault="00044D1A">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_Toc131284372 \h </w:instrText>
      </w:r>
      <w:r>
        <w:rPr>
          <w:noProof/>
        </w:rPr>
      </w:r>
      <w:r>
        <w:rPr>
          <w:noProof/>
        </w:rPr>
        <w:fldChar w:fldCharType="separate"/>
      </w:r>
      <w:r>
        <w:rPr>
          <w:noProof/>
        </w:rPr>
        <w:t>32</w:t>
      </w:r>
      <w:r>
        <w:rPr>
          <w:noProof/>
        </w:rPr>
        <w:fldChar w:fldCharType="end"/>
      </w:r>
    </w:p>
    <w:p w14:paraId="0F6DF542" w14:textId="4971A07C" w:rsidR="00044D1A" w:rsidRDefault="00044D1A">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_Toc131284373 \h </w:instrText>
      </w:r>
      <w:r>
        <w:rPr>
          <w:noProof/>
        </w:rPr>
      </w:r>
      <w:r>
        <w:rPr>
          <w:noProof/>
        </w:rPr>
        <w:fldChar w:fldCharType="separate"/>
      </w:r>
      <w:r>
        <w:rPr>
          <w:noProof/>
        </w:rPr>
        <w:t>32</w:t>
      </w:r>
      <w:r>
        <w:rPr>
          <w:noProof/>
        </w:rPr>
        <w:fldChar w:fldCharType="end"/>
      </w:r>
    </w:p>
    <w:p w14:paraId="0866A86A" w14:textId="11278BFB" w:rsidR="00044D1A" w:rsidRDefault="00044D1A">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_Toc131284374 \h </w:instrText>
      </w:r>
      <w:r>
        <w:rPr>
          <w:noProof/>
        </w:rPr>
      </w:r>
      <w:r>
        <w:rPr>
          <w:noProof/>
        </w:rPr>
        <w:fldChar w:fldCharType="separate"/>
      </w:r>
      <w:r>
        <w:rPr>
          <w:noProof/>
        </w:rPr>
        <w:t>32</w:t>
      </w:r>
      <w:r>
        <w:rPr>
          <w:noProof/>
        </w:rPr>
        <w:fldChar w:fldCharType="end"/>
      </w:r>
    </w:p>
    <w:p w14:paraId="6557B044" w14:textId="51841FE4" w:rsidR="00044D1A" w:rsidRDefault="00044D1A">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_Toc131284375 \h </w:instrText>
      </w:r>
      <w:r>
        <w:rPr>
          <w:noProof/>
        </w:rPr>
      </w:r>
      <w:r>
        <w:rPr>
          <w:noProof/>
        </w:rPr>
        <w:fldChar w:fldCharType="separate"/>
      </w:r>
      <w:r>
        <w:rPr>
          <w:noProof/>
        </w:rPr>
        <w:t>32</w:t>
      </w:r>
      <w:r>
        <w:rPr>
          <w:noProof/>
        </w:rPr>
        <w:fldChar w:fldCharType="end"/>
      </w:r>
    </w:p>
    <w:p w14:paraId="7011FEA9" w14:textId="65A487BE" w:rsidR="00044D1A" w:rsidRDefault="00044D1A">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_Toc131284376 \h </w:instrText>
      </w:r>
      <w:r>
        <w:rPr>
          <w:noProof/>
        </w:rPr>
      </w:r>
      <w:r>
        <w:rPr>
          <w:noProof/>
        </w:rPr>
        <w:fldChar w:fldCharType="separate"/>
      </w:r>
      <w:r>
        <w:rPr>
          <w:noProof/>
        </w:rPr>
        <w:t>33</w:t>
      </w:r>
      <w:r>
        <w:rPr>
          <w:noProof/>
        </w:rPr>
        <w:fldChar w:fldCharType="end"/>
      </w:r>
    </w:p>
    <w:p w14:paraId="7D63910D" w14:textId="493F4464" w:rsidR="00044D1A" w:rsidRDefault="00044D1A">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_Toc131284377 \h </w:instrText>
      </w:r>
      <w:r>
        <w:rPr>
          <w:noProof/>
        </w:rPr>
      </w:r>
      <w:r>
        <w:rPr>
          <w:noProof/>
        </w:rPr>
        <w:fldChar w:fldCharType="separate"/>
      </w:r>
      <w:r>
        <w:rPr>
          <w:noProof/>
        </w:rPr>
        <w:t>34</w:t>
      </w:r>
      <w:r>
        <w:rPr>
          <w:noProof/>
        </w:rPr>
        <w:fldChar w:fldCharType="end"/>
      </w:r>
    </w:p>
    <w:p w14:paraId="6FC0A312" w14:textId="6B526E06" w:rsidR="00044D1A" w:rsidRDefault="00044D1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_Toc131284378 \h </w:instrText>
      </w:r>
      <w:r>
        <w:rPr>
          <w:noProof/>
        </w:rPr>
      </w:r>
      <w:r>
        <w:rPr>
          <w:noProof/>
        </w:rPr>
        <w:fldChar w:fldCharType="separate"/>
      </w:r>
      <w:r>
        <w:rPr>
          <w:noProof/>
        </w:rPr>
        <w:t>35</w:t>
      </w:r>
      <w:r>
        <w:rPr>
          <w:noProof/>
        </w:rPr>
        <w:fldChar w:fldCharType="end"/>
      </w:r>
    </w:p>
    <w:p w14:paraId="4C3CD36A" w14:textId="1B41F299" w:rsidR="00044D1A" w:rsidRDefault="00044D1A">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_Toc131284379 \h </w:instrText>
      </w:r>
      <w:r>
        <w:rPr>
          <w:noProof/>
        </w:rPr>
      </w:r>
      <w:r>
        <w:rPr>
          <w:noProof/>
        </w:rPr>
        <w:fldChar w:fldCharType="separate"/>
      </w:r>
      <w:r>
        <w:rPr>
          <w:noProof/>
        </w:rPr>
        <w:t>35</w:t>
      </w:r>
      <w:r>
        <w:rPr>
          <w:noProof/>
        </w:rPr>
        <w:fldChar w:fldCharType="end"/>
      </w:r>
    </w:p>
    <w:p w14:paraId="5487564F" w14:textId="0C12682B" w:rsidR="00044D1A" w:rsidRDefault="00044D1A">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_Toc131284380 \h </w:instrText>
      </w:r>
      <w:r>
        <w:rPr>
          <w:noProof/>
        </w:rPr>
      </w:r>
      <w:r>
        <w:rPr>
          <w:noProof/>
        </w:rPr>
        <w:fldChar w:fldCharType="separate"/>
      </w:r>
      <w:r>
        <w:rPr>
          <w:noProof/>
        </w:rPr>
        <w:t>35</w:t>
      </w:r>
      <w:r>
        <w:rPr>
          <w:noProof/>
        </w:rPr>
        <w:fldChar w:fldCharType="end"/>
      </w:r>
    </w:p>
    <w:p w14:paraId="6706F581" w14:textId="737DB4F5" w:rsidR="00044D1A" w:rsidRDefault="00044D1A">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_Toc131284381 \h </w:instrText>
      </w:r>
      <w:r>
        <w:rPr>
          <w:noProof/>
        </w:rPr>
      </w:r>
      <w:r>
        <w:rPr>
          <w:noProof/>
        </w:rPr>
        <w:fldChar w:fldCharType="separate"/>
      </w:r>
      <w:r>
        <w:rPr>
          <w:noProof/>
        </w:rPr>
        <w:t>35</w:t>
      </w:r>
      <w:r>
        <w:rPr>
          <w:noProof/>
        </w:rPr>
        <w:fldChar w:fldCharType="end"/>
      </w:r>
    </w:p>
    <w:p w14:paraId="110549C8" w14:textId="17BD8D59" w:rsidR="00044D1A" w:rsidRDefault="00044D1A">
      <w:pPr>
        <w:pStyle w:val="TOC4"/>
        <w:rPr>
          <w:rFonts w:asciiTheme="minorHAnsi" w:eastAsiaTheme="minorEastAsia" w:hAnsiTheme="minorHAnsi" w:cstheme="minorBidi"/>
          <w:noProof/>
          <w:sz w:val="22"/>
          <w:szCs w:val="22"/>
          <w:lang w:eastAsia="en-GB"/>
        </w:rPr>
      </w:pPr>
      <w:r w:rsidRPr="00E03EB3">
        <w:rPr>
          <w:noProof/>
          <w:lang w:val="en-US"/>
        </w:rPr>
        <w:t>7.2.1.0</w:t>
      </w:r>
      <w:r>
        <w:rPr>
          <w:rFonts w:asciiTheme="minorHAnsi" w:eastAsiaTheme="minorEastAsia" w:hAnsiTheme="minorHAnsi" w:cstheme="minorBidi"/>
          <w:noProof/>
          <w:sz w:val="22"/>
          <w:szCs w:val="22"/>
          <w:lang w:eastAsia="en-GB"/>
        </w:rPr>
        <w:tab/>
      </w:r>
      <w:r w:rsidRPr="00E03EB3">
        <w:rPr>
          <w:noProof/>
          <w:lang w:val="en-US"/>
        </w:rPr>
        <w:t>Applicability</w:t>
      </w:r>
      <w:r>
        <w:rPr>
          <w:noProof/>
        </w:rPr>
        <w:tab/>
      </w:r>
      <w:r>
        <w:rPr>
          <w:noProof/>
        </w:rPr>
        <w:fldChar w:fldCharType="begin" w:fldLock="1"/>
      </w:r>
      <w:r>
        <w:rPr>
          <w:noProof/>
        </w:rPr>
        <w:instrText xml:space="preserve"> PAGEREF _Toc131284382 \h </w:instrText>
      </w:r>
      <w:r>
        <w:rPr>
          <w:noProof/>
        </w:rPr>
      </w:r>
      <w:r>
        <w:rPr>
          <w:noProof/>
        </w:rPr>
        <w:fldChar w:fldCharType="separate"/>
      </w:r>
      <w:r>
        <w:rPr>
          <w:noProof/>
        </w:rPr>
        <w:t>35</w:t>
      </w:r>
      <w:r>
        <w:rPr>
          <w:noProof/>
        </w:rPr>
        <w:fldChar w:fldCharType="end"/>
      </w:r>
    </w:p>
    <w:p w14:paraId="12EC310F" w14:textId="7C474660" w:rsidR="00044D1A" w:rsidRDefault="00044D1A">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_Toc131284383 \h </w:instrText>
      </w:r>
      <w:r>
        <w:rPr>
          <w:noProof/>
        </w:rPr>
      </w:r>
      <w:r>
        <w:rPr>
          <w:noProof/>
        </w:rPr>
        <w:fldChar w:fldCharType="separate"/>
      </w:r>
      <w:r>
        <w:rPr>
          <w:noProof/>
        </w:rPr>
        <w:t>35</w:t>
      </w:r>
      <w:r>
        <w:rPr>
          <w:noProof/>
        </w:rPr>
        <w:fldChar w:fldCharType="end"/>
      </w:r>
    </w:p>
    <w:p w14:paraId="0A22D728" w14:textId="3187C61E" w:rsidR="00044D1A" w:rsidRDefault="00044D1A">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_Toc131284384 \h </w:instrText>
      </w:r>
      <w:r>
        <w:rPr>
          <w:noProof/>
        </w:rPr>
      </w:r>
      <w:r>
        <w:rPr>
          <w:noProof/>
        </w:rPr>
        <w:fldChar w:fldCharType="separate"/>
      </w:r>
      <w:r>
        <w:rPr>
          <w:noProof/>
        </w:rPr>
        <w:t>36</w:t>
      </w:r>
      <w:r>
        <w:rPr>
          <w:noProof/>
        </w:rPr>
        <w:fldChar w:fldCharType="end"/>
      </w:r>
    </w:p>
    <w:p w14:paraId="75A4D0AD" w14:textId="6E1A9702" w:rsidR="00044D1A" w:rsidRDefault="00044D1A">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_Toc131284385 \h </w:instrText>
      </w:r>
      <w:r>
        <w:rPr>
          <w:noProof/>
        </w:rPr>
      </w:r>
      <w:r>
        <w:rPr>
          <w:noProof/>
        </w:rPr>
        <w:fldChar w:fldCharType="separate"/>
      </w:r>
      <w:r>
        <w:rPr>
          <w:noProof/>
        </w:rPr>
        <w:t>36</w:t>
      </w:r>
      <w:r>
        <w:rPr>
          <w:noProof/>
        </w:rPr>
        <w:fldChar w:fldCharType="end"/>
      </w:r>
    </w:p>
    <w:p w14:paraId="4EE67110" w14:textId="2917E170" w:rsidR="00044D1A" w:rsidRDefault="00044D1A">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_Toc131284386 \h </w:instrText>
      </w:r>
      <w:r>
        <w:rPr>
          <w:noProof/>
        </w:rPr>
      </w:r>
      <w:r>
        <w:rPr>
          <w:noProof/>
        </w:rPr>
        <w:fldChar w:fldCharType="separate"/>
      </w:r>
      <w:r>
        <w:rPr>
          <w:noProof/>
        </w:rPr>
        <w:t>40</w:t>
      </w:r>
      <w:r>
        <w:rPr>
          <w:noProof/>
        </w:rPr>
        <w:fldChar w:fldCharType="end"/>
      </w:r>
    </w:p>
    <w:p w14:paraId="798C4229" w14:textId="56E90357" w:rsidR="00044D1A" w:rsidRDefault="00044D1A">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_Toc131284387 \h </w:instrText>
      </w:r>
      <w:r>
        <w:rPr>
          <w:noProof/>
        </w:rPr>
      </w:r>
      <w:r>
        <w:rPr>
          <w:noProof/>
        </w:rPr>
        <w:fldChar w:fldCharType="separate"/>
      </w:r>
      <w:r>
        <w:rPr>
          <w:noProof/>
        </w:rPr>
        <w:t>40</w:t>
      </w:r>
      <w:r>
        <w:rPr>
          <w:noProof/>
        </w:rPr>
        <w:fldChar w:fldCharType="end"/>
      </w:r>
    </w:p>
    <w:p w14:paraId="14D30673" w14:textId="3EA531AD" w:rsidR="00044D1A" w:rsidRDefault="00044D1A">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_Toc131284388 \h </w:instrText>
      </w:r>
      <w:r>
        <w:rPr>
          <w:noProof/>
        </w:rPr>
      </w:r>
      <w:r>
        <w:rPr>
          <w:noProof/>
        </w:rPr>
        <w:fldChar w:fldCharType="separate"/>
      </w:r>
      <w:r>
        <w:rPr>
          <w:noProof/>
        </w:rPr>
        <w:t>44</w:t>
      </w:r>
      <w:r>
        <w:rPr>
          <w:noProof/>
        </w:rPr>
        <w:fldChar w:fldCharType="end"/>
      </w:r>
    </w:p>
    <w:p w14:paraId="7EAB1E73" w14:textId="5514517F" w:rsidR="00044D1A" w:rsidRDefault="00044D1A">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_Toc131284389 \h </w:instrText>
      </w:r>
      <w:r>
        <w:rPr>
          <w:noProof/>
        </w:rPr>
      </w:r>
      <w:r>
        <w:rPr>
          <w:noProof/>
        </w:rPr>
        <w:fldChar w:fldCharType="separate"/>
      </w:r>
      <w:r>
        <w:rPr>
          <w:noProof/>
        </w:rPr>
        <w:t>44</w:t>
      </w:r>
      <w:r>
        <w:rPr>
          <w:noProof/>
        </w:rPr>
        <w:fldChar w:fldCharType="end"/>
      </w:r>
    </w:p>
    <w:p w14:paraId="05BC1638" w14:textId="33D99332" w:rsidR="00044D1A" w:rsidRDefault="00044D1A">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_Toc131284390 \h </w:instrText>
      </w:r>
      <w:r>
        <w:rPr>
          <w:noProof/>
        </w:rPr>
      </w:r>
      <w:r>
        <w:rPr>
          <w:noProof/>
        </w:rPr>
        <w:fldChar w:fldCharType="separate"/>
      </w:r>
      <w:r>
        <w:rPr>
          <w:noProof/>
        </w:rPr>
        <w:t>45</w:t>
      </w:r>
      <w:r>
        <w:rPr>
          <w:noProof/>
        </w:rPr>
        <w:fldChar w:fldCharType="end"/>
      </w:r>
    </w:p>
    <w:p w14:paraId="1BAD2050" w14:textId="6102C8A8" w:rsidR="00044D1A" w:rsidRDefault="00044D1A">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_Toc131284391 \h </w:instrText>
      </w:r>
      <w:r>
        <w:rPr>
          <w:noProof/>
        </w:rPr>
      </w:r>
      <w:r>
        <w:rPr>
          <w:noProof/>
        </w:rPr>
        <w:fldChar w:fldCharType="separate"/>
      </w:r>
      <w:r>
        <w:rPr>
          <w:noProof/>
        </w:rPr>
        <w:t>49</w:t>
      </w:r>
      <w:r>
        <w:rPr>
          <w:noProof/>
        </w:rPr>
        <w:fldChar w:fldCharType="end"/>
      </w:r>
    </w:p>
    <w:p w14:paraId="5BBD58DB" w14:textId="7CE534CE" w:rsidR="00044D1A" w:rsidRDefault="00044D1A">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_Toc131284392 \h </w:instrText>
      </w:r>
      <w:r>
        <w:rPr>
          <w:noProof/>
        </w:rPr>
      </w:r>
      <w:r>
        <w:rPr>
          <w:noProof/>
        </w:rPr>
        <w:fldChar w:fldCharType="separate"/>
      </w:r>
      <w:r>
        <w:rPr>
          <w:noProof/>
        </w:rPr>
        <w:t>54</w:t>
      </w:r>
      <w:r>
        <w:rPr>
          <w:noProof/>
        </w:rPr>
        <w:fldChar w:fldCharType="end"/>
      </w:r>
    </w:p>
    <w:p w14:paraId="0A06A174" w14:textId="1A274BA5" w:rsidR="00044D1A" w:rsidRDefault="00044D1A">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_Toc131284393 \h </w:instrText>
      </w:r>
      <w:r>
        <w:rPr>
          <w:noProof/>
        </w:rPr>
      </w:r>
      <w:r>
        <w:rPr>
          <w:noProof/>
        </w:rPr>
        <w:fldChar w:fldCharType="separate"/>
      </w:r>
      <w:r>
        <w:rPr>
          <w:noProof/>
        </w:rPr>
        <w:t>54</w:t>
      </w:r>
      <w:r>
        <w:rPr>
          <w:noProof/>
        </w:rPr>
        <w:fldChar w:fldCharType="end"/>
      </w:r>
    </w:p>
    <w:p w14:paraId="3B6C9517" w14:textId="5CAD8247" w:rsidR="00044D1A" w:rsidRDefault="00044D1A">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_Toc131284394 \h </w:instrText>
      </w:r>
      <w:r>
        <w:rPr>
          <w:noProof/>
        </w:rPr>
      </w:r>
      <w:r>
        <w:rPr>
          <w:noProof/>
        </w:rPr>
        <w:fldChar w:fldCharType="separate"/>
      </w:r>
      <w:r>
        <w:rPr>
          <w:noProof/>
        </w:rPr>
        <w:t>54</w:t>
      </w:r>
      <w:r>
        <w:rPr>
          <w:noProof/>
        </w:rPr>
        <w:fldChar w:fldCharType="end"/>
      </w:r>
    </w:p>
    <w:p w14:paraId="4FA064CD" w14:textId="1E5553D9" w:rsidR="00044D1A" w:rsidRDefault="00044D1A">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_Toc131284395 \h </w:instrText>
      </w:r>
      <w:r>
        <w:rPr>
          <w:noProof/>
        </w:rPr>
      </w:r>
      <w:r>
        <w:rPr>
          <w:noProof/>
        </w:rPr>
        <w:fldChar w:fldCharType="separate"/>
      </w:r>
      <w:r>
        <w:rPr>
          <w:noProof/>
        </w:rPr>
        <w:t>54</w:t>
      </w:r>
      <w:r>
        <w:rPr>
          <w:noProof/>
        </w:rPr>
        <w:fldChar w:fldCharType="end"/>
      </w:r>
    </w:p>
    <w:p w14:paraId="5747F752" w14:textId="348301B0" w:rsidR="00044D1A" w:rsidRDefault="00044D1A">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_Toc131284396 \h </w:instrText>
      </w:r>
      <w:r>
        <w:rPr>
          <w:noProof/>
        </w:rPr>
      </w:r>
      <w:r>
        <w:rPr>
          <w:noProof/>
        </w:rPr>
        <w:fldChar w:fldCharType="separate"/>
      </w:r>
      <w:r>
        <w:rPr>
          <w:noProof/>
        </w:rPr>
        <w:t>54</w:t>
      </w:r>
      <w:r>
        <w:rPr>
          <w:noProof/>
        </w:rPr>
        <w:fldChar w:fldCharType="end"/>
      </w:r>
    </w:p>
    <w:p w14:paraId="7EE7DF60" w14:textId="11ADDEDC" w:rsidR="00044D1A" w:rsidRDefault="00044D1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_Toc131284397 \h </w:instrText>
      </w:r>
      <w:r>
        <w:rPr>
          <w:noProof/>
        </w:rPr>
      </w:r>
      <w:r>
        <w:rPr>
          <w:noProof/>
        </w:rPr>
        <w:fldChar w:fldCharType="separate"/>
      </w:r>
      <w:r>
        <w:rPr>
          <w:noProof/>
        </w:rPr>
        <w:t>55</w:t>
      </w:r>
      <w:r>
        <w:rPr>
          <w:noProof/>
        </w:rPr>
        <w:fldChar w:fldCharType="end"/>
      </w:r>
    </w:p>
    <w:p w14:paraId="207156DE" w14:textId="1A064890" w:rsidR="00044D1A" w:rsidRDefault="00044D1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_Toc131284398 \h </w:instrText>
      </w:r>
      <w:r>
        <w:rPr>
          <w:noProof/>
        </w:rPr>
      </w:r>
      <w:r>
        <w:rPr>
          <w:noProof/>
        </w:rPr>
        <w:fldChar w:fldCharType="separate"/>
      </w:r>
      <w:r>
        <w:rPr>
          <w:noProof/>
        </w:rPr>
        <w:t>55</w:t>
      </w:r>
      <w:r>
        <w:rPr>
          <w:noProof/>
        </w:rPr>
        <w:fldChar w:fldCharType="end"/>
      </w:r>
    </w:p>
    <w:p w14:paraId="371E5931" w14:textId="4FAD267D" w:rsidR="00044D1A" w:rsidRDefault="00044D1A">
      <w:pPr>
        <w:pStyle w:val="TOC2"/>
        <w:rPr>
          <w:rFonts w:asciiTheme="minorHAnsi" w:eastAsiaTheme="minorEastAsia" w:hAnsiTheme="minorHAnsi" w:cstheme="minorBidi"/>
          <w:noProof/>
          <w:sz w:val="22"/>
          <w:szCs w:val="22"/>
          <w:lang w:eastAsia="en-GB"/>
        </w:rPr>
      </w:pPr>
      <w:r w:rsidRPr="00E03EB3">
        <w:rPr>
          <w:noProof/>
          <w:lang w:val="fr-FR"/>
        </w:rPr>
        <w:t>8.2</w:t>
      </w:r>
      <w:r>
        <w:rPr>
          <w:rFonts w:asciiTheme="minorHAnsi" w:eastAsiaTheme="minorEastAsia" w:hAnsiTheme="minorHAnsi" w:cstheme="minorBidi"/>
          <w:noProof/>
          <w:sz w:val="22"/>
          <w:szCs w:val="22"/>
          <w:lang w:eastAsia="en-GB"/>
        </w:rPr>
        <w:tab/>
      </w:r>
      <w:r w:rsidRPr="00E03EB3">
        <w:rPr>
          <w:noProof/>
          <w:lang w:val="fr-FR"/>
        </w:rPr>
        <w:t>MCPTT UE configuration document</w:t>
      </w:r>
      <w:r>
        <w:rPr>
          <w:noProof/>
        </w:rPr>
        <w:tab/>
      </w:r>
      <w:r>
        <w:rPr>
          <w:noProof/>
        </w:rPr>
        <w:fldChar w:fldCharType="begin" w:fldLock="1"/>
      </w:r>
      <w:r>
        <w:rPr>
          <w:noProof/>
        </w:rPr>
        <w:instrText xml:space="preserve"> PAGEREF _Toc131284399 \h </w:instrText>
      </w:r>
      <w:r>
        <w:rPr>
          <w:noProof/>
        </w:rPr>
      </w:r>
      <w:r>
        <w:rPr>
          <w:noProof/>
        </w:rPr>
        <w:fldChar w:fldCharType="separate"/>
      </w:r>
      <w:r>
        <w:rPr>
          <w:noProof/>
        </w:rPr>
        <w:t>55</w:t>
      </w:r>
      <w:r>
        <w:rPr>
          <w:noProof/>
        </w:rPr>
        <w:fldChar w:fldCharType="end"/>
      </w:r>
    </w:p>
    <w:p w14:paraId="22507EC6" w14:textId="47816E83" w:rsidR="00044D1A" w:rsidRDefault="00044D1A">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_Toc131284400 \h </w:instrText>
      </w:r>
      <w:r>
        <w:rPr>
          <w:noProof/>
        </w:rPr>
      </w:r>
      <w:r>
        <w:rPr>
          <w:noProof/>
        </w:rPr>
        <w:fldChar w:fldCharType="separate"/>
      </w:r>
      <w:r>
        <w:rPr>
          <w:noProof/>
        </w:rPr>
        <w:t>55</w:t>
      </w:r>
      <w:r>
        <w:rPr>
          <w:noProof/>
        </w:rPr>
        <w:fldChar w:fldCharType="end"/>
      </w:r>
    </w:p>
    <w:p w14:paraId="051C40D5" w14:textId="338A0325" w:rsidR="00044D1A" w:rsidRDefault="00044D1A">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_Toc131284401 \h </w:instrText>
      </w:r>
      <w:r>
        <w:rPr>
          <w:noProof/>
        </w:rPr>
      </w:r>
      <w:r>
        <w:rPr>
          <w:noProof/>
        </w:rPr>
        <w:fldChar w:fldCharType="separate"/>
      </w:r>
      <w:r>
        <w:rPr>
          <w:noProof/>
        </w:rPr>
        <w:t>55</w:t>
      </w:r>
      <w:r>
        <w:rPr>
          <w:noProof/>
        </w:rPr>
        <w:fldChar w:fldCharType="end"/>
      </w:r>
    </w:p>
    <w:p w14:paraId="27EFE91F" w14:textId="13B7E8E2" w:rsidR="00044D1A" w:rsidRDefault="00044D1A">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_Toc131284402 \h </w:instrText>
      </w:r>
      <w:r>
        <w:rPr>
          <w:noProof/>
        </w:rPr>
      </w:r>
      <w:r>
        <w:rPr>
          <w:noProof/>
        </w:rPr>
        <w:fldChar w:fldCharType="separate"/>
      </w:r>
      <w:r>
        <w:rPr>
          <w:noProof/>
        </w:rPr>
        <w:t>56</w:t>
      </w:r>
      <w:r>
        <w:rPr>
          <w:noProof/>
        </w:rPr>
        <w:fldChar w:fldCharType="end"/>
      </w:r>
    </w:p>
    <w:p w14:paraId="39CF1783" w14:textId="638BFE75" w:rsidR="00044D1A" w:rsidRDefault="00044D1A">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_Toc131284403 \h </w:instrText>
      </w:r>
      <w:r>
        <w:rPr>
          <w:noProof/>
        </w:rPr>
      </w:r>
      <w:r>
        <w:rPr>
          <w:noProof/>
        </w:rPr>
        <w:fldChar w:fldCharType="separate"/>
      </w:r>
      <w:r>
        <w:rPr>
          <w:noProof/>
        </w:rPr>
        <w:t>56</w:t>
      </w:r>
      <w:r>
        <w:rPr>
          <w:noProof/>
        </w:rPr>
        <w:fldChar w:fldCharType="end"/>
      </w:r>
    </w:p>
    <w:p w14:paraId="58C5E0D8" w14:textId="38B786D0" w:rsidR="00044D1A" w:rsidRDefault="00044D1A">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_Toc131284404 \h </w:instrText>
      </w:r>
      <w:r>
        <w:rPr>
          <w:noProof/>
        </w:rPr>
      </w:r>
      <w:r>
        <w:rPr>
          <w:noProof/>
        </w:rPr>
        <w:fldChar w:fldCharType="separate"/>
      </w:r>
      <w:r>
        <w:rPr>
          <w:noProof/>
        </w:rPr>
        <w:t>57</w:t>
      </w:r>
      <w:r>
        <w:rPr>
          <w:noProof/>
        </w:rPr>
        <w:fldChar w:fldCharType="end"/>
      </w:r>
    </w:p>
    <w:p w14:paraId="3A4F99A8" w14:textId="35FDD735" w:rsidR="00044D1A" w:rsidRDefault="00044D1A">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_Toc131284405 \h </w:instrText>
      </w:r>
      <w:r>
        <w:rPr>
          <w:noProof/>
        </w:rPr>
      </w:r>
      <w:r>
        <w:rPr>
          <w:noProof/>
        </w:rPr>
        <w:fldChar w:fldCharType="separate"/>
      </w:r>
      <w:r>
        <w:rPr>
          <w:noProof/>
        </w:rPr>
        <w:t>57</w:t>
      </w:r>
      <w:r>
        <w:rPr>
          <w:noProof/>
        </w:rPr>
        <w:fldChar w:fldCharType="end"/>
      </w:r>
    </w:p>
    <w:p w14:paraId="1AC69E0C" w14:textId="61A900F8" w:rsidR="00044D1A" w:rsidRDefault="00044D1A">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_Toc131284406 \h </w:instrText>
      </w:r>
      <w:r>
        <w:rPr>
          <w:noProof/>
        </w:rPr>
      </w:r>
      <w:r>
        <w:rPr>
          <w:noProof/>
        </w:rPr>
        <w:fldChar w:fldCharType="separate"/>
      </w:r>
      <w:r>
        <w:rPr>
          <w:noProof/>
        </w:rPr>
        <w:t>59</w:t>
      </w:r>
      <w:r>
        <w:rPr>
          <w:noProof/>
        </w:rPr>
        <w:fldChar w:fldCharType="end"/>
      </w:r>
    </w:p>
    <w:p w14:paraId="50A9E7EF" w14:textId="4132771B" w:rsidR="00044D1A" w:rsidRDefault="00044D1A">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_Toc131284407 \h </w:instrText>
      </w:r>
      <w:r>
        <w:rPr>
          <w:noProof/>
        </w:rPr>
      </w:r>
      <w:r>
        <w:rPr>
          <w:noProof/>
        </w:rPr>
        <w:fldChar w:fldCharType="separate"/>
      </w:r>
      <w:r>
        <w:rPr>
          <w:noProof/>
        </w:rPr>
        <w:t>59</w:t>
      </w:r>
      <w:r>
        <w:rPr>
          <w:noProof/>
        </w:rPr>
        <w:fldChar w:fldCharType="end"/>
      </w:r>
    </w:p>
    <w:p w14:paraId="213390CC" w14:textId="27B1830D" w:rsidR="00044D1A" w:rsidRDefault="00044D1A">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_Toc131284408 \h </w:instrText>
      </w:r>
      <w:r>
        <w:rPr>
          <w:noProof/>
        </w:rPr>
      </w:r>
      <w:r>
        <w:rPr>
          <w:noProof/>
        </w:rPr>
        <w:fldChar w:fldCharType="separate"/>
      </w:r>
      <w:r>
        <w:rPr>
          <w:noProof/>
        </w:rPr>
        <w:t>59</w:t>
      </w:r>
      <w:r>
        <w:rPr>
          <w:noProof/>
        </w:rPr>
        <w:fldChar w:fldCharType="end"/>
      </w:r>
    </w:p>
    <w:p w14:paraId="524694D6" w14:textId="4F24911B" w:rsidR="00044D1A" w:rsidRDefault="00044D1A">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_Toc131284409 \h </w:instrText>
      </w:r>
      <w:r>
        <w:rPr>
          <w:noProof/>
        </w:rPr>
      </w:r>
      <w:r>
        <w:rPr>
          <w:noProof/>
        </w:rPr>
        <w:fldChar w:fldCharType="separate"/>
      </w:r>
      <w:r>
        <w:rPr>
          <w:noProof/>
        </w:rPr>
        <w:t>61</w:t>
      </w:r>
      <w:r>
        <w:rPr>
          <w:noProof/>
        </w:rPr>
        <w:fldChar w:fldCharType="end"/>
      </w:r>
    </w:p>
    <w:p w14:paraId="78C8AE74" w14:textId="3EC89305" w:rsidR="00044D1A" w:rsidRDefault="00044D1A">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_Toc131284410 \h </w:instrText>
      </w:r>
      <w:r>
        <w:rPr>
          <w:noProof/>
        </w:rPr>
      </w:r>
      <w:r>
        <w:rPr>
          <w:noProof/>
        </w:rPr>
        <w:fldChar w:fldCharType="separate"/>
      </w:r>
      <w:r>
        <w:rPr>
          <w:noProof/>
        </w:rPr>
        <w:t>62</w:t>
      </w:r>
      <w:r>
        <w:rPr>
          <w:noProof/>
        </w:rPr>
        <w:fldChar w:fldCharType="end"/>
      </w:r>
    </w:p>
    <w:p w14:paraId="45D99ABE" w14:textId="4BB866CA" w:rsidR="00044D1A" w:rsidRDefault="00044D1A">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_Toc131284411 \h </w:instrText>
      </w:r>
      <w:r>
        <w:rPr>
          <w:noProof/>
        </w:rPr>
      </w:r>
      <w:r>
        <w:rPr>
          <w:noProof/>
        </w:rPr>
        <w:fldChar w:fldCharType="separate"/>
      </w:r>
      <w:r>
        <w:rPr>
          <w:noProof/>
        </w:rPr>
        <w:t>62</w:t>
      </w:r>
      <w:r>
        <w:rPr>
          <w:noProof/>
        </w:rPr>
        <w:fldChar w:fldCharType="end"/>
      </w:r>
    </w:p>
    <w:p w14:paraId="48123594" w14:textId="1173F097" w:rsidR="00044D1A" w:rsidRDefault="00044D1A">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_Toc131284412 \h </w:instrText>
      </w:r>
      <w:r>
        <w:rPr>
          <w:noProof/>
        </w:rPr>
      </w:r>
      <w:r>
        <w:rPr>
          <w:noProof/>
        </w:rPr>
        <w:fldChar w:fldCharType="separate"/>
      </w:r>
      <w:r>
        <w:rPr>
          <w:noProof/>
        </w:rPr>
        <w:t>62</w:t>
      </w:r>
      <w:r>
        <w:rPr>
          <w:noProof/>
        </w:rPr>
        <w:fldChar w:fldCharType="end"/>
      </w:r>
    </w:p>
    <w:p w14:paraId="7D9E3E56" w14:textId="2BDACF4C" w:rsidR="00044D1A" w:rsidRDefault="00044D1A">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_Toc131284413 \h </w:instrText>
      </w:r>
      <w:r>
        <w:rPr>
          <w:noProof/>
        </w:rPr>
      </w:r>
      <w:r>
        <w:rPr>
          <w:noProof/>
        </w:rPr>
        <w:fldChar w:fldCharType="separate"/>
      </w:r>
      <w:r>
        <w:rPr>
          <w:noProof/>
        </w:rPr>
        <w:t>62</w:t>
      </w:r>
      <w:r>
        <w:rPr>
          <w:noProof/>
        </w:rPr>
        <w:fldChar w:fldCharType="end"/>
      </w:r>
    </w:p>
    <w:p w14:paraId="3ACA65B3" w14:textId="461E4E7A" w:rsidR="00044D1A" w:rsidRDefault="00044D1A">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_Toc131284414 \h </w:instrText>
      </w:r>
      <w:r>
        <w:rPr>
          <w:noProof/>
        </w:rPr>
      </w:r>
      <w:r>
        <w:rPr>
          <w:noProof/>
        </w:rPr>
        <w:fldChar w:fldCharType="separate"/>
      </w:r>
      <w:r>
        <w:rPr>
          <w:noProof/>
        </w:rPr>
        <w:t>62</w:t>
      </w:r>
      <w:r>
        <w:rPr>
          <w:noProof/>
        </w:rPr>
        <w:fldChar w:fldCharType="end"/>
      </w:r>
    </w:p>
    <w:p w14:paraId="01AC52A2" w14:textId="42901079" w:rsidR="00044D1A" w:rsidRDefault="00044D1A">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_Toc131284415 \h </w:instrText>
      </w:r>
      <w:r>
        <w:rPr>
          <w:noProof/>
        </w:rPr>
      </w:r>
      <w:r>
        <w:rPr>
          <w:noProof/>
        </w:rPr>
        <w:fldChar w:fldCharType="separate"/>
      </w:r>
      <w:r>
        <w:rPr>
          <w:noProof/>
        </w:rPr>
        <w:t>63</w:t>
      </w:r>
      <w:r>
        <w:rPr>
          <w:noProof/>
        </w:rPr>
        <w:fldChar w:fldCharType="end"/>
      </w:r>
    </w:p>
    <w:p w14:paraId="4AEAB2B8" w14:textId="3CAE8F05" w:rsidR="00044D1A" w:rsidRDefault="00044D1A">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_Toc131284416 \h </w:instrText>
      </w:r>
      <w:r>
        <w:rPr>
          <w:noProof/>
        </w:rPr>
      </w:r>
      <w:r>
        <w:rPr>
          <w:noProof/>
        </w:rPr>
        <w:fldChar w:fldCharType="separate"/>
      </w:r>
      <w:r>
        <w:rPr>
          <w:noProof/>
        </w:rPr>
        <w:t>63</w:t>
      </w:r>
      <w:r>
        <w:rPr>
          <w:noProof/>
        </w:rPr>
        <w:fldChar w:fldCharType="end"/>
      </w:r>
    </w:p>
    <w:p w14:paraId="28D71A95" w14:textId="15D32EA9" w:rsidR="00044D1A" w:rsidRDefault="00044D1A">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_Toc131284417 \h </w:instrText>
      </w:r>
      <w:r>
        <w:rPr>
          <w:noProof/>
        </w:rPr>
      </w:r>
      <w:r>
        <w:rPr>
          <w:noProof/>
        </w:rPr>
        <w:fldChar w:fldCharType="separate"/>
      </w:r>
      <w:r>
        <w:rPr>
          <w:noProof/>
        </w:rPr>
        <w:t>63</w:t>
      </w:r>
      <w:r>
        <w:rPr>
          <w:noProof/>
        </w:rPr>
        <w:fldChar w:fldCharType="end"/>
      </w:r>
    </w:p>
    <w:p w14:paraId="5F239986" w14:textId="60952F4B" w:rsidR="00044D1A" w:rsidRDefault="00044D1A">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_Toc131284418 \h </w:instrText>
      </w:r>
      <w:r>
        <w:rPr>
          <w:noProof/>
        </w:rPr>
      </w:r>
      <w:r>
        <w:rPr>
          <w:noProof/>
        </w:rPr>
        <w:fldChar w:fldCharType="separate"/>
      </w:r>
      <w:r>
        <w:rPr>
          <w:noProof/>
        </w:rPr>
        <w:t>63</w:t>
      </w:r>
      <w:r>
        <w:rPr>
          <w:noProof/>
        </w:rPr>
        <w:fldChar w:fldCharType="end"/>
      </w:r>
    </w:p>
    <w:p w14:paraId="73C589E3" w14:textId="0AA9128B" w:rsidR="00044D1A" w:rsidRDefault="00044D1A">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_Toc131284419 \h </w:instrText>
      </w:r>
      <w:r>
        <w:rPr>
          <w:noProof/>
        </w:rPr>
      </w:r>
      <w:r>
        <w:rPr>
          <w:noProof/>
        </w:rPr>
        <w:fldChar w:fldCharType="separate"/>
      </w:r>
      <w:r>
        <w:rPr>
          <w:noProof/>
        </w:rPr>
        <w:t>63</w:t>
      </w:r>
      <w:r>
        <w:rPr>
          <w:noProof/>
        </w:rPr>
        <w:fldChar w:fldCharType="end"/>
      </w:r>
    </w:p>
    <w:p w14:paraId="7C47ABFE" w14:textId="76DE6F35" w:rsidR="00044D1A" w:rsidRDefault="00044D1A">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_Toc131284420 \h </w:instrText>
      </w:r>
      <w:r>
        <w:rPr>
          <w:noProof/>
        </w:rPr>
      </w:r>
      <w:r>
        <w:rPr>
          <w:noProof/>
        </w:rPr>
        <w:fldChar w:fldCharType="separate"/>
      </w:r>
      <w:r>
        <w:rPr>
          <w:noProof/>
        </w:rPr>
        <w:t>68</w:t>
      </w:r>
      <w:r>
        <w:rPr>
          <w:noProof/>
        </w:rPr>
        <w:fldChar w:fldCharType="end"/>
      </w:r>
    </w:p>
    <w:p w14:paraId="649E2A14" w14:textId="695C5CB4" w:rsidR="00044D1A" w:rsidRDefault="00044D1A">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_Toc131284421 \h </w:instrText>
      </w:r>
      <w:r>
        <w:rPr>
          <w:noProof/>
        </w:rPr>
      </w:r>
      <w:r>
        <w:rPr>
          <w:noProof/>
        </w:rPr>
        <w:fldChar w:fldCharType="separate"/>
      </w:r>
      <w:r>
        <w:rPr>
          <w:noProof/>
        </w:rPr>
        <w:t>68</w:t>
      </w:r>
      <w:r>
        <w:rPr>
          <w:noProof/>
        </w:rPr>
        <w:fldChar w:fldCharType="end"/>
      </w:r>
    </w:p>
    <w:p w14:paraId="22C13661" w14:textId="0A43EFA7" w:rsidR="00044D1A" w:rsidRDefault="00044D1A">
      <w:pPr>
        <w:pStyle w:val="TOC4"/>
        <w:rPr>
          <w:rFonts w:asciiTheme="minorHAnsi" w:eastAsiaTheme="minorEastAsia" w:hAnsiTheme="minorHAnsi" w:cstheme="minorBidi"/>
          <w:noProof/>
          <w:sz w:val="22"/>
          <w:szCs w:val="22"/>
          <w:lang w:eastAsia="en-GB"/>
        </w:rPr>
      </w:pPr>
      <w:r>
        <w:rPr>
          <w:noProof/>
        </w:rPr>
        <w:lastRenderedPageBreak/>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_Toc131284422 \h </w:instrText>
      </w:r>
      <w:r>
        <w:rPr>
          <w:noProof/>
        </w:rPr>
      </w:r>
      <w:r>
        <w:rPr>
          <w:noProof/>
        </w:rPr>
        <w:fldChar w:fldCharType="separate"/>
      </w:r>
      <w:r>
        <w:rPr>
          <w:noProof/>
        </w:rPr>
        <w:t>74</w:t>
      </w:r>
      <w:r>
        <w:rPr>
          <w:noProof/>
        </w:rPr>
        <w:fldChar w:fldCharType="end"/>
      </w:r>
    </w:p>
    <w:p w14:paraId="694FFD67" w14:textId="544A8CF7" w:rsidR="00044D1A" w:rsidRDefault="00044D1A">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_Toc131284423 \h </w:instrText>
      </w:r>
      <w:r>
        <w:rPr>
          <w:noProof/>
        </w:rPr>
      </w:r>
      <w:r>
        <w:rPr>
          <w:noProof/>
        </w:rPr>
        <w:fldChar w:fldCharType="separate"/>
      </w:r>
      <w:r>
        <w:rPr>
          <w:noProof/>
        </w:rPr>
        <w:t>75</w:t>
      </w:r>
      <w:r>
        <w:rPr>
          <w:noProof/>
        </w:rPr>
        <w:fldChar w:fldCharType="end"/>
      </w:r>
    </w:p>
    <w:p w14:paraId="3CB95446" w14:textId="5FD7AE9C" w:rsidR="00044D1A" w:rsidRDefault="00044D1A">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_Toc131284424 \h </w:instrText>
      </w:r>
      <w:r>
        <w:rPr>
          <w:noProof/>
        </w:rPr>
      </w:r>
      <w:r>
        <w:rPr>
          <w:noProof/>
        </w:rPr>
        <w:fldChar w:fldCharType="separate"/>
      </w:r>
      <w:r>
        <w:rPr>
          <w:noProof/>
        </w:rPr>
        <w:t>75</w:t>
      </w:r>
      <w:r>
        <w:rPr>
          <w:noProof/>
        </w:rPr>
        <w:fldChar w:fldCharType="end"/>
      </w:r>
    </w:p>
    <w:p w14:paraId="2CE2E4F0" w14:textId="61F94263" w:rsidR="00044D1A" w:rsidRDefault="00044D1A">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_Toc131284425 \h </w:instrText>
      </w:r>
      <w:r>
        <w:rPr>
          <w:noProof/>
        </w:rPr>
      </w:r>
      <w:r>
        <w:rPr>
          <w:noProof/>
        </w:rPr>
        <w:fldChar w:fldCharType="separate"/>
      </w:r>
      <w:r>
        <w:rPr>
          <w:noProof/>
        </w:rPr>
        <w:t>75</w:t>
      </w:r>
      <w:r>
        <w:rPr>
          <w:noProof/>
        </w:rPr>
        <w:fldChar w:fldCharType="end"/>
      </w:r>
    </w:p>
    <w:p w14:paraId="1775870F" w14:textId="006B7DBC" w:rsidR="00044D1A" w:rsidRDefault="00044D1A">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_Toc131284426 \h </w:instrText>
      </w:r>
      <w:r>
        <w:rPr>
          <w:noProof/>
        </w:rPr>
      </w:r>
      <w:r>
        <w:rPr>
          <w:noProof/>
        </w:rPr>
        <w:fldChar w:fldCharType="separate"/>
      </w:r>
      <w:r>
        <w:rPr>
          <w:noProof/>
        </w:rPr>
        <w:t>94</w:t>
      </w:r>
      <w:r>
        <w:rPr>
          <w:noProof/>
        </w:rPr>
        <w:fldChar w:fldCharType="end"/>
      </w:r>
    </w:p>
    <w:p w14:paraId="12CB02F3" w14:textId="62CFAD4C" w:rsidR="00044D1A" w:rsidRDefault="00044D1A">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_Toc131284427 \h </w:instrText>
      </w:r>
      <w:r>
        <w:rPr>
          <w:noProof/>
        </w:rPr>
      </w:r>
      <w:r>
        <w:rPr>
          <w:noProof/>
        </w:rPr>
        <w:fldChar w:fldCharType="separate"/>
      </w:r>
      <w:r>
        <w:rPr>
          <w:noProof/>
        </w:rPr>
        <w:t>94</w:t>
      </w:r>
      <w:r>
        <w:rPr>
          <w:noProof/>
        </w:rPr>
        <w:fldChar w:fldCharType="end"/>
      </w:r>
    </w:p>
    <w:p w14:paraId="113CD61C" w14:textId="7E8C221B" w:rsidR="00044D1A" w:rsidRDefault="00044D1A">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_Toc131284428 \h </w:instrText>
      </w:r>
      <w:r>
        <w:rPr>
          <w:noProof/>
        </w:rPr>
      </w:r>
      <w:r>
        <w:rPr>
          <w:noProof/>
        </w:rPr>
        <w:fldChar w:fldCharType="separate"/>
      </w:r>
      <w:r>
        <w:rPr>
          <w:noProof/>
        </w:rPr>
        <w:t>94</w:t>
      </w:r>
      <w:r>
        <w:rPr>
          <w:noProof/>
        </w:rPr>
        <w:fldChar w:fldCharType="end"/>
      </w:r>
    </w:p>
    <w:p w14:paraId="65EE9BA1" w14:textId="7FAF3CDC" w:rsidR="00044D1A" w:rsidRDefault="00044D1A">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_Toc131284429 \h </w:instrText>
      </w:r>
      <w:r>
        <w:rPr>
          <w:noProof/>
        </w:rPr>
      </w:r>
      <w:r>
        <w:rPr>
          <w:noProof/>
        </w:rPr>
        <w:fldChar w:fldCharType="separate"/>
      </w:r>
      <w:r>
        <w:rPr>
          <w:noProof/>
        </w:rPr>
        <w:t>94</w:t>
      </w:r>
      <w:r>
        <w:rPr>
          <w:noProof/>
        </w:rPr>
        <w:fldChar w:fldCharType="end"/>
      </w:r>
    </w:p>
    <w:p w14:paraId="0DD556D1" w14:textId="34A26006" w:rsidR="00044D1A" w:rsidRDefault="00044D1A">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_Toc131284430 \h </w:instrText>
      </w:r>
      <w:r>
        <w:rPr>
          <w:noProof/>
        </w:rPr>
      </w:r>
      <w:r>
        <w:rPr>
          <w:noProof/>
        </w:rPr>
        <w:fldChar w:fldCharType="separate"/>
      </w:r>
      <w:r>
        <w:rPr>
          <w:noProof/>
        </w:rPr>
        <w:t>94</w:t>
      </w:r>
      <w:r>
        <w:rPr>
          <w:noProof/>
        </w:rPr>
        <w:fldChar w:fldCharType="end"/>
      </w:r>
    </w:p>
    <w:p w14:paraId="4C7055E9" w14:textId="4748F9B5" w:rsidR="00044D1A" w:rsidRDefault="00044D1A">
      <w:pPr>
        <w:pStyle w:val="TOC2"/>
        <w:rPr>
          <w:rFonts w:asciiTheme="minorHAnsi" w:eastAsiaTheme="minorEastAsia" w:hAnsiTheme="minorHAnsi" w:cstheme="minorBidi"/>
          <w:noProof/>
          <w:sz w:val="22"/>
          <w:szCs w:val="22"/>
          <w:lang w:eastAsia="en-GB"/>
        </w:rPr>
      </w:pPr>
      <w:r w:rsidRPr="00E03EB3">
        <w:rPr>
          <w:noProof/>
          <w:lang w:val="en-US"/>
        </w:rPr>
        <w:t>8.4</w:t>
      </w:r>
      <w:r>
        <w:rPr>
          <w:rFonts w:asciiTheme="minorHAnsi" w:eastAsiaTheme="minorEastAsia" w:hAnsiTheme="minorHAnsi" w:cstheme="minorBidi"/>
          <w:noProof/>
          <w:sz w:val="22"/>
          <w:szCs w:val="22"/>
          <w:lang w:eastAsia="en-GB"/>
        </w:rPr>
        <w:tab/>
      </w:r>
      <w:r w:rsidRPr="00E03EB3">
        <w:rPr>
          <w:noProof/>
          <w:lang w:val="en-US"/>
        </w:rPr>
        <w:t>MCPTT service configuration document</w:t>
      </w:r>
      <w:r>
        <w:rPr>
          <w:noProof/>
        </w:rPr>
        <w:tab/>
      </w:r>
      <w:r>
        <w:rPr>
          <w:noProof/>
        </w:rPr>
        <w:fldChar w:fldCharType="begin" w:fldLock="1"/>
      </w:r>
      <w:r>
        <w:rPr>
          <w:noProof/>
        </w:rPr>
        <w:instrText xml:space="preserve"> PAGEREF _Toc131284431 \h </w:instrText>
      </w:r>
      <w:r>
        <w:rPr>
          <w:noProof/>
        </w:rPr>
      </w:r>
      <w:r>
        <w:rPr>
          <w:noProof/>
        </w:rPr>
        <w:fldChar w:fldCharType="separate"/>
      </w:r>
      <w:r>
        <w:rPr>
          <w:noProof/>
        </w:rPr>
        <w:t>95</w:t>
      </w:r>
      <w:r>
        <w:rPr>
          <w:noProof/>
        </w:rPr>
        <w:fldChar w:fldCharType="end"/>
      </w:r>
    </w:p>
    <w:p w14:paraId="0C9C9826" w14:textId="111CBD13" w:rsidR="00044D1A" w:rsidRDefault="00044D1A">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_Toc131284432 \h </w:instrText>
      </w:r>
      <w:r>
        <w:rPr>
          <w:noProof/>
        </w:rPr>
      </w:r>
      <w:r>
        <w:rPr>
          <w:noProof/>
        </w:rPr>
        <w:fldChar w:fldCharType="separate"/>
      </w:r>
      <w:r>
        <w:rPr>
          <w:noProof/>
        </w:rPr>
        <w:t>95</w:t>
      </w:r>
      <w:r>
        <w:rPr>
          <w:noProof/>
        </w:rPr>
        <w:fldChar w:fldCharType="end"/>
      </w:r>
    </w:p>
    <w:p w14:paraId="6E85AEBC" w14:textId="434A1434" w:rsidR="00044D1A" w:rsidRDefault="00044D1A">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_Toc131284433 \h </w:instrText>
      </w:r>
      <w:r>
        <w:rPr>
          <w:noProof/>
        </w:rPr>
      </w:r>
      <w:r>
        <w:rPr>
          <w:noProof/>
        </w:rPr>
        <w:fldChar w:fldCharType="separate"/>
      </w:r>
      <w:r>
        <w:rPr>
          <w:noProof/>
        </w:rPr>
        <w:t>95</w:t>
      </w:r>
      <w:r>
        <w:rPr>
          <w:noProof/>
        </w:rPr>
        <w:fldChar w:fldCharType="end"/>
      </w:r>
    </w:p>
    <w:p w14:paraId="198D66B3" w14:textId="638F0784" w:rsidR="00044D1A" w:rsidRDefault="00044D1A">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_Toc131284434 \h </w:instrText>
      </w:r>
      <w:r>
        <w:rPr>
          <w:noProof/>
        </w:rPr>
      </w:r>
      <w:r>
        <w:rPr>
          <w:noProof/>
        </w:rPr>
        <w:fldChar w:fldCharType="separate"/>
      </w:r>
      <w:r>
        <w:rPr>
          <w:noProof/>
        </w:rPr>
        <w:t>95</w:t>
      </w:r>
      <w:r>
        <w:rPr>
          <w:noProof/>
        </w:rPr>
        <w:fldChar w:fldCharType="end"/>
      </w:r>
    </w:p>
    <w:p w14:paraId="60A99301" w14:textId="13FD9030" w:rsidR="00044D1A" w:rsidRDefault="00044D1A">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_Toc131284435 \h </w:instrText>
      </w:r>
      <w:r>
        <w:rPr>
          <w:noProof/>
        </w:rPr>
      </w:r>
      <w:r>
        <w:rPr>
          <w:noProof/>
        </w:rPr>
        <w:fldChar w:fldCharType="separate"/>
      </w:r>
      <w:r>
        <w:rPr>
          <w:noProof/>
        </w:rPr>
        <w:t>97</w:t>
      </w:r>
      <w:r>
        <w:rPr>
          <w:noProof/>
        </w:rPr>
        <w:fldChar w:fldCharType="end"/>
      </w:r>
    </w:p>
    <w:p w14:paraId="64796D1F" w14:textId="5B7CC359" w:rsidR="00044D1A" w:rsidRDefault="00044D1A">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_Toc131284436 \h </w:instrText>
      </w:r>
      <w:r>
        <w:rPr>
          <w:noProof/>
        </w:rPr>
      </w:r>
      <w:r>
        <w:rPr>
          <w:noProof/>
        </w:rPr>
        <w:fldChar w:fldCharType="separate"/>
      </w:r>
      <w:r>
        <w:rPr>
          <w:noProof/>
        </w:rPr>
        <w:t>97</w:t>
      </w:r>
      <w:r>
        <w:rPr>
          <w:noProof/>
        </w:rPr>
        <w:fldChar w:fldCharType="end"/>
      </w:r>
    </w:p>
    <w:p w14:paraId="215C1D59" w14:textId="1CD22A65" w:rsidR="00044D1A" w:rsidRDefault="00044D1A">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_Toc131284437 \h </w:instrText>
      </w:r>
      <w:r>
        <w:rPr>
          <w:noProof/>
        </w:rPr>
      </w:r>
      <w:r>
        <w:rPr>
          <w:noProof/>
        </w:rPr>
        <w:fldChar w:fldCharType="separate"/>
      </w:r>
      <w:r>
        <w:rPr>
          <w:noProof/>
        </w:rPr>
        <w:t>101</w:t>
      </w:r>
      <w:r>
        <w:rPr>
          <w:noProof/>
        </w:rPr>
        <w:fldChar w:fldCharType="end"/>
      </w:r>
    </w:p>
    <w:p w14:paraId="65DEA610" w14:textId="5272A872" w:rsidR="00044D1A" w:rsidRDefault="00044D1A">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_Toc131284438 \h </w:instrText>
      </w:r>
      <w:r>
        <w:rPr>
          <w:noProof/>
        </w:rPr>
      </w:r>
      <w:r>
        <w:rPr>
          <w:noProof/>
        </w:rPr>
        <w:fldChar w:fldCharType="separate"/>
      </w:r>
      <w:r>
        <w:rPr>
          <w:noProof/>
        </w:rPr>
        <w:t>101</w:t>
      </w:r>
      <w:r>
        <w:rPr>
          <w:noProof/>
        </w:rPr>
        <w:fldChar w:fldCharType="end"/>
      </w:r>
    </w:p>
    <w:p w14:paraId="29959FA3" w14:textId="7E1224DB" w:rsidR="00044D1A" w:rsidRDefault="00044D1A">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_Toc131284439 \h </w:instrText>
      </w:r>
      <w:r>
        <w:rPr>
          <w:noProof/>
        </w:rPr>
      </w:r>
      <w:r>
        <w:rPr>
          <w:noProof/>
        </w:rPr>
        <w:fldChar w:fldCharType="separate"/>
      </w:r>
      <w:r>
        <w:rPr>
          <w:noProof/>
        </w:rPr>
        <w:t>101</w:t>
      </w:r>
      <w:r>
        <w:rPr>
          <w:noProof/>
        </w:rPr>
        <w:fldChar w:fldCharType="end"/>
      </w:r>
    </w:p>
    <w:p w14:paraId="6C19F24D" w14:textId="6218D19C" w:rsidR="00044D1A" w:rsidRDefault="00044D1A">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_Toc131284440 \h </w:instrText>
      </w:r>
      <w:r>
        <w:rPr>
          <w:noProof/>
        </w:rPr>
      </w:r>
      <w:r>
        <w:rPr>
          <w:noProof/>
        </w:rPr>
        <w:fldChar w:fldCharType="separate"/>
      </w:r>
      <w:r>
        <w:rPr>
          <w:noProof/>
        </w:rPr>
        <w:t>104</w:t>
      </w:r>
      <w:r>
        <w:rPr>
          <w:noProof/>
        </w:rPr>
        <w:fldChar w:fldCharType="end"/>
      </w:r>
    </w:p>
    <w:p w14:paraId="3A7155C1" w14:textId="60D8D72C" w:rsidR="00044D1A" w:rsidRDefault="00044D1A">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_Toc131284441 \h </w:instrText>
      </w:r>
      <w:r>
        <w:rPr>
          <w:noProof/>
        </w:rPr>
      </w:r>
      <w:r>
        <w:rPr>
          <w:noProof/>
        </w:rPr>
        <w:fldChar w:fldCharType="separate"/>
      </w:r>
      <w:r>
        <w:rPr>
          <w:noProof/>
        </w:rPr>
        <w:t>108</w:t>
      </w:r>
      <w:r>
        <w:rPr>
          <w:noProof/>
        </w:rPr>
        <w:fldChar w:fldCharType="end"/>
      </w:r>
    </w:p>
    <w:p w14:paraId="28F3A89A" w14:textId="47F49095" w:rsidR="00044D1A" w:rsidRDefault="00044D1A">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_Toc131284442 \h </w:instrText>
      </w:r>
      <w:r>
        <w:rPr>
          <w:noProof/>
        </w:rPr>
      </w:r>
      <w:r>
        <w:rPr>
          <w:noProof/>
        </w:rPr>
        <w:fldChar w:fldCharType="separate"/>
      </w:r>
      <w:r>
        <w:rPr>
          <w:noProof/>
        </w:rPr>
        <w:t>108</w:t>
      </w:r>
      <w:r>
        <w:rPr>
          <w:noProof/>
        </w:rPr>
        <w:fldChar w:fldCharType="end"/>
      </w:r>
    </w:p>
    <w:p w14:paraId="2697ED78" w14:textId="7721E625" w:rsidR="00044D1A" w:rsidRDefault="00044D1A">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_Toc131284443 \h </w:instrText>
      </w:r>
      <w:r>
        <w:rPr>
          <w:noProof/>
        </w:rPr>
      </w:r>
      <w:r>
        <w:rPr>
          <w:noProof/>
        </w:rPr>
        <w:fldChar w:fldCharType="separate"/>
      </w:r>
      <w:r>
        <w:rPr>
          <w:noProof/>
        </w:rPr>
        <w:t>108</w:t>
      </w:r>
      <w:r>
        <w:rPr>
          <w:noProof/>
        </w:rPr>
        <w:fldChar w:fldCharType="end"/>
      </w:r>
    </w:p>
    <w:p w14:paraId="2D7DE00C" w14:textId="77D772F8" w:rsidR="00044D1A" w:rsidRDefault="00044D1A">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_Toc131284444 \h </w:instrText>
      </w:r>
      <w:r>
        <w:rPr>
          <w:noProof/>
        </w:rPr>
      </w:r>
      <w:r>
        <w:rPr>
          <w:noProof/>
        </w:rPr>
        <w:fldChar w:fldCharType="separate"/>
      </w:r>
      <w:r>
        <w:rPr>
          <w:noProof/>
        </w:rPr>
        <w:t>108</w:t>
      </w:r>
      <w:r>
        <w:rPr>
          <w:noProof/>
        </w:rPr>
        <w:fldChar w:fldCharType="end"/>
      </w:r>
    </w:p>
    <w:p w14:paraId="510902D3" w14:textId="0B95D0D5" w:rsidR="00044D1A" w:rsidRDefault="00044D1A">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_Toc131284445 \h </w:instrText>
      </w:r>
      <w:r>
        <w:rPr>
          <w:noProof/>
        </w:rPr>
      </w:r>
      <w:r>
        <w:rPr>
          <w:noProof/>
        </w:rPr>
        <w:fldChar w:fldCharType="separate"/>
      </w:r>
      <w:r>
        <w:rPr>
          <w:noProof/>
        </w:rPr>
        <w:t>108</w:t>
      </w:r>
      <w:r>
        <w:rPr>
          <w:noProof/>
        </w:rPr>
        <w:fldChar w:fldCharType="end"/>
      </w:r>
    </w:p>
    <w:p w14:paraId="61BE4A04" w14:textId="69279AD0" w:rsidR="00044D1A" w:rsidRDefault="00044D1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_Toc131284446 \h </w:instrText>
      </w:r>
      <w:r>
        <w:rPr>
          <w:noProof/>
        </w:rPr>
      </w:r>
      <w:r>
        <w:rPr>
          <w:noProof/>
        </w:rPr>
        <w:fldChar w:fldCharType="separate"/>
      </w:r>
      <w:r>
        <w:rPr>
          <w:noProof/>
        </w:rPr>
        <w:t>108</w:t>
      </w:r>
      <w:r>
        <w:rPr>
          <w:noProof/>
        </w:rPr>
        <w:fldChar w:fldCharType="end"/>
      </w:r>
    </w:p>
    <w:p w14:paraId="5C2A74D6" w14:textId="6A63659A" w:rsidR="00044D1A" w:rsidRDefault="00044D1A">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_Toc131284447 \h </w:instrText>
      </w:r>
      <w:r>
        <w:rPr>
          <w:noProof/>
        </w:rPr>
      </w:r>
      <w:r>
        <w:rPr>
          <w:noProof/>
        </w:rPr>
        <w:fldChar w:fldCharType="separate"/>
      </w:r>
      <w:r>
        <w:rPr>
          <w:noProof/>
        </w:rPr>
        <w:t>108</w:t>
      </w:r>
      <w:r>
        <w:rPr>
          <w:noProof/>
        </w:rPr>
        <w:fldChar w:fldCharType="end"/>
      </w:r>
    </w:p>
    <w:p w14:paraId="63D11978" w14:textId="78A6EDE1" w:rsidR="00044D1A" w:rsidRDefault="00044D1A">
      <w:pPr>
        <w:pStyle w:val="TOC2"/>
        <w:rPr>
          <w:rFonts w:asciiTheme="minorHAnsi" w:eastAsiaTheme="minorEastAsia" w:hAnsiTheme="minorHAnsi" w:cstheme="minorBidi"/>
          <w:noProof/>
          <w:sz w:val="22"/>
          <w:szCs w:val="22"/>
          <w:lang w:eastAsia="en-GB"/>
        </w:rPr>
      </w:pPr>
      <w:r w:rsidRPr="00E03EB3">
        <w:rPr>
          <w:noProof/>
          <w:lang w:val="fr-FR"/>
        </w:rPr>
        <w:t>9.2</w:t>
      </w:r>
      <w:r>
        <w:rPr>
          <w:rFonts w:asciiTheme="minorHAnsi" w:eastAsiaTheme="minorEastAsia" w:hAnsiTheme="minorHAnsi" w:cstheme="minorBidi"/>
          <w:noProof/>
          <w:sz w:val="22"/>
          <w:szCs w:val="22"/>
          <w:lang w:eastAsia="en-GB"/>
        </w:rPr>
        <w:tab/>
      </w:r>
      <w:r w:rsidRPr="00E03EB3">
        <w:rPr>
          <w:noProof/>
          <w:lang w:val="fr-FR"/>
        </w:rPr>
        <w:t>MCVideo UE configuration document</w:t>
      </w:r>
      <w:r>
        <w:rPr>
          <w:noProof/>
        </w:rPr>
        <w:tab/>
      </w:r>
      <w:r>
        <w:rPr>
          <w:noProof/>
        </w:rPr>
        <w:fldChar w:fldCharType="begin" w:fldLock="1"/>
      </w:r>
      <w:r>
        <w:rPr>
          <w:noProof/>
        </w:rPr>
        <w:instrText xml:space="preserve"> PAGEREF _Toc131284448 \h </w:instrText>
      </w:r>
      <w:r>
        <w:rPr>
          <w:noProof/>
        </w:rPr>
      </w:r>
      <w:r>
        <w:rPr>
          <w:noProof/>
        </w:rPr>
        <w:fldChar w:fldCharType="separate"/>
      </w:r>
      <w:r>
        <w:rPr>
          <w:noProof/>
        </w:rPr>
        <w:t>108</w:t>
      </w:r>
      <w:r>
        <w:rPr>
          <w:noProof/>
        </w:rPr>
        <w:fldChar w:fldCharType="end"/>
      </w:r>
    </w:p>
    <w:p w14:paraId="67CB07BA" w14:textId="6477CF0F" w:rsidR="00044D1A" w:rsidRDefault="00044D1A">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_Toc131284449 \h </w:instrText>
      </w:r>
      <w:r>
        <w:rPr>
          <w:noProof/>
        </w:rPr>
      </w:r>
      <w:r>
        <w:rPr>
          <w:noProof/>
        </w:rPr>
        <w:fldChar w:fldCharType="separate"/>
      </w:r>
      <w:r>
        <w:rPr>
          <w:noProof/>
        </w:rPr>
        <w:t>108</w:t>
      </w:r>
      <w:r>
        <w:rPr>
          <w:noProof/>
        </w:rPr>
        <w:fldChar w:fldCharType="end"/>
      </w:r>
    </w:p>
    <w:p w14:paraId="72F4636D" w14:textId="1F964124" w:rsidR="00044D1A" w:rsidRDefault="00044D1A">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_Toc131284450 \h </w:instrText>
      </w:r>
      <w:r>
        <w:rPr>
          <w:noProof/>
        </w:rPr>
      </w:r>
      <w:r>
        <w:rPr>
          <w:noProof/>
        </w:rPr>
        <w:fldChar w:fldCharType="separate"/>
      </w:r>
      <w:r>
        <w:rPr>
          <w:noProof/>
        </w:rPr>
        <w:t>109</w:t>
      </w:r>
      <w:r>
        <w:rPr>
          <w:noProof/>
        </w:rPr>
        <w:fldChar w:fldCharType="end"/>
      </w:r>
    </w:p>
    <w:p w14:paraId="24974C47" w14:textId="43735102" w:rsidR="00044D1A" w:rsidRDefault="00044D1A">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_Toc131284451 \h </w:instrText>
      </w:r>
      <w:r>
        <w:rPr>
          <w:noProof/>
        </w:rPr>
      </w:r>
      <w:r>
        <w:rPr>
          <w:noProof/>
        </w:rPr>
        <w:fldChar w:fldCharType="separate"/>
      </w:r>
      <w:r>
        <w:rPr>
          <w:noProof/>
        </w:rPr>
        <w:t>109</w:t>
      </w:r>
      <w:r>
        <w:rPr>
          <w:noProof/>
        </w:rPr>
        <w:fldChar w:fldCharType="end"/>
      </w:r>
    </w:p>
    <w:p w14:paraId="5B56070C" w14:textId="4E8421CC" w:rsidR="00044D1A" w:rsidRDefault="00044D1A">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_Toc131284452 \h </w:instrText>
      </w:r>
      <w:r>
        <w:rPr>
          <w:noProof/>
        </w:rPr>
      </w:r>
      <w:r>
        <w:rPr>
          <w:noProof/>
        </w:rPr>
        <w:fldChar w:fldCharType="separate"/>
      </w:r>
      <w:r>
        <w:rPr>
          <w:noProof/>
        </w:rPr>
        <w:t>109</w:t>
      </w:r>
      <w:r>
        <w:rPr>
          <w:noProof/>
        </w:rPr>
        <w:fldChar w:fldCharType="end"/>
      </w:r>
    </w:p>
    <w:p w14:paraId="0E594D99" w14:textId="7C545D01" w:rsidR="00044D1A" w:rsidRDefault="00044D1A">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_Toc131284453 \h </w:instrText>
      </w:r>
      <w:r>
        <w:rPr>
          <w:noProof/>
        </w:rPr>
      </w:r>
      <w:r>
        <w:rPr>
          <w:noProof/>
        </w:rPr>
        <w:fldChar w:fldCharType="separate"/>
      </w:r>
      <w:r>
        <w:rPr>
          <w:noProof/>
        </w:rPr>
        <w:t>110</w:t>
      </w:r>
      <w:r>
        <w:rPr>
          <w:noProof/>
        </w:rPr>
        <w:fldChar w:fldCharType="end"/>
      </w:r>
    </w:p>
    <w:p w14:paraId="1302B230" w14:textId="3D912923" w:rsidR="00044D1A" w:rsidRDefault="00044D1A">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_Toc131284454 \h </w:instrText>
      </w:r>
      <w:r>
        <w:rPr>
          <w:noProof/>
        </w:rPr>
      </w:r>
      <w:r>
        <w:rPr>
          <w:noProof/>
        </w:rPr>
        <w:fldChar w:fldCharType="separate"/>
      </w:r>
      <w:r>
        <w:rPr>
          <w:noProof/>
        </w:rPr>
        <w:t>110</w:t>
      </w:r>
      <w:r>
        <w:rPr>
          <w:noProof/>
        </w:rPr>
        <w:fldChar w:fldCharType="end"/>
      </w:r>
    </w:p>
    <w:p w14:paraId="697A997A" w14:textId="193B6BB7" w:rsidR="00044D1A" w:rsidRDefault="00044D1A">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_Toc131284455 \h </w:instrText>
      </w:r>
      <w:r>
        <w:rPr>
          <w:noProof/>
        </w:rPr>
      </w:r>
      <w:r>
        <w:rPr>
          <w:noProof/>
        </w:rPr>
        <w:fldChar w:fldCharType="separate"/>
      </w:r>
      <w:r>
        <w:rPr>
          <w:noProof/>
        </w:rPr>
        <w:t>113</w:t>
      </w:r>
      <w:r>
        <w:rPr>
          <w:noProof/>
        </w:rPr>
        <w:fldChar w:fldCharType="end"/>
      </w:r>
    </w:p>
    <w:p w14:paraId="1F5EC672" w14:textId="031C44EC" w:rsidR="00044D1A" w:rsidRDefault="00044D1A">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_Toc131284456 \h </w:instrText>
      </w:r>
      <w:r>
        <w:rPr>
          <w:noProof/>
        </w:rPr>
      </w:r>
      <w:r>
        <w:rPr>
          <w:noProof/>
        </w:rPr>
        <w:fldChar w:fldCharType="separate"/>
      </w:r>
      <w:r>
        <w:rPr>
          <w:noProof/>
        </w:rPr>
        <w:t>113</w:t>
      </w:r>
      <w:r>
        <w:rPr>
          <w:noProof/>
        </w:rPr>
        <w:fldChar w:fldCharType="end"/>
      </w:r>
    </w:p>
    <w:p w14:paraId="11EFD730" w14:textId="6121F7A7" w:rsidR="00044D1A" w:rsidRDefault="00044D1A">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_Toc131284457 \h </w:instrText>
      </w:r>
      <w:r>
        <w:rPr>
          <w:noProof/>
        </w:rPr>
      </w:r>
      <w:r>
        <w:rPr>
          <w:noProof/>
        </w:rPr>
        <w:fldChar w:fldCharType="separate"/>
      </w:r>
      <w:r>
        <w:rPr>
          <w:noProof/>
        </w:rPr>
        <w:t>113</w:t>
      </w:r>
      <w:r>
        <w:rPr>
          <w:noProof/>
        </w:rPr>
        <w:fldChar w:fldCharType="end"/>
      </w:r>
    </w:p>
    <w:p w14:paraId="391F02C3" w14:textId="1D895D9D" w:rsidR="00044D1A" w:rsidRDefault="00044D1A">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_Toc131284458 \h </w:instrText>
      </w:r>
      <w:r>
        <w:rPr>
          <w:noProof/>
        </w:rPr>
      </w:r>
      <w:r>
        <w:rPr>
          <w:noProof/>
        </w:rPr>
        <w:fldChar w:fldCharType="separate"/>
      </w:r>
      <w:r>
        <w:rPr>
          <w:noProof/>
        </w:rPr>
        <w:t>114</w:t>
      </w:r>
      <w:r>
        <w:rPr>
          <w:noProof/>
        </w:rPr>
        <w:fldChar w:fldCharType="end"/>
      </w:r>
    </w:p>
    <w:p w14:paraId="75B9C0C3" w14:textId="02FABC68" w:rsidR="00044D1A" w:rsidRDefault="00044D1A">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_Toc131284459 \h </w:instrText>
      </w:r>
      <w:r>
        <w:rPr>
          <w:noProof/>
        </w:rPr>
      </w:r>
      <w:r>
        <w:rPr>
          <w:noProof/>
        </w:rPr>
        <w:fldChar w:fldCharType="separate"/>
      </w:r>
      <w:r>
        <w:rPr>
          <w:noProof/>
        </w:rPr>
        <w:t>116</w:t>
      </w:r>
      <w:r>
        <w:rPr>
          <w:noProof/>
        </w:rPr>
        <w:fldChar w:fldCharType="end"/>
      </w:r>
    </w:p>
    <w:p w14:paraId="7224F571" w14:textId="62A60304" w:rsidR="00044D1A" w:rsidRDefault="00044D1A">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_Toc131284460 \h </w:instrText>
      </w:r>
      <w:r>
        <w:rPr>
          <w:noProof/>
        </w:rPr>
      </w:r>
      <w:r>
        <w:rPr>
          <w:noProof/>
        </w:rPr>
        <w:fldChar w:fldCharType="separate"/>
      </w:r>
      <w:r>
        <w:rPr>
          <w:noProof/>
        </w:rPr>
        <w:t>116</w:t>
      </w:r>
      <w:r>
        <w:rPr>
          <w:noProof/>
        </w:rPr>
        <w:fldChar w:fldCharType="end"/>
      </w:r>
    </w:p>
    <w:p w14:paraId="0EE8F2F4" w14:textId="54DBD484" w:rsidR="00044D1A" w:rsidRDefault="00044D1A">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_Toc131284461 \h </w:instrText>
      </w:r>
      <w:r>
        <w:rPr>
          <w:noProof/>
        </w:rPr>
      </w:r>
      <w:r>
        <w:rPr>
          <w:noProof/>
        </w:rPr>
        <w:fldChar w:fldCharType="separate"/>
      </w:r>
      <w:r>
        <w:rPr>
          <w:noProof/>
        </w:rPr>
        <w:t>116</w:t>
      </w:r>
      <w:r>
        <w:rPr>
          <w:noProof/>
        </w:rPr>
        <w:fldChar w:fldCharType="end"/>
      </w:r>
    </w:p>
    <w:p w14:paraId="19BD3AB5" w14:textId="71D855F5" w:rsidR="00044D1A" w:rsidRDefault="00044D1A">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_Toc131284462 \h </w:instrText>
      </w:r>
      <w:r>
        <w:rPr>
          <w:noProof/>
        </w:rPr>
      </w:r>
      <w:r>
        <w:rPr>
          <w:noProof/>
        </w:rPr>
        <w:fldChar w:fldCharType="separate"/>
      </w:r>
      <w:r>
        <w:rPr>
          <w:noProof/>
        </w:rPr>
        <w:t>116</w:t>
      </w:r>
      <w:r>
        <w:rPr>
          <w:noProof/>
        </w:rPr>
        <w:fldChar w:fldCharType="end"/>
      </w:r>
    </w:p>
    <w:p w14:paraId="0B81F0D9" w14:textId="3B596ED2" w:rsidR="00044D1A" w:rsidRDefault="00044D1A">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_Toc131284463 \h </w:instrText>
      </w:r>
      <w:r>
        <w:rPr>
          <w:noProof/>
        </w:rPr>
      </w:r>
      <w:r>
        <w:rPr>
          <w:noProof/>
        </w:rPr>
        <w:fldChar w:fldCharType="separate"/>
      </w:r>
      <w:r>
        <w:rPr>
          <w:noProof/>
        </w:rPr>
        <w:t>116</w:t>
      </w:r>
      <w:r>
        <w:rPr>
          <w:noProof/>
        </w:rPr>
        <w:fldChar w:fldCharType="end"/>
      </w:r>
    </w:p>
    <w:p w14:paraId="13016610" w14:textId="43AA1C3E" w:rsidR="00044D1A" w:rsidRDefault="00044D1A">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_Toc131284464 \h </w:instrText>
      </w:r>
      <w:r>
        <w:rPr>
          <w:noProof/>
        </w:rPr>
      </w:r>
      <w:r>
        <w:rPr>
          <w:noProof/>
        </w:rPr>
        <w:fldChar w:fldCharType="separate"/>
      </w:r>
      <w:r>
        <w:rPr>
          <w:noProof/>
        </w:rPr>
        <w:t>116</w:t>
      </w:r>
      <w:r>
        <w:rPr>
          <w:noProof/>
        </w:rPr>
        <w:fldChar w:fldCharType="end"/>
      </w:r>
    </w:p>
    <w:p w14:paraId="37B53440" w14:textId="687ABB25" w:rsidR="00044D1A" w:rsidRDefault="00044D1A">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_Toc131284465 \h </w:instrText>
      </w:r>
      <w:r>
        <w:rPr>
          <w:noProof/>
        </w:rPr>
      </w:r>
      <w:r>
        <w:rPr>
          <w:noProof/>
        </w:rPr>
        <w:fldChar w:fldCharType="separate"/>
      </w:r>
      <w:r>
        <w:rPr>
          <w:noProof/>
        </w:rPr>
        <w:t>116</w:t>
      </w:r>
      <w:r>
        <w:rPr>
          <w:noProof/>
        </w:rPr>
        <w:fldChar w:fldCharType="end"/>
      </w:r>
    </w:p>
    <w:p w14:paraId="3DA25D2F" w14:textId="028B910F" w:rsidR="00044D1A" w:rsidRDefault="00044D1A">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_Toc131284466 \h </w:instrText>
      </w:r>
      <w:r>
        <w:rPr>
          <w:noProof/>
        </w:rPr>
      </w:r>
      <w:r>
        <w:rPr>
          <w:noProof/>
        </w:rPr>
        <w:fldChar w:fldCharType="separate"/>
      </w:r>
      <w:r>
        <w:rPr>
          <w:noProof/>
        </w:rPr>
        <w:t>116</w:t>
      </w:r>
      <w:r>
        <w:rPr>
          <w:noProof/>
        </w:rPr>
        <w:fldChar w:fldCharType="end"/>
      </w:r>
    </w:p>
    <w:p w14:paraId="18DD9710" w14:textId="49E5EF1E" w:rsidR="00044D1A" w:rsidRDefault="00044D1A">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_Toc131284467 \h </w:instrText>
      </w:r>
      <w:r>
        <w:rPr>
          <w:noProof/>
        </w:rPr>
      </w:r>
      <w:r>
        <w:rPr>
          <w:noProof/>
        </w:rPr>
        <w:fldChar w:fldCharType="separate"/>
      </w:r>
      <w:r>
        <w:rPr>
          <w:noProof/>
        </w:rPr>
        <w:t>117</w:t>
      </w:r>
      <w:r>
        <w:rPr>
          <w:noProof/>
        </w:rPr>
        <w:fldChar w:fldCharType="end"/>
      </w:r>
    </w:p>
    <w:p w14:paraId="07F90321" w14:textId="7807093A" w:rsidR="00044D1A" w:rsidRDefault="00044D1A">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_Toc131284468 \h </w:instrText>
      </w:r>
      <w:r>
        <w:rPr>
          <w:noProof/>
        </w:rPr>
      </w:r>
      <w:r>
        <w:rPr>
          <w:noProof/>
        </w:rPr>
        <w:fldChar w:fldCharType="separate"/>
      </w:r>
      <w:r>
        <w:rPr>
          <w:noProof/>
        </w:rPr>
        <w:t>117</w:t>
      </w:r>
      <w:r>
        <w:rPr>
          <w:noProof/>
        </w:rPr>
        <w:fldChar w:fldCharType="end"/>
      </w:r>
    </w:p>
    <w:p w14:paraId="76F9B2F2" w14:textId="6163D660" w:rsidR="00044D1A" w:rsidRDefault="00044D1A">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_Toc131284469 \h </w:instrText>
      </w:r>
      <w:r>
        <w:rPr>
          <w:noProof/>
        </w:rPr>
      </w:r>
      <w:r>
        <w:rPr>
          <w:noProof/>
        </w:rPr>
        <w:fldChar w:fldCharType="separate"/>
      </w:r>
      <w:r>
        <w:rPr>
          <w:noProof/>
        </w:rPr>
        <w:t>121</w:t>
      </w:r>
      <w:r>
        <w:rPr>
          <w:noProof/>
        </w:rPr>
        <w:fldChar w:fldCharType="end"/>
      </w:r>
    </w:p>
    <w:p w14:paraId="6452E353" w14:textId="1BFC5E8C" w:rsidR="00044D1A" w:rsidRDefault="00044D1A">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_Toc131284470 \h </w:instrText>
      </w:r>
      <w:r>
        <w:rPr>
          <w:noProof/>
        </w:rPr>
      </w:r>
      <w:r>
        <w:rPr>
          <w:noProof/>
        </w:rPr>
        <w:fldChar w:fldCharType="separate"/>
      </w:r>
      <w:r>
        <w:rPr>
          <w:noProof/>
        </w:rPr>
        <w:t>121</w:t>
      </w:r>
      <w:r>
        <w:rPr>
          <w:noProof/>
        </w:rPr>
        <w:fldChar w:fldCharType="end"/>
      </w:r>
    </w:p>
    <w:p w14:paraId="5AE7D944" w14:textId="1BEFD632" w:rsidR="00044D1A" w:rsidRDefault="00044D1A">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_Toc131284471 \h </w:instrText>
      </w:r>
      <w:r>
        <w:rPr>
          <w:noProof/>
        </w:rPr>
      </w:r>
      <w:r>
        <w:rPr>
          <w:noProof/>
        </w:rPr>
        <w:fldChar w:fldCharType="separate"/>
      </w:r>
      <w:r>
        <w:rPr>
          <w:noProof/>
        </w:rPr>
        <w:t>128</w:t>
      </w:r>
      <w:r>
        <w:rPr>
          <w:noProof/>
        </w:rPr>
        <w:fldChar w:fldCharType="end"/>
      </w:r>
    </w:p>
    <w:p w14:paraId="0B86F80C" w14:textId="2CDED695" w:rsidR="00044D1A" w:rsidRDefault="00044D1A">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_Toc131284472 \h </w:instrText>
      </w:r>
      <w:r>
        <w:rPr>
          <w:noProof/>
        </w:rPr>
      </w:r>
      <w:r>
        <w:rPr>
          <w:noProof/>
        </w:rPr>
        <w:fldChar w:fldCharType="separate"/>
      </w:r>
      <w:r>
        <w:rPr>
          <w:noProof/>
        </w:rPr>
        <w:t>128</w:t>
      </w:r>
      <w:r>
        <w:rPr>
          <w:noProof/>
        </w:rPr>
        <w:fldChar w:fldCharType="end"/>
      </w:r>
    </w:p>
    <w:p w14:paraId="53E69EE1" w14:textId="70064B4C" w:rsidR="00044D1A" w:rsidRDefault="00044D1A">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_Toc131284473 \h </w:instrText>
      </w:r>
      <w:r>
        <w:rPr>
          <w:noProof/>
        </w:rPr>
      </w:r>
      <w:r>
        <w:rPr>
          <w:noProof/>
        </w:rPr>
        <w:fldChar w:fldCharType="separate"/>
      </w:r>
      <w:r>
        <w:rPr>
          <w:noProof/>
        </w:rPr>
        <w:t>128</w:t>
      </w:r>
      <w:r>
        <w:rPr>
          <w:noProof/>
        </w:rPr>
        <w:fldChar w:fldCharType="end"/>
      </w:r>
    </w:p>
    <w:p w14:paraId="5169F242" w14:textId="1F847FE9" w:rsidR="00044D1A" w:rsidRDefault="00044D1A">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_Toc131284474 \h </w:instrText>
      </w:r>
      <w:r>
        <w:rPr>
          <w:noProof/>
        </w:rPr>
      </w:r>
      <w:r>
        <w:rPr>
          <w:noProof/>
        </w:rPr>
        <w:fldChar w:fldCharType="separate"/>
      </w:r>
      <w:r>
        <w:rPr>
          <w:noProof/>
        </w:rPr>
        <w:t>129</w:t>
      </w:r>
      <w:r>
        <w:rPr>
          <w:noProof/>
        </w:rPr>
        <w:fldChar w:fldCharType="end"/>
      </w:r>
    </w:p>
    <w:p w14:paraId="687FA39E" w14:textId="70430A22" w:rsidR="00044D1A" w:rsidRDefault="00044D1A">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_Toc131284475 \h </w:instrText>
      </w:r>
      <w:r>
        <w:rPr>
          <w:noProof/>
        </w:rPr>
      </w:r>
      <w:r>
        <w:rPr>
          <w:noProof/>
        </w:rPr>
        <w:fldChar w:fldCharType="separate"/>
      </w:r>
      <w:r>
        <w:rPr>
          <w:noProof/>
        </w:rPr>
        <w:t>143</w:t>
      </w:r>
      <w:r>
        <w:rPr>
          <w:noProof/>
        </w:rPr>
        <w:fldChar w:fldCharType="end"/>
      </w:r>
    </w:p>
    <w:p w14:paraId="03B4D5D8" w14:textId="7C2B3B94" w:rsidR="00044D1A" w:rsidRDefault="00044D1A">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_Toc131284476 \h </w:instrText>
      </w:r>
      <w:r>
        <w:rPr>
          <w:noProof/>
        </w:rPr>
      </w:r>
      <w:r>
        <w:rPr>
          <w:noProof/>
        </w:rPr>
        <w:fldChar w:fldCharType="separate"/>
      </w:r>
      <w:r>
        <w:rPr>
          <w:noProof/>
        </w:rPr>
        <w:t>143</w:t>
      </w:r>
      <w:r>
        <w:rPr>
          <w:noProof/>
        </w:rPr>
        <w:fldChar w:fldCharType="end"/>
      </w:r>
    </w:p>
    <w:p w14:paraId="4B7C7318" w14:textId="3E869BE0" w:rsidR="00044D1A" w:rsidRDefault="00044D1A">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_Toc131284477 \h </w:instrText>
      </w:r>
      <w:r>
        <w:rPr>
          <w:noProof/>
        </w:rPr>
      </w:r>
      <w:r>
        <w:rPr>
          <w:noProof/>
        </w:rPr>
        <w:fldChar w:fldCharType="separate"/>
      </w:r>
      <w:r>
        <w:rPr>
          <w:noProof/>
        </w:rPr>
        <w:t>143</w:t>
      </w:r>
      <w:r>
        <w:rPr>
          <w:noProof/>
        </w:rPr>
        <w:fldChar w:fldCharType="end"/>
      </w:r>
    </w:p>
    <w:p w14:paraId="00583F55" w14:textId="7160F20C" w:rsidR="00044D1A" w:rsidRDefault="00044D1A">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_Toc131284478 \h </w:instrText>
      </w:r>
      <w:r>
        <w:rPr>
          <w:noProof/>
        </w:rPr>
      </w:r>
      <w:r>
        <w:rPr>
          <w:noProof/>
        </w:rPr>
        <w:fldChar w:fldCharType="separate"/>
      </w:r>
      <w:r>
        <w:rPr>
          <w:noProof/>
        </w:rPr>
        <w:t>143</w:t>
      </w:r>
      <w:r>
        <w:rPr>
          <w:noProof/>
        </w:rPr>
        <w:fldChar w:fldCharType="end"/>
      </w:r>
    </w:p>
    <w:p w14:paraId="54824AA9" w14:textId="161FD9A6" w:rsidR="00044D1A" w:rsidRDefault="00044D1A">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_Toc131284479 \h </w:instrText>
      </w:r>
      <w:r>
        <w:rPr>
          <w:noProof/>
        </w:rPr>
      </w:r>
      <w:r>
        <w:rPr>
          <w:noProof/>
        </w:rPr>
        <w:fldChar w:fldCharType="separate"/>
      </w:r>
      <w:r>
        <w:rPr>
          <w:noProof/>
        </w:rPr>
        <w:t>144</w:t>
      </w:r>
      <w:r>
        <w:rPr>
          <w:noProof/>
        </w:rPr>
        <w:fldChar w:fldCharType="end"/>
      </w:r>
    </w:p>
    <w:p w14:paraId="25772ABC" w14:textId="05EE0A1C" w:rsidR="00044D1A" w:rsidRDefault="00044D1A">
      <w:pPr>
        <w:pStyle w:val="TOC2"/>
        <w:rPr>
          <w:rFonts w:asciiTheme="minorHAnsi" w:eastAsiaTheme="minorEastAsia" w:hAnsiTheme="minorHAnsi" w:cstheme="minorBidi"/>
          <w:noProof/>
          <w:sz w:val="22"/>
          <w:szCs w:val="22"/>
          <w:lang w:eastAsia="en-GB"/>
        </w:rPr>
      </w:pPr>
      <w:r w:rsidRPr="00E03EB3">
        <w:rPr>
          <w:noProof/>
          <w:lang w:val="en-US"/>
        </w:rPr>
        <w:t>9.4</w:t>
      </w:r>
      <w:r>
        <w:rPr>
          <w:rFonts w:asciiTheme="minorHAnsi" w:eastAsiaTheme="minorEastAsia" w:hAnsiTheme="minorHAnsi" w:cstheme="minorBidi"/>
          <w:noProof/>
          <w:sz w:val="22"/>
          <w:szCs w:val="22"/>
          <w:lang w:eastAsia="en-GB"/>
        </w:rPr>
        <w:tab/>
      </w:r>
      <w:r w:rsidRPr="00E03EB3">
        <w:rPr>
          <w:noProof/>
          <w:lang w:val="en-US"/>
        </w:rPr>
        <w:t>MCVideo service configuration document</w:t>
      </w:r>
      <w:r>
        <w:rPr>
          <w:noProof/>
        </w:rPr>
        <w:tab/>
      </w:r>
      <w:r>
        <w:rPr>
          <w:noProof/>
        </w:rPr>
        <w:fldChar w:fldCharType="begin" w:fldLock="1"/>
      </w:r>
      <w:r>
        <w:rPr>
          <w:noProof/>
        </w:rPr>
        <w:instrText xml:space="preserve"> PAGEREF _Toc131284480 \h </w:instrText>
      </w:r>
      <w:r>
        <w:rPr>
          <w:noProof/>
        </w:rPr>
      </w:r>
      <w:r>
        <w:rPr>
          <w:noProof/>
        </w:rPr>
        <w:fldChar w:fldCharType="separate"/>
      </w:r>
      <w:r>
        <w:rPr>
          <w:noProof/>
        </w:rPr>
        <w:t>144</w:t>
      </w:r>
      <w:r>
        <w:rPr>
          <w:noProof/>
        </w:rPr>
        <w:fldChar w:fldCharType="end"/>
      </w:r>
    </w:p>
    <w:p w14:paraId="67AF4164" w14:textId="096FF81C" w:rsidR="00044D1A" w:rsidRDefault="00044D1A">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_Toc131284481 \h </w:instrText>
      </w:r>
      <w:r>
        <w:rPr>
          <w:noProof/>
        </w:rPr>
      </w:r>
      <w:r>
        <w:rPr>
          <w:noProof/>
        </w:rPr>
        <w:fldChar w:fldCharType="separate"/>
      </w:r>
      <w:r>
        <w:rPr>
          <w:noProof/>
        </w:rPr>
        <w:t>144</w:t>
      </w:r>
      <w:r>
        <w:rPr>
          <w:noProof/>
        </w:rPr>
        <w:fldChar w:fldCharType="end"/>
      </w:r>
    </w:p>
    <w:p w14:paraId="496C8407" w14:textId="3B61289E" w:rsidR="00044D1A" w:rsidRDefault="00044D1A">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_Toc131284482 \h </w:instrText>
      </w:r>
      <w:r>
        <w:rPr>
          <w:noProof/>
        </w:rPr>
      </w:r>
      <w:r>
        <w:rPr>
          <w:noProof/>
        </w:rPr>
        <w:fldChar w:fldCharType="separate"/>
      </w:r>
      <w:r>
        <w:rPr>
          <w:noProof/>
        </w:rPr>
        <w:t>144</w:t>
      </w:r>
      <w:r>
        <w:rPr>
          <w:noProof/>
        </w:rPr>
        <w:fldChar w:fldCharType="end"/>
      </w:r>
    </w:p>
    <w:p w14:paraId="6311CD31" w14:textId="161FEFBF" w:rsidR="00044D1A" w:rsidRDefault="00044D1A">
      <w:pPr>
        <w:pStyle w:val="TOC4"/>
        <w:rPr>
          <w:rFonts w:asciiTheme="minorHAnsi" w:eastAsiaTheme="minorEastAsia" w:hAnsiTheme="minorHAnsi" w:cstheme="minorBidi"/>
          <w:noProof/>
          <w:sz w:val="22"/>
          <w:szCs w:val="22"/>
          <w:lang w:eastAsia="en-GB"/>
        </w:rPr>
      </w:pPr>
      <w:r>
        <w:rPr>
          <w:noProof/>
        </w:rPr>
        <w:lastRenderedPageBreak/>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_Toc131284483 \h </w:instrText>
      </w:r>
      <w:r>
        <w:rPr>
          <w:noProof/>
        </w:rPr>
      </w:r>
      <w:r>
        <w:rPr>
          <w:noProof/>
        </w:rPr>
        <w:fldChar w:fldCharType="separate"/>
      </w:r>
      <w:r>
        <w:rPr>
          <w:noProof/>
        </w:rPr>
        <w:t>144</w:t>
      </w:r>
      <w:r>
        <w:rPr>
          <w:noProof/>
        </w:rPr>
        <w:fldChar w:fldCharType="end"/>
      </w:r>
    </w:p>
    <w:p w14:paraId="3CF9CA09" w14:textId="4D159A45" w:rsidR="00044D1A" w:rsidRDefault="00044D1A">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_Toc131284484 \h </w:instrText>
      </w:r>
      <w:r>
        <w:rPr>
          <w:noProof/>
        </w:rPr>
      </w:r>
      <w:r>
        <w:rPr>
          <w:noProof/>
        </w:rPr>
        <w:fldChar w:fldCharType="separate"/>
      </w:r>
      <w:r>
        <w:rPr>
          <w:noProof/>
        </w:rPr>
        <w:t>145</w:t>
      </w:r>
      <w:r>
        <w:rPr>
          <w:noProof/>
        </w:rPr>
        <w:fldChar w:fldCharType="end"/>
      </w:r>
    </w:p>
    <w:p w14:paraId="55C89110" w14:textId="675AF15C" w:rsidR="00044D1A" w:rsidRDefault="00044D1A">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_Toc131284485 \h </w:instrText>
      </w:r>
      <w:r>
        <w:rPr>
          <w:noProof/>
        </w:rPr>
      </w:r>
      <w:r>
        <w:rPr>
          <w:noProof/>
        </w:rPr>
        <w:fldChar w:fldCharType="separate"/>
      </w:r>
      <w:r>
        <w:rPr>
          <w:noProof/>
        </w:rPr>
        <w:t>145</w:t>
      </w:r>
      <w:r>
        <w:rPr>
          <w:noProof/>
        </w:rPr>
        <w:fldChar w:fldCharType="end"/>
      </w:r>
    </w:p>
    <w:p w14:paraId="0A71EBD5" w14:textId="0F995118" w:rsidR="00044D1A" w:rsidRDefault="00044D1A">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_Toc131284486 \h </w:instrText>
      </w:r>
      <w:r>
        <w:rPr>
          <w:noProof/>
        </w:rPr>
      </w:r>
      <w:r>
        <w:rPr>
          <w:noProof/>
        </w:rPr>
        <w:fldChar w:fldCharType="separate"/>
      </w:r>
      <w:r>
        <w:rPr>
          <w:noProof/>
        </w:rPr>
        <w:t>148</w:t>
      </w:r>
      <w:r>
        <w:rPr>
          <w:noProof/>
        </w:rPr>
        <w:fldChar w:fldCharType="end"/>
      </w:r>
    </w:p>
    <w:p w14:paraId="4F70F5C3" w14:textId="1BE4AD10" w:rsidR="00044D1A" w:rsidRDefault="00044D1A">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_Toc131284487 \h </w:instrText>
      </w:r>
      <w:r>
        <w:rPr>
          <w:noProof/>
        </w:rPr>
      </w:r>
      <w:r>
        <w:rPr>
          <w:noProof/>
        </w:rPr>
        <w:fldChar w:fldCharType="separate"/>
      </w:r>
      <w:r>
        <w:rPr>
          <w:noProof/>
        </w:rPr>
        <w:t>148</w:t>
      </w:r>
      <w:r>
        <w:rPr>
          <w:noProof/>
        </w:rPr>
        <w:fldChar w:fldCharType="end"/>
      </w:r>
    </w:p>
    <w:p w14:paraId="3B911A33" w14:textId="1EE48B8B" w:rsidR="00044D1A" w:rsidRDefault="00044D1A">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_Toc131284488 \h </w:instrText>
      </w:r>
      <w:r>
        <w:rPr>
          <w:noProof/>
        </w:rPr>
      </w:r>
      <w:r>
        <w:rPr>
          <w:noProof/>
        </w:rPr>
        <w:fldChar w:fldCharType="separate"/>
      </w:r>
      <w:r>
        <w:rPr>
          <w:noProof/>
        </w:rPr>
        <w:t>148</w:t>
      </w:r>
      <w:r>
        <w:rPr>
          <w:noProof/>
        </w:rPr>
        <w:fldChar w:fldCharType="end"/>
      </w:r>
    </w:p>
    <w:p w14:paraId="48A6E0A2" w14:textId="0B89CB0B" w:rsidR="00044D1A" w:rsidRDefault="00044D1A">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_Toc131284489 \h </w:instrText>
      </w:r>
      <w:r>
        <w:rPr>
          <w:noProof/>
        </w:rPr>
      </w:r>
      <w:r>
        <w:rPr>
          <w:noProof/>
        </w:rPr>
        <w:fldChar w:fldCharType="separate"/>
      </w:r>
      <w:r>
        <w:rPr>
          <w:noProof/>
        </w:rPr>
        <w:t>151</w:t>
      </w:r>
      <w:r>
        <w:rPr>
          <w:noProof/>
        </w:rPr>
        <w:fldChar w:fldCharType="end"/>
      </w:r>
    </w:p>
    <w:p w14:paraId="450472FB" w14:textId="460DE21F" w:rsidR="00044D1A" w:rsidRDefault="00044D1A">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_Toc131284490 \h </w:instrText>
      </w:r>
      <w:r>
        <w:rPr>
          <w:noProof/>
        </w:rPr>
      </w:r>
      <w:r>
        <w:rPr>
          <w:noProof/>
        </w:rPr>
        <w:fldChar w:fldCharType="separate"/>
      </w:r>
      <w:r>
        <w:rPr>
          <w:noProof/>
        </w:rPr>
        <w:t>152</w:t>
      </w:r>
      <w:r>
        <w:rPr>
          <w:noProof/>
        </w:rPr>
        <w:fldChar w:fldCharType="end"/>
      </w:r>
    </w:p>
    <w:p w14:paraId="56BBCFA3" w14:textId="6A0B356A" w:rsidR="00044D1A" w:rsidRDefault="00044D1A">
      <w:pPr>
        <w:pStyle w:val="TOC4"/>
        <w:rPr>
          <w:rFonts w:asciiTheme="minorHAnsi" w:eastAsiaTheme="minorEastAsia" w:hAnsiTheme="minorHAnsi" w:cstheme="minorBidi"/>
          <w:noProof/>
          <w:sz w:val="22"/>
          <w:szCs w:val="22"/>
          <w:lang w:eastAsia="en-GB"/>
        </w:rPr>
      </w:pPr>
      <w:r>
        <w:rPr>
          <w:noProof/>
        </w:rPr>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_Toc131284491 \h </w:instrText>
      </w:r>
      <w:r>
        <w:rPr>
          <w:noProof/>
        </w:rPr>
      </w:r>
      <w:r>
        <w:rPr>
          <w:noProof/>
        </w:rPr>
        <w:fldChar w:fldCharType="separate"/>
      </w:r>
      <w:r>
        <w:rPr>
          <w:noProof/>
        </w:rPr>
        <w:t>152</w:t>
      </w:r>
      <w:r>
        <w:rPr>
          <w:noProof/>
        </w:rPr>
        <w:fldChar w:fldCharType="end"/>
      </w:r>
    </w:p>
    <w:p w14:paraId="7E1992DA" w14:textId="42E0555A" w:rsidR="00044D1A" w:rsidRDefault="00044D1A">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_Toc131284492 \h </w:instrText>
      </w:r>
      <w:r>
        <w:rPr>
          <w:noProof/>
        </w:rPr>
      </w:r>
      <w:r>
        <w:rPr>
          <w:noProof/>
        </w:rPr>
        <w:fldChar w:fldCharType="separate"/>
      </w:r>
      <w:r>
        <w:rPr>
          <w:noProof/>
        </w:rPr>
        <w:t>153</w:t>
      </w:r>
      <w:r>
        <w:rPr>
          <w:noProof/>
        </w:rPr>
        <w:fldChar w:fldCharType="end"/>
      </w:r>
    </w:p>
    <w:p w14:paraId="3623B1F4" w14:textId="27A51248" w:rsidR="00044D1A" w:rsidRDefault="00044D1A">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_Toc131284493 \h </w:instrText>
      </w:r>
      <w:r>
        <w:rPr>
          <w:noProof/>
        </w:rPr>
      </w:r>
      <w:r>
        <w:rPr>
          <w:noProof/>
        </w:rPr>
        <w:fldChar w:fldCharType="separate"/>
      </w:r>
      <w:r>
        <w:rPr>
          <w:noProof/>
        </w:rPr>
        <w:t>153</w:t>
      </w:r>
      <w:r>
        <w:rPr>
          <w:noProof/>
        </w:rPr>
        <w:fldChar w:fldCharType="end"/>
      </w:r>
    </w:p>
    <w:p w14:paraId="126EA1C1" w14:textId="686D7542" w:rsidR="00044D1A" w:rsidRDefault="00044D1A">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_Toc131284494 \h </w:instrText>
      </w:r>
      <w:r>
        <w:rPr>
          <w:noProof/>
        </w:rPr>
      </w:r>
      <w:r>
        <w:rPr>
          <w:noProof/>
        </w:rPr>
        <w:fldChar w:fldCharType="separate"/>
      </w:r>
      <w:r>
        <w:rPr>
          <w:noProof/>
        </w:rPr>
        <w:t>153</w:t>
      </w:r>
      <w:r>
        <w:rPr>
          <w:noProof/>
        </w:rPr>
        <w:fldChar w:fldCharType="end"/>
      </w:r>
    </w:p>
    <w:p w14:paraId="394020DC" w14:textId="4E097C37" w:rsidR="00044D1A" w:rsidRDefault="00044D1A">
      <w:pPr>
        <w:pStyle w:val="TOC1"/>
        <w:rPr>
          <w:rFonts w:asciiTheme="minorHAnsi" w:eastAsiaTheme="minorEastAsia" w:hAnsiTheme="minorHAnsi" w:cstheme="minorBidi"/>
          <w:noProof/>
          <w:szCs w:val="22"/>
          <w:lang w:eastAsia="en-GB"/>
        </w:rPr>
      </w:pPr>
      <w:r w:rsidRPr="00E03EB3">
        <w:rPr>
          <w:noProof/>
          <w:lang w:val="en-US"/>
        </w:rPr>
        <w:t>10</w:t>
      </w:r>
      <w:r>
        <w:rPr>
          <w:rFonts w:asciiTheme="minorHAnsi" w:eastAsiaTheme="minorEastAsia" w:hAnsiTheme="minorHAnsi" w:cstheme="minorBidi"/>
          <w:noProof/>
          <w:szCs w:val="22"/>
          <w:lang w:eastAsia="en-GB"/>
        </w:rPr>
        <w:tab/>
      </w:r>
      <w:r w:rsidRPr="00E03EB3">
        <w:rPr>
          <w:noProof/>
          <w:lang w:val="en-US"/>
        </w:rPr>
        <w:t>MCData configuration management documents</w:t>
      </w:r>
      <w:r>
        <w:rPr>
          <w:noProof/>
        </w:rPr>
        <w:tab/>
      </w:r>
      <w:r>
        <w:rPr>
          <w:noProof/>
        </w:rPr>
        <w:fldChar w:fldCharType="begin" w:fldLock="1"/>
      </w:r>
      <w:r>
        <w:rPr>
          <w:noProof/>
        </w:rPr>
        <w:instrText xml:space="preserve"> PAGEREF _Toc131284495 \h </w:instrText>
      </w:r>
      <w:r>
        <w:rPr>
          <w:noProof/>
        </w:rPr>
      </w:r>
      <w:r>
        <w:rPr>
          <w:noProof/>
        </w:rPr>
        <w:fldChar w:fldCharType="separate"/>
      </w:r>
      <w:r>
        <w:rPr>
          <w:noProof/>
        </w:rPr>
        <w:t>153</w:t>
      </w:r>
      <w:r>
        <w:rPr>
          <w:noProof/>
        </w:rPr>
        <w:fldChar w:fldCharType="end"/>
      </w:r>
    </w:p>
    <w:p w14:paraId="6C397727" w14:textId="6C1B9ADF" w:rsidR="00044D1A" w:rsidRDefault="00044D1A">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_Toc131284496 \h </w:instrText>
      </w:r>
      <w:r>
        <w:rPr>
          <w:noProof/>
        </w:rPr>
      </w:r>
      <w:r>
        <w:rPr>
          <w:noProof/>
        </w:rPr>
        <w:fldChar w:fldCharType="separate"/>
      </w:r>
      <w:r>
        <w:rPr>
          <w:noProof/>
        </w:rPr>
        <w:t>153</w:t>
      </w:r>
      <w:r>
        <w:rPr>
          <w:noProof/>
        </w:rPr>
        <w:fldChar w:fldCharType="end"/>
      </w:r>
    </w:p>
    <w:p w14:paraId="739D0E33" w14:textId="264A3FB6" w:rsidR="00044D1A" w:rsidRDefault="00044D1A">
      <w:pPr>
        <w:pStyle w:val="TOC2"/>
        <w:rPr>
          <w:rFonts w:asciiTheme="minorHAnsi" w:eastAsiaTheme="minorEastAsia" w:hAnsiTheme="minorHAnsi" w:cstheme="minorBidi"/>
          <w:noProof/>
          <w:sz w:val="22"/>
          <w:szCs w:val="22"/>
          <w:lang w:eastAsia="en-GB"/>
        </w:rPr>
      </w:pPr>
      <w:r w:rsidRPr="00E03EB3">
        <w:rPr>
          <w:noProof/>
          <w:lang w:val="fr-FR"/>
        </w:rPr>
        <w:t>10.2</w:t>
      </w:r>
      <w:r>
        <w:rPr>
          <w:rFonts w:asciiTheme="minorHAnsi" w:eastAsiaTheme="minorEastAsia" w:hAnsiTheme="minorHAnsi" w:cstheme="minorBidi"/>
          <w:noProof/>
          <w:sz w:val="22"/>
          <w:szCs w:val="22"/>
          <w:lang w:eastAsia="en-GB"/>
        </w:rPr>
        <w:tab/>
      </w:r>
      <w:r w:rsidRPr="00E03EB3">
        <w:rPr>
          <w:noProof/>
          <w:lang w:val="fr-FR"/>
        </w:rPr>
        <w:t>MCData UE configuration document</w:t>
      </w:r>
      <w:r>
        <w:rPr>
          <w:noProof/>
        </w:rPr>
        <w:tab/>
      </w:r>
      <w:r>
        <w:rPr>
          <w:noProof/>
        </w:rPr>
        <w:fldChar w:fldCharType="begin" w:fldLock="1"/>
      </w:r>
      <w:r>
        <w:rPr>
          <w:noProof/>
        </w:rPr>
        <w:instrText xml:space="preserve"> PAGEREF _Toc131284497 \h </w:instrText>
      </w:r>
      <w:r>
        <w:rPr>
          <w:noProof/>
        </w:rPr>
      </w:r>
      <w:r>
        <w:rPr>
          <w:noProof/>
        </w:rPr>
        <w:fldChar w:fldCharType="separate"/>
      </w:r>
      <w:r>
        <w:rPr>
          <w:noProof/>
        </w:rPr>
        <w:t>153</w:t>
      </w:r>
      <w:r>
        <w:rPr>
          <w:noProof/>
        </w:rPr>
        <w:fldChar w:fldCharType="end"/>
      </w:r>
    </w:p>
    <w:p w14:paraId="6B369E41" w14:textId="0932A0E7" w:rsidR="00044D1A" w:rsidRDefault="00044D1A">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_Toc131284498 \h </w:instrText>
      </w:r>
      <w:r>
        <w:rPr>
          <w:noProof/>
        </w:rPr>
      </w:r>
      <w:r>
        <w:rPr>
          <w:noProof/>
        </w:rPr>
        <w:fldChar w:fldCharType="separate"/>
      </w:r>
      <w:r>
        <w:rPr>
          <w:noProof/>
        </w:rPr>
        <w:t>153</w:t>
      </w:r>
      <w:r>
        <w:rPr>
          <w:noProof/>
        </w:rPr>
        <w:fldChar w:fldCharType="end"/>
      </w:r>
    </w:p>
    <w:p w14:paraId="29621AD3" w14:textId="0B4EC4A2" w:rsidR="00044D1A" w:rsidRDefault="00044D1A">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_Toc131284499 \h </w:instrText>
      </w:r>
      <w:r>
        <w:rPr>
          <w:noProof/>
        </w:rPr>
      </w:r>
      <w:r>
        <w:rPr>
          <w:noProof/>
        </w:rPr>
        <w:fldChar w:fldCharType="separate"/>
      </w:r>
      <w:r>
        <w:rPr>
          <w:noProof/>
        </w:rPr>
        <w:t>154</w:t>
      </w:r>
      <w:r>
        <w:rPr>
          <w:noProof/>
        </w:rPr>
        <w:fldChar w:fldCharType="end"/>
      </w:r>
    </w:p>
    <w:p w14:paraId="33ABEA31" w14:textId="2AE9D4E4" w:rsidR="00044D1A" w:rsidRDefault="00044D1A">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_Toc131284500 \h </w:instrText>
      </w:r>
      <w:r>
        <w:rPr>
          <w:noProof/>
        </w:rPr>
      </w:r>
      <w:r>
        <w:rPr>
          <w:noProof/>
        </w:rPr>
        <w:fldChar w:fldCharType="separate"/>
      </w:r>
      <w:r>
        <w:rPr>
          <w:noProof/>
        </w:rPr>
        <w:t>154</w:t>
      </w:r>
      <w:r>
        <w:rPr>
          <w:noProof/>
        </w:rPr>
        <w:fldChar w:fldCharType="end"/>
      </w:r>
    </w:p>
    <w:p w14:paraId="654435F6" w14:textId="3BD7F167" w:rsidR="00044D1A" w:rsidRDefault="00044D1A">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_Toc131284501 \h </w:instrText>
      </w:r>
      <w:r>
        <w:rPr>
          <w:noProof/>
        </w:rPr>
      </w:r>
      <w:r>
        <w:rPr>
          <w:noProof/>
        </w:rPr>
        <w:fldChar w:fldCharType="separate"/>
      </w:r>
      <w:r>
        <w:rPr>
          <w:noProof/>
        </w:rPr>
        <w:t>154</w:t>
      </w:r>
      <w:r>
        <w:rPr>
          <w:noProof/>
        </w:rPr>
        <w:fldChar w:fldCharType="end"/>
      </w:r>
    </w:p>
    <w:p w14:paraId="04D7083F" w14:textId="6629EBC1" w:rsidR="00044D1A" w:rsidRDefault="00044D1A">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_Toc131284502 \h </w:instrText>
      </w:r>
      <w:r>
        <w:rPr>
          <w:noProof/>
        </w:rPr>
      </w:r>
      <w:r>
        <w:rPr>
          <w:noProof/>
        </w:rPr>
        <w:fldChar w:fldCharType="separate"/>
      </w:r>
      <w:r>
        <w:rPr>
          <w:noProof/>
        </w:rPr>
        <w:t>156</w:t>
      </w:r>
      <w:r>
        <w:rPr>
          <w:noProof/>
        </w:rPr>
        <w:fldChar w:fldCharType="end"/>
      </w:r>
    </w:p>
    <w:p w14:paraId="4863FF40" w14:textId="5EEB76CD" w:rsidR="00044D1A" w:rsidRDefault="00044D1A">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_Toc131284503 \h </w:instrText>
      </w:r>
      <w:r>
        <w:rPr>
          <w:noProof/>
        </w:rPr>
      </w:r>
      <w:r>
        <w:rPr>
          <w:noProof/>
        </w:rPr>
        <w:fldChar w:fldCharType="separate"/>
      </w:r>
      <w:r>
        <w:rPr>
          <w:noProof/>
        </w:rPr>
        <w:t>156</w:t>
      </w:r>
      <w:r>
        <w:rPr>
          <w:noProof/>
        </w:rPr>
        <w:fldChar w:fldCharType="end"/>
      </w:r>
    </w:p>
    <w:p w14:paraId="3F441417" w14:textId="324261CC" w:rsidR="00044D1A" w:rsidRDefault="00044D1A">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_Toc131284504 \h </w:instrText>
      </w:r>
      <w:r>
        <w:rPr>
          <w:noProof/>
        </w:rPr>
      </w:r>
      <w:r>
        <w:rPr>
          <w:noProof/>
        </w:rPr>
        <w:fldChar w:fldCharType="separate"/>
      </w:r>
      <w:r>
        <w:rPr>
          <w:noProof/>
        </w:rPr>
        <w:t>159</w:t>
      </w:r>
      <w:r>
        <w:rPr>
          <w:noProof/>
        </w:rPr>
        <w:fldChar w:fldCharType="end"/>
      </w:r>
    </w:p>
    <w:p w14:paraId="31C38807" w14:textId="60FD6C29" w:rsidR="00044D1A" w:rsidRDefault="00044D1A">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_Toc131284505 \h </w:instrText>
      </w:r>
      <w:r>
        <w:rPr>
          <w:noProof/>
        </w:rPr>
      </w:r>
      <w:r>
        <w:rPr>
          <w:noProof/>
        </w:rPr>
        <w:fldChar w:fldCharType="separate"/>
      </w:r>
      <w:r>
        <w:rPr>
          <w:noProof/>
        </w:rPr>
        <w:t>159</w:t>
      </w:r>
      <w:r>
        <w:rPr>
          <w:noProof/>
        </w:rPr>
        <w:fldChar w:fldCharType="end"/>
      </w:r>
    </w:p>
    <w:p w14:paraId="35464DEF" w14:textId="76610103" w:rsidR="00044D1A" w:rsidRDefault="00044D1A">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_Toc131284506 \h </w:instrText>
      </w:r>
      <w:r>
        <w:rPr>
          <w:noProof/>
        </w:rPr>
      </w:r>
      <w:r>
        <w:rPr>
          <w:noProof/>
        </w:rPr>
        <w:fldChar w:fldCharType="separate"/>
      </w:r>
      <w:r>
        <w:rPr>
          <w:noProof/>
        </w:rPr>
        <w:t>159</w:t>
      </w:r>
      <w:r>
        <w:rPr>
          <w:noProof/>
        </w:rPr>
        <w:fldChar w:fldCharType="end"/>
      </w:r>
    </w:p>
    <w:p w14:paraId="6528980C" w14:textId="442D7D8B" w:rsidR="00044D1A" w:rsidRDefault="00044D1A">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_Toc131284507 \h </w:instrText>
      </w:r>
      <w:r>
        <w:rPr>
          <w:noProof/>
        </w:rPr>
      </w:r>
      <w:r>
        <w:rPr>
          <w:noProof/>
        </w:rPr>
        <w:fldChar w:fldCharType="separate"/>
      </w:r>
      <w:r>
        <w:rPr>
          <w:noProof/>
        </w:rPr>
        <w:t>160</w:t>
      </w:r>
      <w:r>
        <w:rPr>
          <w:noProof/>
        </w:rPr>
        <w:fldChar w:fldCharType="end"/>
      </w:r>
    </w:p>
    <w:p w14:paraId="615DF679" w14:textId="1EF6B00A" w:rsidR="00044D1A" w:rsidRDefault="00044D1A">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_Toc131284508 \h </w:instrText>
      </w:r>
      <w:r>
        <w:rPr>
          <w:noProof/>
        </w:rPr>
      </w:r>
      <w:r>
        <w:rPr>
          <w:noProof/>
        </w:rPr>
        <w:fldChar w:fldCharType="separate"/>
      </w:r>
      <w:r>
        <w:rPr>
          <w:noProof/>
        </w:rPr>
        <w:t>163</w:t>
      </w:r>
      <w:r>
        <w:rPr>
          <w:noProof/>
        </w:rPr>
        <w:fldChar w:fldCharType="end"/>
      </w:r>
    </w:p>
    <w:p w14:paraId="6CC5724C" w14:textId="43781203" w:rsidR="00044D1A" w:rsidRDefault="00044D1A">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_Toc131284509 \h </w:instrText>
      </w:r>
      <w:r>
        <w:rPr>
          <w:noProof/>
        </w:rPr>
      </w:r>
      <w:r>
        <w:rPr>
          <w:noProof/>
        </w:rPr>
        <w:fldChar w:fldCharType="separate"/>
      </w:r>
      <w:r>
        <w:rPr>
          <w:noProof/>
        </w:rPr>
        <w:t>163</w:t>
      </w:r>
      <w:r>
        <w:rPr>
          <w:noProof/>
        </w:rPr>
        <w:fldChar w:fldCharType="end"/>
      </w:r>
    </w:p>
    <w:p w14:paraId="6DBEAE7D" w14:textId="55FB178E" w:rsidR="00044D1A" w:rsidRDefault="00044D1A">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_Toc131284510 \h </w:instrText>
      </w:r>
      <w:r>
        <w:rPr>
          <w:noProof/>
        </w:rPr>
      </w:r>
      <w:r>
        <w:rPr>
          <w:noProof/>
        </w:rPr>
        <w:fldChar w:fldCharType="separate"/>
      </w:r>
      <w:r>
        <w:rPr>
          <w:noProof/>
        </w:rPr>
        <w:t>163</w:t>
      </w:r>
      <w:r>
        <w:rPr>
          <w:noProof/>
        </w:rPr>
        <w:fldChar w:fldCharType="end"/>
      </w:r>
    </w:p>
    <w:p w14:paraId="4738EC5E" w14:textId="109116D0" w:rsidR="00044D1A" w:rsidRDefault="00044D1A">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_Toc131284511 \h </w:instrText>
      </w:r>
      <w:r>
        <w:rPr>
          <w:noProof/>
        </w:rPr>
      </w:r>
      <w:r>
        <w:rPr>
          <w:noProof/>
        </w:rPr>
        <w:fldChar w:fldCharType="separate"/>
      </w:r>
      <w:r>
        <w:rPr>
          <w:noProof/>
        </w:rPr>
        <w:t>163</w:t>
      </w:r>
      <w:r>
        <w:rPr>
          <w:noProof/>
        </w:rPr>
        <w:fldChar w:fldCharType="end"/>
      </w:r>
    </w:p>
    <w:p w14:paraId="6DD0AED5" w14:textId="6574AB66" w:rsidR="00044D1A" w:rsidRDefault="00044D1A">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_Toc131284512 \h </w:instrText>
      </w:r>
      <w:r>
        <w:rPr>
          <w:noProof/>
        </w:rPr>
      </w:r>
      <w:r>
        <w:rPr>
          <w:noProof/>
        </w:rPr>
        <w:fldChar w:fldCharType="separate"/>
      </w:r>
      <w:r>
        <w:rPr>
          <w:noProof/>
        </w:rPr>
        <w:t>163</w:t>
      </w:r>
      <w:r>
        <w:rPr>
          <w:noProof/>
        </w:rPr>
        <w:fldChar w:fldCharType="end"/>
      </w:r>
    </w:p>
    <w:p w14:paraId="79D015AA" w14:textId="59F02C01" w:rsidR="00044D1A" w:rsidRDefault="00044D1A">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_Toc131284513 \h </w:instrText>
      </w:r>
      <w:r>
        <w:rPr>
          <w:noProof/>
        </w:rPr>
      </w:r>
      <w:r>
        <w:rPr>
          <w:noProof/>
        </w:rPr>
        <w:fldChar w:fldCharType="separate"/>
      </w:r>
      <w:r>
        <w:rPr>
          <w:noProof/>
        </w:rPr>
        <w:t>163</w:t>
      </w:r>
      <w:r>
        <w:rPr>
          <w:noProof/>
        </w:rPr>
        <w:fldChar w:fldCharType="end"/>
      </w:r>
    </w:p>
    <w:p w14:paraId="3EDC175D" w14:textId="6EBDCF4D" w:rsidR="00044D1A" w:rsidRDefault="00044D1A">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_Toc131284514 \h </w:instrText>
      </w:r>
      <w:r>
        <w:rPr>
          <w:noProof/>
        </w:rPr>
      </w:r>
      <w:r>
        <w:rPr>
          <w:noProof/>
        </w:rPr>
        <w:fldChar w:fldCharType="separate"/>
      </w:r>
      <w:r>
        <w:rPr>
          <w:noProof/>
        </w:rPr>
        <w:t>163</w:t>
      </w:r>
      <w:r>
        <w:rPr>
          <w:noProof/>
        </w:rPr>
        <w:fldChar w:fldCharType="end"/>
      </w:r>
    </w:p>
    <w:p w14:paraId="1C792753" w14:textId="160D504F" w:rsidR="00044D1A" w:rsidRDefault="00044D1A">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_Toc131284515 \h </w:instrText>
      </w:r>
      <w:r>
        <w:rPr>
          <w:noProof/>
        </w:rPr>
      </w:r>
      <w:r>
        <w:rPr>
          <w:noProof/>
        </w:rPr>
        <w:fldChar w:fldCharType="separate"/>
      </w:r>
      <w:r>
        <w:rPr>
          <w:noProof/>
        </w:rPr>
        <w:t>163</w:t>
      </w:r>
      <w:r>
        <w:rPr>
          <w:noProof/>
        </w:rPr>
        <w:fldChar w:fldCharType="end"/>
      </w:r>
    </w:p>
    <w:p w14:paraId="6EE65B23" w14:textId="3A6B4669" w:rsidR="00044D1A" w:rsidRDefault="00044D1A">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_Toc131284516 \h </w:instrText>
      </w:r>
      <w:r>
        <w:rPr>
          <w:noProof/>
        </w:rPr>
      </w:r>
      <w:r>
        <w:rPr>
          <w:noProof/>
        </w:rPr>
        <w:fldChar w:fldCharType="separate"/>
      </w:r>
      <w:r>
        <w:rPr>
          <w:noProof/>
        </w:rPr>
        <w:t>163</w:t>
      </w:r>
      <w:r>
        <w:rPr>
          <w:noProof/>
        </w:rPr>
        <w:fldChar w:fldCharType="end"/>
      </w:r>
    </w:p>
    <w:p w14:paraId="16435291" w14:textId="1897B07A" w:rsidR="00044D1A" w:rsidRDefault="00044D1A">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_Toc131284517 \h </w:instrText>
      </w:r>
      <w:r>
        <w:rPr>
          <w:noProof/>
        </w:rPr>
      </w:r>
      <w:r>
        <w:rPr>
          <w:noProof/>
        </w:rPr>
        <w:fldChar w:fldCharType="separate"/>
      </w:r>
      <w:r>
        <w:rPr>
          <w:noProof/>
        </w:rPr>
        <w:t>163</w:t>
      </w:r>
      <w:r>
        <w:rPr>
          <w:noProof/>
        </w:rPr>
        <w:fldChar w:fldCharType="end"/>
      </w:r>
    </w:p>
    <w:p w14:paraId="2FC33A1A" w14:textId="38C9C2A7" w:rsidR="00044D1A" w:rsidRDefault="00044D1A">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_Toc131284518 \h </w:instrText>
      </w:r>
      <w:r>
        <w:rPr>
          <w:noProof/>
        </w:rPr>
      </w:r>
      <w:r>
        <w:rPr>
          <w:noProof/>
        </w:rPr>
        <w:fldChar w:fldCharType="separate"/>
      </w:r>
      <w:r>
        <w:rPr>
          <w:noProof/>
        </w:rPr>
        <w:t>168</w:t>
      </w:r>
      <w:r>
        <w:rPr>
          <w:noProof/>
        </w:rPr>
        <w:fldChar w:fldCharType="end"/>
      </w:r>
    </w:p>
    <w:p w14:paraId="6F98BE7A" w14:textId="790A72DD" w:rsidR="00044D1A" w:rsidRDefault="00044D1A">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_Toc131284519 \h </w:instrText>
      </w:r>
      <w:r>
        <w:rPr>
          <w:noProof/>
        </w:rPr>
      </w:r>
      <w:r>
        <w:rPr>
          <w:noProof/>
        </w:rPr>
        <w:fldChar w:fldCharType="separate"/>
      </w:r>
      <w:r>
        <w:rPr>
          <w:noProof/>
        </w:rPr>
        <w:t>168</w:t>
      </w:r>
      <w:r>
        <w:rPr>
          <w:noProof/>
        </w:rPr>
        <w:fldChar w:fldCharType="end"/>
      </w:r>
    </w:p>
    <w:p w14:paraId="51D02FA7" w14:textId="0D960E74" w:rsidR="00044D1A" w:rsidRDefault="00044D1A">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_Toc131284520 \h </w:instrText>
      </w:r>
      <w:r>
        <w:rPr>
          <w:noProof/>
        </w:rPr>
      </w:r>
      <w:r>
        <w:rPr>
          <w:noProof/>
        </w:rPr>
        <w:fldChar w:fldCharType="separate"/>
      </w:r>
      <w:r>
        <w:rPr>
          <w:noProof/>
        </w:rPr>
        <w:t>175</w:t>
      </w:r>
      <w:r>
        <w:rPr>
          <w:noProof/>
        </w:rPr>
        <w:fldChar w:fldCharType="end"/>
      </w:r>
    </w:p>
    <w:p w14:paraId="3AC0F1B6" w14:textId="72B645B5" w:rsidR="00044D1A" w:rsidRDefault="00044D1A">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_Toc131284521 \h </w:instrText>
      </w:r>
      <w:r>
        <w:rPr>
          <w:noProof/>
        </w:rPr>
      </w:r>
      <w:r>
        <w:rPr>
          <w:noProof/>
        </w:rPr>
        <w:fldChar w:fldCharType="separate"/>
      </w:r>
      <w:r>
        <w:rPr>
          <w:noProof/>
        </w:rPr>
        <w:t>175</w:t>
      </w:r>
      <w:r>
        <w:rPr>
          <w:noProof/>
        </w:rPr>
        <w:fldChar w:fldCharType="end"/>
      </w:r>
    </w:p>
    <w:p w14:paraId="17059701" w14:textId="7553A3D4" w:rsidR="00044D1A" w:rsidRDefault="00044D1A">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_Toc131284522 \h </w:instrText>
      </w:r>
      <w:r>
        <w:rPr>
          <w:noProof/>
        </w:rPr>
      </w:r>
      <w:r>
        <w:rPr>
          <w:noProof/>
        </w:rPr>
        <w:fldChar w:fldCharType="separate"/>
      </w:r>
      <w:r>
        <w:rPr>
          <w:noProof/>
        </w:rPr>
        <w:t>175</w:t>
      </w:r>
      <w:r>
        <w:rPr>
          <w:noProof/>
        </w:rPr>
        <w:fldChar w:fldCharType="end"/>
      </w:r>
    </w:p>
    <w:p w14:paraId="4C7ECA91" w14:textId="16B4DD00" w:rsidR="00044D1A" w:rsidRDefault="00044D1A">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_Toc131284523 \h </w:instrText>
      </w:r>
      <w:r>
        <w:rPr>
          <w:noProof/>
        </w:rPr>
      </w:r>
      <w:r>
        <w:rPr>
          <w:noProof/>
        </w:rPr>
        <w:fldChar w:fldCharType="separate"/>
      </w:r>
      <w:r>
        <w:rPr>
          <w:noProof/>
        </w:rPr>
        <w:t>175</w:t>
      </w:r>
      <w:r>
        <w:rPr>
          <w:noProof/>
        </w:rPr>
        <w:fldChar w:fldCharType="end"/>
      </w:r>
    </w:p>
    <w:p w14:paraId="372E0846" w14:textId="67844F09" w:rsidR="00044D1A" w:rsidRDefault="00044D1A">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_Toc131284524 \h </w:instrText>
      </w:r>
      <w:r>
        <w:rPr>
          <w:noProof/>
        </w:rPr>
      </w:r>
      <w:r>
        <w:rPr>
          <w:noProof/>
        </w:rPr>
        <w:fldChar w:fldCharType="separate"/>
      </w:r>
      <w:r>
        <w:rPr>
          <w:noProof/>
        </w:rPr>
        <w:t>189</w:t>
      </w:r>
      <w:r>
        <w:rPr>
          <w:noProof/>
        </w:rPr>
        <w:fldChar w:fldCharType="end"/>
      </w:r>
    </w:p>
    <w:p w14:paraId="7C0038F9" w14:textId="5F16D5B1" w:rsidR="00044D1A" w:rsidRDefault="00044D1A">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_Toc131284525 \h </w:instrText>
      </w:r>
      <w:r>
        <w:rPr>
          <w:noProof/>
        </w:rPr>
      </w:r>
      <w:r>
        <w:rPr>
          <w:noProof/>
        </w:rPr>
        <w:fldChar w:fldCharType="separate"/>
      </w:r>
      <w:r>
        <w:rPr>
          <w:noProof/>
        </w:rPr>
        <w:t>189</w:t>
      </w:r>
      <w:r>
        <w:rPr>
          <w:noProof/>
        </w:rPr>
        <w:fldChar w:fldCharType="end"/>
      </w:r>
    </w:p>
    <w:p w14:paraId="2F96969A" w14:textId="1A716906" w:rsidR="00044D1A" w:rsidRDefault="00044D1A">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_Toc131284526 \h </w:instrText>
      </w:r>
      <w:r>
        <w:rPr>
          <w:noProof/>
        </w:rPr>
      </w:r>
      <w:r>
        <w:rPr>
          <w:noProof/>
        </w:rPr>
        <w:fldChar w:fldCharType="separate"/>
      </w:r>
      <w:r>
        <w:rPr>
          <w:noProof/>
        </w:rPr>
        <w:t>190</w:t>
      </w:r>
      <w:r>
        <w:rPr>
          <w:noProof/>
        </w:rPr>
        <w:fldChar w:fldCharType="end"/>
      </w:r>
    </w:p>
    <w:p w14:paraId="3F1C6C62" w14:textId="571C901B" w:rsidR="00044D1A" w:rsidRDefault="00044D1A">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_Toc131284527 \h </w:instrText>
      </w:r>
      <w:r>
        <w:rPr>
          <w:noProof/>
        </w:rPr>
      </w:r>
      <w:r>
        <w:rPr>
          <w:noProof/>
        </w:rPr>
        <w:fldChar w:fldCharType="separate"/>
      </w:r>
      <w:r>
        <w:rPr>
          <w:noProof/>
        </w:rPr>
        <w:t>190</w:t>
      </w:r>
      <w:r>
        <w:rPr>
          <w:noProof/>
        </w:rPr>
        <w:fldChar w:fldCharType="end"/>
      </w:r>
    </w:p>
    <w:p w14:paraId="4076CEA8" w14:textId="529A53CE" w:rsidR="00044D1A" w:rsidRDefault="00044D1A">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_Toc131284528 \h </w:instrText>
      </w:r>
      <w:r>
        <w:rPr>
          <w:noProof/>
        </w:rPr>
      </w:r>
      <w:r>
        <w:rPr>
          <w:noProof/>
        </w:rPr>
        <w:fldChar w:fldCharType="separate"/>
      </w:r>
      <w:r>
        <w:rPr>
          <w:noProof/>
        </w:rPr>
        <w:t>190</w:t>
      </w:r>
      <w:r>
        <w:rPr>
          <w:noProof/>
        </w:rPr>
        <w:fldChar w:fldCharType="end"/>
      </w:r>
    </w:p>
    <w:p w14:paraId="28E2E1D1" w14:textId="510E47A0" w:rsidR="00044D1A" w:rsidRDefault="00044D1A">
      <w:pPr>
        <w:pStyle w:val="TOC2"/>
        <w:rPr>
          <w:rFonts w:asciiTheme="minorHAnsi" w:eastAsiaTheme="minorEastAsia" w:hAnsiTheme="minorHAnsi" w:cstheme="minorBidi"/>
          <w:noProof/>
          <w:sz w:val="22"/>
          <w:szCs w:val="22"/>
          <w:lang w:eastAsia="en-GB"/>
        </w:rPr>
      </w:pPr>
      <w:r w:rsidRPr="00E03EB3">
        <w:rPr>
          <w:noProof/>
          <w:lang w:val="en-US"/>
        </w:rPr>
        <w:t>10.4</w:t>
      </w:r>
      <w:r>
        <w:rPr>
          <w:rFonts w:asciiTheme="minorHAnsi" w:eastAsiaTheme="minorEastAsia" w:hAnsiTheme="minorHAnsi" w:cstheme="minorBidi"/>
          <w:noProof/>
          <w:sz w:val="22"/>
          <w:szCs w:val="22"/>
          <w:lang w:eastAsia="en-GB"/>
        </w:rPr>
        <w:tab/>
      </w:r>
      <w:r w:rsidRPr="00E03EB3">
        <w:rPr>
          <w:noProof/>
          <w:lang w:val="en-US"/>
        </w:rPr>
        <w:t>MCData service configuration document</w:t>
      </w:r>
      <w:r>
        <w:rPr>
          <w:noProof/>
        </w:rPr>
        <w:tab/>
      </w:r>
      <w:r>
        <w:rPr>
          <w:noProof/>
        </w:rPr>
        <w:fldChar w:fldCharType="begin" w:fldLock="1"/>
      </w:r>
      <w:r>
        <w:rPr>
          <w:noProof/>
        </w:rPr>
        <w:instrText xml:space="preserve"> PAGEREF _Toc131284529 \h </w:instrText>
      </w:r>
      <w:r>
        <w:rPr>
          <w:noProof/>
        </w:rPr>
      </w:r>
      <w:r>
        <w:rPr>
          <w:noProof/>
        </w:rPr>
        <w:fldChar w:fldCharType="separate"/>
      </w:r>
      <w:r>
        <w:rPr>
          <w:noProof/>
        </w:rPr>
        <w:t>190</w:t>
      </w:r>
      <w:r>
        <w:rPr>
          <w:noProof/>
        </w:rPr>
        <w:fldChar w:fldCharType="end"/>
      </w:r>
    </w:p>
    <w:p w14:paraId="22FDE026" w14:textId="6C93515F" w:rsidR="00044D1A" w:rsidRDefault="00044D1A">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_Toc131284530 \h </w:instrText>
      </w:r>
      <w:r>
        <w:rPr>
          <w:noProof/>
        </w:rPr>
      </w:r>
      <w:r>
        <w:rPr>
          <w:noProof/>
        </w:rPr>
        <w:fldChar w:fldCharType="separate"/>
      </w:r>
      <w:r>
        <w:rPr>
          <w:noProof/>
        </w:rPr>
        <w:t>190</w:t>
      </w:r>
      <w:r>
        <w:rPr>
          <w:noProof/>
        </w:rPr>
        <w:fldChar w:fldCharType="end"/>
      </w:r>
    </w:p>
    <w:p w14:paraId="008CE7C0" w14:textId="0ECF0353" w:rsidR="00044D1A" w:rsidRDefault="00044D1A">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_Toc131284531 \h </w:instrText>
      </w:r>
      <w:r>
        <w:rPr>
          <w:noProof/>
        </w:rPr>
      </w:r>
      <w:r>
        <w:rPr>
          <w:noProof/>
        </w:rPr>
        <w:fldChar w:fldCharType="separate"/>
      </w:r>
      <w:r>
        <w:rPr>
          <w:noProof/>
        </w:rPr>
        <w:t>190</w:t>
      </w:r>
      <w:r>
        <w:rPr>
          <w:noProof/>
        </w:rPr>
        <w:fldChar w:fldCharType="end"/>
      </w:r>
    </w:p>
    <w:p w14:paraId="38A37157" w14:textId="747F76DB" w:rsidR="00044D1A" w:rsidRDefault="00044D1A">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_Toc131284532 \h </w:instrText>
      </w:r>
      <w:r>
        <w:rPr>
          <w:noProof/>
        </w:rPr>
      </w:r>
      <w:r>
        <w:rPr>
          <w:noProof/>
        </w:rPr>
        <w:fldChar w:fldCharType="separate"/>
      </w:r>
      <w:r>
        <w:rPr>
          <w:noProof/>
        </w:rPr>
        <w:t>190</w:t>
      </w:r>
      <w:r>
        <w:rPr>
          <w:noProof/>
        </w:rPr>
        <w:fldChar w:fldCharType="end"/>
      </w:r>
    </w:p>
    <w:p w14:paraId="713FE01C" w14:textId="574E25BE" w:rsidR="00044D1A" w:rsidRDefault="00044D1A">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_Toc131284533 \h </w:instrText>
      </w:r>
      <w:r>
        <w:rPr>
          <w:noProof/>
        </w:rPr>
      </w:r>
      <w:r>
        <w:rPr>
          <w:noProof/>
        </w:rPr>
        <w:fldChar w:fldCharType="separate"/>
      </w:r>
      <w:r>
        <w:rPr>
          <w:noProof/>
        </w:rPr>
        <w:t>192</w:t>
      </w:r>
      <w:r>
        <w:rPr>
          <w:noProof/>
        </w:rPr>
        <w:fldChar w:fldCharType="end"/>
      </w:r>
    </w:p>
    <w:p w14:paraId="3A857EBE" w14:textId="6C52522C" w:rsidR="00044D1A" w:rsidRDefault="00044D1A">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_Toc131284534 \h </w:instrText>
      </w:r>
      <w:r>
        <w:rPr>
          <w:noProof/>
        </w:rPr>
      </w:r>
      <w:r>
        <w:rPr>
          <w:noProof/>
        </w:rPr>
        <w:fldChar w:fldCharType="separate"/>
      </w:r>
      <w:r>
        <w:rPr>
          <w:noProof/>
        </w:rPr>
        <w:t>192</w:t>
      </w:r>
      <w:r>
        <w:rPr>
          <w:noProof/>
        </w:rPr>
        <w:fldChar w:fldCharType="end"/>
      </w:r>
    </w:p>
    <w:p w14:paraId="2E5C2082" w14:textId="0775642E" w:rsidR="00044D1A" w:rsidRDefault="00044D1A">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_Toc131284535 \h </w:instrText>
      </w:r>
      <w:r>
        <w:rPr>
          <w:noProof/>
        </w:rPr>
      </w:r>
      <w:r>
        <w:rPr>
          <w:noProof/>
        </w:rPr>
        <w:fldChar w:fldCharType="separate"/>
      </w:r>
      <w:r>
        <w:rPr>
          <w:noProof/>
        </w:rPr>
        <w:t>195</w:t>
      </w:r>
      <w:r>
        <w:rPr>
          <w:noProof/>
        </w:rPr>
        <w:fldChar w:fldCharType="end"/>
      </w:r>
    </w:p>
    <w:p w14:paraId="1F57DAC5" w14:textId="50A85048" w:rsidR="00044D1A" w:rsidRDefault="00044D1A">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_Toc131284536 \h </w:instrText>
      </w:r>
      <w:r>
        <w:rPr>
          <w:noProof/>
        </w:rPr>
      </w:r>
      <w:r>
        <w:rPr>
          <w:noProof/>
        </w:rPr>
        <w:fldChar w:fldCharType="separate"/>
      </w:r>
      <w:r>
        <w:rPr>
          <w:noProof/>
        </w:rPr>
        <w:t>195</w:t>
      </w:r>
      <w:r>
        <w:rPr>
          <w:noProof/>
        </w:rPr>
        <w:fldChar w:fldCharType="end"/>
      </w:r>
    </w:p>
    <w:p w14:paraId="08706C3F" w14:textId="066CD88B" w:rsidR="00044D1A" w:rsidRDefault="00044D1A">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_Toc131284537 \h </w:instrText>
      </w:r>
      <w:r>
        <w:rPr>
          <w:noProof/>
        </w:rPr>
      </w:r>
      <w:r>
        <w:rPr>
          <w:noProof/>
        </w:rPr>
        <w:fldChar w:fldCharType="separate"/>
      </w:r>
      <w:r>
        <w:rPr>
          <w:noProof/>
        </w:rPr>
        <w:t>195</w:t>
      </w:r>
      <w:r>
        <w:rPr>
          <w:noProof/>
        </w:rPr>
        <w:fldChar w:fldCharType="end"/>
      </w:r>
    </w:p>
    <w:p w14:paraId="5BF55499" w14:textId="14AA7284" w:rsidR="00044D1A" w:rsidRDefault="00044D1A">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_Toc131284538 \h </w:instrText>
      </w:r>
      <w:r>
        <w:rPr>
          <w:noProof/>
        </w:rPr>
      </w:r>
      <w:r>
        <w:rPr>
          <w:noProof/>
        </w:rPr>
        <w:fldChar w:fldCharType="separate"/>
      </w:r>
      <w:r>
        <w:rPr>
          <w:noProof/>
        </w:rPr>
        <w:t>197</w:t>
      </w:r>
      <w:r>
        <w:rPr>
          <w:noProof/>
        </w:rPr>
        <w:fldChar w:fldCharType="end"/>
      </w:r>
    </w:p>
    <w:p w14:paraId="6DBB55C2" w14:textId="7FD69BB0" w:rsidR="00044D1A" w:rsidRDefault="00044D1A">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_Toc131284539 \h </w:instrText>
      </w:r>
      <w:r>
        <w:rPr>
          <w:noProof/>
        </w:rPr>
      </w:r>
      <w:r>
        <w:rPr>
          <w:noProof/>
        </w:rPr>
        <w:fldChar w:fldCharType="separate"/>
      </w:r>
      <w:r>
        <w:rPr>
          <w:noProof/>
        </w:rPr>
        <w:t>199</w:t>
      </w:r>
      <w:r>
        <w:rPr>
          <w:noProof/>
        </w:rPr>
        <w:fldChar w:fldCharType="end"/>
      </w:r>
    </w:p>
    <w:p w14:paraId="46D5EE0F" w14:textId="4156BA47" w:rsidR="00044D1A" w:rsidRDefault="00044D1A">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_Toc131284540 \h </w:instrText>
      </w:r>
      <w:r>
        <w:rPr>
          <w:noProof/>
        </w:rPr>
      </w:r>
      <w:r>
        <w:rPr>
          <w:noProof/>
        </w:rPr>
        <w:fldChar w:fldCharType="separate"/>
      </w:r>
      <w:r>
        <w:rPr>
          <w:noProof/>
        </w:rPr>
        <w:t>199</w:t>
      </w:r>
      <w:r>
        <w:rPr>
          <w:noProof/>
        </w:rPr>
        <w:fldChar w:fldCharType="end"/>
      </w:r>
    </w:p>
    <w:p w14:paraId="181A9596" w14:textId="647086B7" w:rsidR="00044D1A" w:rsidRDefault="00044D1A">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_Toc131284541 \h </w:instrText>
      </w:r>
      <w:r>
        <w:rPr>
          <w:noProof/>
        </w:rPr>
      </w:r>
      <w:r>
        <w:rPr>
          <w:noProof/>
        </w:rPr>
        <w:fldChar w:fldCharType="separate"/>
      </w:r>
      <w:r>
        <w:rPr>
          <w:noProof/>
        </w:rPr>
        <w:t>199</w:t>
      </w:r>
      <w:r>
        <w:rPr>
          <w:noProof/>
        </w:rPr>
        <w:fldChar w:fldCharType="end"/>
      </w:r>
    </w:p>
    <w:p w14:paraId="4EE950B1" w14:textId="33FAA682" w:rsidR="00044D1A" w:rsidRDefault="00044D1A">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_Toc131284542 \h </w:instrText>
      </w:r>
      <w:r>
        <w:rPr>
          <w:noProof/>
        </w:rPr>
      </w:r>
      <w:r>
        <w:rPr>
          <w:noProof/>
        </w:rPr>
        <w:fldChar w:fldCharType="separate"/>
      </w:r>
      <w:r>
        <w:rPr>
          <w:noProof/>
        </w:rPr>
        <w:t>199</w:t>
      </w:r>
      <w:r>
        <w:rPr>
          <w:noProof/>
        </w:rPr>
        <w:fldChar w:fldCharType="end"/>
      </w:r>
    </w:p>
    <w:p w14:paraId="67C96ECA" w14:textId="21128D57" w:rsidR="00044D1A" w:rsidRDefault="00044D1A">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_Toc131284543 \h </w:instrText>
      </w:r>
      <w:r>
        <w:rPr>
          <w:noProof/>
        </w:rPr>
      </w:r>
      <w:r>
        <w:rPr>
          <w:noProof/>
        </w:rPr>
        <w:fldChar w:fldCharType="separate"/>
      </w:r>
      <w:r>
        <w:rPr>
          <w:noProof/>
        </w:rPr>
        <w:t>199</w:t>
      </w:r>
      <w:r>
        <w:rPr>
          <w:noProof/>
        </w:rPr>
        <w:fldChar w:fldCharType="end"/>
      </w:r>
    </w:p>
    <w:p w14:paraId="35AC2914" w14:textId="1EE100D7" w:rsidR="00044D1A" w:rsidRDefault="00044D1A" w:rsidP="00044D1A">
      <w:pPr>
        <w:pStyle w:val="TOC8"/>
        <w:rPr>
          <w:rFonts w:asciiTheme="minorHAnsi" w:eastAsiaTheme="minorEastAsia" w:hAnsiTheme="minorHAnsi" w:cstheme="minorBidi"/>
          <w:b w:val="0"/>
          <w:noProof/>
          <w:szCs w:val="22"/>
          <w:lang w:eastAsia="en-GB"/>
        </w:rPr>
      </w:pPr>
      <w:r>
        <w:rPr>
          <w:noProof/>
        </w:rPr>
        <w:lastRenderedPageBreak/>
        <w:t>Annex A (informative): Signalling flows</w:t>
      </w:r>
      <w:r>
        <w:rPr>
          <w:noProof/>
        </w:rPr>
        <w:tab/>
      </w:r>
      <w:r>
        <w:rPr>
          <w:noProof/>
        </w:rPr>
        <w:fldChar w:fldCharType="begin" w:fldLock="1"/>
      </w:r>
      <w:r>
        <w:rPr>
          <w:noProof/>
        </w:rPr>
        <w:instrText xml:space="preserve"> PAGEREF _Toc131284544 \h </w:instrText>
      </w:r>
      <w:r>
        <w:rPr>
          <w:noProof/>
        </w:rPr>
      </w:r>
      <w:r>
        <w:rPr>
          <w:noProof/>
        </w:rPr>
        <w:fldChar w:fldCharType="separate"/>
      </w:r>
      <w:r>
        <w:rPr>
          <w:noProof/>
        </w:rPr>
        <w:t>200</w:t>
      </w:r>
      <w:r>
        <w:rPr>
          <w:noProof/>
        </w:rPr>
        <w:fldChar w:fldCharType="end"/>
      </w:r>
    </w:p>
    <w:p w14:paraId="28B0BB1C" w14:textId="6B6A4F29" w:rsidR="00044D1A" w:rsidRDefault="00044D1A">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_Toc131284545 \h </w:instrText>
      </w:r>
      <w:r>
        <w:rPr>
          <w:noProof/>
        </w:rPr>
      </w:r>
      <w:r>
        <w:rPr>
          <w:noProof/>
        </w:rPr>
        <w:fldChar w:fldCharType="separate"/>
      </w:r>
      <w:r>
        <w:rPr>
          <w:noProof/>
        </w:rPr>
        <w:t>200</w:t>
      </w:r>
      <w:r>
        <w:rPr>
          <w:noProof/>
        </w:rPr>
        <w:fldChar w:fldCharType="end"/>
      </w:r>
    </w:p>
    <w:p w14:paraId="1F06E8A8" w14:textId="761D42E0" w:rsidR="00044D1A" w:rsidRDefault="00044D1A">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_Toc131284546 \h </w:instrText>
      </w:r>
      <w:r>
        <w:rPr>
          <w:noProof/>
        </w:rPr>
      </w:r>
      <w:r>
        <w:rPr>
          <w:noProof/>
        </w:rPr>
        <w:fldChar w:fldCharType="separate"/>
      </w:r>
      <w:r>
        <w:rPr>
          <w:noProof/>
        </w:rPr>
        <w:t>200</w:t>
      </w:r>
      <w:r>
        <w:rPr>
          <w:noProof/>
        </w:rPr>
        <w:fldChar w:fldCharType="end"/>
      </w:r>
    </w:p>
    <w:p w14:paraId="67183372" w14:textId="24BA8481" w:rsidR="00044D1A" w:rsidRDefault="00044D1A">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_Toc131284547 \h </w:instrText>
      </w:r>
      <w:r>
        <w:rPr>
          <w:noProof/>
        </w:rPr>
      </w:r>
      <w:r>
        <w:rPr>
          <w:noProof/>
        </w:rPr>
        <w:fldChar w:fldCharType="separate"/>
      </w:r>
      <w:r>
        <w:rPr>
          <w:noProof/>
        </w:rPr>
        <w:t>200</w:t>
      </w:r>
      <w:r>
        <w:rPr>
          <w:noProof/>
        </w:rPr>
        <w:fldChar w:fldCharType="end"/>
      </w:r>
    </w:p>
    <w:p w14:paraId="267A8205" w14:textId="118965C3" w:rsidR="00044D1A" w:rsidRDefault="00044D1A">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_Toc131284548 \h </w:instrText>
      </w:r>
      <w:r>
        <w:rPr>
          <w:noProof/>
        </w:rPr>
      </w:r>
      <w:r>
        <w:rPr>
          <w:noProof/>
        </w:rPr>
        <w:fldChar w:fldCharType="separate"/>
      </w:r>
      <w:r>
        <w:rPr>
          <w:noProof/>
        </w:rPr>
        <w:t>205</w:t>
      </w:r>
      <w:r>
        <w:rPr>
          <w:noProof/>
        </w:rPr>
        <w:fldChar w:fldCharType="end"/>
      </w:r>
    </w:p>
    <w:p w14:paraId="44DAB8FB" w14:textId="32B9DD3F" w:rsidR="00044D1A" w:rsidRDefault="00044D1A">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_Toc131284549 \h </w:instrText>
      </w:r>
      <w:r>
        <w:rPr>
          <w:noProof/>
        </w:rPr>
      </w:r>
      <w:r>
        <w:rPr>
          <w:noProof/>
        </w:rPr>
        <w:fldChar w:fldCharType="separate"/>
      </w:r>
      <w:r>
        <w:rPr>
          <w:noProof/>
        </w:rPr>
        <w:t>218</w:t>
      </w:r>
      <w:r>
        <w:rPr>
          <w:noProof/>
        </w:rPr>
        <w:fldChar w:fldCharType="end"/>
      </w:r>
    </w:p>
    <w:p w14:paraId="15F753BF" w14:textId="39B728B3" w:rsidR="00044D1A" w:rsidRDefault="00044D1A" w:rsidP="00044D1A">
      <w:pPr>
        <w:pStyle w:val="TOC8"/>
        <w:rPr>
          <w:rFonts w:asciiTheme="minorHAnsi" w:eastAsiaTheme="minorEastAsia" w:hAnsiTheme="minorHAnsi" w:cstheme="minorBid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_Toc131284550 \h </w:instrText>
      </w:r>
      <w:r>
        <w:rPr>
          <w:noProof/>
        </w:rPr>
      </w:r>
      <w:r>
        <w:rPr>
          <w:noProof/>
        </w:rPr>
        <w:fldChar w:fldCharType="separate"/>
      </w:r>
      <w:r>
        <w:rPr>
          <w:noProof/>
        </w:rPr>
        <w:t>225</w:t>
      </w:r>
      <w:r>
        <w:rPr>
          <w:noProof/>
        </w:rPr>
        <w:fldChar w:fldCharType="end"/>
      </w:r>
    </w:p>
    <w:p w14:paraId="4C5482B4" w14:textId="475F9006" w:rsidR="00044D1A" w:rsidRDefault="00044D1A">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_Toc131284551 \h </w:instrText>
      </w:r>
      <w:r>
        <w:rPr>
          <w:noProof/>
        </w:rPr>
      </w:r>
      <w:r>
        <w:rPr>
          <w:noProof/>
        </w:rPr>
        <w:fldChar w:fldCharType="separate"/>
      </w:r>
      <w:r>
        <w:rPr>
          <w:noProof/>
        </w:rPr>
        <w:t>225</w:t>
      </w:r>
      <w:r>
        <w:rPr>
          <w:noProof/>
        </w:rPr>
        <w:fldChar w:fldCharType="end"/>
      </w:r>
    </w:p>
    <w:p w14:paraId="612715B2" w14:textId="6DB2DB0E" w:rsidR="00044D1A" w:rsidRDefault="00044D1A">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_Toc131284552 \h </w:instrText>
      </w:r>
      <w:r>
        <w:rPr>
          <w:noProof/>
        </w:rPr>
      </w:r>
      <w:r>
        <w:rPr>
          <w:noProof/>
        </w:rPr>
        <w:fldChar w:fldCharType="separate"/>
      </w:r>
      <w:r>
        <w:rPr>
          <w:noProof/>
        </w:rPr>
        <w:t>225</w:t>
      </w:r>
      <w:r>
        <w:rPr>
          <w:noProof/>
        </w:rPr>
        <w:fldChar w:fldCharType="end"/>
      </w:r>
    </w:p>
    <w:p w14:paraId="3378337E" w14:textId="0E612A58" w:rsidR="00044D1A" w:rsidRDefault="00044D1A">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_Toc131284553 \h </w:instrText>
      </w:r>
      <w:r>
        <w:rPr>
          <w:noProof/>
        </w:rPr>
      </w:r>
      <w:r>
        <w:rPr>
          <w:noProof/>
        </w:rPr>
        <w:fldChar w:fldCharType="separate"/>
      </w:r>
      <w:r>
        <w:rPr>
          <w:noProof/>
        </w:rPr>
        <w:t>226</w:t>
      </w:r>
      <w:r>
        <w:rPr>
          <w:noProof/>
        </w:rPr>
        <w:fldChar w:fldCharType="end"/>
      </w:r>
    </w:p>
    <w:p w14:paraId="255C3CD8" w14:textId="5CAE2C70" w:rsidR="00044D1A" w:rsidRDefault="00044D1A">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_Toc131284554 \h </w:instrText>
      </w:r>
      <w:r>
        <w:rPr>
          <w:noProof/>
        </w:rPr>
      </w:r>
      <w:r>
        <w:rPr>
          <w:noProof/>
        </w:rPr>
        <w:fldChar w:fldCharType="separate"/>
      </w:r>
      <w:r>
        <w:rPr>
          <w:noProof/>
        </w:rPr>
        <w:t>228</w:t>
      </w:r>
      <w:r>
        <w:rPr>
          <w:noProof/>
        </w:rPr>
        <w:fldChar w:fldCharType="end"/>
      </w:r>
    </w:p>
    <w:p w14:paraId="5E96FCAA" w14:textId="35804E11" w:rsidR="00044D1A" w:rsidRDefault="00044D1A">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_Toc131284555 \h </w:instrText>
      </w:r>
      <w:r>
        <w:rPr>
          <w:noProof/>
        </w:rPr>
      </w:r>
      <w:r>
        <w:rPr>
          <w:noProof/>
        </w:rPr>
        <w:fldChar w:fldCharType="separate"/>
      </w:r>
      <w:r>
        <w:rPr>
          <w:noProof/>
        </w:rPr>
        <w:t>229</w:t>
      </w:r>
      <w:r>
        <w:rPr>
          <w:noProof/>
        </w:rPr>
        <w:fldChar w:fldCharType="end"/>
      </w:r>
    </w:p>
    <w:p w14:paraId="6167E990" w14:textId="24F089E8" w:rsidR="00044D1A" w:rsidRDefault="00044D1A">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_Toc131284556 \h </w:instrText>
      </w:r>
      <w:r>
        <w:rPr>
          <w:noProof/>
        </w:rPr>
      </w:r>
      <w:r>
        <w:rPr>
          <w:noProof/>
        </w:rPr>
        <w:fldChar w:fldCharType="separate"/>
      </w:r>
      <w:r>
        <w:rPr>
          <w:noProof/>
        </w:rPr>
        <w:t>231</w:t>
      </w:r>
      <w:r>
        <w:rPr>
          <w:noProof/>
        </w:rPr>
        <w:fldChar w:fldCharType="end"/>
      </w:r>
    </w:p>
    <w:p w14:paraId="6A78110D" w14:textId="5B8E379D" w:rsidR="00044D1A" w:rsidRDefault="00044D1A">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_Toc131284557 \h </w:instrText>
      </w:r>
      <w:r>
        <w:rPr>
          <w:noProof/>
        </w:rPr>
      </w:r>
      <w:r>
        <w:rPr>
          <w:noProof/>
        </w:rPr>
        <w:fldChar w:fldCharType="separate"/>
      </w:r>
      <w:r>
        <w:rPr>
          <w:noProof/>
        </w:rPr>
        <w:t>232</w:t>
      </w:r>
      <w:r>
        <w:rPr>
          <w:noProof/>
        </w:rPr>
        <w:fldChar w:fldCharType="end"/>
      </w:r>
    </w:p>
    <w:p w14:paraId="1B331477" w14:textId="248448D1" w:rsidR="00044D1A" w:rsidRDefault="00044D1A">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_Toc131284558 \h </w:instrText>
      </w:r>
      <w:r>
        <w:rPr>
          <w:noProof/>
        </w:rPr>
      </w:r>
      <w:r>
        <w:rPr>
          <w:noProof/>
        </w:rPr>
        <w:fldChar w:fldCharType="separate"/>
      </w:r>
      <w:r>
        <w:rPr>
          <w:noProof/>
        </w:rPr>
        <w:t>234</w:t>
      </w:r>
      <w:r>
        <w:rPr>
          <w:noProof/>
        </w:rPr>
        <w:fldChar w:fldCharType="end"/>
      </w:r>
    </w:p>
    <w:p w14:paraId="11A4CC8F" w14:textId="28D6ED74" w:rsidR="00044D1A" w:rsidRDefault="00044D1A">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_Toc131284559 \h </w:instrText>
      </w:r>
      <w:r>
        <w:rPr>
          <w:noProof/>
        </w:rPr>
      </w:r>
      <w:r>
        <w:rPr>
          <w:noProof/>
        </w:rPr>
        <w:fldChar w:fldCharType="separate"/>
      </w:r>
      <w:r>
        <w:rPr>
          <w:noProof/>
        </w:rPr>
        <w:t>236</w:t>
      </w:r>
      <w:r>
        <w:rPr>
          <w:noProof/>
        </w:rPr>
        <w:fldChar w:fldCharType="end"/>
      </w:r>
    </w:p>
    <w:p w14:paraId="7A484DAE" w14:textId="4E561AD4" w:rsidR="00044D1A" w:rsidRDefault="00044D1A">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_Toc131284560 \h </w:instrText>
      </w:r>
      <w:r>
        <w:rPr>
          <w:noProof/>
        </w:rPr>
      </w:r>
      <w:r>
        <w:rPr>
          <w:noProof/>
        </w:rPr>
        <w:fldChar w:fldCharType="separate"/>
      </w:r>
      <w:r>
        <w:rPr>
          <w:noProof/>
        </w:rPr>
        <w:t>237</w:t>
      </w:r>
      <w:r>
        <w:rPr>
          <w:noProof/>
        </w:rPr>
        <w:fldChar w:fldCharType="end"/>
      </w:r>
    </w:p>
    <w:p w14:paraId="42D91435" w14:textId="293D2404" w:rsidR="00044D1A" w:rsidRDefault="00044D1A">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_Toc131284561 \h </w:instrText>
      </w:r>
      <w:r>
        <w:rPr>
          <w:noProof/>
        </w:rPr>
      </w:r>
      <w:r>
        <w:rPr>
          <w:noProof/>
        </w:rPr>
        <w:fldChar w:fldCharType="separate"/>
      </w:r>
      <w:r>
        <w:rPr>
          <w:noProof/>
        </w:rPr>
        <w:t>239</w:t>
      </w:r>
      <w:r>
        <w:rPr>
          <w:noProof/>
        </w:rPr>
        <w:fldChar w:fldCharType="end"/>
      </w:r>
    </w:p>
    <w:p w14:paraId="1CE902CF" w14:textId="06DA9DA6" w:rsidR="00044D1A" w:rsidRDefault="00044D1A" w:rsidP="00044D1A">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_Toc131284562 \h </w:instrText>
      </w:r>
      <w:r>
        <w:rPr>
          <w:noProof/>
        </w:rPr>
      </w:r>
      <w:r>
        <w:rPr>
          <w:noProof/>
        </w:rPr>
        <w:fldChar w:fldCharType="separate"/>
      </w:r>
      <w:r>
        <w:rPr>
          <w:noProof/>
        </w:rPr>
        <w:t>240</w:t>
      </w:r>
      <w:r>
        <w:rPr>
          <w:noProof/>
        </w:rPr>
        <w:fldChar w:fldCharType="end"/>
      </w:r>
    </w:p>
    <w:p w14:paraId="321D729A" w14:textId="2EF21852" w:rsidR="00044D1A" w:rsidRDefault="00044D1A">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_Toc131284563 \h </w:instrText>
      </w:r>
      <w:r>
        <w:rPr>
          <w:noProof/>
        </w:rPr>
      </w:r>
      <w:r>
        <w:rPr>
          <w:noProof/>
        </w:rPr>
        <w:fldChar w:fldCharType="separate"/>
      </w:r>
      <w:r>
        <w:rPr>
          <w:noProof/>
        </w:rPr>
        <w:t>240</w:t>
      </w:r>
      <w:r>
        <w:rPr>
          <w:noProof/>
        </w:rPr>
        <w:fldChar w:fldCharType="end"/>
      </w:r>
    </w:p>
    <w:p w14:paraId="2EC248A6" w14:textId="49458C29" w:rsidR="00044D1A" w:rsidRDefault="00044D1A">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_Toc131284564 \h </w:instrText>
      </w:r>
      <w:r>
        <w:rPr>
          <w:noProof/>
        </w:rPr>
      </w:r>
      <w:r>
        <w:rPr>
          <w:noProof/>
        </w:rPr>
        <w:fldChar w:fldCharType="separate"/>
      </w:r>
      <w:r>
        <w:rPr>
          <w:noProof/>
        </w:rPr>
        <w:t>240</w:t>
      </w:r>
      <w:r>
        <w:rPr>
          <w:noProof/>
        </w:rPr>
        <w:fldChar w:fldCharType="end"/>
      </w:r>
    </w:p>
    <w:p w14:paraId="6E69E5D0" w14:textId="002C6DCF" w:rsidR="00044D1A" w:rsidRDefault="00044D1A">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_Toc131284565 \h </w:instrText>
      </w:r>
      <w:r>
        <w:rPr>
          <w:noProof/>
        </w:rPr>
      </w:r>
      <w:r>
        <w:rPr>
          <w:noProof/>
        </w:rPr>
        <w:fldChar w:fldCharType="separate"/>
      </w:r>
      <w:r>
        <w:rPr>
          <w:noProof/>
        </w:rPr>
        <w:t>241</w:t>
      </w:r>
      <w:r>
        <w:rPr>
          <w:noProof/>
        </w:rPr>
        <w:fldChar w:fldCharType="end"/>
      </w:r>
    </w:p>
    <w:p w14:paraId="6FA250C6" w14:textId="00719CB0" w:rsidR="00044D1A" w:rsidRDefault="00044D1A">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_Toc131284566 \h </w:instrText>
      </w:r>
      <w:r>
        <w:rPr>
          <w:noProof/>
        </w:rPr>
      </w:r>
      <w:r>
        <w:rPr>
          <w:noProof/>
        </w:rPr>
        <w:fldChar w:fldCharType="separate"/>
      </w:r>
      <w:r>
        <w:rPr>
          <w:noProof/>
        </w:rPr>
        <w:t>241</w:t>
      </w:r>
      <w:r>
        <w:rPr>
          <w:noProof/>
        </w:rPr>
        <w:fldChar w:fldCharType="end"/>
      </w:r>
    </w:p>
    <w:p w14:paraId="4101B1A4" w14:textId="4FD61C84" w:rsidR="00044D1A" w:rsidRDefault="00044D1A" w:rsidP="00044D1A">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_Toc131284567 \h </w:instrText>
      </w:r>
      <w:r>
        <w:rPr>
          <w:noProof/>
        </w:rPr>
      </w:r>
      <w:r>
        <w:rPr>
          <w:noProof/>
        </w:rPr>
        <w:fldChar w:fldCharType="separate"/>
      </w:r>
      <w:r>
        <w:rPr>
          <w:noProof/>
        </w:rPr>
        <w:t>242</w:t>
      </w:r>
      <w:r>
        <w:rPr>
          <w:noProof/>
        </w:rPr>
        <w:fldChar w:fldCharType="end"/>
      </w:r>
    </w:p>
    <w:p w14:paraId="0AD57282" w14:textId="7908C833"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9" w:name="foreword"/>
      <w:bookmarkStart w:id="10" w:name="_Toc131284246"/>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Toc20212207"/>
      <w:bookmarkStart w:id="14" w:name="_Toc27731562"/>
      <w:bookmarkStart w:id="15" w:name="_Toc36127340"/>
      <w:bookmarkStart w:id="16" w:name="_Toc45214446"/>
      <w:bookmarkStart w:id="17" w:name="_Toc51937585"/>
      <w:bookmarkStart w:id="18" w:name="_Toc51937894"/>
      <w:bookmarkStart w:id="19" w:name="_Toc92291081"/>
      <w:bookmarkStart w:id="20" w:name="_Toc131284247"/>
      <w:bookmarkEnd w:id="12"/>
      <w:r w:rsidRPr="004D3578">
        <w:t>1</w:t>
      </w:r>
      <w:r w:rsidRPr="004D3578">
        <w:tab/>
        <w:t>Scope</w:t>
      </w:r>
      <w:bookmarkEnd w:id="13"/>
      <w:bookmarkEnd w:id="14"/>
      <w:bookmarkEnd w:id="15"/>
      <w:bookmarkEnd w:id="16"/>
      <w:bookmarkEnd w:id="17"/>
      <w:bookmarkEnd w:id="18"/>
      <w:bookmarkEnd w:id="19"/>
      <w:bookmarkEnd w:id="20"/>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1" w:name="_Toc20212208"/>
      <w:bookmarkStart w:id="22" w:name="_Toc27731563"/>
      <w:bookmarkStart w:id="23" w:name="_Toc36127341"/>
      <w:bookmarkStart w:id="24" w:name="_Toc45214447"/>
      <w:bookmarkStart w:id="25" w:name="_Toc51937586"/>
      <w:bookmarkStart w:id="26" w:name="_Toc51937895"/>
      <w:bookmarkStart w:id="27" w:name="_Toc92291082"/>
      <w:bookmarkStart w:id="28" w:name="_Toc131284248"/>
      <w:r w:rsidRPr="0052096B">
        <w:lastRenderedPageBreak/>
        <w:t>2</w:t>
      </w:r>
      <w:r w:rsidRPr="0052096B">
        <w:tab/>
        <w:t>References</w:t>
      </w:r>
      <w:bookmarkEnd w:id="21"/>
      <w:bookmarkEnd w:id="22"/>
      <w:bookmarkEnd w:id="23"/>
      <w:bookmarkEnd w:id="24"/>
      <w:bookmarkEnd w:id="25"/>
      <w:bookmarkEnd w:id="26"/>
      <w:bookmarkEnd w:id="27"/>
      <w:bookmarkEnd w:id="28"/>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9" w:name="ref21905"/>
      <w:r w:rsidRPr="002F55BD">
        <w:t>[1]</w:t>
      </w:r>
      <w:bookmarkEnd w:id="29"/>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0"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1" w:name="_Toc27731564"/>
      <w:bookmarkStart w:id="32" w:name="_Toc36127342"/>
      <w:bookmarkStart w:id="33" w:name="_Toc45214448"/>
      <w:bookmarkStart w:id="34" w:name="_Toc51937587"/>
      <w:bookmarkStart w:id="35" w:name="_Toc51937896"/>
      <w:bookmarkStart w:id="36" w:name="_Toc92291083"/>
      <w:bookmarkStart w:id="37" w:name="_Toc131284249"/>
      <w:r w:rsidRPr="004D3578">
        <w:t>3</w:t>
      </w:r>
      <w:r w:rsidRPr="004D3578">
        <w:tab/>
        <w:t>Definitions and abbreviations</w:t>
      </w:r>
      <w:bookmarkEnd w:id="30"/>
      <w:bookmarkEnd w:id="31"/>
      <w:bookmarkEnd w:id="32"/>
      <w:bookmarkEnd w:id="33"/>
      <w:bookmarkEnd w:id="34"/>
      <w:bookmarkEnd w:id="35"/>
      <w:bookmarkEnd w:id="36"/>
      <w:bookmarkEnd w:id="37"/>
    </w:p>
    <w:p w14:paraId="1B480CDC" w14:textId="77777777" w:rsidR="00C367E9" w:rsidRPr="004D3578" w:rsidRDefault="00C367E9" w:rsidP="00C367E9">
      <w:pPr>
        <w:pStyle w:val="Heading2"/>
      </w:pPr>
      <w:bookmarkStart w:id="38" w:name="_Toc20212210"/>
      <w:bookmarkStart w:id="39" w:name="_Toc27731565"/>
      <w:bookmarkStart w:id="40" w:name="_Toc36127343"/>
      <w:bookmarkStart w:id="41" w:name="_Toc45214449"/>
      <w:bookmarkStart w:id="42" w:name="_Toc51937588"/>
      <w:bookmarkStart w:id="43" w:name="_Toc51937897"/>
      <w:bookmarkStart w:id="44" w:name="_Toc92291084"/>
      <w:bookmarkStart w:id="45" w:name="_Toc131284250"/>
      <w:r w:rsidRPr="004D3578">
        <w:t>3.1</w:t>
      </w:r>
      <w:r w:rsidRPr="004D3578">
        <w:tab/>
        <w:t>Definitions</w:t>
      </w:r>
      <w:bookmarkEnd w:id="38"/>
      <w:bookmarkEnd w:id="39"/>
      <w:bookmarkEnd w:id="40"/>
      <w:bookmarkEnd w:id="41"/>
      <w:bookmarkEnd w:id="42"/>
      <w:bookmarkEnd w:id="43"/>
      <w:bookmarkEnd w:id="44"/>
      <w:bookmarkEnd w:id="45"/>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6" w:name="_Toc20212211"/>
      <w:bookmarkStart w:id="47" w:name="_Toc27731566"/>
      <w:bookmarkStart w:id="48" w:name="_Toc36127344"/>
      <w:bookmarkStart w:id="49" w:name="_Toc45214450"/>
      <w:bookmarkStart w:id="50" w:name="_Toc51937589"/>
      <w:bookmarkStart w:id="51" w:name="_Toc51937898"/>
      <w:bookmarkStart w:id="52" w:name="_Toc92291085"/>
      <w:bookmarkStart w:id="53" w:name="_Toc131284251"/>
      <w:r w:rsidRPr="004D3578">
        <w:t>3.2</w:t>
      </w:r>
      <w:r w:rsidRPr="004D3578">
        <w:tab/>
        <w:t>Abbreviations</w:t>
      </w:r>
      <w:bookmarkEnd w:id="46"/>
      <w:bookmarkEnd w:id="47"/>
      <w:bookmarkEnd w:id="48"/>
      <w:bookmarkEnd w:id="49"/>
      <w:bookmarkEnd w:id="50"/>
      <w:bookmarkEnd w:id="51"/>
      <w:bookmarkEnd w:id="52"/>
      <w:bookmarkEnd w:id="53"/>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4" w:name="_Toc20212212"/>
      <w:bookmarkStart w:id="55" w:name="_Toc27731567"/>
      <w:bookmarkStart w:id="56" w:name="_Toc36127345"/>
      <w:bookmarkStart w:id="57" w:name="_Toc45214451"/>
      <w:bookmarkStart w:id="58" w:name="_Toc51937590"/>
      <w:bookmarkStart w:id="59" w:name="_Toc51937899"/>
      <w:bookmarkStart w:id="60" w:name="_Toc92291086"/>
      <w:bookmarkStart w:id="61" w:name="_Toc131284252"/>
      <w:r w:rsidRPr="004D3578">
        <w:lastRenderedPageBreak/>
        <w:t>4</w:t>
      </w:r>
      <w:r w:rsidRPr="004D3578">
        <w:tab/>
      </w:r>
      <w:r>
        <w:t>General</w:t>
      </w:r>
      <w:bookmarkEnd w:id="54"/>
      <w:bookmarkEnd w:id="55"/>
      <w:bookmarkEnd w:id="56"/>
      <w:bookmarkEnd w:id="57"/>
      <w:bookmarkEnd w:id="58"/>
      <w:bookmarkEnd w:id="59"/>
      <w:bookmarkEnd w:id="60"/>
      <w:bookmarkEnd w:id="61"/>
    </w:p>
    <w:p w14:paraId="1C036EE7" w14:textId="77777777" w:rsidR="00C367E9" w:rsidRDefault="00C367E9" w:rsidP="00C367E9">
      <w:pPr>
        <w:pStyle w:val="Heading2"/>
      </w:pPr>
      <w:bookmarkStart w:id="62" w:name="_Toc20212213"/>
      <w:bookmarkStart w:id="63" w:name="_Toc27731568"/>
      <w:bookmarkStart w:id="64" w:name="_Toc36127346"/>
      <w:bookmarkStart w:id="65" w:name="_Toc45214452"/>
      <w:bookmarkStart w:id="66" w:name="_Toc51937591"/>
      <w:bookmarkStart w:id="67" w:name="_Toc51937900"/>
      <w:bookmarkStart w:id="68" w:name="_Toc92291087"/>
      <w:bookmarkStart w:id="69" w:name="_Toc131284253"/>
      <w:r>
        <w:t>4.1</w:t>
      </w:r>
      <w:r>
        <w:tab/>
        <w:t>MCS service administrator configuration</w:t>
      </w:r>
      <w:bookmarkEnd w:id="62"/>
      <w:bookmarkEnd w:id="63"/>
      <w:bookmarkEnd w:id="64"/>
      <w:bookmarkEnd w:id="65"/>
      <w:bookmarkEnd w:id="66"/>
      <w:bookmarkEnd w:id="67"/>
      <w:bookmarkEnd w:id="68"/>
      <w:bookmarkEnd w:id="69"/>
    </w:p>
    <w:p w14:paraId="4AC25568" w14:textId="77777777" w:rsidR="00C367E9" w:rsidRDefault="00C367E9" w:rsidP="00C367E9">
      <w:pPr>
        <w:pStyle w:val="Heading3"/>
      </w:pPr>
      <w:bookmarkStart w:id="70" w:name="_Toc20212214"/>
      <w:bookmarkStart w:id="71" w:name="_Toc27731569"/>
      <w:bookmarkStart w:id="72" w:name="_Toc36127347"/>
      <w:bookmarkStart w:id="73" w:name="_Toc45214453"/>
      <w:bookmarkStart w:id="74" w:name="_Toc51937592"/>
      <w:bookmarkStart w:id="75" w:name="_Toc51937901"/>
      <w:bookmarkStart w:id="76" w:name="_Toc92291088"/>
      <w:bookmarkStart w:id="77" w:name="_Toc131284254"/>
      <w:r>
        <w:t>4.1.1</w:t>
      </w:r>
      <w:r>
        <w:tab/>
        <w:t>Common configuration</w:t>
      </w:r>
      <w:bookmarkEnd w:id="70"/>
      <w:bookmarkEnd w:id="71"/>
      <w:bookmarkEnd w:id="72"/>
      <w:bookmarkEnd w:id="73"/>
      <w:bookmarkEnd w:id="74"/>
      <w:bookmarkEnd w:id="75"/>
      <w:bookmarkEnd w:id="76"/>
      <w:bookmarkEnd w:id="77"/>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8" w:name="_Toc20212215"/>
      <w:bookmarkStart w:id="79" w:name="_Toc27731570"/>
      <w:bookmarkStart w:id="80" w:name="_Toc36127348"/>
      <w:bookmarkStart w:id="81" w:name="_Toc45214454"/>
      <w:bookmarkStart w:id="82" w:name="_Toc51937593"/>
      <w:bookmarkStart w:id="83" w:name="_Toc51937902"/>
      <w:bookmarkStart w:id="84" w:name="_Toc92291089"/>
      <w:bookmarkStart w:id="85" w:name="_Toc131284255"/>
      <w:r>
        <w:t>4.1.2</w:t>
      </w:r>
      <w:r>
        <w:tab/>
        <w:t>MCPTT configuration</w:t>
      </w:r>
      <w:bookmarkEnd w:id="78"/>
      <w:bookmarkEnd w:id="79"/>
      <w:bookmarkEnd w:id="80"/>
      <w:bookmarkEnd w:id="81"/>
      <w:bookmarkEnd w:id="82"/>
      <w:bookmarkEnd w:id="83"/>
      <w:bookmarkEnd w:id="84"/>
      <w:bookmarkEnd w:id="8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6" w:name="_Toc20212216"/>
      <w:bookmarkStart w:id="87" w:name="_Toc27731571"/>
      <w:bookmarkStart w:id="88" w:name="_Toc36127349"/>
      <w:bookmarkStart w:id="89" w:name="_Toc45214455"/>
      <w:bookmarkStart w:id="90" w:name="_Toc51937594"/>
      <w:bookmarkStart w:id="91" w:name="_Toc51937903"/>
      <w:bookmarkStart w:id="92" w:name="_Toc92291090"/>
      <w:bookmarkStart w:id="93" w:name="_Toc131284256"/>
      <w:r>
        <w:t>4.1.3</w:t>
      </w:r>
      <w:r>
        <w:tab/>
        <w:t>MCVideo configuration</w:t>
      </w:r>
      <w:bookmarkEnd w:id="86"/>
      <w:bookmarkEnd w:id="87"/>
      <w:bookmarkEnd w:id="88"/>
      <w:bookmarkEnd w:id="89"/>
      <w:bookmarkEnd w:id="90"/>
      <w:bookmarkEnd w:id="91"/>
      <w:bookmarkEnd w:id="92"/>
      <w:bookmarkEnd w:id="9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4" w:name="_Toc20212217"/>
      <w:bookmarkStart w:id="95" w:name="_Toc27731572"/>
      <w:bookmarkStart w:id="96" w:name="_Toc36127350"/>
      <w:bookmarkStart w:id="97" w:name="_Toc45214456"/>
      <w:bookmarkStart w:id="98" w:name="_Toc51937595"/>
      <w:bookmarkStart w:id="99" w:name="_Toc51937904"/>
      <w:bookmarkStart w:id="100" w:name="_Toc92291091"/>
      <w:bookmarkStart w:id="101" w:name="_Toc131284257"/>
      <w:r>
        <w:t>4.1.4</w:t>
      </w:r>
      <w:r>
        <w:tab/>
        <w:t>MCData configuration</w:t>
      </w:r>
      <w:bookmarkEnd w:id="94"/>
      <w:bookmarkEnd w:id="95"/>
      <w:bookmarkEnd w:id="96"/>
      <w:bookmarkEnd w:id="97"/>
      <w:bookmarkEnd w:id="98"/>
      <w:bookmarkEnd w:id="99"/>
      <w:bookmarkEnd w:id="100"/>
      <w:bookmarkEnd w:id="101"/>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2" w:name="_Toc20212218"/>
      <w:bookmarkStart w:id="103" w:name="_Toc27731573"/>
      <w:bookmarkStart w:id="104" w:name="_Toc36127351"/>
      <w:bookmarkStart w:id="105" w:name="_Toc45214457"/>
      <w:bookmarkStart w:id="106" w:name="_Toc51937596"/>
      <w:bookmarkStart w:id="107" w:name="_Toc51937905"/>
      <w:bookmarkStart w:id="108" w:name="_Toc92291092"/>
      <w:bookmarkStart w:id="109" w:name="_Toc131284258"/>
      <w:r>
        <w:t>4.2</w:t>
      </w:r>
      <w:r>
        <w:tab/>
        <w:t>MCS UE configuration</w:t>
      </w:r>
      <w:bookmarkEnd w:id="102"/>
      <w:bookmarkEnd w:id="103"/>
      <w:bookmarkEnd w:id="104"/>
      <w:bookmarkEnd w:id="105"/>
      <w:bookmarkEnd w:id="106"/>
      <w:bookmarkEnd w:id="107"/>
      <w:bookmarkEnd w:id="108"/>
      <w:bookmarkEnd w:id="109"/>
    </w:p>
    <w:p w14:paraId="134EDC55" w14:textId="77777777" w:rsidR="00C367E9" w:rsidRDefault="00C367E9" w:rsidP="00C367E9">
      <w:pPr>
        <w:pStyle w:val="Heading3"/>
      </w:pPr>
      <w:bookmarkStart w:id="110" w:name="_Toc20212219"/>
      <w:bookmarkStart w:id="111" w:name="_Toc27731574"/>
      <w:bookmarkStart w:id="112" w:name="_Toc36127352"/>
      <w:bookmarkStart w:id="113" w:name="_Toc45214458"/>
      <w:bookmarkStart w:id="114" w:name="_Toc51937597"/>
      <w:bookmarkStart w:id="115" w:name="_Toc51937906"/>
      <w:bookmarkStart w:id="116" w:name="_Toc92291093"/>
      <w:bookmarkStart w:id="117" w:name="_Toc131284259"/>
      <w:r>
        <w:t>4.2.1</w:t>
      </w:r>
      <w:r>
        <w:tab/>
        <w:t>General</w:t>
      </w:r>
      <w:bookmarkEnd w:id="110"/>
      <w:bookmarkEnd w:id="111"/>
      <w:bookmarkEnd w:id="112"/>
      <w:bookmarkEnd w:id="113"/>
      <w:bookmarkEnd w:id="114"/>
      <w:bookmarkEnd w:id="115"/>
      <w:bookmarkEnd w:id="116"/>
      <w:bookmarkEnd w:id="117"/>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8" w:name="_Toc20212220"/>
      <w:bookmarkStart w:id="119" w:name="_Toc27731575"/>
      <w:bookmarkStart w:id="120" w:name="_Toc36127353"/>
      <w:bookmarkStart w:id="121" w:name="_Toc45214459"/>
      <w:bookmarkStart w:id="122" w:name="_Toc51937598"/>
      <w:bookmarkStart w:id="123" w:name="_Toc51937907"/>
      <w:bookmarkStart w:id="124" w:name="_Toc92291094"/>
      <w:bookmarkStart w:id="125" w:name="_Toc131284260"/>
      <w:r>
        <w:t>4.2.2</w:t>
      </w:r>
      <w:r>
        <w:tab/>
        <w:t>Online configuration</w:t>
      </w:r>
      <w:bookmarkEnd w:id="118"/>
      <w:bookmarkEnd w:id="119"/>
      <w:bookmarkEnd w:id="120"/>
      <w:bookmarkEnd w:id="121"/>
      <w:bookmarkEnd w:id="122"/>
      <w:bookmarkEnd w:id="123"/>
      <w:bookmarkEnd w:id="124"/>
      <w:bookmarkEnd w:id="125"/>
    </w:p>
    <w:p w14:paraId="7D817025" w14:textId="09C9180D" w:rsidR="00C367E9" w:rsidRDefault="00C367E9" w:rsidP="00C367E9">
      <w:pPr>
        <w:pStyle w:val="Heading4"/>
      </w:pPr>
      <w:bookmarkStart w:id="126" w:name="_Toc20212221"/>
      <w:bookmarkStart w:id="127" w:name="_Toc27731576"/>
      <w:bookmarkStart w:id="128" w:name="_Toc36127354"/>
      <w:bookmarkStart w:id="129" w:name="_Toc45214460"/>
      <w:bookmarkStart w:id="130" w:name="_Toc51937599"/>
      <w:bookmarkStart w:id="131" w:name="_Toc51937908"/>
      <w:bookmarkStart w:id="132" w:name="_Toc92291095"/>
      <w:bookmarkStart w:id="133" w:name="_Toc131284261"/>
      <w:r>
        <w:t>4.2.2.1</w:t>
      </w:r>
      <w:r>
        <w:tab/>
        <w:t>General</w:t>
      </w:r>
      <w:bookmarkEnd w:id="126"/>
      <w:bookmarkEnd w:id="127"/>
      <w:bookmarkEnd w:id="128"/>
      <w:bookmarkEnd w:id="129"/>
      <w:bookmarkEnd w:id="130"/>
      <w:bookmarkEnd w:id="131"/>
      <w:bookmarkEnd w:id="132"/>
      <w:bookmarkEnd w:id="133"/>
    </w:p>
    <w:p w14:paraId="02AC73DC" w14:textId="1DB92988" w:rsidR="00B55213" w:rsidRPr="00B55213" w:rsidRDefault="00B55213" w:rsidP="00501082">
      <w:pPr>
        <w:pStyle w:val="Heading5"/>
      </w:pPr>
      <w:bookmarkStart w:id="134" w:name="_Toc131284262"/>
      <w:r>
        <w:t>4.2.2.1.1</w:t>
      </w:r>
      <w:r>
        <w:tab/>
      </w:r>
      <w:r w:rsidRPr="00C90C94">
        <w:t>MC</w:t>
      </w:r>
      <w:r>
        <w:t xml:space="preserve">S UE configuration </w:t>
      </w:r>
      <w:r w:rsidRPr="00C90C94">
        <w:t>on primary MC system</w:t>
      </w:r>
      <w:bookmarkEnd w:id="134"/>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5pt;height:272pt" o:ole="">
            <v:imagedata r:id="rId12" o:title=""/>
          </v:shape>
          <o:OLEObject Type="Embed" ProgID="Visio.Drawing.11" ShapeID="_x0000_i1026" DrawAspect="Content" ObjectID="_1741897150" r:id="rId13"/>
        </w:object>
      </w:r>
    </w:p>
    <w:p w14:paraId="0C828AC0" w14:textId="77777777" w:rsidR="00B55213" w:rsidRDefault="00B55213" w:rsidP="00B55213">
      <w:pPr>
        <w:pStyle w:val="TF"/>
      </w:pPr>
      <w:r w:rsidRPr="003B0F41">
        <w:t>Figure</w:t>
      </w:r>
      <w:r>
        <w:t> 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35" w:name="_Toc131284263"/>
      <w:r>
        <w:t>4.2.2.1.2</w:t>
      </w:r>
      <w:r>
        <w:tab/>
      </w:r>
      <w:r w:rsidRPr="00C90C94">
        <w:t>MC</w:t>
      </w:r>
      <w:r>
        <w:t xml:space="preserve">S UE configuration </w:t>
      </w:r>
      <w:r>
        <w:rPr>
          <w:lang w:eastAsia="zh-CN"/>
        </w:rPr>
        <w:t>for migration to a partner MC system</w:t>
      </w:r>
      <w:bookmarkEnd w:id="135"/>
    </w:p>
    <w:p w14:paraId="11C4B926" w14:textId="77777777" w:rsidR="00B55213" w:rsidRPr="00F84593" w:rsidRDefault="00B55213" w:rsidP="00B55213">
      <w:pPr>
        <w:pStyle w:val="Heading6"/>
      </w:pPr>
      <w:bookmarkStart w:id="136" w:name="_Toc131284264"/>
      <w:r>
        <w:t>4.2.2.1.2.1</w:t>
      </w:r>
      <w:r>
        <w:tab/>
        <w:t>General</w:t>
      </w:r>
      <w:bookmarkEnd w:id="13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8" type="#_x0000_t75" style="width:363pt;height:380.5pt" o:ole="">
            <v:imagedata r:id="rId14" o:title=""/>
          </v:shape>
          <o:OLEObject Type="Embed" ProgID="Visio.Drawing.15" ShapeID="_x0000_i1028" DrawAspect="Content" ObjectID="_1741897151" r:id="rId15"/>
        </w:object>
      </w:r>
    </w:p>
    <w:p w14:paraId="1506E8CF" w14:textId="77777777" w:rsidR="00B55213" w:rsidRDefault="00B55213" w:rsidP="00B55213">
      <w:pPr>
        <w:pStyle w:val="TF"/>
      </w:pPr>
      <w:r w:rsidRPr="00090B6B">
        <w:t>Figure</w:t>
      </w:r>
      <w:r>
        <w:t> 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77777777"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420A9003" w14:textId="77777777" w:rsidR="00B55213" w:rsidRDefault="00B55213" w:rsidP="00B55213">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37" w:name="_Toc131284265"/>
      <w:r>
        <w:t>4.2.2.1.2.2</w:t>
      </w:r>
      <w:r>
        <w:tab/>
        <w:t>Partner MC system selection</w:t>
      </w:r>
      <w:bookmarkEnd w:id="137"/>
    </w:p>
    <w:p w14:paraId="2657DE51" w14:textId="77777777" w:rsidR="00B55213" w:rsidRDefault="00B55213" w:rsidP="00B55213">
      <w:pPr>
        <w:pStyle w:val="Heading7"/>
      </w:pPr>
      <w:bookmarkStart w:id="138" w:name="_Toc131284266"/>
      <w:r>
        <w:t>4.2.2.1.2.2.1</w:t>
      </w:r>
      <w:r>
        <w:tab/>
        <w:t>General</w:t>
      </w:r>
      <w:bookmarkEnd w:id="138"/>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39" w:name="_Toc131284267"/>
      <w:r>
        <w:t>4.2.2.1.2.2.2</w:t>
      </w:r>
      <w:r>
        <w:tab/>
        <w:t>Automatic partner MC system selection</w:t>
      </w:r>
      <w:bookmarkEnd w:id="139"/>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lastRenderedPageBreak/>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40" w:name="_Toc131284268"/>
      <w:r>
        <w:t>4.2.2.1.2.2.3</w:t>
      </w:r>
      <w:r>
        <w:tab/>
        <w:t>Manual partner MC system selection</w:t>
      </w:r>
      <w:bookmarkEnd w:id="140"/>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Default="00B55213" w:rsidP="00B55213">
      <w:pPr>
        <w:pStyle w:val="Heading6"/>
      </w:pPr>
      <w:bookmarkStart w:id="141" w:name="_Toc131284269"/>
      <w:r>
        <w:t>4.2.2.1.2.3</w:t>
      </w:r>
      <w:r>
        <w:tab/>
      </w:r>
      <w:r>
        <w:rPr>
          <w:lang w:val="en-US" w:eastAsia="zh-CN"/>
        </w:rPr>
        <w:t>MCS user profile configuration document</w:t>
      </w:r>
      <w:r>
        <w:t xml:space="preserve"> selection</w:t>
      </w:r>
      <w:bookmarkEnd w:id="141"/>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42" w:name="_Toc20212222"/>
      <w:bookmarkStart w:id="143" w:name="_Toc27731577"/>
      <w:bookmarkStart w:id="144" w:name="_Toc36127355"/>
      <w:bookmarkStart w:id="145" w:name="_Toc45214461"/>
      <w:bookmarkStart w:id="146" w:name="_Toc51937600"/>
      <w:bookmarkStart w:id="147" w:name="_Toc51937909"/>
      <w:bookmarkStart w:id="148" w:name="_Toc92291096"/>
      <w:bookmarkStart w:id="149" w:name="_Toc131284270"/>
      <w:r>
        <w:t>4.2.2.2</w:t>
      </w:r>
      <w:r>
        <w:tab/>
        <w:t>MCPTT</w:t>
      </w:r>
      <w:bookmarkEnd w:id="142"/>
      <w:bookmarkEnd w:id="143"/>
      <w:bookmarkEnd w:id="144"/>
      <w:bookmarkEnd w:id="145"/>
      <w:bookmarkEnd w:id="146"/>
      <w:bookmarkEnd w:id="147"/>
      <w:bookmarkEnd w:id="148"/>
      <w:bookmarkEnd w:id="149"/>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50" w:name="_Toc20212223"/>
      <w:bookmarkStart w:id="151" w:name="_Toc27731578"/>
      <w:bookmarkStart w:id="152" w:name="_Toc36127356"/>
      <w:bookmarkStart w:id="153" w:name="_Toc45214462"/>
      <w:bookmarkStart w:id="154" w:name="_Toc51937601"/>
      <w:bookmarkStart w:id="155" w:name="_Toc51937910"/>
      <w:bookmarkStart w:id="156" w:name="_Toc92291097"/>
      <w:bookmarkStart w:id="157" w:name="_Toc131284271"/>
      <w:r>
        <w:t>4.2.2.3</w:t>
      </w:r>
      <w:r>
        <w:tab/>
        <w:t>MCVideo configuration</w:t>
      </w:r>
      <w:bookmarkEnd w:id="150"/>
      <w:bookmarkEnd w:id="151"/>
      <w:bookmarkEnd w:id="152"/>
      <w:bookmarkEnd w:id="153"/>
      <w:bookmarkEnd w:id="154"/>
      <w:bookmarkEnd w:id="155"/>
      <w:bookmarkEnd w:id="156"/>
      <w:bookmarkEnd w:id="157"/>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8" w:name="_Toc20212224"/>
      <w:bookmarkStart w:id="159" w:name="_Toc27731579"/>
      <w:bookmarkStart w:id="160" w:name="_Toc36127357"/>
      <w:bookmarkStart w:id="161" w:name="_Toc45214463"/>
      <w:bookmarkStart w:id="162" w:name="_Toc51937602"/>
      <w:bookmarkStart w:id="163" w:name="_Toc51937911"/>
      <w:bookmarkStart w:id="164" w:name="_Toc92291098"/>
      <w:bookmarkStart w:id="165" w:name="_Toc131284272"/>
      <w:r>
        <w:t>4.2.2.4</w:t>
      </w:r>
      <w:r>
        <w:tab/>
        <w:t>MCData configuration</w:t>
      </w:r>
      <w:bookmarkEnd w:id="158"/>
      <w:bookmarkEnd w:id="159"/>
      <w:bookmarkEnd w:id="160"/>
      <w:bookmarkEnd w:id="161"/>
      <w:bookmarkEnd w:id="162"/>
      <w:bookmarkEnd w:id="163"/>
      <w:bookmarkEnd w:id="164"/>
      <w:bookmarkEnd w:id="165"/>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6" w:name="_Toc20212225"/>
      <w:bookmarkStart w:id="167" w:name="_Toc27731580"/>
      <w:bookmarkStart w:id="168" w:name="_Toc36127358"/>
      <w:bookmarkStart w:id="169" w:name="_Toc45214464"/>
      <w:bookmarkStart w:id="170" w:name="_Toc51937603"/>
      <w:bookmarkStart w:id="171" w:name="_Toc51937912"/>
      <w:bookmarkStart w:id="172" w:name="_Toc92291099"/>
      <w:bookmarkStart w:id="173" w:name="_Toc131284273"/>
      <w:r>
        <w:lastRenderedPageBreak/>
        <w:t>4.2.3</w:t>
      </w:r>
      <w:r>
        <w:tab/>
        <w:t>Offline configuration</w:t>
      </w:r>
      <w:bookmarkEnd w:id="166"/>
      <w:bookmarkEnd w:id="167"/>
      <w:bookmarkEnd w:id="168"/>
      <w:bookmarkEnd w:id="169"/>
      <w:bookmarkEnd w:id="170"/>
      <w:bookmarkEnd w:id="171"/>
      <w:bookmarkEnd w:id="172"/>
      <w:bookmarkEnd w:id="173"/>
    </w:p>
    <w:p w14:paraId="75466653" w14:textId="77777777" w:rsidR="00C367E9" w:rsidRDefault="00C367E9" w:rsidP="00C367E9">
      <w:pPr>
        <w:pStyle w:val="Heading4"/>
      </w:pPr>
      <w:bookmarkStart w:id="174" w:name="_Toc20212226"/>
      <w:bookmarkStart w:id="175" w:name="_Toc27731581"/>
      <w:bookmarkStart w:id="176" w:name="_Toc36127359"/>
      <w:bookmarkStart w:id="177" w:name="_Toc45214465"/>
      <w:bookmarkStart w:id="178" w:name="_Toc51937604"/>
      <w:bookmarkStart w:id="179" w:name="_Toc51937913"/>
      <w:bookmarkStart w:id="180" w:name="_Toc92291100"/>
      <w:bookmarkStart w:id="181" w:name="_Toc131284274"/>
      <w:r>
        <w:t>4.2.3.1</w:t>
      </w:r>
      <w:r>
        <w:tab/>
        <w:t>General</w:t>
      </w:r>
      <w:bookmarkEnd w:id="174"/>
      <w:bookmarkEnd w:id="175"/>
      <w:bookmarkEnd w:id="176"/>
      <w:bookmarkEnd w:id="177"/>
      <w:bookmarkEnd w:id="178"/>
      <w:bookmarkEnd w:id="179"/>
      <w:bookmarkEnd w:id="180"/>
      <w:bookmarkEnd w:id="181"/>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82" w:name="_Toc20212227"/>
      <w:bookmarkStart w:id="183" w:name="_Toc27731582"/>
      <w:bookmarkStart w:id="184" w:name="_Toc36127360"/>
      <w:bookmarkStart w:id="185" w:name="_Toc45214466"/>
      <w:bookmarkStart w:id="186" w:name="_Toc51937605"/>
      <w:bookmarkStart w:id="187" w:name="_Toc51937914"/>
      <w:bookmarkStart w:id="188" w:name="_Toc92291101"/>
      <w:bookmarkStart w:id="189" w:name="_Toc131284275"/>
      <w:r>
        <w:t>4.2.3.2</w:t>
      </w:r>
      <w:r>
        <w:tab/>
        <w:t>MCPTT</w:t>
      </w:r>
      <w:bookmarkEnd w:id="182"/>
      <w:bookmarkEnd w:id="183"/>
      <w:bookmarkEnd w:id="184"/>
      <w:bookmarkEnd w:id="185"/>
      <w:bookmarkEnd w:id="186"/>
      <w:bookmarkEnd w:id="187"/>
      <w:bookmarkEnd w:id="188"/>
      <w:bookmarkEnd w:id="189"/>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90" w:name="_Toc20212228"/>
      <w:bookmarkStart w:id="191" w:name="_Toc27731583"/>
      <w:bookmarkStart w:id="192" w:name="_Toc36127361"/>
      <w:bookmarkStart w:id="193" w:name="_Toc45214467"/>
      <w:bookmarkStart w:id="194" w:name="_Toc51937606"/>
      <w:bookmarkStart w:id="195" w:name="_Toc51937915"/>
      <w:bookmarkStart w:id="196" w:name="_Toc92291102"/>
      <w:bookmarkStart w:id="197" w:name="_Toc131284276"/>
      <w:r>
        <w:t>4.2.3.3</w:t>
      </w:r>
      <w:r>
        <w:tab/>
        <w:t>MCVideo configuration</w:t>
      </w:r>
      <w:bookmarkEnd w:id="190"/>
      <w:bookmarkEnd w:id="191"/>
      <w:bookmarkEnd w:id="192"/>
      <w:bookmarkEnd w:id="193"/>
      <w:bookmarkEnd w:id="194"/>
      <w:bookmarkEnd w:id="195"/>
      <w:bookmarkEnd w:id="196"/>
      <w:bookmarkEnd w:id="197"/>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8" w:name="_Toc20212229"/>
      <w:bookmarkStart w:id="199" w:name="_Toc27731584"/>
      <w:bookmarkStart w:id="200" w:name="_Toc36127362"/>
      <w:bookmarkStart w:id="201" w:name="_Toc45214468"/>
      <w:bookmarkStart w:id="202" w:name="_Toc51937607"/>
      <w:bookmarkStart w:id="203" w:name="_Toc51937916"/>
      <w:bookmarkStart w:id="204" w:name="_Toc92291103"/>
      <w:bookmarkStart w:id="205" w:name="_Toc131284277"/>
      <w:r>
        <w:t>4.2.3.4</w:t>
      </w:r>
      <w:r>
        <w:tab/>
        <w:t>MCData configuration</w:t>
      </w:r>
      <w:bookmarkEnd w:id="198"/>
      <w:bookmarkEnd w:id="199"/>
      <w:bookmarkEnd w:id="200"/>
      <w:bookmarkEnd w:id="201"/>
      <w:bookmarkEnd w:id="202"/>
      <w:bookmarkEnd w:id="203"/>
      <w:bookmarkEnd w:id="204"/>
      <w:bookmarkEnd w:id="205"/>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6" w:name="_Toc20212230"/>
      <w:bookmarkStart w:id="207" w:name="_Toc27731585"/>
      <w:bookmarkStart w:id="208" w:name="_Toc36127363"/>
      <w:bookmarkStart w:id="209" w:name="_Toc45214469"/>
      <w:bookmarkStart w:id="210" w:name="_Toc51937608"/>
      <w:bookmarkStart w:id="211" w:name="_Toc51937917"/>
      <w:bookmarkStart w:id="212" w:name="_Toc92291104"/>
      <w:bookmarkStart w:id="213" w:name="_Toc131284278"/>
      <w:r>
        <w:t>4.3</w:t>
      </w:r>
      <w:r>
        <w:tab/>
        <w:t>MCS server</w:t>
      </w:r>
      <w:bookmarkEnd w:id="206"/>
      <w:bookmarkEnd w:id="207"/>
      <w:bookmarkEnd w:id="208"/>
      <w:bookmarkEnd w:id="209"/>
      <w:bookmarkEnd w:id="210"/>
      <w:bookmarkEnd w:id="211"/>
      <w:bookmarkEnd w:id="212"/>
      <w:bookmarkEnd w:id="213"/>
    </w:p>
    <w:p w14:paraId="1312D1DB" w14:textId="77777777" w:rsidR="00C367E9" w:rsidRDefault="00C367E9" w:rsidP="00C367E9">
      <w:pPr>
        <w:pStyle w:val="Heading3"/>
      </w:pPr>
      <w:bookmarkStart w:id="214" w:name="_Toc20212231"/>
      <w:bookmarkStart w:id="215" w:name="_Toc27731586"/>
      <w:bookmarkStart w:id="216" w:name="_Toc36127364"/>
      <w:bookmarkStart w:id="217" w:name="_Toc45214470"/>
      <w:bookmarkStart w:id="218" w:name="_Toc51937609"/>
      <w:bookmarkStart w:id="219" w:name="_Toc51937918"/>
      <w:bookmarkStart w:id="220" w:name="_Toc92291105"/>
      <w:bookmarkStart w:id="221" w:name="_Toc131284279"/>
      <w:r>
        <w:t>4.3.1</w:t>
      </w:r>
      <w:r>
        <w:tab/>
        <w:t>General</w:t>
      </w:r>
      <w:bookmarkEnd w:id="214"/>
      <w:bookmarkEnd w:id="215"/>
      <w:bookmarkEnd w:id="216"/>
      <w:bookmarkEnd w:id="217"/>
      <w:bookmarkEnd w:id="218"/>
      <w:bookmarkEnd w:id="219"/>
      <w:bookmarkEnd w:id="220"/>
      <w:bookmarkEnd w:id="221"/>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22" w:name="_Toc20212232"/>
      <w:bookmarkStart w:id="223" w:name="_Toc27731587"/>
      <w:bookmarkStart w:id="224" w:name="_Toc36127365"/>
      <w:bookmarkStart w:id="225" w:name="_Toc45214471"/>
      <w:bookmarkStart w:id="226" w:name="_Toc51937610"/>
      <w:bookmarkStart w:id="227" w:name="_Toc51937919"/>
      <w:bookmarkStart w:id="228" w:name="_Toc92291106"/>
      <w:bookmarkStart w:id="229" w:name="_Toc131284280"/>
      <w:r>
        <w:t>4.3.2</w:t>
      </w:r>
      <w:r>
        <w:tab/>
        <w:t>MCPTT Server</w:t>
      </w:r>
      <w:bookmarkEnd w:id="222"/>
      <w:bookmarkEnd w:id="223"/>
      <w:bookmarkEnd w:id="224"/>
      <w:bookmarkEnd w:id="225"/>
      <w:bookmarkEnd w:id="226"/>
      <w:bookmarkEnd w:id="227"/>
      <w:bookmarkEnd w:id="228"/>
      <w:bookmarkEnd w:id="229"/>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30" w:name="_Toc20212233"/>
      <w:bookmarkStart w:id="231" w:name="_Toc27731588"/>
      <w:bookmarkStart w:id="232" w:name="_Toc36127366"/>
      <w:bookmarkStart w:id="233" w:name="_Toc45214472"/>
      <w:bookmarkStart w:id="234" w:name="_Toc51937611"/>
      <w:bookmarkStart w:id="235" w:name="_Toc51937920"/>
      <w:bookmarkStart w:id="236" w:name="_Toc92291107"/>
      <w:bookmarkStart w:id="237" w:name="_Toc131284281"/>
      <w:r>
        <w:t>4.3.3</w:t>
      </w:r>
      <w:r>
        <w:tab/>
        <w:t>MCVideo Server</w:t>
      </w:r>
      <w:bookmarkEnd w:id="230"/>
      <w:bookmarkEnd w:id="231"/>
      <w:bookmarkEnd w:id="232"/>
      <w:bookmarkEnd w:id="233"/>
      <w:bookmarkEnd w:id="234"/>
      <w:bookmarkEnd w:id="235"/>
      <w:bookmarkEnd w:id="236"/>
      <w:bookmarkEnd w:id="237"/>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38" w:name="_Toc20212234"/>
      <w:bookmarkStart w:id="239" w:name="_Toc27731589"/>
      <w:bookmarkStart w:id="240" w:name="_Toc36127367"/>
      <w:bookmarkStart w:id="241" w:name="_Toc45214473"/>
      <w:bookmarkStart w:id="242" w:name="_Toc51937612"/>
      <w:bookmarkStart w:id="243" w:name="_Toc51937921"/>
      <w:bookmarkStart w:id="244" w:name="_Toc92291108"/>
      <w:bookmarkStart w:id="245" w:name="_Toc131284282"/>
      <w:r>
        <w:t>4.3.4</w:t>
      </w:r>
      <w:r>
        <w:tab/>
        <w:t>MCData Server</w:t>
      </w:r>
      <w:bookmarkEnd w:id="238"/>
      <w:bookmarkEnd w:id="239"/>
      <w:bookmarkEnd w:id="240"/>
      <w:bookmarkEnd w:id="241"/>
      <w:bookmarkEnd w:id="242"/>
      <w:bookmarkEnd w:id="243"/>
      <w:bookmarkEnd w:id="244"/>
      <w:bookmarkEnd w:id="245"/>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46" w:name="_Toc20212235"/>
      <w:bookmarkStart w:id="247" w:name="_Toc27731590"/>
      <w:bookmarkStart w:id="248" w:name="_Toc36127368"/>
      <w:bookmarkStart w:id="249" w:name="_Toc45214474"/>
      <w:bookmarkStart w:id="250" w:name="_Toc51937613"/>
      <w:bookmarkStart w:id="251" w:name="_Toc51937922"/>
      <w:bookmarkStart w:id="252" w:name="_Toc92291109"/>
      <w:bookmarkStart w:id="253" w:name="_Toc131284283"/>
      <w:r>
        <w:t>4.4</w:t>
      </w:r>
      <w:r>
        <w:tab/>
        <w:t>Configuration management server</w:t>
      </w:r>
      <w:bookmarkEnd w:id="246"/>
      <w:bookmarkEnd w:id="247"/>
      <w:bookmarkEnd w:id="248"/>
      <w:bookmarkEnd w:id="249"/>
      <w:bookmarkEnd w:id="250"/>
      <w:bookmarkEnd w:id="251"/>
      <w:bookmarkEnd w:id="252"/>
      <w:bookmarkEnd w:id="25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54" w:name="_Toc20212236"/>
      <w:bookmarkStart w:id="255" w:name="_Toc27731591"/>
      <w:bookmarkStart w:id="256" w:name="_Toc36127369"/>
      <w:bookmarkStart w:id="257" w:name="_Toc45214475"/>
      <w:bookmarkStart w:id="258" w:name="_Toc51937614"/>
      <w:bookmarkStart w:id="259" w:name="_Toc51937923"/>
      <w:bookmarkStart w:id="260" w:name="_Toc92291110"/>
      <w:bookmarkStart w:id="261" w:name="_Toc131284284"/>
      <w:r>
        <w:lastRenderedPageBreak/>
        <w:t>5</w:t>
      </w:r>
      <w:r>
        <w:tab/>
        <w:t>Functional entities</w:t>
      </w:r>
      <w:bookmarkEnd w:id="254"/>
      <w:bookmarkEnd w:id="255"/>
      <w:bookmarkEnd w:id="256"/>
      <w:bookmarkEnd w:id="257"/>
      <w:bookmarkEnd w:id="258"/>
      <w:bookmarkEnd w:id="259"/>
      <w:bookmarkEnd w:id="260"/>
      <w:bookmarkEnd w:id="261"/>
    </w:p>
    <w:p w14:paraId="5AF539FA" w14:textId="77777777" w:rsidR="00C367E9" w:rsidRDefault="00C367E9" w:rsidP="00C367E9">
      <w:pPr>
        <w:pStyle w:val="Heading2"/>
      </w:pPr>
      <w:bookmarkStart w:id="262" w:name="_Toc20212237"/>
      <w:bookmarkStart w:id="263" w:name="_Toc27731592"/>
      <w:bookmarkStart w:id="264" w:name="_Toc36127370"/>
      <w:bookmarkStart w:id="265" w:name="_Toc45214476"/>
      <w:bookmarkStart w:id="266" w:name="_Toc51937615"/>
      <w:bookmarkStart w:id="267" w:name="_Toc51937924"/>
      <w:bookmarkStart w:id="268" w:name="_Toc92291111"/>
      <w:bookmarkStart w:id="269" w:name="_Toc131284285"/>
      <w:r>
        <w:t>5.1</w:t>
      </w:r>
      <w:r>
        <w:tab/>
        <w:t>Configuration management client (CMC)</w:t>
      </w:r>
      <w:bookmarkEnd w:id="262"/>
      <w:bookmarkEnd w:id="263"/>
      <w:bookmarkEnd w:id="264"/>
      <w:bookmarkEnd w:id="265"/>
      <w:bookmarkEnd w:id="266"/>
      <w:bookmarkEnd w:id="267"/>
      <w:bookmarkEnd w:id="268"/>
      <w:bookmarkEnd w:id="269"/>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70" w:name="_Toc20212238"/>
      <w:bookmarkStart w:id="271" w:name="_Toc27731593"/>
      <w:bookmarkStart w:id="272" w:name="_Toc36127371"/>
      <w:bookmarkStart w:id="273" w:name="_Toc45214477"/>
      <w:bookmarkStart w:id="274" w:name="_Toc51937616"/>
      <w:bookmarkStart w:id="275" w:name="_Toc51937925"/>
      <w:bookmarkStart w:id="276" w:name="_Toc92291112"/>
      <w:bookmarkStart w:id="277" w:name="_Toc131284286"/>
      <w:r>
        <w:t>5.2</w:t>
      </w:r>
      <w:r>
        <w:tab/>
        <w:t>Configuration management server (CMS)</w:t>
      </w:r>
      <w:bookmarkEnd w:id="270"/>
      <w:bookmarkEnd w:id="271"/>
      <w:bookmarkEnd w:id="272"/>
      <w:bookmarkEnd w:id="273"/>
      <w:bookmarkEnd w:id="274"/>
      <w:bookmarkEnd w:id="275"/>
      <w:bookmarkEnd w:id="276"/>
      <w:bookmarkEnd w:id="277"/>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8" w:name="_Toc20212239"/>
      <w:bookmarkStart w:id="279" w:name="_Toc27731594"/>
      <w:bookmarkStart w:id="280" w:name="_Toc36127372"/>
      <w:bookmarkStart w:id="281" w:name="_Toc45214478"/>
      <w:bookmarkStart w:id="282" w:name="_Toc51937617"/>
      <w:bookmarkStart w:id="283" w:name="_Toc51937926"/>
      <w:bookmarkStart w:id="284" w:name="_Toc92291113"/>
      <w:bookmarkStart w:id="285" w:name="_Toc131284287"/>
      <w:r>
        <w:t>5.3</w:t>
      </w:r>
      <w:r>
        <w:tab/>
      </w:r>
      <w:r w:rsidRPr="00283362">
        <w:t xml:space="preserve">MCS </w:t>
      </w:r>
      <w:r>
        <w:t>server</w:t>
      </w:r>
      <w:bookmarkEnd w:id="278"/>
      <w:bookmarkEnd w:id="279"/>
      <w:bookmarkEnd w:id="280"/>
      <w:bookmarkEnd w:id="281"/>
      <w:bookmarkEnd w:id="282"/>
      <w:bookmarkEnd w:id="283"/>
      <w:bookmarkEnd w:id="284"/>
      <w:bookmarkEnd w:id="285"/>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6" w:name="_Toc20212240"/>
      <w:bookmarkStart w:id="287" w:name="_Toc27731595"/>
      <w:bookmarkStart w:id="288" w:name="_Toc36127373"/>
      <w:bookmarkStart w:id="289" w:name="_Toc45214479"/>
      <w:bookmarkStart w:id="290" w:name="_Toc51937618"/>
      <w:bookmarkStart w:id="291" w:name="_Toc51937927"/>
      <w:bookmarkStart w:id="292" w:name="_Toc92291114"/>
      <w:bookmarkStart w:id="293" w:name="_Toc131284288"/>
      <w:r>
        <w:t>6</w:t>
      </w:r>
      <w:r>
        <w:tab/>
        <w:t>Procedures</w:t>
      </w:r>
      <w:bookmarkEnd w:id="286"/>
      <w:bookmarkEnd w:id="287"/>
      <w:bookmarkEnd w:id="288"/>
      <w:bookmarkEnd w:id="289"/>
      <w:bookmarkEnd w:id="290"/>
      <w:bookmarkEnd w:id="291"/>
      <w:bookmarkEnd w:id="292"/>
      <w:bookmarkEnd w:id="293"/>
    </w:p>
    <w:p w14:paraId="3D102700" w14:textId="77777777" w:rsidR="00C367E9" w:rsidRDefault="00C367E9" w:rsidP="00C367E9">
      <w:pPr>
        <w:pStyle w:val="Heading2"/>
      </w:pPr>
      <w:bookmarkStart w:id="294" w:name="_Toc20212241"/>
      <w:bookmarkStart w:id="295" w:name="_Toc27731596"/>
      <w:bookmarkStart w:id="296" w:name="_Toc36127374"/>
      <w:bookmarkStart w:id="297" w:name="_Toc45214480"/>
      <w:bookmarkStart w:id="298" w:name="_Toc51937619"/>
      <w:bookmarkStart w:id="299" w:name="_Toc51937928"/>
      <w:bookmarkStart w:id="300" w:name="_Toc92291115"/>
      <w:bookmarkStart w:id="301" w:name="_Toc131284289"/>
      <w:r>
        <w:t>6.1</w:t>
      </w:r>
      <w:r>
        <w:tab/>
        <w:t>Introduction</w:t>
      </w:r>
      <w:bookmarkEnd w:id="294"/>
      <w:bookmarkEnd w:id="295"/>
      <w:bookmarkEnd w:id="296"/>
      <w:bookmarkEnd w:id="297"/>
      <w:bookmarkEnd w:id="298"/>
      <w:bookmarkEnd w:id="299"/>
      <w:bookmarkEnd w:id="300"/>
      <w:bookmarkEnd w:id="301"/>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02" w:name="_Toc20212242"/>
      <w:bookmarkStart w:id="303" w:name="_Toc27731597"/>
      <w:bookmarkStart w:id="304" w:name="_Toc36127375"/>
      <w:bookmarkStart w:id="305" w:name="_Toc45214481"/>
      <w:bookmarkStart w:id="306" w:name="_Toc51937620"/>
      <w:bookmarkStart w:id="307" w:name="_Toc51937929"/>
      <w:bookmarkStart w:id="308" w:name="_Toc92291116"/>
      <w:bookmarkStart w:id="309" w:name="_Toc131284290"/>
      <w:r>
        <w:lastRenderedPageBreak/>
        <w:t>6.2</w:t>
      </w:r>
      <w:r>
        <w:tab/>
        <w:t>Common procedures</w:t>
      </w:r>
      <w:bookmarkEnd w:id="302"/>
      <w:bookmarkEnd w:id="303"/>
      <w:bookmarkEnd w:id="304"/>
      <w:bookmarkEnd w:id="305"/>
      <w:bookmarkEnd w:id="306"/>
      <w:bookmarkEnd w:id="307"/>
      <w:bookmarkEnd w:id="308"/>
      <w:bookmarkEnd w:id="309"/>
    </w:p>
    <w:p w14:paraId="11669865" w14:textId="77777777" w:rsidR="00C367E9" w:rsidRDefault="00C367E9" w:rsidP="00C367E9">
      <w:pPr>
        <w:pStyle w:val="Heading3"/>
      </w:pPr>
      <w:bookmarkStart w:id="310" w:name="_Toc20212243"/>
      <w:bookmarkStart w:id="311" w:name="_Toc27731598"/>
      <w:bookmarkStart w:id="312" w:name="_Toc36127376"/>
      <w:bookmarkStart w:id="313" w:name="_Toc45214482"/>
      <w:bookmarkStart w:id="314" w:name="_Toc51937621"/>
      <w:bookmarkStart w:id="315" w:name="_Toc51937930"/>
      <w:bookmarkStart w:id="316" w:name="_Toc92291117"/>
      <w:bookmarkStart w:id="317" w:name="_Toc131284291"/>
      <w:r>
        <w:t>6.2.1</w:t>
      </w:r>
      <w:r>
        <w:tab/>
        <w:t>General</w:t>
      </w:r>
      <w:bookmarkEnd w:id="310"/>
      <w:bookmarkEnd w:id="311"/>
      <w:bookmarkEnd w:id="312"/>
      <w:bookmarkEnd w:id="313"/>
      <w:bookmarkEnd w:id="314"/>
      <w:bookmarkEnd w:id="315"/>
      <w:bookmarkEnd w:id="316"/>
      <w:bookmarkEnd w:id="317"/>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8" w:name="_Toc20212244"/>
      <w:bookmarkStart w:id="319" w:name="_Toc27731599"/>
      <w:bookmarkStart w:id="320" w:name="_Toc36127377"/>
      <w:bookmarkStart w:id="321" w:name="_Toc45214483"/>
      <w:bookmarkStart w:id="322" w:name="_Toc51937622"/>
      <w:bookmarkStart w:id="323" w:name="_Toc51937931"/>
      <w:bookmarkStart w:id="324" w:name="_Toc92291118"/>
      <w:bookmarkStart w:id="325" w:name="_Toc131284292"/>
      <w:r>
        <w:t>6.2.2</w:t>
      </w:r>
      <w:r>
        <w:tab/>
        <w:t>Client procedures</w:t>
      </w:r>
      <w:bookmarkEnd w:id="318"/>
      <w:bookmarkEnd w:id="319"/>
      <w:bookmarkEnd w:id="320"/>
      <w:bookmarkEnd w:id="321"/>
      <w:bookmarkEnd w:id="322"/>
      <w:bookmarkEnd w:id="323"/>
      <w:bookmarkEnd w:id="324"/>
      <w:bookmarkEnd w:id="325"/>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6" w:name="_Toc20212245"/>
      <w:bookmarkStart w:id="327" w:name="_Toc27731600"/>
      <w:bookmarkStart w:id="328" w:name="_Toc36127378"/>
      <w:bookmarkStart w:id="329" w:name="_Toc45214484"/>
      <w:bookmarkStart w:id="330" w:name="_Toc51937623"/>
      <w:bookmarkStart w:id="331" w:name="_Toc51937932"/>
      <w:bookmarkStart w:id="332" w:name="_Toc92291119"/>
      <w:bookmarkStart w:id="333" w:name="_Toc131284293"/>
      <w:r>
        <w:t>6.2.3</w:t>
      </w:r>
      <w:r>
        <w:tab/>
        <w:t>MCS server procedures</w:t>
      </w:r>
      <w:bookmarkEnd w:id="326"/>
      <w:bookmarkEnd w:id="327"/>
      <w:bookmarkEnd w:id="328"/>
      <w:bookmarkEnd w:id="329"/>
      <w:bookmarkEnd w:id="330"/>
      <w:bookmarkEnd w:id="331"/>
      <w:bookmarkEnd w:id="332"/>
      <w:bookmarkEnd w:id="33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34" w:name="_Toc20212246"/>
      <w:bookmarkStart w:id="335" w:name="_Toc27731601"/>
      <w:bookmarkStart w:id="336" w:name="_Toc36127379"/>
      <w:bookmarkStart w:id="337" w:name="_Toc45214485"/>
      <w:bookmarkStart w:id="338" w:name="_Toc51937624"/>
      <w:bookmarkStart w:id="339" w:name="_Toc51937933"/>
      <w:bookmarkStart w:id="340" w:name="_Toc92291120"/>
      <w:bookmarkStart w:id="341" w:name="_Toc131284294"/>
      <w:r>
        <w:t>6.2.4</w:t>
      </w:r>
      <w:r>
        <w:tab/>
        <w:t>Configuration management server procedures</w:t>
      </w:r>
      <w:bookmarkEnd w:id="334"/>
      <w:bookmarkEnd w:id="335"/>
      <w:bookmarkEnd w:id="336"/>
      <w:bookmarkEnd w:id="337"/>
      <w:bookmarkEnd w:id="338"/>
      <w:bookmarkEnd w:id="339"/>
      <w:bookmarkEnd w:id="340"/>
      <w:bookmarkEnd w:id="341"/>
    </w:p>
    <w:p w14:paraId="0A283ABB" w14:textId="77777777" w:rsidR="00C367E9" w:rsidRPr="006A63F0" w:rsidRDefault="00C367E9" w:rsidP="00C367E9">
      <w:pPr>
        <w:pStyle w:val="Heading4"/>
      </w:pPr>
      <w:bookmarkStart w:id="342" w:name="_Toc20212247"/>
      <w:bookmarkStart w:id="343" w:name="_Toc27731602"/>
      <w:bookmarkStart w:id="344" w:name="_Toc36127380"/>
      <w:bookmarkStart w:id="345" w:name="_Toc45214486"/>
      <w:bookmarkStart w:id="346" w:name="_Toc51937625"/>
      <w:bookmarkStart w:id="347" w:name="_Toc51937934"/>
      <w:bookmarkStart w:id="348" w:name="_Toc92291121"/>
      <w:bookmarkStart w:id="349" w:name="_Toc131284295"/>
      <w:r>
        <w:t>6.2.4.1</w:t>
      </w:r>
      <w:r>
        <w:tab/>
        <w:t>General</w:t>
      </w:r>
      <w:bookmarkEnd w:id="342"/>
      <w:bookmarkEnd w:id="343"/>
      <w:bookmarkEnd w:id="344"/>
      <w:bookmarkEnd w:id="345"/>
      <w:bookmarkEnd w:id="346"/>
      <w:bookmarkEnd w:id="347"/>
      <w:bookmarkEnd w:id="348"/>
      <w:bookmarkEnd w:id="349"/>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50" w:name="_Toc20212248"/>
      <w:bookmarkStart w:id="351" w:name="_Toc27731603"/>
      <w:bookmarkStart w:id="352" w:name="_Toc36127381"/>
      <w:bookmarkStart w:id="353" w:name="_Toc45214487"/>
      <w:bookmarkStart w:id="354" w:name="_Toc51937626"/>
      <w:bookmarkStart w:id="355" w:name="_Toc51937935"/>
      <w:bookmarkStart w:id="356" w:name="_Toc92291122"/>
      <w:bookmarkStart w:id="357" w:name="_Toc131284296"/>
      <w:r>
        <w:t>6.2.4.2</w:t>
      </w:r>
      <w:r>
        <w:tab/>
        <w:t>SIP failure case</w:t>
      </w:r>
      <w:bookmarkEnd w:id="350"/>
      <w:bookmarkEnd w:id="351"/>
      <w:bookmarkEnd w:id="352"/>
      <w:bookmarkEnd w:id="353"/>
      <w:bookmarkEnd w:id="354"/>
      <w:bookmarkEnd w:id="355"/>
      <w:bookmarkEnd w:id="356"/>
      <w:bookmarkEnd w:id="357"/>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58" w:name="_Toc20212249"/>
      <w:bookmarkStart w:id="359" w:name="_Toc27731604"/>
      <w:bookmarkStart w:id="360" w:name="_Toc36127382"/>
      <w:bookmarkStart w:id="361" w:name="_Toc45214488"/>
      <w:bookmarkStart w:id="362" w:name="_Toc51937627"/>
      <w:bookmarkStart w:id="363" w:name="_Toc51937936"/>
      <w:bookmarkStart w:id="364" w:name="_Toc92291123"/>
      <w:bookmarkStart w:id="365" w:name="_Toc131284297"/>
      <w:r>
        <w:t>6.3</w:t>
      </w:r>
      <w:r>
        <w:tab/>
        <w:t>Configuration management procedures</w:t>
      </w:r>
      <w:bookmarkEnd w:id="358"/>
      <w:bookmarkEnd w:id="359"/>
      <w:bookmarkEnd w:id="360"/>
      <w:bookmarkEnd w:id="361"/>
      <w:bookmarkEnd w:id="362"/>
      <w:bookmarkEnd w:id="363"/>
      <w:bookmarkEnd w:id="364"/>
      <w:bookmarkEnd w:id="365"/>
    </w:p>
    <w:p w14:paraId="37C72401" w14:textId="77777777" w:rsidR="00C367E9" w:rsidRDefault="00C367E9" w:rsidP="00C367E9">
      <w:pPr>
        <w:pStyle w:val="Heading3"/>
      </w:pPr>
      <w:bookmarkStart w:id="366" w:name="_Toc20212250"/>
      <w:bookmarkStart w:id="367" w:name="_Toc27731605"/>
      <w:bookmarkStart w:id="368" w:name="_Toc36127383"/>
      <w:bookmarkStart w:id="369" w:name="_Toc45214489"/>
      <w:bookmarkStart w:id="370" w:name="_Toc51937628"/>
      <w:bookmarkStart w:id="371" w:name="_Toc51937937"/>
      <w:bookmarkStart w:id="372" w:name="_Toc92291124"/>
      <w:bookmarkStart w:id="373" w:name="_Toc131284298"/>
      <w:r>
        <w:t>6.3.1</w:t>
      </w:r>
      <w:r>
        <w:tab/>
        <w:t>General</w:t>
      </w:r>
      <w:bookmarkEnd w:id="366"/>
      <w:bookmarkEnd w:id="367"/>
      <w:bookmarkEnd w:id="368"/>
      <w:bookmarkEnd w:id="369"/>
      <w:bookmarkEnd w:id="370"/>
      <w:bookmarkEnd w:id="371"/>
      <w:bookmarkEnd w:id="372"/>
      <w:bookmarkEnd w:id="373"/>
    </w:p>
    <w:p w14:paraId="6DBD073D" w14:textId="77777777" w:rsidR="00C367E9" w:rsidRPr="00D4586B" w:rsidRDefault="00C367E9" w:rsidP="00C367E9">
      <w:pPr>
        <w:pStyle w:val="Heading4"/>
      </w:pPr>
      <w:bookmarkStart w:id="374" w:name="_Toc20212251"/>
      <w:bookmarkStart w:id="375" w:name="_Toc27731606"/>
      <w:bookmarkStart w:id="376" w:name="_Toc36127384"/>
      <w:bookmarkStart w:id="377" w:name="_Toc45214490"/>
      <w:bookmarkStart w:id="378" w:name="_Toc51937629"/>
      <w:bookmarkStart w:id="379" w:name="_Toc51937938"/>
      <w:bookmarkStart w:id="380" w:name="_Toc92291125"/>
      <w:bookmarkStart w:id="381" w:name="_Toc131284299"/>
      <w:r w:rsidRPr="00D4586B">
        <w:t>6.</w:t>
      </w:r>
      <w:r>
        <w:t>3</w:t>
      </w:r>
      <w:r w:rsidRPr="00D4586B">
        <w:t>.</w:t>
      </w:r>
      <w:r>
        <w:t>1.1</w:t>
      </w:r>
      <w:r w:rsidRPr="00D4586B">
        <w:tab/>
        <w:t>Client procedures</w:t>
      </w:r>
      <w:bookmarkEnd w:id="374"/>
      <w:bookmarkEnd w:id="375"/>
      <w:bookmarkEnd w:id="376"/>
      <w:bookmarkEnd w:id="377"/>
      <w:bookmarkEnd w:id="378"/>
      <w:bookmarkEnd w:id="379"/>
      <w:bookmarkEnd w:id="380"/>
      <w:bookmarkEnd w:id="381"/>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82" w:name="_Toc20212252"/>
      <w:bookmarkStart w:id="383" w:name="_Toc27731607"/>
      <w:bookmarkStart w:id="384" w:name="_Toc36127385"/>
      <w:bookmarkStart w:id="385" w:name="_Toc45214491"/>
      <w:bookmarkStart w:id="386" w:name="_Toc51937630"/>
      <w:bookmarkStart w:id="387" w:name="_Toc51937939"/>
      <w:bookmarkStart w:id="388" w:name="_Toc92291126"/>
      <w:bookmarkStart w:id="389" w:name="_Toc131284300"/>
      <w:r w:rsidRPr="00D4586B">
        <w:t>6.</w:t>
      </w:r>
      <w:r>
        <w:t>3</w:t>
      </w:r>
      <w:r w:rsidRPr="00D4586B">
        <w:t>.</w:t>
      </w:r>
      <w:r>
        <w:t>1.2</w:t>
      </w:r>
      <w:r w:rsidRPr="00D4586B">
        <w:tab/>
        <w:t>Configuration management server procedures</w:t>
      </w:r>
      <w:bookmarkEnd w:id="382"/>
      <w:bookmarkEnd w:id="383"/>
      <w:bookmarkEnd w:id="384"/>
      <w:bookmarkEnd w:id="385"/>
      <w:bookmarkEnd w:id="386"/>
      <w:bookmarkEnd w:id="387"/>
      <w:bookmarkEnd w:id="388"/>
      <w:bookmarkEnd w:id="389"/>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90" w:name="_Toc20212253"/>
      <w:bookmarkStart w:id="391" w:name="_Toc27731608"/>
      <w:bookmarkStart w:id="392" w:name="_Toc36127386"/>
      <w:bookmarkStart w:id="393" w:name="_Toc45214492"/>
      <w:bookmarkStart w:id="394" w:name="_Toc51937631"/>
      <w:bookmarkStart w:id="395" w:name="_Toc51937940"/>
      <w:bookmarkStart w:id="396" w:name="_Toc92291127"/>
      <w:bookmarkStart w:id="397" w:name="_Toc131284301"/>
      <w:r>
        <w:lastRenderedPageBreak/>
        <w:t>6.3.2</w:t>
      </w:r>
      <w:r>
        <w:tab/>
        <w:t>Configuration management document creation procedure</w:t>
      </w:r>
      <w:bookmarkEnd w:id="390"/>
      <w:bookmarkEnd w:id="391"/>
      <w:bookmarkEnd w:id="392"/>
      <w:bookmarkEnd w:id="393"/>
      <w:bookmarkEnd w:id="394"/>
      <w:bookmarkEnd w:id="395"/>
      <w:bookmarkEnd w:id="396"/>
      <w:bookmarkEnd w:id="397"/>
    </w:p>
    <w:p w14:paraId="55C6F288" w14:textId="77777777" w:rsidR="00C367E9" w:rsidRDefault="00C367E9" w:rsidP="00C367E9">
      <w:pPr>
        <w:pStyle w:val="Heading4"/>
      </w:pPr>
      <w:bookmarkStart w:id="398" w:name="_Toc20212254"/>
      <w:bookmarkStart w:id="399" w:name="_Toc27731609"/>
      <w:bookmarkStart w:id="400" w:name="_Toc36127387"/>
      <w:bookmarkStart w:id="401" w:name="_Toc45214493"/>
      <w:bookmarkStart w:id="402" w:name="_Toc51937632"/>
      <w:bookmarkStart w:id="403" w:name="_Toc51937941"/>
      <w:bookmarkStart w:id="404" w:name="_Toc92291128"/>
      <w:bookmarkStart w:id="405" w:name="_Toc131284302"/>
      <w:r>
        <w:t>6.3.2.1</w:t>
      </w:r>
      <w:r>
        <w:tab/>
        <w:t>General</w:t>
      </w:r>
      <w:bookmarkEnd w:id="398"/>
      <w:bookmarkEnd w:id="399"/>
      <w:bookmarkEnd w:id="400"/>
      <w:bookmarkEnd w:id="401"/>
      <w:bookmarkEnd w:id="402"/>
      <w:bookmarkEnd w:id="403"/>
      <w:bookmarkEnd w:id="404"/>
      <w:bookmarkEnd w:id="405"/>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6" w:name="_Toc20212255"/>
      <w:bookmarkStart w:id="407" w:name="_Toc27731610"/>
      <w:bookmarkStart w:id="408" w:name="_Toc36127388"/>
      <w:bookmarkStart w:id="409" w:name="_Toc45214494"/>
      <w:bookmarkStart w:id="410" w:name="_Toc51937633"/>
      <w:bookmarkStart w:id="411" w:name="_Toc51937942"/>
      <w:bookmarkStart w:id="412" w:name="_Toc92291129"/>
      <w:bookmarkStart w:id="413" w:name="_Toc131284303"/>
      <w:r>
        <w:t>6.3.2.2</w:t>
      </w:r>
      <w:r>
        <w:tab/>
        <w:t>Configuration management client (CMC) procedures</w:t>
      </w:r>
      <w:bookmarkEnd w:id="406"/>
      <w:bookmarkEnd w:id="407"/>
      <w:bookmarkEnd w:id="408"/>
      <w:bookmarkEnd w:id="409"/>
      <w:bookmarkEnd w:id="410"/>
      <w:bookmarkEnd w:id="411"/>
      <w:bookmarkEnd w:id="412"/>
      <w:bookmarkEnd w:id="41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14" w:name="_Toc20212256"/>
      <w:bookmarkStart w:id="415" w:name="_Toc27731611"/>
      <w:bookmarkStart w:id="416" w:name="_Toc36127389"/>
      <w:bookmarkStart w:id="417" w:name="_Toc45214495"/>
      <w:bookmarkStart w:id="418" w:name="_Toc51937634"/>
      <w:bookmarkStart w:id="419" w:name="_Toc51937943"/>
      <w:bookmarkStart w:id="420" w:name="_Toc92291130"/>
      <w:bookmarkStart w:id="421" w:name="_Toc131284304"/>
      <w:r>
        <w:t>6.3.2.3</w:t>
      </w:r>
      <w:r>
        <w:tab/>
        <w:t>Configuration management server (CMS) procedures</w:t>
      </w:r>
      <w:bookmarkEnd w:id="414"/>
      <w:bookmarkEnd w:id="415"/>
      <w:bookmarkEnd w:id="416"/>
      <w:bookmarkEnd w:id="417"/>
      <w:bookmarkEnd w:id="418"/>
      <w:bookmarkEnd w:id="419"/>
      <w:bookmarkEnd w:id="420"/>
      <w:bookmarkEnd w:id="42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22" w:name="_Toc20212257"/>
      <w:bookmarkStart w:id="423" w:name="_Toc27731612"/>
      <w:bookmarkStart w:id="424" w:name="_Toc36127390"/>
      <w:bookmarkStart w:id="425" w:name="_Toc45214496"/>
      <w:bookmarkStart w:id="426" w:name="_Toc51937635"/>
      <w:bookmarkStart w:id="427" w:name="_Toc51937944"/>
      <w:bookmarkStart w:id="428" w:name="_Toc92291131"/>
      <w:bookmarkStart w:id="429" w:name="_Toc131284305"/>
      <w:r>
        <w:t>6.3.3</w:t>
      </w:r>
      <w:r>
        <w:tab/>
        <w:t>Configuration management document retrieval procedure</w:t>
      </w:r>
      <w:bookmarkEnd w:id="422"/>
      <w:bookmarkEnd w:id="423"/>
      <w:bookmarkEnd w:id="424"/>
      <w:bookmarkEnd w:id="425"/>
      <w:bookmarkEnd w:id="426"/>
      <w:bookmarkEnd w:id="427"/>
      <w:bookmarkEnd w:id="428"/>
      <w:bookmarkEnd w:id="429"/>
    </w:p>
    <w:p w14:paraId="64AF8E5E" w14:textId="77777777" w:rsidR="00C367E9" w:rsidRDefault="00C367E9" w:rsidP="00C367E9">
      <w:pPr>
        <w:pStyle w:val="Heading4"/>
      </w:pPr>
      <w:bookmarkStart w:id="430" w:name="_Toc20212258"/>
      <w:bookmarkStart w:id="431" w:name="_Toc27731613"/>
      <w:bookmarkStart w:id="432" w:name="_Toc36127391"/>
      <w:bookmarkStart w:id="433" w:name="_Toc45214497"/>
      <w:bookmarkStart w:id="434" w:name="_Toc51937636"/>
      <w:bookmarkStart w:id="435" w:name="_Toc51937945"/>
      <w:bookmarkStart w:id="436" w:name="_Toc92291132"/>
      <w:bookmarkStart w:id="437" w:name="_Toc131284306"/>
      <w:r>
        <w:t>6.3.3.1</w:t>
      </w:r>
      <w:r>
        <w:tab/>
        <w:t>General</w:t>
      </w:r>
      <w:bookmarkEnd w:id="430"/>
      <w:bookmarkEnd w:id="431"/>
      <w:bookmarkEnd w:id="432"/>
      <w:bookmarkEnd w:id="433"/>
      <w:bookmarkEnd w:id="434"/>
      <w:bookmarkEnd w:id="435"/>
      <w:bookmarkEnd w:id="436"/>
      <w:bookmarkEnd w:id="437"/>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8" w:name="_Toc20212259"/>
      <w:bookmarkStart w:id="439" w:name="_Toc27731614"/>
      <w:bookmarkStart w:id="440" w:name="_Toc36127392"/>
      <w:bookmarkStart w:id="441" w:name="_Toc45214498"/>
      <w:bookmarkStart w:id="442" w:name="_Toc51937637"/>
      <w:bookmarkStart w:id="443" w:name="_Toc51937946"/>
      <w:bookmarkStart w:id="444" w:name="_Toc92291133"/>
      <w:bookmarkStart w:id="445" w:name="_Toc131284307"/>
      <w:r>
        <w:t>6.3.3.2</w:t>
      </w:r>
      <w:r>
        <w:tab/>
        <w:t>Client procedures</w:t>
      </w:r>
      <w:bookmarkEnd w:id="438"/>
      <w:bookmarkEnd w:id="439"/>
      <w:bookmarkEnd w:id="440"/>
      <w:bookmarkEnd w:id="441"/>
      <w:bookmarkEnd w:id="442"/>
      <w:bookmarkEnd w:id="443"/>
      <w:bookmarkEnd w:id="444"/>
      <w:bookmarkEnd w:id="445"/>
    </w:p>
    <w:p w14:paraId="1A1F8153" w14:textId="77777777" w:rsidR="00C367E9" w:rsidRDefault="00C367E9" w:rsidP="00C367E9">
      <w:pPr>
        <w:pStyle w:val="Heading5"/>
      </w:pPr>
      <w:bookmarkStart w:id="446" w:name="_Toc20212260"/>
      <w:bookmarkStart w:id="447" w:name="_Toc27731615"/>
      <w:bookmarkStart w:id="448" w:name="_Toc36127393"/>
      <w:bookmarkStart w:id="449" w:name="_Toc45214499"/>
      <w:bookmarkStart w:id="450" w:name="_Toc51937638"/>
      <w:bookmarkStart w:id="451" w:name="_Toc51937947"/>
      <w:bookmarkStart w:id="452" w:name="_Toc92291134"/>
      <w:bookmarkStart w:id="453" w:name="_Toc131284308"/>
      <w:r>
        <w:t>6.3.3.2.1</w:t>
      </w:r>
      <w:r>
        <w:tab/>
        <w:t>General client (GC) procedures</w:t>
      </w:r>
      <w:bookmarkEnd w:id="446"/>
      <w:bookmarkEnd w:id="447"/>
      <w:bookmarkEnd w:id="448"/>
      <w:bookmarkEnd w:id="449"/>
      <w:bookmarkEnd w:id="450"/>
      <w:bookmarkEnd w:id="451"/>
      <w:bookmarkEnd w:id="452"/>
      <w:bookmarkEnd w:id="453"/>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54" w:name="_Toc20212261"/>
      <w:bookmarkStart w:id="455" w:name="_Toc27731616"/>
      <w:bookmarkStart w:id="456" w:name="_Toc36127394"/>
      <w:bookmarkStart w:id="457" w:name="_Toc45214500"/>
      <w:bookmarkStart w:id="458" w:name="_Toc51937639"/>
      <w:bookmarkStart w:id="459" w:name="_Toc51937948"/>
      <w:bookmarkStart w:id="460" w:name="_Toc92291135"/>
      <w:bookmarkStart w:id="461" w:name="_Toc131284309"/>
      <w:r>
        <w:t>6.3.3.2.2</w:t>
      </w:r>
      <w:r>
        <w:tab/>
        <w:t>Configuration management client (CMC) procedures</w:t>
      </w:r>
      <w:bookmarkEnd w:id="454"/>
      <w:bookmarkEnd w:id="455"/>
      <w:bookmarkEnd w:id="456"/>
      <w:bookmarkEnd w:id="457"/>
      <w:bookmarkEnd w:id="458"/>
      <w:bookmarkEnd w:id="459"/>
      <w:bookmarkEnd w:id="460"/>
      <w:bookmarkEnd w:id="461"/>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62" w:name="_Toc20212262"/>
      <w:bookmarkStart w:id="463" w:name="_Toc27731617"/>
      <w:bookmarkStart w:id="464" w:name="_Toc36127395"/>
      <w:bookmarkStart w:id="465" w:name="_Toc45214501"/>
      <w:bookmarkStart w:id="466" w:name="_Toc51937640"/>
      <w:bookmarkStart w:id="467" w:name="_Toc51937949"/>
      <w:bookmarkStart w:id="468" w:name="_Toc92291136"/>
      <w:bookmarkStart w:id="469" w:name="_Toc131284310"/>
      <w:r>
        <w:t>6.3.3.2.3</w:t>
      </w:r>
      <w:r>
        <w:tab/>
        <w:t>MCS server procedures</w:t>
      </w:r>
      <w:bookmarkEnd w:id="462"/>
      <w:bookmarkEnd w:id="463"/>
      <w:bookmarkEnd w:id="464"/>
      <w:bookmarkEnd w:id="465"/>
      <w:bookmarkEnd w:id="466"/>
      <w:bookmarkEnd w:id="467"/>
      <w:bookmarkEnd w:id="468"/>
      <w:bookmarkEnd w:id="469"/>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70" w:name="_Toc20212263"/>
      <w:bookmarkStart w:id="471" w:name="_Toc27731618"/>
      <w:bookmarkStart w:id="472" w:name="_Toc36127396"/>
      <w:bookmarkStart w:id="473" w:name="_Toc45214502"/>
      <w:bookmarkStart w:id="474" w:name="_Toc51937641"/>
      <w:bookmarkStart w:id="475" w:name="_Toc51937950"/>
      <w:bookmarkStart w:id="476" w:name="_Toc92291137"/>
      <w:bookmarkStart w:id="477" w:name="_Toc131284311"/>
      <w:r>
        <w:t>6.3.3.3</w:t>
      </w:r>
      <w:r>
        <w:tab/>
        <w:t>Configuration management server procedures</w:t>
      </w:r>
      <w:bookmarkEnd w:id="470"/>
      <w:bookmarkEnd w:id="471"/>
      <w:bookmarkEnd w:id="472"/>
      <w:bookmarkEnd w:id="473"/>
      <w:bookmarkEnd w:id="474"/>
      <w:bookmarkEnd w:id="475"/>
      <w:bookmarkEnd w:id="476"/>
      <w:bookmarkEnd w:id="477"/>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78" w:name="_Toc20212264"/>
      <w:bookmarkStart w:id="479" w:name="_Toc27731619"/>
      <w:bookmarkStart w:id="480" w:name="_Toc36127397"/>
      <w:bookmarkStart w:id="481" w:name="_Toc45214503"/>
      <w:bookmarkStart w:id="482" w:name="_Toc51937642"/>
      <w:bookmarkStart w:id="483" w:name="_Toc51937951"/>
      <w:bookmarkStart w:id="484" w:name="_Toc92291138"/>
      <w:bookmarkStart w:id="485" w:name="_Toc131284312"/>
      <w:r w:rsidRPr="00B66593">
        <w:lastRenderedPageBreak/>
        <w:t>6.3.4</w:t>
      </w:r>
      <w:r w:rsidRPr="00B66593">
        <w:tab/>
        <w:t>Configuration management document update procedure</w:t>
      </w:r>
      <w:bookmarkEnd w:id="478"/>
      <w:bookmarkEnd w:id="479"/>
      <w:bookmarkEnd w:id="480"/>
      <w:bookmarkEnd w:id="481"/>
      <w:bookmarkEnd w:id="482"/>
      <w:bookmarkEnd w:id="483"/>
      <w:bookmarkEnd w:id="484"/>
      <w:bookmarkEnd w:id="485"/>
    </w:p>
    <w:p w14:paraId="70256352" w14:textId="77777777" w:rsidR="00C367E9" w:rsidRDefault="00C367E9" w:rsidP="00C367E9">
      <w:pPr>
        <w:pStyle w:val="Heading4"/>
      </w:pPr>
      <w:bookmarkStart w:id="486" w:name="_Toc20212265"/>
      <w:bookmarkStart w:id="487" w:name="_Toc27731620"/>
      <w:bookmarkStart w:id="488" w:name="_Toc36127398"/>
      <w:bookmarkStart w:id="489" w:name="_Toc45214504"/>
      <w:bookmarkStart w:id="490" w:name="_Toc51937643"/>
      <w:bookmarkStart w:id="491" w:name="_Toc51937952"/>
      <w:bookmarkStart w:id="492" w:name="_Toc92291139"/>
      <w:bookmarkStart w:id="493" w:name="_Toc131284313"/>
      <w:r>
        <w:t>6.3.4.1</w:t>
      </w:r>
      <w:r>
        <w:tab/>
        <w:t>General</w:t>
      </w:r>
      <w:bookmarkEnd w:id="486"/>
      <w:bookmarkEnd w:id="487"/>
      <w:bookmarkEnd w:id="488"/>
      <w:bookmarkEnd w:id="489"/>
      <w:bookmarkEnd w:id="490"/>
      <w:bookmarkEnd w:id="491"/>
      <w:bookmarkEnd w:id="492"/>
      <w:bookmarkEnd w:id="49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94" w:name="_Toc20212266"/>
      <w:bookmarkStart w:id="495" w:name="_Toc27731621"/>
      <w:bookmarkStart w:id="496" w:name="_Toc36127399"/>
      <w:bookmarkStart w:id="497" w:name="_Toc45214505"/>
      <w:bookmarkStart w:id="498" w:name="_Toc51937644"/>
      <w:bookmarkStart w:id="499" w:name="_Toc51937953"/>
      <w:bookmarkStart w:id="500" w:name="_Toc92291140"/>
      <w:bookmarkStart w:id="501" w:name="_Toc131284314"/>
      <w:r>
        <w:t>6.3.4.2</w:t>
      </w:r>
      <w:r>
        <w:tab/>
        <w:t>Configuration management client procedures</w:t>
      </w:r>
      <w:bookmarkEnd w:id="494"/>
      <w:bookmarkEnd w:id="495"/>
      <w:bookmarkEnd w:id="496"/>
      <w:bookmarkEnd w:id="497"/>
      <w:bookmarkEnd w:id="498"/>
      <w:bookmarkEnd w:id="499"/>
      <w:bookmarkEnd w:id="500"/>
      <w:bookmarkEnd w:id="50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02" w:name="_Toc20212267"/>
      <w:bookmarkStart w:id="503" w:name="_Toc27731622"/>
      <w:bookmarkStart w:id="504" w:name="_Toc36127400"/>
      <w:bookmarkStart w:id="505" w:name="_Toc45214506"/>
      <w:bookmarkStart w:id="506" w:name="_Toc51937645"/>
      <w:bookmarkStart w:id="507" w:name="_Toc51937954"/>
      <w:bookmarkStart w:id="508" w:name="_Toc92291141"/>
      <w:bookmarkStart w:id="509" w:name="_Toc131284315"/>
      <w:r>
        <w:t>6.3.4.3</w:t>
      </w:r>
      <w:r>
        <w:tab/>
        <w:t>Configuration management server procedures</w:t>
      </w:r>
      <w:bookmarkEnd w:id="502"/>
      <w:bookmarkEnd w:id="503"/>
      <w:bookmarkEnd w:id="504"/>
      <w:bookmarkEnd w:id="505"/>
      <w:bookmarkEnd w:id="506"/>
      <w:bookmarkEnd w:id="507"/>
      <w:bookmarkEnd w:id="508"/>
      <w:bookmarkEnd w:id="509"/>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10" w:name="_Toc20212268"/>
      <w:bookmarkStart w:id="511" w:name="_Toc27731623"/>
      <w:bookmarkStart w:id="512" w:name="_Toc36127401"/>
      <w:bookmarkStart w:id="513" w:name="_Toc45214507"/>
      <w:bookmarkStart w:id="514" w:name="_Toc51937646"/>
      <w:bookmarkStart w:id="515" w:name="_Toc51937955"/>
      <w:bookmarkStart w:id="516" w:name="_Toc92291142"/>
      <w:bookmarkStart w:id="517" w:name="_Toc131284316"/>
      <w:r>
        <w:t>6.3.5</w:t>
      </w:r>
      <w:r>
        <w:tab/>
        <w:t>Configuration management document deletion procedure</w:t>
      </w:r>
      <w:bookmarkEnd w:id="510"/>
      <w:bookmarkEnd w:id="511"/>
      <w:bookmarkEnd w:id="512"/>
      <w:bookmarkEnd w:id="513"/>
      <w:bookmarkEnd w:id="514"/>
      <w:bookmarkEnd w:id="515"/>
      <w:bookmarkEnd w:id="516"/>
      <w:bookmarkEnd w:id="517"/>
    </w:p>
    <w:p w14:paraId="1D79CF3D" w14:textId="77777777" w:rsidR="00C367E9" w:rsidRDefault="00C367E9" w:rsidP="00C367E9">
      <w:pPr>
        <w:pStyle w:val="Heading4"/>
      </w:pPr>
      <w:bookmarkStart w:id="518" w:name="_Toc20212269"/>
      <w:bookmarkStart w:id="519" w:name="_Toc27731624"/>
      <w:bookmarkStart w:id="520" w:name="_Toc36127402"/>
      <w:bookmarkStart w:id="521" w:name="_Toc45214508"/>
      <w:bookmarkStart w:id="522" w:name="_Toc51937647"/>
      <w:bookmarkStart w:id="523" w:name="_Toc51937956"/>
      <w:bookmarkStart w:id="524" w:name="_Toc92291143"/>
      <w:bookmarkStart w:id="525" w:name="_Toc131284317"/>
      <w:r>
        <w:t>6.3.5.1</w:t>
      </w:r>
      <w:r>
        <w:tab/>
        <w:t>General</w:t>
      </w:r>
      <w:bookmarkEnd w:id="518"/>
      <w:bookmarkEnd w:id="519"/>
      <w:bookmarkEnd w:id="520"/>
      <w:bookmarkEnd w:id="521"/>
      <w:bookmarkEnd w:id="522"/>
      <w:bookmarkEnd w:id="523"/>
      <w:bookmarkEnd w:id="524"/>
      <w:bookmarkEnd w:id="525"/>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6" w:name="_Toc20212270"/>
      <w:bookmarkStart w:id="527" w:name="_Toc27731625"/>
      <w:bookmarkStart w:id="528" w:name="_Toc36127403"/>
      <w:bookmarkStart w:id="529" w:name="_Toc45214509"/>
      <w:bookmarkStart w:id="530" w:name="_Toc51937648"/>
      <w:bookmarkStart w:id="531" w:name="_Toc51937957"/>
      <w:bookmarkStart w:id="532" w:name="_Toc92291144"/>
      <w:bookmarkStart w:id="533" w:name="_Toc131284318"/>
      <w:r>
        <w:t>6.3.5.2</w:t>
      </w:r>
      <w:r>
        <w:tab/>
        <w:t>Configuration management Client (CMC) procedures</w:t>
      </w:r>
      <w:bookmarkEnd w:id="526"/>
      <w:bookmarkEnd w:id="527"/>
      <w:bookmarkEnd w:id="528"/>
      <w:bookmarkEnd w:id="529"/>
      <w:bookmarkEnd w:id="530"/>
      <w:bookmarkEnd w:id="531"/>
      <w:bookmarkEnd w:id="532"/>
      <w:bookmarkEnd w:id="533"/>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34" w:name="_Toc20212271"/>
      <w:bookmarkStart w:id="535" w:name="_Toc27731626"/>
      <w:bookmarkStart w:id="536" w:name="_Toc36127404"/>
      <w:bookmarkStart w:id="537" w:name="_Toc45214510"/>
      <w:bookmarkStart w:id="538" w:name="_Toc51937649"/>
      <w:bookmarkStart w:id="539" w:name="_Toc51937958"/>
      <w:bookmarkStart w:id="540" w:name="_Toc92291145"/>
      <w:bookmarkStart w:id="541" w:name="_Toc131284319"/>
      <w:r>
        <w:t>6.3.5.3</w:t>
      </w:r>
      <w:r>
        <w:tab/>
        <w:t>Configuration management server (CMS) procedures</w:t>
      </w:r>
      <w:bookmarkEnd w:id="534"/>
      <w:bookmarkEnd w:id="535"/>
      <w:bookmarkEnd w:id="536"/>
      <w:bookmarkEnd w:id="537"/>
      <w:bookmarkEnd w:id="538"/>
      <w:bookmarkEnd w:id="539"/>
      <w:bookmarkEnd w:id="540"/>
      <w:bookmarkEnd w:id="541"/>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42" w:name="_Toc20212272"/>
      <w:bookmarkStart w:id="543" w:name="_Toc27731627"/>
      <w:bookmarkStart w:id="544" w:name="_Toc36127405"/>
      <w:bookmarkStart w:id="545" w:name="_Toc45214511"/>
      <w:bookmarkStart w:id="546" w:name="_Toc51937650"/>
      <w:bookmarkStart w:id="547" w:name="_Toc51937959"/>
      <w:bookmarkStart w:id="548" w:name="_Toc92291146"/>
      <w:bookmarkStart w:id="549" w:name="_Toc131284320"/>
      <w:r>
        <w:t>6.3.6</w:t>
      </w:r>
      <w:r>
        <w:tab/>
        <w:t>Configuration management document element creation or replacement procedure</w:t>
      </w:r>
      <w:bookmarkEnd w:id="542"/>
      <w:bookmarkEnd w:id="543"/>
      <w:bookmarkEnd w:id="544"/>
      <w:bookmarkEnd w:id="545"/>
      <w:bookmarkEnd w:id="546"/>
      <w:bookmarkEnd w:id="547"/>
      <w:bookmarkEnd w:id="548"/>
      <w:bookmarkEnd w:id="549"/>
    </w:p>
    <w:p w14:paraId="549738DF" w14:textId="77777777" w:rsidR="00C367E9" w:rsidRDefault="00C367E9" w:rsidP="00C367E9">
      <w:pPr>
        <w:pStyle w:val="Heading4"/>
      </w:pPr>
      <w:bookmarkStart w:id="550" w:name="_Toc20212273"/>
      <w:bookmarkStart w:id="551" w:name="_Toc27731628"/>
      <w:bookmarkStart w:id="552" w:name="_Toc36127406"/>
      <w:bookmarkStart w:id="553" w:name="_Toc45214512"/>
      <w:bookmarkStart w:id="554" w:name="_Toc51937651"/>
      <w:bookmarkStart w:id="555" w:name="_Toc51937960"/>
      <w:bookmarkStart w:id="556" w:name="_Toc92291147"/>
      <w:bookmarkStart w:id="557" w:name="_Toc131284321"/>
      <w:r>
        <w:t>6.3.6.1</w:t>
      </w:r>
      <w:r>
        <w:tab/>
        <w:t>General</w:t>
      </w:r>
      <w:bookmarkEnd w:id="550"/>
      <w:bookmarkEnd w:id="551"/>
      <w:bookmarkEnd w:id="552"/>
      <w:bookmarkEnd w:id="553"/>
      <w:bookmarkEnd w:id="554"/>
      <w:bookmarkEnd w:id="555"/>
      <w:bookmarkEnd w:id="556"/>
      <w:bookmarkEnd w:id="557"/>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8" w:name="_Toc20212274"/>
      <w:bookmarkStart w:id="559" w:name="_Toc27731629"/>
      <w:bookmarkStart w:id="560" w:name="_Toc36127407"/>
      <w:bookmarkStart w:id="561" w:name="_Toc45214513"/>
      <w:bookmarkStart w:id="562" w:name="_Toc51937652"/>
      <w:bookmarkStart w:id="563" w:name="_Toc51937961"/>
      <w:bookmarkStart w:id="564" w:name="_Toc92291148"/>
      <w:bookmarkStart w:id="565" w:name="_Toc131284322"/>
      <w:r>
        <w:t>6.3.6.2</w:t>
      </w:r>
      <w:r>
        <w:tab/>
        <w:t>Client procedures</w:t>
      </w:r>
      <w:bookmarkEnd w:id="558"/>
      <w:bookmarkEnd w:id="559"/>
      <w:bookmarkEnd w:id="560"/>
      <w:bookmarkEnd w:id="561"/>
      <w:bookmarkEnd w:id="562"/>
      <w:bookmarkEnd w:id="563"/>
      <w:bookmarkEnd w:id="564"/>
      <w:bookmarkEnd w:id="565"/>
    </w:p>
    <w:p w14:paraId="5965D6E2" w14:textId="77777777" w:rsidR="00C367E9" w:rsidRDefault="00C367E9" w:rsidP="00C367E9">
      <w:pPr>
        <w:pStyle w:val="Heading5"/>
      </w:pPr>
      <w:bookmarkStart w:id="566" w:name="_Toc20212275"/>
      <w:bookmarkStart w:id="567" w:name="_Toc27731630"/>
      <w:bookmarkStart w:id="568" w:name="_Toc36127408"/>
      <w:bookmarkStart w:id="569" w:name="_Toc45214514"/>
      <w:bookmarkStart w:id="570" w:name="_Toc51937653"/>
      <w:bookmarkStart w:id="571" w:name="_Toc51937962"/>
      <w:bookmarkStart w:id="572" w:name="_Toc92291149"/>
      <w:bookmarkStart w:id="573" w:name="_Toc131284323"/>
      <w:r>
        <w:t>6.3.6.2.1</w:t>
      </w:r>
      <w:r>
        <w:tab/>
        <w:t>General client procedures</w:t>
      </w:r>
      <w:bookmarkEnd w:id="566"/>
      <w:bookmarkEnd w:id="567"/>
      <w:bookmarkEnd w:id="568"/>
      <w:bookmarkEnd w:id="569"/>
      <w:bookmarkEnd w:id="570"/>
      <w:bookmarkEnd w:id="571"/>
      <w:bookmarkEnd w:id="572"/>
      <w:bookmarkEnd w:id="57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74" w:name="_Toc20212276"/>
      <w:bookmarkStart w:id="575" w:name="_Toc27731631"/>
      <w:bookmarkStart w:id="576" w:name="_Toc36127409"/>
      <w:bookmarkStart w:id="577" w:name="_Toc45214515"/>
      <w:bookmarkStart w:id="578" w:name="_Toc51937654"/>
      <w:bookmarkStart w:id="579" w:name="_Toc51937963"/>
      <w:bookmarkStart w:id="580" w:name="_Toc92291150"/>
      <w:bookmarkStart w:id="581" w:name="_Toc131284324"/>
      <w:r>
        <w:lastRenderedPageBreak/>
        <w:t>6.3.6.2.2</w:t>
      </w:r>
      <w:r>
        <w:tab/>
        <w:t>Configuration management client procedures</w:t>
      </w:r>
      <w:bookmarkEnd w:id="574"/>
      <w:bookmarkEnd w:id="575"/>
      <w:bookmarkEnd w:id="576"/>
      <w:bookmarkEnd w:id="577"/>
      <w:bookmarkEnd w:id="578"/>
      <w:bookmarkEnd w:id="579"/>
      <w:bookmarkEnd w:id="580"/>
      <w:bookmarkEnd w:id="58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82" w:name="_Toc20212277"/>
      <w:bookmarkStart w:id="583" w:name="_Toc27731632"/>
      <w:bookmarkStart w:id="584" w:name="_Toc36127410"/>
      <w:bookmarkStart w:id="585" w:name="_Toc45214516"/>
      <w:bookmarkStart w:id="586" w:name="_Toc51937655"/>
      <w:bookmarkStart w:id="587" w:name="_Toc51937964"/>
      <w:bookmarkStart w:id="588" w:name="_Toc92291151"/>
      <w:bookmarkStart w:id="589" w:name="_Toc131284325"/>
      <w:r>
        <w:t>6.3.6.3</w:t>
      </w:r>
      <w:r>
        <w:tab/>
        <w:t>Configuration management server procedures</w:t>
      </w:r>
      <w:bookmarkEnd w:id="582"/>
      <w:bookmarkEnd w:id="583"/>
      <w:bookmarkEnd w:id="584"/>
      <w:bookmarkEnd w:id="585"/>
      <w:bookmarkEnd w:id="586"/>
      <w:bookmarkEnd w:id="587"/>
      <w:bookmarkEnd w:id="588"/>
      <w:bookmarkEnd w:id="589"/>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90" w:name="_Toc20212278"/>
      <w:bookmarkStart w:id="591" w:name="_Toc27731633"/>
      <w:bookmarkStart w:id="592" w:name="_Toc36127411"/>
      <w:bookmarkStart w:id="593" w:name="_Toc45214517"/>
      <w:bookmarkStart w:id="594" w:name="_Toc51937656"/>
      <w:bookmarkStart w:id="595" w:name="_Toc51937965"/>
      <w:bookmarkStart w:id="596" w:name="_Toc92291152"/>
      <w:bookmarkStart w:id="597" w:name="_Toc131284326"/>
      <w:r>
        <w:t>6.3.7</w:t>
      </w:r>
      <w:r>
        <w:tab/>
        <w:t>Configuration management document element deletion procedure</w:t>
      </w:r>
      <w:bookmarkEnd w:id="590"/>
      <w:bookmarkEnd w:id="591"/>
      <w:bookmarkEnd w:id="592"/>
      <w:bookmarkEnd w:id="593"/>
      <w:bookmarkEnd w:id="594"/>
      <w:bookmarkEnd w:id="595"/>
      <w:bookmarkEnd w:id="596"/>
      <w:bookmarkEnd w:id="597"/>
    </w:p>
    <w:p w14:paraId="5536D39D" w14:textId="77777777" w:rsidR="00C367E9" w:rsidRDefault="00C367E9" w:rsidP="00C367E9">
      <w:pPr>
        <w:pStyle w:val="Heading4"/>
      </w:pPr>
      <w:bookmarkStart w:id="598" w:name="_Toc20212279"/>
      <w:bookmarkStart w:id="599" w:name="_Toc27731634"/>
      <w:bookmarkStart w:id="600" w:name="_Toc36127412"/>
      <w:bookmarkStart w:id="601" w:name="_Toc45214518"/>
      <w:bookmarkStart w:id="602" w:name="_Toc51937657"/>
      <w:bookmarkStart w:id="603" w:name="_Toc51937966"/>
      <w:bookmarkStart w:id="604" w:name="_Toc92291153"/>
      <w:bookmarkStart w:id="605" w:name="_Toc131284327"/>
      <w:r>
        <w:t>6.3.7.1</w:t>
      </w:r>
      <w:r>
        <w:tab/>
        <w:t>General</w:t>
      </w:r>
      <w:bookmarkEnd w:id="598"/>
      <w:bookmarkEnd w:id="599"/>
      <w:bookmarkEnd w:id="600"/>
      <w:bookmarkEnd w:id="601"/>
      <w:bookmarkEnd w:id="602"/>
      <w:bookmarkEnd w:id="603"/>
      <w:bookmarkEnd w:id="604"/>
      <w:bookmarkEnd w:id="605"/>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6" w:name="_Toc20212280"/>
      <w:bookmarkStart w:id="607" w:name="_Toc27731635"/>
      <w:bookmarkStart w:id="608" w:name="_Toc36127413"/>
      <w:bookmarkStart w:id="609" w:name="_Toc45214519"/>
      <w:bookmarkStart w:id="610" w:name="_Toc51937658"/>
      <w:bookmarkStart w:id="611" w:name="_Toc51937967"/>
      <w:bookmarkStart w:id="612" w:name="_Toc92291154"/>
      <w:bookmarkStart w:id="613" w:name="_Toc131284328"/>
      <w:r>
        <w:t>6.3.7.2</w:t>
      </w:r>
      <w:r>
        <w:tab/>
        <w:t>Client procedures</w:t>
      </w:r>
      <w:bookmarkEnd w:id="606"/>
      <w:bookmarkEnd w:id="607"/>
      <w:bookmarkEnd w:id="608"/>
      <w:bookmarkEnd w:id="609"/>
      <w:bookmarkEnd w:id="610"/>
      <w:bookmarkEnd w:id="611"/>
      <w:bookmarkEnd w:id="612"/>
      <w:bookmarkEnd w:id="613"/>
    </w:p>
    <w:p w14:paraId="54F3901F" w14:textId="77777777" w:rsidR="00C367E9" w:rsidRDefault="00C367E9" w:rsidP="00C367E9">
      <w:pPr>
        <w:pStyle w:val="Heading5"/>
      </w:pPr>
      <w:bookmarkStart w:id="614" w:name="_Toc20212281"/>
      <w:bookmarkStart w:id="615" w:name="_Toc27731636"/>
      <w:bookmarkStart w:id="616" w:name="_Toc36127414"/>
      <w:bookmarkStart w:id="617" w:name="_Toc45214520"/>
      <w:bookmarkStart w:id="618" w:name="_Toc51937659"/>
      <w:bookmarkStart w:id="619" w:name="_Toc51937968"/>
      <w:bookmarkStart w:id="620" w:name="_Toc92291155"/>
      <w:bookmarkStart w:id="621" w:name="_Toc131284329"/>
      <w:r>
        <w:t>6.3.7.2.1</w:t>
      </w:r>
      <w:r>
        <w:tab/>
        <w:t>General client procedures</w:t>
      </w:r>
      <w:bookmarkEnd w:id="614"/>
      <w:bookmarkEnd w:id="615"/>
      <w:bookmarkEnd w:id="616"/>
      <w:bookmarkEnd w:id="617"/>
      <w:bookmarkEnd w:id="618"/>
      <w:bookmarkEnd w:id="619"/>
      <w:bookmarkEnd w:id="620"/>
      <w:bookmarkEnd w:id="621"/>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22" w:name="_Toc20212282"/>
      <w:bookmarkStart w:id="623" w:name="_Toc27731637"/>
      <w:bookmarkStart w:id="624" w:name="_Toc36127415"/>
      <w:bookmarkStart w:id="625" w:name="_Toc45214521"/>
      <w:bookmarkStart w:id="626" w:name="_Toc51937660"/>
      <w:bookmarkStart w:id="627" w:name="_Toc51937969"/>
      <w:bookmarkStart w:id="628" w:name="_Toc92291156"/>
      <w:bookmarkStart w:id="629" w:name="_Toc131284330"/>
      <w:r>
        <w:t>6.3.7.2.2</w:t>
      </w:r>
      <w:r>
        <w:tab/>
        <w:t>Configuration management client procedures</w:t>
      </w:r>
      <w:bookmarkEnd w:id="622"/>
      <w:bookmarkEnd w:id="623"/>
      <w:bookmarkEnd w:id="624"/>
      <w:bookmarkEnd w:id="625"/>
      <w:bookmarkEnd w:id="626"/>
      <w:bookmarkEnd w:id="627"/>
      <w:bookmarkEnd w:id="628"/>
      <w:bookmarkEnd w:id="629"/>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30" w:name="_Toc20212283"/>
      <w:bookmarkStart w:id="631" w:name="_Toc27731638"/>
      <w:bookmarkStart w:id="632" w:name="_Toc36127416"/>
      <w:bookmarkStart w:id="633" w:name="_Toc45214522"/>
      <w:bookmarkStart w:id="634" w:name="_Toc51937661"/>
      <w:bookmarkStart w:id="635" w:name="_Toc51937970"/>
      <w:bookmarkStart w:id="636" w:name="_Toc92291157"/>
      <w:bookmarkStart w:id="637" w:name="_Toc131284331"/>
      <w:r>
        <w:t>6.3.7.3</w:t>
      </w:r>
      <w:r>
        <w:tab/>
        <w:t>Configuration management server procedures</w:t>
      </w:r>
      <w:bookmarkEnd w:id="630"/>
      <w:bookmarkEnd w:id="631"/>
      <w:bookmarkEnd w:id="632"/>
      <w:bookmarkEnd w:id="633"/>
      <w:bookmarkEnd w:id="634"/>
      <w:bookmarkEnd w:id="635"/>
      <w:bookmarkEnd w:id="636"/>
      <w:bookmarkEnd w:id="637"/>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38" w:name="_Toc20212284"/>
      <w:bookmarkStart w:id="639" w:name="_Toc27731639"/>
      <w:bookmarkStart w:id="640" w:name="_Toc36127417"/>
      <w:bookmarkStart w:id="641" w:name="_Toc45214523"/>
      <w:bookmarkStart w:id="642" w:name="_Toc51937662"/>
      <w:bookmarkStart w:id="643" w:name="_Toc51937971"/>
      <w:bookmarkStart w:id="644" w:name="_Toc92291158"/>
      <w:bookmarkStart w:id="645" w:name="_Toc131284332"/>
      <w:r>
        <w:t>6.3.8</w:t>
      </w:r>
      <w:r>
        <w:tab/>
        <w:t>Configuration management document element fetching procedure</w:t>
      </w:r>
      <w:bookmarkEnd w:id="638"/>
      <w:bookmarkEnd w:id="639"/>
      <w:bookmarkEnd w:id="640"/>
      <w:bookmarkEnd w:id="641"/>
      <w:bookmarkEnd w:id="642"/>
      <w:bookmarkEnd w:id="643"/>
      <w:bookmarkEnd w:id="644"/>
      <w:bookmarkEnd w:id="645"/>
    </w:p>
    <w:p w14:paraId="6C0CDA70" w14:textId="77777777" w:rsidR="00C367E9" w:rsidRDefault="00C367E9" w:rsidP="00C367E9">
      <w:pPr>
        <w:pStyle w:val="Heading4"/>
      </w:pPr>
      <w:bookmarkStart w:id="646" w:name="_Toc20212285"/>
      <w:bookmarkStart w:id="647" w:name="_Toc27731640"/>
      <w:bookmarkStart w:id="648" w:name="_Toc36127418"/>
      <w:bookmarkStart w:id="649" w:name="_Toc45214524"/>
      <w:bookmarkStart w:id="650" w:name="_Toc51937663"/>
      <w:bookmarkStart w:id="651" w:name="_Toc51937972"/>
      <w:bookmarkStart w:id="652" w:name="_Toc92291159"/>
      <w:bookmarkStart w:id="653" w:name="_Toc131284333"/>
      <w:r>
        <w:t>6.3.8.1</w:t>
      </w:r>
      <w:r>
        <w:tab/>
        <w:t>General</w:t>
      </w:r>
      <w:bookmarkEnd w:id="646"/>
      <w:bookmarkEnd w:id="647"/>
      <w:bookmarkEnd w:id="648"/>
      <w:bookmarkEnd w:id="649"/>
      <w:bookmarkEnd w:id="650"/>
      <w:bookmarkEnd w:id="651"/>
      <w:bookmarkEnd w:id="652"/>
      <w:bookmarkEnd w:id="65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54" w:name="_Toc20212286"/>
      <w:bookmarkStart w:id="655" w:name="_Toc27731641"/>
      <w:bookmarkStart w:id="656" w:name="_Toc36127419"/>
      <w:bookmarkStart w:id="657" w:name="_Toc45214525"/>
      <w:bookmarkStart w:id="658" w:name="_Toc51937664"/>
      <w:bookmarkStart w:id="659" w:name="_Toc51937973"/>
      <w:bookmarkStart w:id="660" w:name="_Toc92291160"/>
      <w:bookmarkStart w:id="661" w:name="_Toc131284334"/>
      <w:r>
        <w:t>6.3.8.2</w:t>
      </w:r>
      <w:r>
        <w:tab/>
        <w:t>Client procedures</w:t>
      </w:r>
      <w:bookmarkEnd w:id="654"/>
      <w:bookmarkEnd w:id="655"/>
      <w:bookmarkEnd w:id="656"/>
      <w:bookmarkEnd w:id="657"/>
      <w:bookmarkEnd w:id="658"/>
      <w:bookmarkEnd w:id="659"/>
      <w:bookmarkEnd w:id="660"/>
      <w:bookmarkEnd w:id="661"/>
    </w:p>
    <w:p w14:paraId="5A4DAB30" w14:textId="77777777" w:rsidR="00C367E9" w:rsidRDefault="00C367E9" w:rsidP="00C367E9">
      <w:pPr>
        <w:pStyle w:val="Heading5"/>
      </w:pPr>
      <w:bookmarkStart w:id="662" w:name="_Toc20212287"/>
      <w:bookmarkStart w:id="663" w:name="_Toc27731642"/>
      <w:bookmarkStart w:id="664" w:name="_Toc36127420"/>
      <w:bookmarkStart w:id="665" w:name="_Toc45214526"/>
      <w:bookmarkStart w:id="666" w:name="_Toc51937665"/>
      <w:bookmarkStart w:id="667" w:name="_Toc51937974"/>
      <w:bookmarkStart w:id="668" w:name="_Toc92291161"/>
      <w:bookmarkStart w:id="669" w:name="_Toc131284335"/>
      <w:r>
        <w:t>6.3.8.2.1</w:t>
      </w:r>
      <w:r>
        <w:tab/>
        <w:t>General client procedures</w:t>
      </w:r>
      <w:bookmarkEnd w:id="662"/>
      <w:bookmarkEnd w:id="663"/>
      <w:bookmarkEnd w:id="664"/>
      <w:bookmarkEnd w:id="665"/>
      <w:bookmarkEnd w:id="666"/>
      <w:bookmarkEnd w:id="667"/>
      <w:bookmarkEnd w:id="668"/>
      <w:bookmarkEnd w:id="669"/>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70" w:name="_Toc20212288"/>
      <w:bookmarkStart w:id="671" w:name="_Toc27731643"/>
      <w:bookmarkStart w:id="672" w:name="_Toc36127421"/>
      <w:bookmarkStart w:id="673" w:name="_Toc45214527"/>
      <w:bookmarkStart w:id="674" w:name="_Toc51937666"/>
      <w:bookmarkStart w:id="675" w:name="_Toc51937975"/>
      <w:bookmarkStart w:id="676" w:name="_Toc92291162"/>
      <w:bookmarkStart w:id="677" w:name="_Toc131284336"/>
      <w:r>
        <w:lastRenderedPageBreak/>
        <w:t>6.3.8.2.2</w:t>
      </w:r>
      <w:r>
        <w:tab/>
        <w:t>Configuration management client procedures</w:t>
      </w:r>
      <w:bookmarkEnd w:id="670"/>
      <w:bookmarkEnd w:id="671"/>
      <w:bookmarkEnd w:id="672"/>
      <w:bookmarkEnd w:id="673"/>
      <w:bookmarkEnd w:id="674"/>
      <w:bookmarkEnd w:id="675"/>
      <w:bookmarkEnd w:id="676"/>
      <w:bookmarkEnd w:id="677"/>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78" w:name="_Toc20212289"/>
      <w:bookmarkStart w:id="679" w:name="_Toc27731644"/>
      <w:bookmarkStart w:id="680" w:name="_Toc36127422"/>
      <w:bookmarkStart w:id="681" w:name="_Toc45214528"/>
      <w:bookmarkStart w:id="682" w:name="_Toc51937667"/>
      <w:bookmarkStart w:id="683" w:name="_Toc51937976"/>
      <w:bookmarkStart w:id="684" w:name="_Toc92291163"/>
      <w:bookmarkStart w:id="685" w:name="_Toc131284337"/>
      <w:r>
        <w:t>6.3.8.2.3</w:t>
      </w:r>
      <w:r>
        <w:tab/>
        <w:t>MCS server procedures</w:t>
      </w:r>
      <w:bookmarkEnd w:id="678"/>
      <w:bookmarkEnd w:id="679"/>
      <w:bookmarkEnd w:id="680"/>
      <w:bookmarkEnd w:id="681"/>
      <w:bookmarkEnd w:id="682"/>
      <w:bookmarkEnd w:id="683"/>
      <w:bookmarkEnd w:id="684"/>
      <w:bookmarkEnd w:id="685"/>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86" w:name="_Toc20212290"/>
      <w:bookmarkStart w:id="687" w:name="_Toc27731645"/>
      <w:bookmarkStart w:id="688" w:name="_Toc36127423"/>
      <w:bookmarkStart w:id="689" w:name="_Toc45214529"/>
      <w:bookmarkStart w:id="690" w:name="_Toc51937668"/>
      <w:bookmarkStart w:id="691" w:name="_Toc51937977"/>
      <w:bookmarkStart w:id="692" w:name="_Toc92291164"/>
      <w:bookmarkStart w:id="693" w:name="_Toc131284338"/>
      <w:r>
        <w:t>6.3.8.3</w:t>
      </w:r>
      <w:r>
        <w:tab/>
        <w:t>Configuration management server procedures</w:t>
      </w:r>
      <w:bookmarkEnd w:id="686"/>
      <w:bookmarkEnd w:id="687"/>
      <w:bookmarkEnd w:id="688"/>
      <w:bookmarkEnd w:id="689"/>
      <w:bookmarkEnd w:id="690"/>
      <w:bookmarkEnd w:id="691"/>
      <w:bookmarkEnd w:id="692"/>
      <w:bookmarkEnd w:id="693"/>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94" w:name="_Toc20212291"/>
      <w:bookmarkStart w:id="695" w:name="_Toc27731646"/>
      <w:bookmarkStart w:id="696" w:name="_Toc36127424"/>
      <w:bookmarkStart w:id="697" w:name="_Toc45214530"/>
      <w:bookmarkStart w:id="698" w:name="_Toc51937669"/>
      <w:bookmarkStart w:id="699" w:name="_Toc51937978"/>
      <w:bookmarkStart w:id="700" w:name="_Toc92291165"/>
      <w:bookmarkStart w:id="701" w:name="_Toc131284339"/>
      <w:r>
        <w:t>6.3.9</w:t>
      </w:r>
      <w:r>
        <w:tab/>
        <w:t>Configuration management document attribute creation or replacement procedure</w:t>
      </w:r>
      <w:bookmarkEnd w:id="694"/>
      <w:bookmarkEnd w:id="695"/>
      <w:bookmarkEnd w:id="696"/>
      <w:bookmarkEnd w:id="697"/>
      <w:bookmarkEnd w:id="698"/>
      <w:bookmarkEnd w:id="699"/>
      <w:bookmarkEnd w:id="700"/>
      <w:bookmarkEnd w:id="701"/>
    </w:p>
    <w:p w14:paraId="23282955" w14:textId="77777777" w:rsidR="00C367E9" w:rsidRDefault="00C367E9" w:rsidP="00C367E9">
      <w:pPr>
        <w:pStyle w:val="Heading4"/>
      </w:pPr>
      <w:bookmarkStart w:id="702" w:name="_Toc20212292"/>
      <w:bookmarkStart w:id="703" w:name="_Toc27731647"/>
      <w:bookmarkStart w:id="704" w:name="_Toc36127425"/>
      <w:bookmarkStart w:id="705" w:name="_Toc45214531"/>
      <w:bookmarkStart w:id="706" w:name="_Toc51937670"/>
      <w:bookmarkStart w:id="707" w:name="_Toc51937979"/>
      <w:bookmarkStart w:id="708" w:name="_Toc92291166"/>
      <w:bookmarkStart w:id="709" w:name="_Toc131284340"/>
      <w:r>
        <w:t>6.3.9.1</w:t>
      </w:r>
      <w:r>
        <w:tab/>
        <w:t>General</w:t>
      </w:r>
      <w:bookmarkEnd w:id="702"/>
      <w:bookmarkEnd w:id="703"/>
      <w:bookmarkEnd w:id="704"/>
      <w:bookmarkEnd w:id="705"/>
      <w:bookmarkEnd w:id="706"/>
      <w:bookmarkEnd w:id="707"/>
      <w:bookmarkEnd w:id="708"/>
      <w:bookmarkEnd w:id="709"/>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10" w:name="_Toc20212293"/>
      <w:bookmarkStart w:id="711" w:name="_Toc27731648"/>
      <w:bookmarkStart w:id="712" w:name="_Toc36127426"/>
      <w:bookmarkStart w:id="713" w:name="_Toc45214532"/>
      <w:bookmarkStart w:id="714" w:name="_Toc51937671"/>
      <w:bookmarkStart w:id="715" w:name="_Toc51937980"/>
      <w:bookmarkStart w:id="716" w:name="_Toc92291167"/>
      <w:bookmarkStart w:id="717" w:name="_Toc131284341"/>
      <w:r>
        <w:t>6.3.9.2</w:t>
      </w:r>
      <w:r>
        <w:tab/>
        <w:t>Client procedures</w:t>
      </w:r>
      <w:bookmarkEnd w:id="710"/>
      <w:bookmarkEnd w:id="711"/>
      <w:bookmarkEnd w:id="712"/>
      <w:bookmarkEnd w:id="713"/>
      <w:bookmarkEnd w:id="714"/>
      <w:bookmarkEnd w:id="715"/>
      <w:bookmarkEnd w:id="716"/>
      <w:bookmarkEnd w:id="717"/>
    </w:p>
    <w:p w14:paraId="5A76C052" w14:textId="77777777" w:rsidR="00C367E9" w:rsidRDefault="00C367E9" w:rsidP="00C367E9">
      <w:pPr>
        <w:pStyle w:val="Heading5"/>
      </w:pPr>
      <w:bookmarkStart w:id="718" w:name="_Toc20212294"/>
      <w:bookmarkStart w:id="719" w:name="_Toc27731649"/>
      <w:bookmarkStart w:id="720" w:name="_Toc36127427"/>
      <w:bookmarkStart w:id="721" w:name="_Toc45214533"/>
      <w:bookmarkStart w:id="722" w:name="_Toc51937672"/>
      <w:bookmarkStart w:id="723" w:name="_Toc51937981"/>
      <w:bookmarkStart w:id="724" w:name="_Toc92291168"/>
      <w:bookmarkStart w:id="725" w:name="_Toc131284342"/>
      <w:r>
        <w:t>6.3.9.2.1</w:t>
      </w:r>
      <w:r>
        <w:tab/>
        <w:t>General client procedures</w:t>
      </w:r>
      <w:bookmarkEnd w:id="718"/>
      <w:bookmarkEnd w:id="719"/>
      <w:bookmarkEnd w:id="720"/>
      <w:bookmarkEnd w:id="721"/>
      <w:bookmarkEnd w:id="722"/>
      <w:bookmarkEnd w:id="723"/>
      <w:bookmarkEnd w:id="724"/>
      <w:bookmarkEnd w:id="725"/>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6" w:name="_Toc20212295"/>
      <w:bookmarkStart w:id="727" w:name="_Toc27731650"/>
      <w:bookmarkStart w:id="728" w:name="_Toc36127428"/>
      <w:bookmarkStart w:id="729" w:name="_Toc45214534"/>
      <w:bookmarkStart w:id="730" w:name="_Toc51937673"/>
      <w:bookmarkStart w:id="731" w:name="_Toc51937982"/>
      <w:bookmarkStart w:id="732" w:name="_Toc92291169"/>
      <w:bookmarkStart w:id="733" w:name="_Toc131284343"/>
      <w:r>
        <w:t>6.3.9.2.2</w:t>
      </w:r>
      <w:r>
        <w:tab/>
        <w:t>Configuration management client procedures</w:t>
      </w:r>
      <w:bookmarkEnd w:id="726"/>
      <w:bookmarkEnd w:id="727"/>
      <w:bookmarkEnd w:id="728"/>
      <w:bookmarkEnd w:id="729"/>
      <w:bookmarkEnd w:id="730"/>
      <w:bookmarkEnd w:id="731"/>
      <w:bookmarkEnd w:id="732"/>
      <w:bookmarkEnd w:id="7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34" w:name="_Toc20212296"/>
      <w:bookmarkStart w:id="735" w:name="_Toc27731651"/>
      <w:bookmarkStart w:id="736" w:name="_Toc36127429"/>
      <w:bookmarkStart w:id="737" w:name="_Toc45214535"/>
      <w:bookmarkStart w:id="738" w:name="_Toc51937674"/>
      <w:bookmarkStart w:id="739" w:name="_Toc51937983"/>
      <w:bookmarkStart w:id="740" w:name="_Toc92291170"/>
      <w:bookmarkStart w:id="741" w:name="_Toc131284344"/>
      <w:r>
        <w:t>6.3.9.3</w:t>
      </w:r>
      <w:r>
        <w:tab/>
        <w:t>Configuration management server procedures</w:t>
      </w:r>
      <w:bookmarkEnd w:id="734"/>
      <w:bookmarkEnd w:id="735"/>
      <w:bookmarkEnd w:id="736"/>
      <w:bookmarkEnd w:id="737"/>
      <w:bookmarkEnd w:id="738"/>
      <w:bookmarkEnd w:id="739"/>
      <w:bookmarkEnd w:id="740"/>
      <w:bookmarkEnd w:id="7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42" w:name="_Toc20212297"/>
      <w:bookmarkStart w:id="743" w:name="_Toc27731652"/>
      <w:bookmarkStart w:id="744" w:name="_Toc36127430"/>
      <w:bookmarkStart w:id="745" w:name="_Toc45214536"/>
      <w:bookmarkStart w:id="746" w:name="_Toc51937675"/>
      <w:bookmarkStart w:id="747" w:name="_Toc51937984"/>
      <w:bookmarkStart w:id="748" w:name="_Toc92291171"/>
      <w:bookmarkStart w:id="749" w:name="_Toc131284345"/>
      <w:r w:rsidRPr="00C11986">
        <w:rPr>
          <w:lang w:val="fr-FR"/>
        </w:rPr>
        <w:t>6.3.10</w:t>
      </w:r>
      <w:r w:rsidRPr="00C11986">
        <w:rPr>
          <w:lang w:val="fr-FR"/>
        </w:rPr>
        <w:tab/>
        <w:t>Configuration management document attribute deletion procedure</w:t>
      </w:r>
      <w:bookmarkEnd w:id="742"/>
      <w:bookmarkEnd w:id="743"/>
      <w:bookmarkEnd w:id="744"/>
      <w:bookmarkEnd w:id="745"/>
      <w:bookmarkEnd w:id="746"/>
      <w:bookmarkEnd w:id="747"/>
      <w:bookmarkEnd w:id="748"/>
      <w:bookmarkEnd w:id="749"/>
    </w:p>
    <w:p w14:paraId="30137400" w14:textId="77777777" w:rsidR="00C367E9" w:rsidRDefault="00C367E9" w:rsidP="00C367E9">
      <w:pPr>
        <w:pStyle w:val="Heading4"/>
      </w:pPr>
      <w:bookmarkStart w:id="750" w:name="_Toc20212298"/>
      <w:bookmarkStart w:id="751" w:name="_Toc27731653"/>
      <w:bookmarkStart w:id="752" w:name="_Toc36127431"/>
      <w:bookmarkStart w:id="753" w:name="_Toc45214537"/>
      <w:bookmarkStart w:id="754" w:name="_Toc51937676"/>
      <w:bookmarkStart w:id="755" w:name="_Toc51937985"/>
      <w:bookmarkStart w:id="756" w:name="_Toc92291172"/>
      <w:bookmarkStart w:id="757" w:name="_Toc131284346"/>
      <w:r>
        <w:t>6.3.10.1</w:t>
      </w:r>
      <w:r>
        <w:tab/>
        <w:t>General</w:t>
      </w:r>
      <w:bookmarkEnd w:id="750"/>
      <w:bookmarkEnd w:id="751"/>
      <w:bookmarkEnd w:id="752"/>
      <w:bookmarkEnd w:id="753"/>
      <w:bookmarkEnd w:id="754"/>
      <w:bookmarkEnd w:id="755"/>
      <w:bookmarkEnd w:id="756"/>
      <w:bookmarkEnd w:id="757"/>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8" w:name="_Toc20212299"/>
      <w:bookmarkStart w:id="759" w:name="_Toc27731654"/>
      <w:bookmarkStart w:id="760" w:name="_Toc36127432"/>
      <w:bookmarkStart w:id="761" w:name="_Toc45214538"/>
      <w:bookmarkStart w:id="762" w:name="_Toc51937677"/>
      <w:bookmarkStart w:id="763" w:name="_Toc51937986"/>
      <w:bookmarkStart w:id="764" w:name="_Toc92291173"/>
      <w:bookmarkStart w:id="765" w:name="_Toc131284347"/>
      <w:r>
        <w:lastRenderedPageBreak/>
        <w:t>6.3.10.2</w:t>
      </w:r>
      <w:r>
        <w:tab/>
        <w:t>Client procedures</w:t>
      </w:r>
      <w:bookmarkEnd w:id="758"/>
      <w:bookmarkEnd w:id="759"/>
      <w:bookmarkEnd w:id="760"/>
      <w:bookmarkEnd w:id="761"/>
      <w:bookmarkEnd w:id="762"/>
      <w:bookmarkEnd w:id="763"/>
      <w:bookmarkEnd w:id="764"/>
      <w:bookmarkEnd w:id="765"/>
    </w:p>
    <w:p w14:paraId="0D167AFF" w14:textId="77777777" w:rsidR="00C367E9" w:rsidRDefault="00C367E9" w:rsidP="00C367E9">
      <w:pPr>
        <w:pStyle w:val="Heading5"/>
      </w:pPr>
      <w:bookmarkStart w:id="766" w:name="_Toc20212300"/>
      <w:bookmarkStart w:id="767" w:name="_Toc27731655"/>
      <w:bookmarkStart w:id="768" w:name="_Toc36127433"/>
      <w:bookmarkStart w:id="769" w:name="_Toc45214539"/>
      <w:bookmarkStart w:id="770" w:name="_Toc51937678"/>
      <w:bookmarkStart w:id="771" w:name="_Toc51937987"/>
      <w:bookmarkStart w:id="772" w:name="_Toc92291174"/>
      <w:bookmarkStart w:id="773" w:name="_Toc131284348"/>
      <w:r>
        <w:t>6.3.10.2.1</w:t>
      </w:r>
      <w:r>
        <w:tab/>
        <w:t>General client procedures</w:t>
      </w:r>
      <w:bookmarkEnd w:id="766"/>
      <w:bookmarkEnd w:id="767"/>
      <w:bookmarkEnd w:id="768"/>
      <w:bookmarkEnd w:id="769"/>
      <w:bookmarkEnd w:id="770"/>
      <w:bookmarkEnd w:id="771"/>
      <w:bookmarkEnd w:id="772"/>
      <w:bookmarkEnd w:id="773"/>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74" w:name="_Toc20212301"/>
      <w:bookmarkStart w:id="775" w:name="_Toc27731656"/>
      <w:bookmarkStart w:id="776" w:name="_Toc36127434"/>
      <w:bookmarkStart w:id="777" w:name="_Toc45214540"/>
      <w:bookmarkStart w:id="778" w:name="_Toc51937679"/>
      <w:bookmarkStart w:id="779" w:name="_Toc51937988"/>
      <w:bookmarkStart w:id="780" w:name="_Toc92291175"/>
      <w:bookmarkStart w:id="781" w:name="_Toc131284349"/>
      <w:r>
        <w:t>6.3.10.2.2</w:t>
      </w:r>
      <w:r>
        <w:tab/>
        <w:t>Configuration management client procedures</w:t>
      </w:r>
      <w:bookmarkEnd w:id="774"/>
      <w:bookmarkEnd w:id="775"/>
      <w:bookmarkEnd w:id="776"/>
      <w:bookmarkEnd w:id="777"/>
      <w:bookmarkEnd w:id="778"/>
      <w:bookmarkEnd w:id="779"/>
      <w:bookmarkEnd w:id="780"/>
      <w:bookmarkEnd w:id="781"/>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82" w:name="_Toc20212302"/>
      <w:bookmarkStart w:id="783" w:name="_Toc27731657"/>
      <w:bookmarkStart w:id="784" w:name="_Toc36127435"/>
      <w:bookmarkStart w:id="785" w:name="_Toc45214541"/>
      <w:bookmarkStart w:id="786" w:name="_Toc51937680"/>
      <w:bookmarkStart w:id="787" w:name="_Toc51937989"/>
      <w:bookmarkStart w:id="788" w:name="_Toc92291176"/>
      <w:bookmarkStart w:id="789" w:name="_Toc131284350"/>
      <w:r>
        <w:t>6.3.10.3</w:t>
      </w:r>
      <w:r>
        <w:tab/>
        <w:t>Configuration management server procedures</w:t>
      </w:r>
      <w:bookmarkEnd w:id="782"/>
      <w:bookmarkEnd w:id="783"/>
      <w:bookmarkEnd w:id="784"/>
      <w:bookmarkEnd w:id="785"/>
      <w:bookmarkEnd w:id="786"/>
      <w:bookmarkEnd w:id="787"/>
      <w:bookmarkEnd w:id="788"/>
      <w:bookmarkEnd w:id="789"/>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90" w:name="_Toc20212303"/>
      <w:bookmarkStart w:id="791" w:name="_Toc27731658"/>
      <w:bookmarkStart w:id="792" w:name="_Toc36127436"/>
      <w:bookmarkStart w:id="793" w:name="_Toc45214542"/>
      <w:bookmarkStart w:id="794" w:name="_Toc51937681"/>
      <w:bookmarkStart w:id="795" w:name="_Toc51937990"/>
      <w:bookmarkStart w:id="796" w:name="_Toc92291177"/>
      <w:bookmarkStart w:id="797" w:name="_Toc131284351"/>
      <w:r>
        <w:t>6.3.11</w:t>
      </w:r>
      <w:r>
        <w:tab/>
        <w:t>Configuration management document attribute fetching procedure</w:t>
      </w:r>
      <w:bookmarkEnd w:id="790"/>
      <w:bookmarkEnd w:id="791"/>
      <w:bookmarkEnd w:id="792"/>
      <w:bookmarkEnd w:id="793"/>
      <w:bookmarkEnd w:id="794"/>
      <w:bookmarkEnd w:id="795"/>
      <w:bookmarkEnd w:id="796"/>
      <w:bookmarkEnd w:id="797"/>
    </w:p>
    <w:p w14:paraId="74C34343" w14:textId="77777777" w:rsidR="00C367E9" w:rsidRDefault="00C367E9" w:rsidP="00C367E9">
      <w:pPr>
        <w:pStyle w:val="Heading4"/>
      </w:pPr>
      <w:bookmarkStart w:id="798" w:name="_Toc20212304"/>
      <w:bookmarkStart w:id="799" w:name="_Toc27731659"/>
      <w:bookmarkStart w:id="800" w:name="_Toc36127437"/>
      <w:bookmarkStart w:id="801" w:name="_Toc45214543"/>
      <w:bookmarkStart w:id="802" w:name="_Toc51937682"/>
      <w:bookmarkStart w:id="803" w:name="_Toc51937991"/>
      <w:bookmarkStart w:id="804" w:name="_Toc92291178"/>
      <w:bookmarkStart w:id="805" w:name="_Toc131284352"/>
      <w:r>
        <w:t>6.3.11.1</w:t>
      </w:r>
      <w:r>
        <w:tab/>
        <w:t>General</w:t>
      </w:r>
      <w:bookmarkEnd w:id="798"/>
      <w:bookmarkEnd w:id="799"/>
      <w:bookmarkEnd w:id="800"/>
      <w:bookmarkEnd w:id="801"/>
      <w:bookmarkEnd w:id="802"/>
      <w:bookmarkEnd w:id="803"/>
      <w:bookmarkEnd w:id="804"/>
      <w:bookmarkEnd w:id="805"/>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6" w:name="_Toc20212305"/>
      <w:bookmarkStart w:id="807" w:name="_Toc27731660"/>
      <w:bookmarkStart w:id="808" w:name="_Toc36127438"/>
      <w:bookmarkStart w:id="809" w:name="_Toc45214544"/>
      <w:bookmarkStart w:id="810" w:name="_Toc51937683"/>
      <w:bookmarkStart w:id="811" w:name="_Toc51937992"/>
      <w:bookmarkStart w:id="812" w:name="_Toc92291179"/>
      <w:bookmarkStart w:id="813" w:name="_Toc131284353"/>
      <w:r>
        <w:t>6.3.11.2</w:t>
      </w:r>
      <w:r>
        <w:tab/>
        <w:t>Client procedures</w:t>
      </w:r>
      <w:bookmarkEnd w:id="806"/>
      <w:bookmarkEnd w:id="807"/>
      <w:bookmarkEnd w:id="808"/>
      <w:bookmarkEnd w:id="809"/>
      <w:bookmarkEnd w:id="810"/>
      <w:bookmarkEnd w:id="811"/>
      <w:bookmarkEnd w:id="812"/>
      <w:bookmarkEnd w:id="813"/>
    </w:p>
    <w:p w14:paraId="45C5C281" w14:textId="77777777" w:rsidR="00C367E9" w:rsidRDefault="00C367E9" w:rsidP="00C367E9">
      <w:pPr>
        <w:pStyle w:val="Heading5"/>
      </w:pPr>
      <w:bookmarkStart w:id="814" w:name="_Toc20212306"/>
      <w:bookmarkStart w:id="815" w:name="_Toc27731661"/>
      <w:bookmarkStart w:id="816" w:name="_Toc36127439"/>
      <w:bookmarkStart w:id="817" w:name="_Toc45214545"/>
      <w:bookmarkStart w:id="818" w:name="_Toc51937684"/>
      <w:bookmarkStart w:id="819" w:name="_Toc51937993"/>
      <w:bookmarkStart w:id="820" w:name="_Toc92291180"/>
      <w:bookmarkStart w:id="821" w:name="_Toc131284354"/>
      <w:r>
        <w:t>6.3.11.2.1</w:t>
      </w:r>
      <w:r>
        <w:tab/>
        <w:t>General client procedures</w:t>
      </w:r>
      <w:bookmarkEnd w:id="814"/>
      <w:bookmarkEnd w:id="815"/>
      <w:bookmarkEnd w:id="816"/>
      <w:bookmarkEnd w:id="817"/>
      <w:bookmarkEnd w:id="818"/>
      <w:bookmarkEnd w:id="819"/>
      <w:bookmarkEnd w:id="820"/>
      <w:bookmarkEnd w:id="82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22" w:name="_Toc20212307"/>
      <w:bookmarkStart w:id="823" w:name="_Toc27731662"/>
      <w:bookmarkStart w:id="824" w:name="_Toc36127440"/>
      <w:bookmarkStart w:id="825" w:name="_Toc45214546"/>
      <w:bookmarkStart w:id="826" w:name="_Toc51937685"/>
      <w:bookmarkStart w:id="827" w:name="_Toc51937994"/>
      <w:bookmarkStart w:id="828" w:name="_Toc92291181"/>
      <w:bookmarkStart w:id="829" w:name="_Toc131284355"/>
      <w:r>
        <w:t>6.3.11.2.2</w:t>
      </w:r>
      <w:r>
        <w:tab/>
        <w:t>Configuration management client procedures</w:t>
      </w:r>
      <w:bookmarkEnd w:id="822"/>
      <w:bookmarkEnd w:id="823"/>
      <w:bookmarkEnd w:id="824"/>
      <w:bookmarkEnd w:id="825"/>
      <w:bookmarkEnd w:id="826"/>
      <w:bookmarkEnd w:id="827"/>
      <w:bookmarkEnd w:id="828"/>
      <w:bookmarkEnd w:id="829"/>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30" w:name="_Toc20212308"/>
      <w:bookmarkStart w:id="831" w:name="_Toc27731663"/>
      <w:bookmarkStart w:id="832" w:name="_Toc36127441"/>
      <w:bookmarkStart w:id="833" w:name="_Toc45214547"/>
      <w:bookmarkStart w:id="834" w:name="_Toc51937686"/>
      <w:bookmarkStart w:id="835" w:name="_Toc51937995"/>
      <w:bookmarkStart w:id="836" w:name="_Toc92291182"/>
      <w:bookmarkStart w:id="837" w:name="_Toc131284356"/>
      <w:r>
        <w:t>6.3.11.2.3</w:t>
      </w:r>
      <w:r>
        <w:tab/>
        <w:t>MCS server procedures</w:t>
      </w:r>
      <w:bookmarkEnd w:id="830"/>
      <w:bookmarkEnd w:id="831"/>
      <w:bookmarkEnd w:id="832"/>
      <w:bookmarkEnd w:id="833"/>
      <w:bookmarkEnd w:id="834"/>
      <w:bookmarkEnd w:id="835"/>
      <w:bookmarkEnd w:id="836"/>
      <w:bookmarkEnd w:id="837"/>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38" w:name="_Toc20212309"/>
      <w:bookmarkStart w:id="839" w:name="_Toc27731664"/>
      <w:bookmarkStart w:id="840" w:name="_Toc36127442"/>
      <w:bookmarkStart w:id="841" w:name="_Toc45214548"/>
      <w:bookmarkStart w:id="842" w:name="_Toc51937687"/>
      <w:bookmarkStart w:id="843" w:name="_Toc51937996"/>
      <w:bookmarkStart w:id="844" w:name="_Toc92291183"/>
      <w:bookmarkStart w:id="845" w:name="_Toc131284357"/>
      <w:r>
        <w:t>6.3.11.3</w:t>
      </w:r>
      <w:r>
        <w:tab/>
        <w:t>Configuration management server procedures</w:t>
      </w:r>
      <w:bookmarkEnd w:id="838"/>
      <w:bookmarkEnd w:id="839"/>
      <w:bookmarkEnd w:id="840"/>
      <w:bookmarkEnd w:id="841"/>
      <w:bookmarkEnd w:id="842"/>
      <w:bookmarkEnd w:id="843"/>
      <w:bookmarkEnd w:id="844"/>
      <w:bookmarkEnd w:id="845"/>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46" w:name="_Toc20212310"/>
      <w:bookmarkStart w:id="847" w:name="_Toc27731665"/>
      <w:bookmarkStart w:id="848" w:name="_Toc36127443"/>
      <w:bookmarkStart w:id="849" w:name="_Toc45214549"/>
      <w:bookmarkStart w:id="850" w:name="_Toc51937688"/>
      <w:bookmarkStart w:id="851" w:name="_Toc51937997"/>
      <w:bookmarkStart w:id="852" w:name="_Toc92291184"/>
      <w:bookmarkStart w:id="853" w:name="_Toc131284358"/>
      <w:r>
        <w:lastRenderedPageBreak/>
        <w:t>6.3.12</w:t>
      </w:r>
      <w:r>
        <w:tab/>
        <w:t>Configuration management document namespace binding fetching procedure</w:t>
      </w:r>
      <w:bookmarkEnd w:id="846"/>
      <w:bookmarkEnd w:id="847"/>
      <w:bookmarkEnd w:id="848"/>
      <w:bookmarkEnd w:id="849"/>
      <w:bookmarkEnd w:id="850"/>
      <w:bookmarkEnd w:id="851"/>
      <w:bookmarkEnd w:id="852"/>
      <w:bookmarkEnd w:id="853"/>
    </w:p>
    <w:p w14:paraId="27D90987" w14:textId="77777777" w:rsidR="00C367E9" w:rsidRDefault="00C367E9" w:rsidP="00C367E9">
      <w:pPr>
        <w:pStyle w:val="Heading4"/>
      </w:pPr>
      <w:bookmarkStart w:id="854" w:name="_Toc20212311"/>
      <w:bookmarkStart w:id="855" w:name="_Toc27731666"/>
      <w:bookmarkStart w:id="856" w:name="_Toc36127444"/>
      <w:bookmarkStart w:id="857" w:name="_Toc45214550"/>
      <w:bookmarkStart w:id="858" w:name="_Toc51937689"/>
      <w:bookmarkStart w:id="859" w:name="_Toc51937998"/>
      <w:bookmarkStart w:id="860" w:name="_Toc92291185"/>
      <w:bookmarkStart w:id="861" w:name="_Toc131284359"/>
      <w:r>
        <w:t>6.3.12.1</w:t>
      </w:r>
      <w:r>
        <w:tab/>
        <w:t>General</w:t>
      </w:r>
      <w:bookmarkEnd w:id="854"/>
      <w:bookmarkEnd w:id="855"/>
      <w:bookmarkEnd w:id="856"/>
      <w:bookmarkEnd w:id="857"/>
      <w:bookmarkEnd w:id="858"/>
      <w:bookmarkEnd w:id="859"/>
      <w:bookmarkEnd w:id="860"/>
      <w:bookmarkEnd w:id="861"/>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62" w:name="_Toc20212312"/>
      <w:bookmarkStart w:id="863" w:name="_Toc27731667"/>
      <w:bookmarkStart w:id="864" w:name="_Toc36127445"/>
      <w:bookmarkStart w:id="865" w:name="_Toc45214551"/>
      <w:bookmarkStart w:id="866" w:name="_Toc51937690"/>
      <w:bookmarkStart w:id="867" w:name="_Toc51937999"/>
      <w:bookmarkStart w:id="868" w:name="_Toc92291186"/>
      <w:bookmarkStart w:id="869" w:name="_Toc131284360"/>
      <w:r>
        <w:t>6.3.12.2</w:t>
      </w:r>
      <w:r>
        <w:tab/>
        <w:t>Client procedures</w:t>
      </w:r>
      <w:bookmarkEnd w:id="862"/>
      <w:bookmarkEnd w:id="863"/>
      <w:bookmarkEnd w:id="864"/>
      <w:bookmarkEnd w:id="865"/>
      <w:bookmarkEnd w:id="866"/>
      <w:bookmarkEnd w:id="867"/>
      <w:bookmarkEnd w:id="868"/>
      <w:bookmarkEnd w:id="869"/>
    </w:p>
    <w:p w14:paraId="36434762" w14:textId="77777777" w:rsidR="00C367E9" w:rsidRDefault="00C367E9" w:rsidP="00C367E9">
      <w:pPr>
        <w:pStyle w:val="Heading5"/>
      </w:pPr>
      <w:bookmarkStart w:id="870" w:name="_Toc20212313"/>
      <w:bookmarkStart w:id="871" w:name="_Toc27731668"/>
      <w:bookmarkStart w:id="872" w:name="_Toc36127446"/>
      <w:bookmarkStart w:id="873" w:name="_Toc45214552"/>
      <w:bookmarkStart w:id="874" w:name="_Toc51937691"/>
      <w:bookmarkStart w:id="875" w:name="_Toc51938000"/>
      <w:bookmarkStart w:id="876" w:name="_Toc92291187"/>
      <w:bookmarkStart w:id="877" w:name="_Toc131284361"/>
      <w:r>
        <w:t>6.3.12.2.1</w:t>
      </w:r>
      <w:r>
        <w:tab/>
        <w:t>General client procedures</w:t>
      </w:r>
      <w:bookmarkEnd w:id="870"/>
      <w:bookmarkEnd w:id="871"/>
      <w:bookmarkEnd w:id="872"/>
      <w:bookmarkEnd w:id="873"/>
      <w:bookmarkEnd w:id="874"/>
      <w:bookmarkEnd w:id="875"/>
      <w:bookmarkEnd w:id="876"/>
      <w:bookmarkEnd w:id="877"/>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8" w:name="_Toc20212314"/>
      <w:bookmarkStart w:id="879" w:name="_Toc27731669"/>
      <w:bookmarkStart w:id="880" w:name="_Toc36127447"/>
      <w:bookmarkStart w:id="881" w:name="_Toc45214553"/>
      <w:bookmarkStart w:id="882" w:name="_Toc51937692"/>
      <w:bookmarkStart w:id="883" w:name="_Toc51938001"/>
      <w:bookmarkStart w:id="884" w:name="_Toc92291188"/>
      <w:bookmarkStart w:id="885" w:name="_Toc131284362"/>
      <w:r>
        <w:t>6.3.12.2.2</w:t>
      </w:r>
      <w:r>
        <w:tab/>
        <w:t>Configuration management client procedures</w:t>
      </w:r>
      <w:bookmarkEnd w:id="878"/>
      <w:bookmarkEnd w:id="879"/>
      <w:bookmarkEnd w:id="880"/>
      <w:bookmarkEnd w:id="881"/>
      <w:bookmarkEnd w:id="882"/>
      <w:bookmarkEnd w:id="883"/>
      <w:bookmarkEnd w:id="884"/>
      <w:bookmarkEnd w:id="885"/>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86" w:name="_Toc20212315"/>
      <w:bookmarkStart w:id="887" w:name="_Toc27731670"/>
      <w:bookmarkStart w:id="888" w:name="_Toc36127448"/>
      <w:bookmarkStart w:id="889" w:name="_Toc45214554"/>
      <w:bookmarkStart w:id="890" w:name="_Toc51937693"/>
      <w:bookmarkStart w:id="891" w:name="_Toc51938002"/>
      <w:bookmarkStart w:id="892" w:name="_Toc92291189"/>
      <w:bookmarkStart w:id="893" w:name="_Toc131284363"/>
      <w:r>
        <w:t>6.3.12.2.3</w:t>
      </w:r>
      <w:r>
        <w:tab/>
        <w:t>MCS server procedures</w:t>
      </w:r>
      <w:bookmarkEnd w:id="886"/>
      <w:bookmarkEnd w:id="887"/>
      <w:bookmarkEnd w:id="888"/>
      <w:bookmarkEnd w:id="889"/>
      <w:bookmarkEnd w:id="890"/>
      <w:bookmarkEnd w:id="891"/>
      <w:bookmarkEnd w:id="892"/>
      <w:bookmarkEnd w:id="89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94" w:name="_Toc20212316"/>
      <w:bookmarkStart w:id="895" w:name="_Toc27731671"/>
      <w:bookmarkStart w:id="896" w:name="_Toc36127449"/>
      <w:bookmarkStart w:id="897" w:name="_Toc45214555"/>
      <w:bookmarkStart w:id="898" w:name="_Toc51937694"/>
      <w:bookmarkStart w:id="899" w:name="_Toc51938003"/>
      <w:bookmarkStart w:id="900" w:name="_Toc92291190"/>
      <w:bookmarkStart w:id="901" w:name="_Toc131284364"/>
      <w:r>
        <w:t>6.3.12.3</w:t>
      </w:r>
      <w:r>
        <w:tab/>
        <w:t>Configuration management server procedures</w:t>
      </w:r>
      <w:bookmarkEnd w:id="894"/>
      <w:bookmarkEnd w:id="895"/>
      <w:bookmarkEnd w:id="896"/>
      <w:bookmarkEnd w:id="897"/>
      <w:bookmarkEnd w:id="898"/>
      <w:bookmarkEnd w:id="899"/>
      <w:bookmarkEnd w:id="900"/>
      <w:bookmarkEnd w:id="90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902" w:name="_Toc20212317"/>
      <w:bookmarkStart w:id="903" w:name="_Toc27731672"/>
      <w:bookmarkStart w:id="904" w:name="_Toc36127450"/>
      <w:bookmarkStart w:id="905" w:name="_Toc45214556"/>
      <w:bookmarkStart w:id="906" w:name="_Toc51937695"/>
      <w:bookmarkStart w:id="907" w:name="_Toc51938004"/>
      <w:bookmarkStart w:id="908" w:name="_Toc92291191"/>
      <w:bookmarkStart w:id="909" w:name="_Toc131284365"/>
      <w:r>
        <w:t>6.3.13</w:t>
      </w:r>
      <w:r>
        <w:tab/>
        <w:t>Configuration management subscription and notification procedure</w:t>
      </w:r>
      <w:bookmarkEnd w:id="902"/>
      <w:bookmarkEnd w:id="903"/>
      <w:bookmarkEnd w:id="904"/>
      <w:bookmarkEnd w:id="905"/>
      <w:bookmarkEnd w:id="906"/>
      <w:bookmarkEnd w:id="907"/>
      <w:bookmarkEnd w:id="908"/>
      <w:bookmarkEnd w:id="909"/>
    </w:p>
    <w:p w14:paraId="4F58B428" w14:textId="77777777" w:rsidR="00C367E9" w:rsidRDefault="00C367E9" w:rsidP="00C367E9">
      <w:pPr>
        <w:pStyle w:val="Heading4"/>
      </w:pPr>
      <w:bookmarkStart w:id="910" w:name="_Toc20212318"/>
      <w:bookmarkStart w:id="911" w:name="_Toc27731673"/>
      <w:bookmarkStart w:id="912" w:name="_Toc36127451"/>
      <w:bookmarkStart w:id="913" w:name="_Toc45214557"/>
      <w:bookmarkStart w:id="914" w:name="_Toc51937696"/>
      <w:bookmarkStart w:id="915" w:name="_Toc51938005"/>
      <w:bookmarkStart w:id="916" w:name="_Toc92291192"/>
      <w:bookmarkStart w:id="917" w:name="_Toc131284366"/>
      <w:r>
        <w:t>6.3.13.1</w:t>
      </w:r>
      <w:r>
        <w:tab/>
        <w:t>General</w:t>
      </w:r>
      <w:bookmarkEnd w:id="910"/>
      <w:bookmarkEnd w:id="911"/>
      <w:bookmarkEnd w:id="912"/>
      <w:bookmarkEnd w:id="913"/>
      <w:bookmarkEnd w:id="914"/>
      <w:bookmarkEnd w:id="915"/>
      <w:bookmarkEnd w:id="916"/>
      <w:bookmarkEnd w:id="917"/>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8" w:name="_Toc20212319"/>
      <w:bookmarkStart w:id="919" w:name="_Toc27731674"/>
      <w:bookmarkStart w:id="920" w:name="_Toc36127452"/>
      <w:bookmarkStart w:id="921" w:name="_Toc45214558"/>
      <w:bookmarkStart w:id="922" w:name="_Toc51937697"/>
      <w:bookmarkStart w:id="923" w:name="_Toc51938006"/>
      <w:bookmarkStart w:id="924" w:name="_Toc92291193"/>
      <w:bookmarkStart w:id="925" w:name="_Toc131284367"/>
      <w:r>
        <w:t>6.3.13.2</w:t>
      </w:r>
      <w:r>
        <w:tab/>
        <w:t>Client procedures</w:t>
      </w:r>
      <w:bookmarkEnd w:id="918"/>
      <w:bookmarkEnd w:id="919"/>
      <w:bookmarkEnd w:id="920"/>
      <w:bookmarkEnd w:id="921"/>
      <w:bookmarkEnd w:id="922"/>
      <w:bookmarkEnd w:id="923"/>
      <w:bookmarkEnd w:id="924"/>
      <w:bookmarkEnd w:id="925"/>
    </w:p>
    <w:p w14:paraId="06AD19FB" w14:textId="77777777" w:rsidR="00C367E9" w:rsidRPr="00986001" w:rsidRDefault="00C367E9" w:rsidP="00C367E9">
      <w:pPr>
        <w:pStyle w:val="Heading5"/>
      </w:pPr>
      <w:bookmarkStart w:id="926" w:name="_Toc20212320"/>
      <w:bookmarkStart w:id="927" w:name="_Toc27731675"/>
      <w:bookmarkStart w:id="928" w:name="_Toc36127453"/>
      <w:bookmarkStart w:id="929" w:name="_Toc45214559"/>
      <w:bookmarkStart w:id="930" w:name="_Toc51937698"/>
      <w:bookmarkStart w:id="931" w:name="_Toc51938007"/>
      <w:bookmarkStart w:id="932" w:name="_Toc92291194"/>
      <w:bookmarkStart w:id="933" w:name="_Toc131284368"/>
      <w:r w:rsidRPr="00986001">
        <w:t>6.3.</w:t>
      </w:r>
      <w:r>
        <w:t>13</w:t>
      </w:r>
      <w:r w:rsidRPr="00986001">
        <w:t>.2.1</w:t>
      </w:r>
      <w:r w:rsidRPr="00986001">
        <w:tab/>
        <w:t xml:space="preserve">General client </w:t>
      </w:r>
      <w:r>
        <w:t xml:space="preserve">(GC) </w:t>
      </w:r>
      <w:r w:rsidRPr="00986001">
        <w:t>procedures</w:t>
      </w:r>
      <w:bookmarkEnd w:id="926"/>
      <w:bookmarkEnd w:id="927"/>
      <w:bookmarkEnd w:id="928"/>
      <w:bookmarkEnd w:id="929"/>
      <w:bookmarkEnd w:id="930"/>
      <w:bookmarkEnd w:id="931"/>
      <w:bookmarkEnd w:id="932"/>
      <w:bookmarkEnd w:id="933"/>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34" w:name="_Toc20212321"/>
      <w:bookmarkStart w:id="935" w:name="_Toc27731676"/>
      <w:bookmarkStart w:id="936" w:name="_Toc36127454"/>
      <w:bookmarkStart w:id="937" w:name="_Toc45214560"/>
      <w:bookmarkStart w:id="938" w:name="_Toc51937699"/>
      <w:bookmarkStart w:id="939" w:name="_Toc51938008"/>
      <w:bookmarkStart w:id="940" w:name="_Toc92291195"/>
      <w:bookmarkStart w:id="941" w:name="_Toc131284369"/>
      <w:r w:rsidRPr="00986001">
        <w:t>6.3.</w:t>
      </w:r>
      <w:r>
        <w:t>13</w:t>
      </w:r>
      <w:r w:rsidRPr="00986001">
        <w:t>.2.2</w:t>
      </w:r>
      <w:r w:rsidRPr="00986001">
        <w:tab/>
      </w:r>
      <w:r>
        <w:t>Configuration</w:t>
      </w:r>
      <w:r w:rsidRPr="00986001">
        <w:t xml:space="preserve"> management client procedures</w:t>
      </w:r>
      <w:bookmarkEnd w:id="934"/>
      <w:bookmarkEnd w:id="935"/>
      <w:bookmarkEnd w:id="936"/>
      <w:bookmarkEnd w:id="937"/>
      <w:bookmarkEnd w:id="938"/>
      <w:bookmarkEnd w:id="939"/>
      <w:bookmarkEnd w:id="940"/>
      <w:bookmarkEnd w:id="941"/>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42" w:name="_Toc20212322"/>
      <w:bookmarkStart w:id="943" w:name="_Toc27731677"/>
      <w:bookmarkStart w:id="944" w:name="_Toc36127455"/>
      <w:bookmarkStart w:id="945" w:name="_Toc45214561"/>
      <w:bookmarkStart w:id="946" w:name="_Toc51937700"/>
      <w:bookmarkStart w:id="947" w:name="_Toc51938009"/>
      <w:bookmarkStart w:id="948" w:name="_Toc92291196"/>
      <w:bookmarkStart w:id="949" w:name="_Toc131284370"/>
      <w:r w:rsidRPr="00986001">
        <w:t>6.3.</w:t>
      </w:r>
      <w:r>
        <w:t>13</w:t>
      </w:r>
      <w:r w:rsidRPr="00986001">
        <w:t>.2.3</w:t>
      </w:r>
      <w:r w:rsidRPr="00986001">
        <w:tab/>
      </w:r>
      <w:r>
        <w:t>MCS</w:t>
      </w:r>
      <w:r w:rsidRPr="00986001">
        <w:t xml:space="preserve"> server procedures</w:t>
      </w:r>
      <w:bookmarkEnd w:id="942"/>
      <w:bookmarkEnd w:id="943"/>
      <w:bookmarkEnd w:id="944"/>
      <w:bookmarkEnd w:id="945"/>
      <w:bookmarkEnd w:id="946"/>
      <w:bookmarkEnd w:id="947"/>
      <w:bookmarkEnd w:id="948"/>
      <w:bookmarkEnd w:id="949"/>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50" w:name="_Toc20212323"/>
      <w:bookmarkStart w:id="951" w:name="_Toc27731678"/>
      <w:bookmarkStart w:id="952" w:name="_Toc36127456"/>
      <w:bookmarkStart w:id="953" w:name="_Toc45214562"/>
      <w:bookmarkStart w:id="954" w:name="_Toc51937701"/>
      <w:bookmarkStart w:id="955" w:name="_Toc51938010"/>
      <w:bookmarkStart w:id="956" w:name="_Toc92291197"/>
      <w:bookmarkStart w:id="957" w:name="_Toc131284371"/>
      <w:r w:rsidRPr="00986001">
        <w:t>6.3.</w:t>
      </w:r>
      <w:r>
        <w:t>13</w:t>
      </w:r>
      <w:r w:rsidRPr="00986001">
        <w:t>.3</w:t>
      </w:r>
      <w:r w:rsidRPr="00986001">
        <w:tab/>
      </w:r>
      <w:r>
        <w:t>Configuration</w:t>
      </w:r>
      <w:r w:rsidRPr="00986001">
        <w:t xml:space="preserve"> management server procedures</w:t>
      </w:r>
      <w:bookmarkEnd w:id="950"/>
      <w:bookmarkEnd w:id="951"/>
      <w:bookmarkEnd w:id="952"/>
      <w:bookmarkEnd w:id="953"/>
      <w:bookmarkEnd w:id="954"/>
      <w:bookmarkEnd w:id="955"/>
      <w:bookmarkEnd w:id="956"/>
      <w:bookmarkEnd w:id="957"/>
    </w:p>
    <w:p w14:paraId="19AA3CD5" w14:textId="77777777" w:rsidR="00C367E9" w:rsidRDefault="00C367E9" w:rsidP="00C367E9">
      <w:pPr>
        <w:pStyle w:val="Heading5"/>
      </w:pPr>
      <w:bookmarkStart w:id="958" w:name="_Toc20212324"/>
      <w:bookmarkStart w:id="959" w:name="_Toc27731679"/>
      <w:bookmarkStart w:id="960" w:name="_Toc36127457"/>
      <w:bookmarkStart w:id="961" w:name="_Toc45214563"/>
      <w:bookmarkStart w:id="962" w:name="_Toc51937702"/>
      <w:bookmarkStart w:id="963" w:name="_Toc51938011"/>
      <w:bookmarkStart w:id="964" w:name="_Toc92291198"/>
      <w:bookmarkStart w:id="965" w:name="_Toc131284372"/>
      <w:r>
        <w:t>6.3.13.3.1</w:t>
      </w:r>
      <w:r>
        <w:tab/>
        <w:t>General</w:t>
      </w:r>
      <w:bookmarkEnd w:id="958"/>
      <w:bookmarkEnd w:id="959"/>
      <w:bookmarkEnd w:id="960"/>
      <w:bookmarkEnd w:id="961"/>
      <w:bookmarkEnd w:id="962"/>
      <w:bookmarkEnd w:id="963"/>
      <w:bookmarkEnd w:id="964"/>
      <w:bookmarkEnd w:id="965"/>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6" w:name="_Toc20212325"/>
      <w:bookmarkStart w:id="967" w:name="_Toc27731680"/>
      <w:bookmarkStart w:id="968" w:name="_Toc36127458"/>
      <w:bookmarkStart w:id="969" w:name="_Toc45214564"/>
      <w:bookmarkStart w:id="970" w:name="_Toc51937703"/>
      <w:bookmarkStart w:id="971" w:name="_Toc51938012"/>
      <w:bookmarkStart w:id="972" w:name="_Toc92291199"/>
      <w:bookmarkStart w:id="973" w:name="_Toc131284373"/>
      <w:r>
        <w:t>6.3.13.3.2</w:t>
      </w:r>
      <w:r>
        <w:tab/>
        <w:t>Procedures for CMS</w:t>
      </w:r>
      <w:r w:rsidRPr="0073469F">
        <w:t xml:space="preserve"> </w:t>
      </w:r>
      <w:r>
        <w:t>performing the subscription function</w:t>
      </w:r>
      <w:bookmarkEnd w:id="966"/>
      <w:bookmarkEnd w:id="967"/>
      <w:bookmarkEnd w:id="968"/>
      <w:bookmarkEnd w:id="969"/>
      <w:bookmarkEnd w:id="970"/>
      <w:bookmarkEnd w:id="971"/>
      <w:bookmarkEnd w:id="972"/>
      <w:bookmarkEnd w:id="973"/>
    </w:p>
    <w:p w14:paraId="373DA573" w14:textId="77777777" w:rsidR="00C367E9" w:rsidRPr="006A63F0" w:rsidRDefault="00C367E9" w:rsidP="00C367E9">
      <w:pPr>
        <w:pStyle w:val="Heading6"/>
      </w:pPr>
      <w:bookmarkStart w:id="974" w:name="_Toc20212326"/>
      <w:bookmarkStart w:id="975" w:name="_Toc27731681"/>
      <w:bookmarkStart w:id="976" w:name="_Toc36127459"/>
      <w:bookmarkStart w:id="977" w:name="_Toc45214565"/>
      <w:bookmarkStart w:id="978" w:name="_Toc51937704"/>
      <w:bookmarkStart w:id="979" w:name="_Toc51938013"/>
      <w:bookmarkStart w:id="980" w:name="_Toc92291200"/>
      <w:bookmarkStart w:id="981" w:name="_Toc131284374"/>
      <w:r>
        <w:t>6.3.13.3.2.1</w:t>
      </w:r>
      <w:r>
        <w:tab/>
        <w:t>General</w:t>
      </w:r>
      <w:bookmarkEnd w:id="974"/>
      <w:bookmarkEnd w:id="975"/>
      <w:bookmarkEnd w:id="976"/>
      <w:bookmarkEnd w:id="977"/>
      <w:bookmarkEnd w:id="978"/>
      <w:bookmarkEnd w:id="979"/>
      <w:bookmarkEnd w:id="980"/>
      <w:bookmarkEnd w:id="98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82" w:name="_Toc20212327"/>
      <w:bookmarkStart w:id="983" w:name="_Toc27731682"/>
      <w:bookmarkStart w:id="984" w:name="_Toc36127460"/>
      <w:bookmarkStart w:id="985" w:name="_Toc45214566"/>
      <w:bookmarkStart w:id="986" w:name="_Toc51937705"/>
      <w:bookmarkStart w:id="987" w:name="_Toc51938014"/>
      <w:bookmarkStart w:id="988" w:name="_Toc92291201"/>
      <w:bookmarkStart w:id="989" w:name="_Toc131284375"/>
      <w:r>
        <w:t>6.3.13.3.2.2</w:t>
      </w:r>
      <w:r>
        <w:tab/>
        <w:t>CMC originated subscription proxy procedure</w:t>
      </w:r>
      <w:bookmarkEnd w:id="982"/>
      <w:bookmarkEnd w:id="983"/>
      <w:bookmarkEnd w:id="984"/>
      <w:bookmarkEnd w:id="985"/>
      <w:bookmarkEnd w:id="986"/>
      <w:bookmarkEnd w:id="987"/>
      <w:bookmarkEnd w:id="988"/>
      <w:bookmarkEnd w:id="989"/>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90" w:name="_Toc20212328"/>
      <w:bookmarkStart w:id="991" w:name="_Toc27731683"/>
      <w:bookmarkStart w:id="992" w:name="_Toc36127461"/>
      <w:bookmarkStart w:id="993" w:name="_Toc45214567"/>
      <w:bookmarkStart w:id="994" w:name="_Toc51937706"/>
      <w:bookmarkStart w:id="995" w:name="_Toc51938015"/>
      <w:bookmarkStart w:id="996" w:name="_Toc92291202"/>
      <w:bookmarkStart w:id="997" w:name="_Toc131284376"/>
      <w:r>
        <w:t>6.3.13.3.2.3</w:t>
      </w:r>
      <w:r>
        <w:tab/>
        <w:t>CMC originated subscription procedure</w:t>
      </w:r>
      <w:bookmarkEnd w:id="990"/>
      <w:bookmarkEnd w:id="991"/>
      <w:bookmarkEnd w:id="992"/>
      <w:bookmarkEnd w:id="993"/>
      <w:bookmarkEnd w:id="994"/>
      <w:bookmarkEnd w:id="995"/>
      <w:bookmarkEnd w:id="996"/>
      <w:bookmarkEnd w:id="997"/>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36677174"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8" w:name="_Toc20212329"/>
      <w:bookmarkStart w:id="999" w:name="_Toc27731684"/>
      <w:bookmarkStart w:id="1000" w:name="_Toc36127462"/>
      <w:bookmarkStart w:id="1001" w:name="_Toc45214568"/>
      <w:bookmarkStart w:id="1002" w:name="_Toc51937707"/>
      <w:bookmarkStart w:id="1003" w:name="_Toc51938016"/>
      <w:bookmarkStart w:id="1004" w:name="_Toc92291203"/>
      <w:bookmarkStart w:id="1005" w:name="_Toc131284377"/>
      <w:r>
        <w:t>6.3.13.3.2.4</w:t>
      </w:r>
      <w:r>
        <w:tab/>
        <w:t>MCS server originated subscription procedure</w:t>
      </w:r>
      <w:bookmarkEnd w:id="998"/>
      <w:bookmarkEnd w:id="999"/>
      <w:bookmarkEnd w:id="1000"/>
      <w:bookmarkEnd w:id="1001"/>
      <w:bookmarkEnd w:id="1002"/>
      <w:bookmarkEnd w:id="1003"/>
      <w:bookmarkEnd w:id="1004"/>
      <w:bookmarkEnd w:id="1005"/>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05F9D19C"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6" w:name="_Toc20212330"/>
      <w:bookmarkStart w:id="1007" w:name="_Toc27731685"/>
      <w:bookmarkStart w:id="1008" w:name="_Toc36127463"/>
      <w:bookmarkStart w:id="1009" w:name="_Toc45214569"/>
      <w:bookmarkStart w:id="1010" w:name="_Toc51937708"/>
      <w:bookmarkStart w:id="1011" w:name="_Toc51938017"/>
      <w:bookmarkStart w:id="1012" w:name="_Toc92291204"/>
      <w:bookmarkStart w:id="1013" w:name="historyclause"/>
      <w:bookmarkStart w:id="1014" w:name="_Toc131284378"/>
      <w:r w:rsidRPr="00986001">
        <w:lastRenderedPageBreak/>
        <w:t>7</w:t>
      </w:r>
      <w:r w:rsidRPr="00986001">
        <w:tab/>
      </w:r>
      <w:r>
        <w:t>Common configuration management documents</w:t>
      </w:r>
      <w:bookmarkEnd w:id="1006"/>
      <w:bookmarkEnd w:id="1007"/>
      <w:bookmarkEnd w:id="1008"/>
      <w:bookmarkEnd w:id="1009"/>
      <w:bookmarkEnd w:id="1010"/>
      <w:bookmarkEnd w:id="1011"/>
      <w:bookmarkEnd w:id="1012"/>
      <w:bookmarkEnd w:id="1014"/>
    </w:p>
    <w:p w14:paraId="28C453F4" w14:textId="77777777" w:rsidR="00C367E9" w:rsidRPr="00986001" w:rsidRDefault="00C367E9" w:rsidP="00C367E9">
      <w:pPr>
        <w:pStyle w:val="Heading2"/>
      </w:pPr>
      <w:bookmarkStart w:id="1015" w:name="_Toc20212331"/>
      <w:bookmarkStart w:id="1016" w:name="_Toc27731686"/>
      <w:bookmarkStart w:id="1017" w:name="_Toc36127464"/>
      <w:bookmarkStart w:id="1018" w:name="_Toc45214570"/>
      <w:bookmarkStart w:id="1019" w:name="_Toc51937709"/>
      <w:bookmarkStart w:id="1020" w:name="_Toc51938018"/>
      <w:bookmarkStart w:id="1021" w:name="_Toc92291205"/>
      <w:bookmarkStart w:id="1022" w:name="_Toc131284379"/>
      <w:r w:rsidRPr="00986001">
        <w:t>7.1</w:t>
      </w:r>
      <w:r w:rsidRPr="00986001">
        <w:tab/>
        <w:t>Introduction</w:t>
      </w:r>
      <w:bookmarkEnd w:id="1015"/>
      <w:bookmarkEnd w:id="1016"/>
      <w:bookmarkEnd w:id="1017"/>
      <w:bookmarkEnd w:id="1018"/>
      <w:bookmarkEnd w:id="1019"/>
      <w:bookmarkEnd w:id="1020"/>
      <w:bookmarkEnd w:id="1021"/>
      <w:bookmarkEnd w:id="1022"/>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23" w:name="_Toc20212332"/>
      <w:bookmarkStart w:id="1024" w:name="_Toc27731687"/>
      <w:bookmarkStart w:id="1025" w:name="_Toc36127465"/>
      <w:bookmarkStart w:id="1026" w:name="_Toc45214571"/>
      <w:bookmarkStart w:id="1027" w:name="_Toc51937710"/>
      <w:bookmarkStart w:id="1028" w:name="_Toc51938019"/>
      <w:bookmarkStart w:id="1029" w:name="_Toc92291206"/>
      <w:bookmarkStart w:id="1030" w:name="_Toc131284380"/>
      <w:r w:rsidRPr="004F22A2">
        <w:t>7.2</w:t>
      </w:r>
      <w:r w:rsidRPr="004F22A2">
        <w:tab/>
        <w:t>MCS UE initial configuration document</w:t>
      </w:r>
      <w:bookmarkEnd w:id="1023"/>
      <w:bookmarkEnd w:id="1024"/>
      <w:bookmarkEnd w:id="1025"/>
      <w:bookmarkEnd w:id="1026"/>
      <w:bookmarkEnd w:id="1027"/>
      <w:bookmarkEnd w:id="1028"/>
      <w:bookmarkEnd w:id="1029"/>
      <w:bookmarkEnd w:id="1030"/>
    </w:p>
    <w:p w14:paraId="3597BFF7" w14:textId="77777777" w:rsidR="00C367E9" w:rsidRPr="00986001" w:rsidRDefault="00C367E9" w:rsidP="00C367E9">
      <w:pPr>
        <w:pStyle w:val="Heading3"/>
      </w:pPr>
      <w:bookmarkStart w:id="1031" w:name="_Toc20212333"/>
      <w:bookmarkStart w:id="1032" w:name="_Toc27731688"/>
      <w:bookmarkStart w:id="1033" w:name="_Toc36127466"/>
      <w:bookmarkStart w:id="1034" w:name="_Toc45214572"/>
      <w:bookmarkStart w:id="1035" w:name="_Toc51937711"/>
      <w:bookmarkStart w:id="1036" w:name="_Toc51938020"/>
      <w:bookmarkStart w:id="1037" w:name="_Toc92291207"/>
      <w:bookmarkStart w:id="1038" w:name="_Toc131284381"/>
      <w:r>
        <w:t>7.2.1</w:t>
      </w:r>
      <w:r>
        <w:tab/>
        <w:t>General</w:t>
      </w:r>
      <w:bookmarkEnd w:id="1031"/>
      <w:bookmarkEnd w:id="1032"/>
      <w:bookmarkEnd w:id="1033"/>
      <w:bookmarkEnd w:id="1034"/>
      <w:bookmarkEnd w:id="1035"/>
      <w:bookmarkEnd w:id="1036"/>
      <w:bookmarkEnd w:id="1037"/>
      <w:bookmarkEnd w:id="1038"/>
    </w:p>
    <w:p w14:paraId="19AC3ED0" w14:textId="77777777" w:rsidR="00C367E9" w:rsidRDefault="00C367E9" w:rsidP="00C367E9">
      <w:pPr>
        <w:pStyle w:val="Heading4"/>
        <w:rPr>
          <w:lang w:val="en-US"/>
        </w:rPr>
      </w:pPr>
      <w:bookmarkStart w:id="1039" w:name="_Toc20212334"/>
      <w:bookmarkStart w:id="1040" w:name="_Toc27731689"/>
      <w:bookmarkStart w:id="1041" w:name="_Toc36127467"/>
      <w:bookmarkStart w:id="1042" w:name="_Toc45214573"/>
      <w:bookmarkStart w:id="1043" w:name="_Toc51937712"/>
      <w:bookmarkStart w:id="1044" w:name="_Toc51938021"/>
      <w:bookmarkStart w:id="1045" w:name="_Toc92291208"/>
      <w:bookmarkStart w:id="1046" w:name="_Toc131284382"/>
      <w:r>
        <w:rPr>
          <w:lang w:val="en-US"/>
        </w:rPr>
        <w:t>7.2.1.0</w:t>
      </w:r>
      <w:r>
        <w:rPr>
          <w:lang w:val="en-US"/>
        </w:rPr>
        <w:tab/>
        <w:t>Applicability</w:t>
      </w:r>
      <w:bookmarkEnd w:id="1039"/>
      <w:bookmarkEnd w:id="1040"/>
      <w:bookmarkEnd w:id="1041"/>
      <w:bookmarkEnd w:id="1042"/>
      <w:bookmarkEnd w:id="1043"/>
      <w:bookmarkEnd w:id="1044"/>
      <w:bookmarkEnd w:id="1045"/>
      <w:bookmarkEnd w:id="1046"/>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47" w:name="_Toc20212335"/>
      <w:bookmarkStart w:id="1048" w:name="_Toc27731690"/>
      <w:bookmarkStart w:id="1049" w:name="_Toc36127468"/>
      <w:bookmarkStart w:id="1050" w:name="_Toc45214574"/>
      <w:bookmarkStart w:id="1051" w:name="_Toc51937713"/>
      <w:bookmarkStart w:id="1052" w:name="_Toc51938022"/>
      <w:bookmarkStart w:id="1053" w:name="_Toc92291209"/>
      <w:bookmarkStart w:id="1054" w:name="_Hlk531249666"/>
      <w:bookmarkStart w:id="1055" w:name="_Toc131284383"/>
      <w:r>
        <w:t>7.2.1.1</w:t>
      </w:r>
      <w:r>
        <w:tab/>
        <w:t>MCS client access to UE initial configuration documents</w:t>
      </w:r>
      <w:bookmarkEnd w:id="1047"/>
      <w:bookmarkEnd w:id="1048"/>
      <w:bookmarkEnd w:id="1049"/>
      <w:bookmarkEnd w:id="1050"/>
      <w:bookmarkEnd w:id="1051"/>
      <w:bookmarkEnd w:id="1052"/>
      <w:bookmarkEnd w:id="1053"/>
      <w:bookmarkEnd w:id="105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6" w:name="_Hlk530147785"/>
      <w:r>
        <w:t xml:space="preserve">In this case, the term "user" in the XCAP sense </w:t>
      </w:r>
      <w:r>
        <w:rPr>
          <w:lang w:eastAsia="en-GB"/>
        </w:rPr>
        <w:t>refers to the UE-id.</w:t>
      </w:r>
      <w:bookmarkEnd w:id="105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57" w:name="_Toc20212336"/>
      <w:bookmarkStart w:id="1058" w:name="_Toc27731691"/>
      <w:bookmarkStart w:id="1059" w:name="_Toc36127469"/>
      <w:bookmarkStart w:id="1060" w:name="_Toc45214575"/>
      <w:bookmarkStart w:id="1061" w:name="_Toc51937714"/>
      <w:bookmarkStart w:id="1062" w:name="_Toc51938023"/>
      <w:bookmarkStart w:id="1063" w:name="_Toc92291210"/>
      <w:bookmarkStart w:id="1064" w:name="_Toc131284384"/>
      <w:r>
        <w:lastRenderedPageBreak/>
        <w:t>7.2.2</w:t>
      </w:r>
      <w:r>
        <w:tab/>
        <w:t>C</w:t>
      </w:r>
      <w:r w:rsidRPr="00986001">
        <w:t>oding</w:t>
      </w:r>
      <w:bookmarkEnd w:id="1057"/>
      <w:bookmarkEnd w:id="1058"/>
      <w:bookmarkEnd w:id="1059"/>
      <w:bookmarkEnd w:id="1060"/>
      <w:bookmarkEnd w:id="1061"/>
      <w:bookmarkEnd w:id="1062"/>
      <w:bookmarkEnd w:id="1063"/>
      <w:bookmarkEnd w:id="1064"/>
    </w:p>
    <w:p w14:paraId="669F1492" w14:textId="77777777" w:rsidR="00C367E9" w:rsidRPr="0019247C" w:rsidRDefault="00C367E9" w:rsidP="00C367E9">
      <w:pPr>
        <w:pStyle w:val="Heading4"/>
      </w:pPr>
      <w:bookmarkStart w:id="1065" w:name="_Toc20212337"/>
      <w:bookmarkStart w:id="1066" w:name="_Toc27731692"/>
      <w:bookmarkStart w:id="1067" w:name="_Toc36127470"/>
      <w:bookmarkStart w:id="1068" w:name="_Toc45214576"/>
      <w:bookmarkStart w:id="1069" w:name="_Toc51937715"/>
      <w:bookmarkStart w:id="1070" w:name="_Toc51938024"/>
      <w:bookmarkStart w:id="1071" w:name="_Toc92291211"/>
      <w:bookmarkStart w:id="1072" w:name="_Toc131284385"/>
      <w:r>
        <w:t>7.2.2.1</w:t>
      </w:r>
      <w:r>
        <w:tab/>
        <w:t>Structure</w:t>
      </w:r>
      <w:bookmarkEnd w:id="1065"/>
      <w:bookmarkEnd w:id="1066"/>
      <w:bookmarkEnd w:id="1067"/>
      <w:bookmarkEnd w:id="1068"/>
      <w:bookmarkEnd w:id="1069"/>
      <w:bookmarkEnd w:id="1070"/>
      <w:bookmarkEnd w:id="1071"/>
      <w:bookmarkEnd w:id="1072"/>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73" w:name="_Toc20212338"/>
      <w:bookmarkStart w:id="1074" w:name="_Toc27731693"/>
      <w:bookmarkStart w:id="1075" w:name="_Toc36127471"/>
      <w:bookmarkStart w:id="1076" w:name="_Toc45214577"/>
      <w:bookmarkStart w:id="1077" w:name="_Toc51937716"/>
      <w:bookmarkStart w:id="1078" w:name="_Toc51938025"/>
      <w:bookmarkStart w:id="1079"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80" w:name="_Toc131284386"/>
      <w:r w:rsidRPr="000B2651">
        <w:t>7.</w:t>
      </w:r>
      <w:r>
        <w:t>2</w:t>
      </w:r>
      <w:r w:rsidRPr="000B2651">
        <w:t>.2.2</w:t>
      </w:r>
      <w:r w:rsidRPr="000B2651">
        <w:tab/>
        <w:t>Application Unique ID</w:t>
      </w:r>
      <w:bookmarkEnd w:id="1073"/>
      <w:bookmarkEnd w:id="1074"/>
      <w:bookmarkEnd w:id="1075"/>
      <w:bookmarkEnd w:id="1076"/>
      <w:bookmarkEnd w:id="1077"/>
      <w:bookmarkEnd w:id="1078"/>
      <w:bookmarkEnd w:id="1079"/>
      <w:bookmarkEnd w:id="108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81" w:name="_Toc20212339"/>
      <w:bookmarkStart w:id="1082" w:name="_Toc27731694"/>
      <w:bookmarkStart w:id="1083" w:name="_Toc36127472"/>
      <w:bookmarkStart w:id="1084" w:name="_Toc45214578"/>
      <w:bookmarkStart w:id="1085" w:name="_Toc51937717"/>
      <w:bookmarkStart w:id="1086" w:name="_Toc51938026"/>
      <w:bookmarkStart w:id="1087" w:name="_Toc92291213"/>
      <w:bookmarkStart w:id="1088" w:name="_Toc131284387"/>
      <w:r w:rsidRPr="00F70427">
        <w:t>7.</w:t>
      </w:r>
      <w:r>
        <w:t>2</w:t>
      </w:r>
      <w:r w:rsidRPr="00F70427">
        <w:t>.2.3</w:t>
      </w:r>
      <w:r w:rsidRPr="00F70427">
        <w:tab/>
        <w:t>XML Schema</w:t>
      </w:r>
      <w:bookmarkEnd w:id="1081"/>
      <w:bookmarkEnd w:id="1082"/>
      <w:bookmarkEnd w:id="1083"/>
      <w:bookmarkEnd w:id="1084"/>
      <w:bookmarkEnd w:id="1085"/>
      <w:bookmarkEnd w:id="1086"/>
      <w:bookmarkEnd w:id="1087"/>
      <w:bookmarkEnd w:id="1088"/>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9" w:name="_Toc20212340"/>
      <w:bookmarkStart w:id="1090" w:name="_Toc27731695"/>
      <w:bookmarkStart w:id="1091" w:name="_Toc36127473"/>
      <w:bookmarkStart w:id="1092" w:name="_Toc45214579"/>
      <w:bookmarkStart w:id="1093" w:name="_Toc51937718"/>
      <w:bookmarkStart w:id="1094" w:name="_Toc51938027"/>
      <w:bookmarkStart w:id="1095" w:name="_Toc92291214"/>
      <w:bookmarkStart w:id="1096" w:name="_Toc131284388"/>
      <w:r w:rsidRPr="000B2651">
        <w:t>7.</w:t>
      </w:r>
      <w:r>
        <w:t>2</w:t>
      </w:r>
      <w:r w:rsidRPr="000B2651">
        <w:t>.2.4</w:t>
      </w:r>
      <w:r w:rsidRPr="000B2651">
        <w:tab/>
        <w:t xml:space="preserve">Default </w:t>
      </w:r>
      <w:r>
        <w:t xml:space="preserve">Document </w:t>
      </w:r>
      <w:r w:rsidRPr="000B2651">
        <w:t>Namespace</w:t>
      </w:r>
      <w:bookmarkEnd w:id="1089"/>
      <w:bookmarkEnd w:id="1090"/>
      <w:bookmarkEnd w:id="1091"/>
      <w:bookmarkEnd w:id="1092"/>
      <w:bookmarkEnd w:id="1093"/>
      <w:bookmarkEnd w:id="1094"/>
      <w:bookmarkEnd w:id="1095"/>
      <w:bookmarkEnd w:id="1096"/>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97" w:name="_Toc20212341"/>
      <w:bookmarkStart w:id="1098" w:name="_Toc27731696"/>
      <w:bookmarkStart w:id="1099" w:name="_Toc36127474"/>
      <w:bookmarkStart w:id="1100" w:name="_Toc45214580"/>
      <w:bookmarkStart w:id="1101" w:name="_Toc51937719"/>
      <w:bookmarkStart w:id="1102" w:name="_Toc51938028"/>
      <w:bookmarkStart w:id="1103" w:name="_Toc92291215"/>
      <w:bookmarkStart w:id="1104" w:name="_Toc131284389"/>
      <w:r w:rsidRPr="000B2651">
        <w:t>7.</w:t>
      </w:r>
      <w:r>
        <w:t>2</w:t>
      </w:r>
      <w:r w:rsidRPr="000B2651">
        <w:t>.2.5</w:t>
      </w:r>
      <w:r w:rsidRPr="000B2651">
        <w:tab/>
        <w:t>MIME type</w:t>
      </w:r>
      <w:bookmarkEnd w:id="1097"/>
      <w:bookmarkEnd w:id="1098"/>
      <w:bookmarkEnd w:id="1099"/>
      <w:bookmarkEnd w:id="1100"/>
      <w:bookmarkEnd w:id="1101"/>
      <w:bookmarkEnd w:id="1102"/>
      <w:bookmarkEnd w:id="1103"/>
      <w:bookmarkEnd w:id="1104"/>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05" w:name="_Toc20212342"/>
      <w:bookmarkStart w:id="1106" w:name="_Toc27731697"/>
      <w:bookmarkStart w:id="1107" w:name="_Toc36127475"/>
      <w:bookmarkStart w:id="1108" w:name="_Toc45214581"/>
      <w:bookmarkStart w:id="1109" w:name="_Toc51937720"/>
      <w:bookmarkStart w:id="1110" w:name="_Toc51938029"/>
      <w:bookmarkStart w:id="1111" w:name="_Toc92291216"/>
      <w:bookmarkStart w:id="1112" w:name="_Toc131284390"/>
      <w:r w:rsidRPr="000B2651">
        <w:lastRenderedPageBreak/>
        <w:t>7.</w:t>
      </w:r>
      <w:r>
        <w:t>2</w:t>
      </w:r>
      <w:r w:rsidRPr="000B2651">
        <w:t>.2.6</w:t>
      </w:r>
      <w:r w:rsidRPr="000B2651">
        <w:tab/>
        <w:t>Validation Constraints</w:t>
      </w:r>
      <w:bookmarkEnd w:id="1105"/>
      <w:bookmarkEnd w:id="1106"/>
      <w:bookmarkEnd w:id="1107"/>
      <w:bookmarkEnd w:id="1108"/>
      <w:bookmarkEnd w:id="1109"/>
      <w:bookmarkEnd w:id="1110"/>
      <w:bookmarkEnd w:id="1111"/>
      <w:bookmarkEnd w:id="1112"/>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13" w:name="_Toc20212343"/>
      <w:bookmarkStart w:id="1114" w:name="_Toc27731698"/>
      <w:bookmarkStart w:id="1115" w:name="_Toc36127476"/>
      <w:bookmarkStart w:id="1116" w:name="_Toc45214582"/>
      <w:bookmarkStart w:id="1117" w:name="_Toc51937721"/>
      <w:bookmarkStart w:id="1118" w:name="_Toc51938030"/>
      <w:bookmarkStart w:id="1119" w:name="_Toc92291217"/>
      <w:bookmarkStart w:id="1120" w:name="_Toc131284391"/>
      <w:r w:rsidRPr="00FD64D5">
        <w:t>7.</w:t>
      </w:r>
      <w:r>
        <w:t>2</w:t>
      </w:r>
      <w:r w:rsidRPr="00FD64D5">
        <w:t>.2.7</w:t>
      </w:r>
      <w:r w:rsidRPr="00FD64D5">
        <w:tab/>
        <w:t>Data Semantics</w:t>
      </w:r>
      <w:bookmarkEnd w:id="1113"/>
      <w:bookmarkEnd w:id="1114"/>
      <w:bookmarkEnd w:id="1115"/>
      <w:bookmarkEnd w:id="1116"/>
      <w:bookmarkEnd w:id="1117"/>
      <w:bookmarkEnd w:id="1118"/>
      <w:bookmarkEnd w:id="1119"/>
      <w:bookmarkEnd w:id="1120"/>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21"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21"/>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6261176C"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490E6B">
        <w:t>31</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22" w:name="_Toc20212344"/>
      <w:bookmarkStart w:id="1123" w:name="_Toc27731699"/>
      <w:bookmarkStart w:id="1124" w:name="_Toc36127477"/>
      <w:bookmarkStart w:id="1125" w:name="_Toc45214583"/>
      <w:bookmarkStart w:id="1126" w:name="_Toc51937722"/>
      <w:bookmarkStart w:id="1127" w:name="_Toc51938031"/>
      <w:bookmarkStart w:id="1128" w:name="_Toc92291218"/>
      <w:bookmarkStart w:id="1129" w:name="_Toc131284392"/>
      <w:r w:rsidRPr="00794952">
        <w:t>7.</w:t>
      </w:r>
      <w:r>
        <w:t>2</w:t>
      </w:r>
      <w:r w:rsidRPr="00794952">
        <w:t>.2.8</w:t>
      </w:r>
      <w:r w:rsidRPr="00794952">
        <w:tab/>
        <w:t>Naming Conventions</w:t>
      </w:r>
      <w:bookmarkEnd w:id="1122"/>
      <w:bookmarkEnd w:id="1123"/>
      <w:bookmarkEnd w:id="1124"/>
      <w:bookmarkEnd w:id="1125"/>
      <w:bookmarkEnd w:id="1126"/>
      <w:bookmarkEnd w:id="1127"/>
      <w:bookmarkEnd w:id="1128"/>
      <w:bookmarkEnd w:id="1129"/>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30" w:name="_Toc20212345"/>
      <w:bookmarkStart w:id="1131" w:name="_Toc27731700"/>
      <w:bookmarkStart w:id="1132" w:name="_Toc36127478"/>
      <w:bookmarkStart w:id="1133" w:name="_Toc45214584"/>
      <w:bookmarkStart w:id="1134" w:name="_Toc51937723"/>
      <w:bookmarkStart w:id="1135" w:name="_Toc51938032"/>
      <w:bookmarkStart w:id="1136" w:name="_Toc92291219"/>
      <w:bookmarkStart w:id="1137" w:name="_Toc131284393"/>
      <w:r w:rsidRPr="00794952">
        <w:t>7.</w:t>
      </w:r>
      <w:r>
        <w:t>2</w:t>
      </w:r>
      <w:r w:rsidRPr="00794952">
        <w:t>.2.9</w:t>
      </w:r>
      <w:r w:rsidRPr="00794952">
        <w:tab/>
        <w:t>Global documents</w:t>
      </w:r>
      <w:bookmarkEnd w:id="1130"/>
      <w:bookmarkEnd w:id="1131"/>
      <w:bookmarkEnd w:id="1132"/>
      <w:bookmarkEnd w:id="1133"/>
      <w:bookmarkEnd w:id="1134"/>
      <w:bookmarkEnd w:id="1135"/>
      <w:bookmarkEnd w:id="1136"/>
      <w:bookmarkEnd w:id="113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38" w:name="_Toc20212346"/>
      <w:bookmarkStart w:id="1139" w:name="_Toc27731701"/>
      <w:bookmarkStart w:id="1140" w:name="_Toc36127479"/>
      <w:bookmarkStart w:id="1141" w:name="_Toc45214585"/>
      <w:bookmarkStart w:id="1142" w:name="_Toc51937724"/>
      <w:bookmarkStart w:id="1143" w:name="_Toc51938033"/>
      <w:bookmarkStart w:id="1144" w:name="_Toc92291220"/>
      <w:bookmarkStart w:id="1145" w:name="_Toc131284394"/>
      <w:r w:rsidRPr="00794952">
        <w:t>7.</w:t>
      </w:r>
      <w:r>
        <w:t>2</w:t>
      </w:r>
      <w:r w:rsidRPr="00794952">
        <w:t>.2.10</w:t>
      </w:r>
      <w:r w:rsidRPr="00794952">
        <w:tab/>
        <w:t>Resource interdependencies</w:t>
      </w:r>
      <w:bookmarkEnd w:id="1138"/>
      <w:bookmarkEnd w:id="1139"/>
      <w:bookmarkEnd w:id="1140"/>
      <w:bookmarkEnd w:id="1141"/>
      <w:bookmarkEnd w:id="1142"/>
      <w:bookmarkEnd w:id="1143"/>
      <w:bookmarkEnd w:id="1144"/>
      <w:bookmarkEnd w:id="114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46" w:name="_Toc20212347"/>
      <w:bookmarkStart w:id="1147" w:name="_Toc27731702"/>
      <w:bookmarkStart w:id="1148" w:name="_Toc36127480"/>
      <w:bookmarkStart w:id="1149" w:name="_Toc45214586"/>
      <w:bookmarkStart w:id="1150" w:name="_Toc51937725"/>
      <w:bookmarkStart w:id="1151" w:name="_Toc51938034"/>
      <w:bookmarkStart w:id="1152" w:name="_Toc92291221"/>
      <w:bookmarkStart w:id="1153" w:name="_Toc131284395"/>
      <w:r w:rsidRPr="00794952">
        <w:t>7.</w:t>
      </w:r>
      <w:r>
        <w:t>2</w:t>
      </w:r>
      <w:r w:rsidRPr="00794952">
        <w:t>.2.11</w:t>
      </w:r>
      <w:r w:rsidRPr="00794952">
        <w:tab/>
        <w:t>Authorization Policies</w:t>
      </w:r>
      <w:bookmarkEnd w:id="1146"/>
      <w:bookmarkEnd w:id="1147"/>
      <w:bookmarkEnd w:id="1148"/>
      <w:bookmarkEnd w:id="1149"/>
      <w:bookmarkEnd w:id="1150"/>
      <w:bookmarkEnd w:id="1151"/>
      <w:bookmarkEnd w:id="1152"/>
      <w:bookmarkEnd w:id="1153"/>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54" w:name="_Toc20212348"/>
      <w:bookmarkStart w:id="1155" w:name="_Toc27731703"/>
      <w:bookmarkStart w:id="1156" w:name="_Toc36127481"/>
      <w:bookmarkStart w:id="1157" w:name="_Toc45214587"/>
      <w:bookmarkStart w:id="1158" w:name="_Toc51937726"/>
      <w:bookmarkStart w:id="1159" w:name="_Toc51938035"/>
      <w:bookmarkStart w:id="1160" w:name="_Toc92291222"/>
      <w:bookmarkStart w:id="1161" w:name="_Toc131284396"/>
      <w:r w:rsidRPr="00794952">
        <w:t>7.</w:t>
      </w:r>
      <w:r>
        <w:t>2</w:t>
      </w:r>
      <w:r w:rsidRPr="00794952">
        <w:t>.2.12</w:t>
      </w:r>
      <w:r w:rsidRPr="00794952">
        <w:tab/>
        <w:t>Subscription to Changes</w:t>
      </w:r>
      <w:bookmarkEnd w:id="1154"/>
      <w:bookmarkEnd w:id="1155"/>
      <w:bookmarkEnd w:id="1156"/>
      <w:bookmarkEnd w:id="1157"/>
      <w:bookmarkEnd w:id="1158"/>
      <w:bookmarkEnd w:id="1159"/>
      <w:bookmarkEnd w:id="1160"/>
      <w:bookmarkEnd w:id="1161"/>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62" w:name="_Toc20212349"/>
      <w:bookmarkStart w:id="1163" w:name="_Toc27731704"/>
      <w:bookmarkStart w:id="1164" w:name="_Toc36127482"/>
      <w:bookmarkStart w:id="1165" w:name="_Toc45214588"/>
      <w:bookmarkStart w:id="1166" w:name="_Toc51937727"/>
      <w:bookmarkStart w:id="1167" w:name="_Toc51938036"/>
      <w:bookmarkStart w:id="1168" w:name="_Toc92291223"/>
      <w:bookmarkStart w:id="1169" w:name="_Toc131284397"/>
      <w:r>
        <w:lastRenderedPageBreak/>
        <w:t>8</w:t>
      </w:r>
      <w:r w:rsidRPr="00986001">
        <w:tab/>
      </w:r>
      <w:r>
        <w:t>MCPTT configuration management documents</w:t>
      </w:r>
      <w:bookmarkEnd w:id="1162"/>
      <w:bookmarkEnd w:id="1163"/>
      <w:bookmarkEnd w:id="1164"/>
      <w:bookmarkEnd w:id="1165"/>
      <w:bookmarkEnd w:id="1166"/>
      <w:bookmarkEnd w:id="1167"/>
      <w:bookmarkEnd w:id="1168"/>
      <w:bookmarkEnd w:id="1169"/>
    </w:p>
    <w:p w14:paraId="37CA9AF1" w14:textId="77777777" w:rsidR="00C367E9" w:rsidRPr="00986001" w:rsidRDefault="00C367E9" w:rsidP="00C367E9">
      <w:pPr>
        <w:pStyle w:val="Heading2"/>
      </w:pPr>
      <w:bookmarkStart w:id="1170" w:name="_Toc20212350"/>
      <w:bookmarkStart w:id="1171" w:name="_Toc27731705"/>
      <w:bookmarkStart w:id="1172" w:name="_Toc36127483"/>
      <w:bookmarkStart w:id="1173" w:name="_Toc45214589"/>
      <w:bookmarkStart w:id="1174" w:name="_Toc51937728"/>
      <w:bookmarkStart w:id="1175" w:name="_Toc51938037"/>
      <w:bookmarkStart w:id="1176" w:name="_Toc92291224"/>
      <w:bookmarkStart w:id="1177" w:name="_Toc131284398"/>
      <w:r>
        <w:t>8</w:t>
      </w:r>
      <w:r w:rsidRPr="00986001">
        <w:t>.1</w:t>
      </w:r>
      <w:r w:rsidRPr="00986001">
        <w:tab/>
        <w:t>Introduction</w:t>
      </w:r>
      <w:bookmarkEnd w:id="1170"/>
      <w:bookmarkEnd w:id="1171"/>
      <w:bookmarkEnd w:id="1172"/>
      <w:bookmarkEnd w:id="1173"/>
      <w:bookmarkEnd w:id="1174"/>
      <w:bookmarkEnd w:id="1175"/>
      <w:bookmarkEnd w:id="1176"/>
      <w:bookmarkEnd w:id="1177"/>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78" w:name="_Toc20212351"/>
      <w:bookmarkStart w:id="1179" w:name="_Toc27731706"/>
      <w:bookmarkStart w:id="1180" w:name="_Toc36127484"/>
      <w:bookmarkStart w:id="1181" w:name="_Toc45214590"/>
      <w:bookmarkStart w:id="1182" w:name="_Toc51937729"/>
      <w:bookmarkStart w:id="1183" w:name="_Toc51938038"/>
      <w:bookmarkStart w:id="1184" w:name="_Toc92291225"/>
      <w:bookmarkStart w:id="1185" w:name="_Toc131284399"/>
      <w:r w:rsidRPr="00D241C1">
        <w:rPr>
          <w:lang w:val="fr-FR"/>
        </w:rPr>
        <w:t>8</w:t>
      </w:r>
      <w:r w:rsidRPr="00564582">
        <w:rPr>
          <w:lang w:val="fr-FR"/>
        </w:rPr>
        <w:t>.</w:t>
      </w:r>
      <w:r w:rsidRPr="00D241C1">
        <w:rPr>
          <w:lang w:val="fr-FR"/>
        </w:rPr>
        <w:t>2</w:t>
      </w:r>
      <w:r w:rsidRPr="00564582">
        <w:rPr>
          <w:lang w:val="fr-FR"/>
        </w:rPr>
        <w:tab/>
        <w:t>MCPTT UE configuration document</w:t>
      </w:r>
      <w:bookmarkEnd w:id="1178"/>
      <w:bookmarkEnd w:id="1179"/>
      <w:bookmarkEnd w:id="1180"/>
      <w:bookmarkEnd w:id="1181"/>
      <w:bookmarkEnd w:id="1182"/>
      <w:bookmarkEnd w:id="1183"/>
      <w:bookmarkEnd w:id="1184"/>
      <w:bookmarkEnd w:id="1185"/>
    </w:p>
    <w:p w14:paraId="4F0572CA" w14:textId="77777777" w:rsidR="00C367E9" w:rsidRPr="00986001" w:rsidRDefault="00C367E9" w:rsidP="00C367E9">
      <w:pPr>
        <w:pStyle w:val="Heading3"/>
      </w:pPr>
      <w:bookmarkStart w:id="1186" w:name="_Toc20212352"/>
      <w:bookmarkStart w:id="1187" w:name="_Toc27731707"/>
      <w:bookmarkStart w:id="1188" w:name="_Toc36127485"/>
      <w:bookmarkStart w:id="1189" w:name="_Toc45214591"/>
      <w:bookmarkStart w:id="1190" w:name="_Toc51937730"/>
      <w:bookmarkStart w:id="1191" w:name="_Toc51938039"/>
      <w:bookmarkStart w:id="1192" w:name="_Toc92291226"/>
      <w:bookmarkStart w:id="1193" w:name="_Toc131284400"/>
      <w:r>
        <w:t>8.2.1</w:t>
      </w:r>
      <w:r>
        <w:tab/>
        <w:t>General</w:t>
      </w:r>
      <w:bookmarkEnd w:id="1186"/>
      <w:bookmarkEnd w:id="1187"/>
      <w:bookmarkEnd w:id="1188"/>
      <w:bookmarkEnd w:id="1189"/>
      <w:bookmarkEnd w:id="1190"/>
      <w:bookmarkEnd w:id="1191"/>
      <w:bookmarkEnd w:id="1192"/>
      <w:bookmarkEnd w:id="1193"/>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94" w:name="_Toc20212353"/>
      <w:bookmarkStart w:id="1195" w:name="_Toc27731708"/>
      <w:bookmarkStart w:id="1196" w:name="_Toc36127486"/>
      <w:bookmarkStart w:id="1197" w:name="_Toc45214592"/>
      <w:bookmarkStart w:id="1198" w:name="_Toc51937731"/>
      <w:bookmarkStart w:id="1199" w:name="_Toc51938040"/>
      <w:bookmarkStart w:id="1200" w:name="_Toc92291227"/>
      <w:bookmarkStart w:id="1201" w:name="MCCQCTEMPBM_00000047"/>
      <w:bookmarkStart w:id="1202" w:name="_Toc131284401"/>
      <w:r>
        <w:t>8.2.1A</w:t>
      </w:r>
      <w:r>
        <w:tab/>
        <w:t>MCPTT client access to MCPTT UE configuration documents</w:t>
      </w:r>
      <w:bookmarkEnd w:id="1194"/>
      <w:bookmarkEnd w:id="1195"/>
      <w:bookmarkEnd w:id="1196"/>
      <w:bookmarkEnd w:id="1197"/>
      <w:bookmarkEnd w:id="1198"/>
      <w:bookmarkEnd w:id="1199"/>
      <w:bookmarkEnd w:id="1200"/>
      <w:bookmarkEnd w:id="1202"/>
    </w:p>
    <w:bookmarkEnd w:id="1201"/>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203" w:name="_Toc20212354"/>
      <w:bookmarkStart w:id="1204" w:name="_Toc27731709"/>
      <w:bookmarkStart w:id="1205" w:name="_Toc36127487"/>
      <w:bookmarkStart w:id="1206" w:name="_Toc45214593"/>
      <w:bookmarkStart w:id="1207" w:name="_Toc51937732"/>
      <w:bookmarkStart w:id="1208" w:name="_Toc51938041"/>
      <w:bookmarkStart w:id="1209" w:name="_Toc92291228"/>
      <w:bookmarkStart w:id="1210" w:name="_Toc131284402"/>
      <w:r>
        <w:lastRenderedPageBreak/>
        <w:t>8.2.2</w:t>
      </w:r>
      <w:r>
        <w:tab/>
        <w:t>C</w:t>
      </w:r>
      <w:r w:rsidRPr="00986001">
        <w:t>oding</w:t>
      </w:r>
      <w:bookmarkEnd w:id="1203"/>
      <w:bookmarkEnd w:id="1204"/>
      <w:bookmarkEnd w:id="1205"/>
      <w:bookmarkEnd w:id="1206"/>
      <w:bookmarkEnd w:id="1207"/>
      <w:bookmarkEnd w:id="1208"/>
      <w:bookmarkEnd w:id="1209"/>
      <w:bookmarkEnd w:id="1210"/>
    </w:p>
    <w:p w14:paraId="2E67E931" w14:textId="77777777" w:rsidR="00C367E9" w:rsidRPr="0019247C" w:rsidRDefault="00C367E9" w:rsidP="00C367E9">
      <w:pPr>
        <w:pStyle w:val="Heading4"/>
      </w:pPr>
      <w:bookmarkStart w:id="1211" w:name="_Toc20212355"/>
      <w:bookmarkStart w:id="1212" w:name="_Toc27731710"/>
      <w:bookmarkStart w:id="1213" w:name="_Toc36127488"/>
      <w:bookmarkStart w:id="1214" w:name="_Toc45214594"/>
      <w:bookmarkStart w:id="1215" w:name="_Toc51937733"/>
      <w:bookmarkStart w:id="1216" w:name="_Toc51938042"/>
      <w:bookmarkStart w:id="1217" w:name="_Toc92291229"/>
      <w:bookmarkStart w:id="1218" w:name="_Toc131284403"/>
      <w:r>
        <w:t>8.2.2.1</w:t>
      </w:r>
      <w:r>
        <w:tab/>
        <w:t>Structure</w:t>
      </w:r>
      <w:bookmarkEnd w:id="1211"/>
      <w:bookmarkEnd w:id="1212"/>
      <w:bookmarkEnd w:id="1213"/>
      <w:bookmarkEnd w:id="1214"/>
      <w:bookmarkEnd w:id="1215"/>
      <w:bookmarkEnd w:id="1216"/>
      <w:bookmarkEnd w:id="1217"/>
      <w:bookmarkEnd w:id="1218"/>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lastRenderedPageBreak/>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9" w:name="_Toc20212356"/>
      <w:bookmarkStart w:id="1220" w:name="_Toc27731711"/>
      <w:bookmarkStart w:id="1221" w:name="_Toc36127489"/>
      <w:bookmarkStart w:id="1222" w:name="_Toc45214595"/>
      <w:bookmarkStart w:id="1223" w:name="_Toc51937734"/>
      <w:bookmarkStart w:id="1224" w:name="_Toc51938043"/>
      <w:bookmarkStart w:id="1225" w:name="_Toc92291230"/>
      <w:bookmarkStart w:id="1226" w:name="_Toc131284404"/>
      <w:r>
        <w:t>8</w:t>
      </w:r>
      <w:r w:rsidRPr="000B2651">
        <w:t>.</w:t>
      </w:r>
      <w:r>
        <w:t>2</w:t>
      </w:r>
      <w:r w:rsidRPr="000B2651">
        <w:t>.2.2</w:t>
      </w:r>
      <w:r w:rsidRPr="000B2651">
        <w:tab/>
        <w:t>Application Unique ID</w:t>
      </w:r>
      <w:bookmarkEnd w:id="1219"/>
      <w:bookmarkEnd w:id="1220"/>
      <w:bookmarkEnd w:id="1221"/>
      <w:bookmarkEnd w:id="1222"/>
      <w:bookmarkEnd w:id="1223"/>
      <w:bookmarkEnd w:id="1224"/>
      <w:bookmarkEnd w:id="1225"/>
      <w:bookmarkEnd w:id="1226"/>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27" w:name="_Toc20212357"/>
      <w:bookmarkStart w:id="1228" w:name="_Toc27731712"/>
      <w:bookmarkStart w:id="1229" w:name="_Toc36127490"/>
      <w:bookmarkStart w:id="1230" w:name="_Toc45214596"/>
      <w:bookmarkStart w:id="1231" w:name="_Toc51937735"/>
      <w:bookmarkStart w:id="1232" w:name="_Toc51938044"/>
      <w:bookmarkStart w:id="1233" w:name="_Toc92291231"/>
      <w:bookmarkStart w:id="1234" w:name="_Toc131284405"/>
      <w:r>
        <w:t>8</w:t>
      </w:r>
      <w:r w:rsidRPr="00F70427">
        <w:t>.</w:t>
      </w:r>
      <w:r>
        <w:t>2</w:t>
      </w:r>
      <w:r w:rsidRPr="00F70427">
        <w:t>.2.3</w:t>
      </w:r>
      <w:r w:rsidRPr="00F70427">
        <w:tab/>
        <w:t>XML Schema</w:t>
      </w:r>
      <w:bookmarkEnd w:id="1227"/>
      <w:bookmarkEnd w:id="1228"/>
      <w:bookmarkEnd w:id="1229"/>
      <w:bookmarkEnd w:id="1230"/>
      <w:bookmarkEnd w:id="1231"/>
      <w:bookmarkEnd w:id="1232"/>
      <w:bookmarkEnd w:id="1233"/>
      <w:bookmarkEnd w:id="1234"/>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lastRenderedPageBreak/>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lastRenderedPageBreak/>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35" w:name="_Toc20212358"/>
      <w:bookmarkStart w:id="1236" w:name="_Toc27731713"/>
      <w:bookmarkStart w:id="1237" w:name="_Toc36127491"/>
      <w:bookmarkStart w:id="1238" w:name="_Toc45214597"/>
      <w:bookmarkStart w:id="1239" w:name="_Toc51937736"/>
      <w:bookmarkStart w:id="1240" w:name="_Toc51938045"/>
      <w:bookmarkStart w:id="1241" w:name="_Toc92291232"/>
      <w:bookmarkStart w:id="1242" w:name="_Toc131284406"/>
      <w:r>
        <w:t>8</w:t>
      </w:r>
      <w:r w:rsidRPr="000B2651">
        <w:t>.</w:t>
      </w:r>
      <w:r>
        <w:t>2</w:t>
      </w:r>
      <w:r w:rsidRPr="000B2651">
        <w:t>.2.4</w:t>
      </w:r>
      <w:r w:rsidRPr="000B2651">
        <w:tab/>
        <w:t xml:space="preserve">Default </w:t>
      </w:r>
      <w:r>
        <w:t xml:space="preserve">Document </w:t>
      </w:r>
      <w:r w:rsidRPr="000B2651">
        <w:t>Namespace</w:t>
      </w:r>
      <w:bookmarkEnd w:id="1235"/>
      <w:bookmarkEnd w:id="1236"/>
      <w:bookmarkEnd w:id="1237"/>
      <w:bookmarkEnd w:id="1238"/>
      <w:bookmarkEnd w:id="1239"/>
      <w:bookmarkEnd w:id="1240"/>
      <w:bookmarkEnd w:id="1241"/>
      <w:bookmarkEnd w:id="1242"/>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43" w:name="_Toc20212359"/>
      <w:bookmarkStart w:id="1244" w:name="_Toc27731714"/>
      <w:bookmarkStart w:id="1245" w:name="_Toc36127492"/>
      <w:bookmarkStart w:id="1246" w:name="_Toc45214598"/>
      <w:bookmarkStart w:id="1247" w:name="_Toc51937737"/>
      <w:bookmarkStart w:id="1248" w:name="_Toc51938046"/>
      <w:bookmarkStart w:id="1249" w:name="_Toc92291233"/>
      <w:bookmarkStart w:id="1250" w:name="_Toc131284407"/>
      <w:r>
        <w:t>8</w:t>
      </w:r>
      <w:r w:rsidRPr="000B2651">
        <w:t>.</w:t>
      </w:r>
      <w:r>
        <w:t>2</w:t>
      </w:r>
      <w:r w:rsidRPr="000B2651">
        <w:t>.2.5</w:t>
      </w:r>
      <w:r w:rsidRPr="000B2651">
        <w:tab/>
        <w:t>MIME type</w:t>
      </w:r>
      <w:bookmarkEnd w:id="1243"/>
      <w:bookmarkEnd w:id="1244"/>
      <w:bookmarkEnd w:id="1245"/>
      <w:bookmarkEnd w:id="1246"/>
      <w:bookmarkEnd w:id="1247"/>
      <w:bookmarkEnd w:id="1248"/>
      <w:bookmarkEnd w:id="1249"/>
      <w:bookmarkEnd w:id="1250"/>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51" w:name="_Toc20212360"/>
      <w:bookmarkStart w:id="1252" w:name="_Toc27731715"/>
      <w:bookmarkStart w:id="1253" w:name="_Toc36127493"/>
      <w:bookmarkStart w:id="1254" w:name="_Toc45214599"/>
      <w:bookmarkStart w:id="1255" w:name="_Toc51937738"/>
      <w:bookmarkStart w:id="1256" w:name="_Toc51938047"/>
      <w:bookmarkStart w:id="1257" w:name="_Toc92291234"/>
      <w:bookmarkStart w:id="1258" w:name="_Toc131284408"/>
      <w:r>
        <w:t>8</w:t>
      </w:r>
      <w:r w:rsidRPr="000B2651">
        <w:t>.</w:t>
      </w:r>
      <w:r>
        <w:t>2</w:t>
      </w:r>
      <w:r w:rsidRPr="000B2651">
        <w:t>.2.6</w:t>
      </w:r>
      <w:r w:rsidRPr="000B2651">
        <w:tab/>
        <w:t>Validation Constraints</w:t>
      </w:r>
      <w:bookmarkEnd w:id="1251"/>
      <w:bookmarkEnd w:id="1252"/>
      <w:bookmarkEnd w:id="1253"/>
      <w:bookmarkEnd w:id="1254"/>
      <w:bookmarkEnd w:id="1255"/>
      <w:bookmarkEnd w:id="1256"/>
      <w:bookmarkEnd w:id="1257"/>
      <w:bookmarkEnd w:id="1258"/>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9" w:name="_Toc20212361"/>
      <w:bookmarkStart w:id="1260" w:name="_Toc27731716"/>
      <w:bookmarkStart w:id="1261" w:name="_Toc36127494"/>
      <w:bookmarkStart w:id="1262" w:name="_Toc45214600"/>
      <w:bookmarkStart w:id="1263" w:name="_Toc51937739"/>
      <w:bookmarkStart w:id="1264" w:name="_Toc51938048"/>
      <w:bookmarkStart w:id="1265" w:name="_Toc92291235"/>
      <w:bookmarkStart w:id="1266" w:name="_Toc131284409"/>
      <w:r>
        <w:lastRenderedPageBreak/>
        <w:t>8</w:t>
      </w:r>
      <w:r w:rsidRPr="00FD64D5">
        <w:t>.</w:t>
      </w:r>
      <w:r>
        <w:t>2</w:t>
      </w:r>
      <w:r w:rsidRPr="00FD64D5">
        <w:t>.2.7</w:t>
      </w:r>
      <w:r w:rsidRPr="00FD64D5">
        <w:tab/>
        <w:t>Data Semantics</w:t>
      </w:r>
      <w:bookmarkEnd w:id="1259"/>
      <w:bookmarkEnd w:id="1260"/>
      <w:bookmarkEnd w:id="1261"/>
      <w:bookmarkEnd w:id="1262"/>
      <w:bookmarkEnd w:id="1263"/>
      <w:bookmarkEnd w:id="1264"/>
      <w:bookmarkEnd w:id="1265"/>
      <w:bookmarkEnd w:id="1266"/>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67" w:name="_Toc20212362"/>
      <w:bookmarkStart w:id="1268" w:name="_Toc27731717"/>
      <w:bookmarkStart w:id="1269" w:name="_Toc36127495"/>
      <w:bookmarkStart w:id="1270" w:name="_Toc45214601"/>
      <w:bookmarkStart w:id="1271" w:name="_Toc51937740"/>
      <w:bookmarkStart w:id="1272" w:name="_Toc51938049"/>
      <w:bookmarkStart w:id="1273" w:name="_Toc92291236"/>
      <w:bookmarkStart w:id="1274" w:name="_Toc131284410"/>
      <w:r>
        <w:t>8</w:t>
      </w:r>
      <w:r w:rsidRPr="00794952">
        <w:t>.</w:t>
      </w:r>
      <w:r>
        <w:t>2</w:t>
      </w:r>
      <w:r w:rsidRPr="00794952">
        <w:t>.2.8</w:t>
      </w:r>
      <w:r w:rsidRPr="00794952">
        <w:tab/>
        <w:t>Naming Conventions</w:t>
      </w:r>
      <w:bookmarkEnd w:id="1267"/>
      <w:bookmarkEnd w:id="1268"/>
      <w:bookmarkEnd w:id="1269"/>
      <w:bookmarkEnd w:id="1270"/>
      <w:bookmarkEnd w:id="1271"/>
      <w:bookmarkEnd w:id="1272"/>
      <w:bookmarkEnd w:id="1273"/>
      <w:bookmarkEnd w:id="1274"/>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75" w:name="_Toc20212363"/>
      <w:bookmarkStart w:id="1276" w:name="_Toc27731718"/>
      <w:bookmarkStart w:id="1277" w:name="_Toc36127496"/>
      <w:bookmarkStart w:id="1278" w:name="_Toc45214602"/>
      <w:bookmarkStart w:id="1279" w:name="_Toc51937741"/>
      <w:bookmarkStart w:id="1280" w:name="_Toc51938050"/>
      <w:bookmarkStart w:id="1281" w:name="_Toc92291237"/>
      <w:bookmarkStart w:id="1282" w:name="_Toc131284411"/>
      <w:r>
        <w:t>8</w:t>
      </w:r>
      <w:r w:rsidRPr="00794952">
        <w:t>.</w:t>
      </w:r>
      <w:r>
        <w:t>2</w:t>
      </w:r>
      <w:r w:rsidRPr="00794952">
        <w:t>.2.9</w:t>
      </w:r>
      <w:r w:rsidRPr="00794952">
        <w:tab/>
        <w:t>Global documents</w:t>
      </w:r>
      <w:bookmarkEnd w:id="1275"/>
      <w:bookmarkEnd w:id="1276"/>
      <w:bookmarkEnd w:id="1277"/>
      <w:bookmarkEnd w:id="1278"/>
      <w:bookmarkEnd w:id="1279"/>
      <w:bookmarkEnd w:id="1280"/>
      <w:bookmarkEnd w:id="1281"/>
      <w:bookmarkEnd w:id="1282"/>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83" w:name="_Toc20212364"/>
      <w:bookmarkStart w:id="1284" w:name="_Toc27731719"/>
      <w:bookmarkStart w:id="1285" w:name="_Toc36127497"/>
      <w:bookmarkStart w:id="1286" w:name="_Toc45214603"/>
      <w:bookmarkStart w:id="1287" w:name="_Toc51937742"/>
      <w:bookmarkStart w:id="1288" w:name="_Toc51938051"/>
      <w:bookmarkStart w:id="1289" w:name="_Toc92291238"/>
      <w:bookmarkStart w:id="1290" w:name="_Toc131284412"/>
      <w:r>
        <w:t>8</w:t>
      </w:r>
      <w:r w:rsidRPr="00794952">
        <w:t>.</w:t>
      </w:r>
      <w:r>
        <w:t>2</w:t>
      </w:r>
      <w:r w:rsidRPr="00794952">
        <w:t>.2.10</w:t>
      </w:r>
      <w:r w:rsidRPr="00794952">
        <w:tab/>
        <w:t>Resource interdependencies</w:t>
      </w:r>
      <w:bookmarkEnd w:id="1283"/>
      <w:bookmarkEnd w:id="1284"/>
      <w:bookmarkEnd w:id="1285"/>
      <w:bookmarkEnd w:id="1286"/>
      <w:bookmarkEnd w:id="1287"/>
      <w:bookmarkEnd w:id="1288"/>
      <w:bookmarkEnd w:id="1289"/>
      <w:bookmarkEnd w:id="1290"/>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91" w:name="_Toc20212365"/>
      <w:bookmarkStart w:id="1292" w:name="_Toc27731720"/>
      <w:bookmarkStart w:id="1293" w:name="_Toc36127498"/>
      <w:bookmarkStart w:id="1294" w:name="_Toc45214604"/>
      <w:bookmarkStart w:id="1295" w:name="_Toc51937743"/>
      <w:bookmarkStart w:id="1296" w:name="_Toc51938052"/>
      <w:bookmarkStart w:id="1297" w:name="_Toc92291239"/>
      <w:bookmarkStart w:id="1298" w:name="_Toc131284413"/>
      <w:r>
        <w:t>8</w:t>
      </w:r>
      <w:r w:rsidRPr="00794952">
        <w:t>.</w:t>
      </w:r>
      <w:r>
        <w:t>2</w:t>
      </w:r>
      <w:r w:rsidRPr="00794952">
        <w:t>.2.11</w:t>
      </w:r>
      <w:r w:rsidRPr="00794952">
        <w:tab/>
        <w:t>Authorization Policies</w:t>
      </w:r>
      <w:bookmarkEnd w:id="1291"/>
      <w:bookmarkEnd w:id="1292"/>
      <w:bookmarkEnd w:id="1293"/>
      <w:bookmarkEnd w:id="1294"/>
      <w:bookmarkEnd w:id="1295"/>
      <w:bookmarkEnd w:id="1296"/>
      <w:bookmarkEnd w:id="1297"/>
      <w:bookmarkEnd w:id="1298"/>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9" w:name="_Toc20212366"/>
      <w:bookmarkStart w:id="1300" w:name="_Toc27731721"/>
      <w:bookmarkStart w:id="1301" w:name="_Toc36127499"/>
      <w:bookmarkStart w:id="1302" w:name="_Toc45214605"/>
      <w:bookmarkStart w:id="1303" w:name="_Toc51937744"/>
      <w:bookmarkStart w:id="1304" w:name="_Toc51938053"/>
      <w:bookmarkStart w:id="1305" w:name="_Toc92291240"/>
      <w:bookmarkStart w:id="1306" w:name="_Toc131284414"/>
      <w:r>
        <w:t>8</w:t>
      </w:r>
      <w:r w:rsidRPr="00794952">
        <w:t>.</w:t>
      </w:r>
      <w:r>
        <w:t>2</w:t>
      </w:r>
      <w:r w:rsidRPr="00794952">
        <w:t>.2.12</w:t>
      </w:r>
      <w:r w:rsidRPr="00794952">
        <w:tab/>
        <w:t>Subscription to Changes</w:t>
      </w:r>
      <w:bookmarkEnd w:id="1299"/>
      <w:bookmarkEnd w:id="1300"/>
      <w:bookmarkEnd w:id="1301"/>
      <w:bookmarkEnd w:id="1302"/>
      <w:bookmarkEnd w:id="1303"/>
      <w:bookmarkEnd w:id="1304"/>
      <w:bookmarkEnd w:id="1305"/>
      <w:bookmarkEnd w:id="1306"/>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307" w:name="_Toc20212367"/>
      <w:bookmarkStart w:id="1308" w:name="_Toc27731722"/>
      <w:bookmarkStart w:id="1309" w:name="_Toc36127500"/>
      <w:bookmarkStart w:id="1310" w:name="_Toc45214606"/>
      <w:bookmarkStart w:id="1311" w:name="_Toc51937745"/>
      <w:bookmarkStart w:id="1312" w:name="_Toc51938054"/>
      <w:bookmarkStart w:id="1313" w:name="_Toc92291241"/>
      <w:bookmarkStart w:id="1314" w:name="_Toc131284415"/>
      <w:r w:rsidRPr="00D241C1">
        <w:lastRenderedPageBreak/>
        <w:t>8.3</w:t>
      </w:r>
      <w:r w:rsidRPr="00D241C1">
        <w:tab/>
        <w:t>MCPTT user profile configuration document</w:t>
      </w:r>
      <w:bookmarkEnd w:id="1307"/>
      <w:bookmarkEnd w:id="1308"/>
      <w:bookmarkEnd w:id="1309"/>
      <w:bookmarkEnd w:id="1310"/>
      <w:bookmarkEnd w:id="1311"/>
      <w:bookmarkEnd w:id="1312"/>
      <w:bookmarkEnd w:id="1313"/>
      <w:bookmarkEnd w:id="1314"/>
    </w:p>
    <w:p w14:paraId="021DA04D" w14:textId="77777777" w:rsidR="00C367E9" w:rsidRPr="00986001" w:rsidRDefault="00C367E9" w:rsidP="00C367E9">
      <w:pPr>
        <w:pStyle w:val="Heading3"/>
      </w:pPr>
      <w:bookmarkStart w:id="1315" w:name="_Toc20212368"/>
      <w:bookmarkStart w:id="1316" w:name="_Toc27731723"/>
      <w:bookmarkStart w:id="1317" w:name="_Toc36127501"/>
      <w:bookmarkStart w:id="1318" w:name="_Toc45214607"/>
      <w:bookmarkStart w:id="1319" w:name="_Toc51937746"/>
      <w:bookmarkStart w:id="1320" w:name="_Toc51938055"/>
      <w:bookmarkStart w:id="1321" w:name="_Toc92291242"/>
      <w:bookmarkStart w:id="1322" w:name="_Toc131284416"/>
      <w:r>
        <w:t>8.3.1</w:t>
      </w:r>
      <w:r>
        <w:tab/>
        <w:t>General</w:t>
      </w:r>
      <w:bookmarkEnd w:id="1315"/>
      <w:bookmarkEnd w:id="1316"/>
      <w:bookmarkEnd w:id="1317"/>
      <w:bookmarkEnd w:id="1318"/>
      <w:bookmarkEnd w:id="1319"/>
      <w:bookmarkEnd w:id="1320"/>
      <w:bookmarkEnd w:id="1321"/>
      <w:bookmarkEnd w:id="1322"/>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23" w:name="_Toc20212369"/>
      <w:bookmarkStart w:id="1324" w:name="_Toc27731724"/>
      <w:bookmarkStart w:id="1325" w:name="_Toc36127502"/>
      <w:bookmarkStart w:id="1326" w:name="_Toc45214608"/>
      <w:bookmarkStart w:id="1327" w:name="_Toc51937747"/>
      <w:bookmarkStart w:id="1328" w:name="_Toc51938056"/>
      <w:bookmarkStart w:id="1329" w:name="_Toc92291243"/>
      <w:bookmarkStart w:id="1330" w:name="MCCQCTEMPBM_00000048"/>
      <w:bookmarkStart w:id="1331" w:name="_Toc131284417"/>
      <w:r>
        <w:t>8.3.1A</w:t>
      </w:r>
      <w:r>
        <w:tab/>
        <w:t>MCPTT client access to MCPTT user profile documents</w:t>
      </w:r>
      <w:bookmarkEnd w:id="1323"/>
      <w:bookmarkEnd w:id="1324"/>
      <w:bookmarkEnd w:id="1325"/>
      <w:bookmarkEnd w:id="1326"/>
      <w:bookmarkEnd w:id="1327"/>
      <w:bookmarkEnd w:id="1328"/>
      <w:bookmarkEnd w:id="1329"/>
      <w:bookmarkEnd w:id="1331"/>
    </w:p>
    <w:bookmarkEnd w:id="1330"/>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32" w:name="_Toc20212370"/>
      <w:bookmarkStart w:id="1333" w:name="_Toc27731725"/>
      <w:bookmarkStart w:id="1334" w:name="_Toc36127503"/>
      <w:bookmarkStart w:id="1335" w:name="_Toc45214609"/>
      <w:bookmarkStart w:id="1336" w:name="_Toc51937748"/>
      <w:bookmarkStart w:id="1337" w:name="_Toc51938057"/>
      <w:bookmarkStart w:id="1338" w:name="_Toc92291244"/>
      <w:bookmarkStart w:id="1339" w:name="_Toc131284418"/>
      <w:r>
        <w:t>8.3.2</w:t>
      </w:r>
      <w:r>
        <w:tab/>
        <w:t>C</w:t>
      </w:r>
      <w:r w:rsidRPr="00986001">
        <w:t>oding</w:t>
      </w:r>
      <w:bookmarkEnd w:id="1332"/>
      <w:bookmarkEnd w:id="1333"/>
      <w:bookmarkEnd w:id="1334"/>
      <w:bookmarkEnd w:id="1335"/>
      <w:bookmarkEnd w:id="1336"/>
      <w:bookmarkEnd w:id="1337"/>
      <w:bookmarkEnd w:id="1338"/>
      <w:bookmarkEnd w:id="1339"/>
    </w:p>
    <w:p w14:paraId="37EF0E4B" w14:textId="77777777" w:rsidR="00C367E9" w:rsidRPr="0045024E" w:rsidRDefault="00C367E9" w:rsidP="00C367E9">
      <w:pPr>
        <w:pStyle w:val="Heading4"/>
      </w:pPr>
      <w:bookmarkStart w:id="1340" w:name="_Toc20212371"/>
      <w:bookmarkStart w:id="1341" w:name="_Toc27731726"/>
      <w:bookmarkStart w:id="1342" w:name="_Toc36127504"/>
      <w:bookmarkStart w:id="1343" w:name="_Toc45214610"/>
      <w:bookmarkStart w:id="1344" w:name="_Toc51937749"/>
      <w:bookmarkStart w:id="1345" w:name="_Toc51938058"/>
      <w:bookmarkStart w:id="1346" w:name="_Toc92291245"/>
      <w:bookmarkStart w:id="1347" w:name="_Toc131284419"/>
      <w:r>
        <w:t>8</w:t>
      </w:r>
      <w:r w:rsidRPr="0045024E">
        <w:t>.</w:t>
      </w:r>
      <w:r>
        <w:t>3</w:t>
      </w:r>
      <w:r w:rsidRPr="0045024E">
        <w:t>.2.1</w:t>
      </w:r>
      <w:r>
        <w:tab/>
      </w:r>
      <w:r w:rsidRPr="0045024E">
        <w:t>Structure</w:t>
      </w:r>
      <w:bookmarkEnd w:id="1340"/>
      <w:bookmarkEnd w:id="1341"/>
      <w:bookmarkEnd w:id="1342"/>
      <w:bookmarkEnd w:id="1343"/>
      <w:bookmarkEnd w:id="1344"/>
      <w:bookmarkEnd w:id="1345"/>
      <w:bookmarkEnd w:id="1346"/>
      <w:bookmarkEnd w:id="1347"/>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lastRenderedPageBreak/>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lastRenderedPageBreak/>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B6F1E9A"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lastRenderedPageBreak/>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48"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45C85D82"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48"/>
      <w:r w:rsidR="00C367E9" w:rsidRPr="003D5B46">
        <w:rPr>
          <w:lang w:eastAsia="ko-KR"/>
        </w:rPr>
        <w:t>; and</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lastRenderedPageBreak/>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9" w:name="_Hlk56677315"/>
      <w:r>
        <w:t xml:space="preserve">and </w:t>
      </w:r>
      <w:r w:rsidRPr="00F55217">
        <w:t xml:space="preserve">may include an &lt;anyExt&gt; element </w:t>
      </w:r>
      <w:r>
        <w:t>with</w:t>
      </w:r>
      <w:bookmarkEnd w:id="1349"/>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50" w:name="_Hlk55559946"/>
      <w:r>
        <w:t xml:space="preserve">and </w:t>
      </w:r>
      <w:r w:rsidRPr="00F55217">
        <w:t xml:space="preserve">may include an &lt;anyExt&gt; element </w:t>
      </w:r>
      <w:r>
        <w:t xml:space="preserve">with </w:t>
      </w:r>
      <w:bookmarkEnd w:id="1350"/>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lastRenderedPageBreak/>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51" w:name="_Hlk97309823"/>
      <w:r>
        <w:t>iii)</w:t>
      </w:r>
      <w:r>
        <w:tab/>
        <w:t>one &lt;GroupKMSURI&gt; element; and</w:t>
      </w:r>
    </w:p>
    <w:bookmarkEnd w:id="1351"/>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52" w:name="_Toc20212372"/>
      <w:bookmarkStart w:id="1353" w:name="_Toc27731727"/>
      <w:bookmarkStart w:id="1354" w:name="_Toc36127505"/>
      <w:bookmarkStart w:id="1355" w:name="_Toc45214611"/>
      <w:bookmarkStart w:id="1356" w:name="_Toc51937750"/>
      <w:bookmarkStart w:id="1357" w:name="_Toc51938059"/>
      <w:bookmarkStart w:id="1358" w:name="_Toc92291246"/>
      <w:bookmarkStart w:id="1359" w:name="_Toc131284420"/>
      <w:r>
        <w:t>8</w:t>
      </w:r>
      <w:r w:rsidRPr="0045024E">
        <w:t>.</w:t>
      </w:r>
      <w:r>
        <w:t>3</w:t>
      </w:r>
      <w:r w:rsidRPr="0045024E">
        <w:t>.2.2</w:t>
      </w:r>
      <w:r w:rsidRPr="0045024E">
        <w:tab/>
        <w:t>Application Unique ID</w:t>
      </w:r>
      <w:bookmarkEnd w:id="1352"/>
      <w:bookmarkEnd w:id="1353"/>
      <w:bookmarkEnd w:id="1354"/>
      <w:bookmarkEnd w:id="1355"/>
      <w:bookmarkEnd w:id="1356"/>
      <w:bookmarkEnd w:id="1357"/>
      <w:bookmarkEnd w:id="1358"/>
      <w:bookmarkEnd w:id="1359"/>
    </w:p>
    <w:p w14:paraId="5A539192" w14:textId="77777777" w:rsidR="00C367E9" w:rsidRPr="0045024E" w:rsidRDefault="00C367E9" w:rsidP="00C367E9">
      <w:bookmarkStart w:id="1360" w:name="5.1.3_XML_Schema"/>
      <w:bookmarkStart w:id="1361" w:name="5.1.4_Default_Namespace"/>
      <w:bookmarkStart w:id="1362" w:name="5.1.5_MIME_Type"/>
      <w:bookmarkStart w:id="1363" w:name="5.1.6_Validation_Constraints"/>
      <w:bookmarkStart w:id="1364" w:name="5.1.7_Data_Semantics"/>
      <w:bookmarkStart w:id="1365" w:name="5.1.8_Naming_Conventions"/>
      <w:bookmarkStart w:id="1366" w:name="5.1.9_Global_Documents"/>
      <w:bookmarkStart w:id="1367" w:name="bookmark5"/>
      <w:bookmarkStart w:id="1368" w:name="bookmark4"/>
      <w:bookmarkStart w:id="1369" w:name="bookmark3"/>
      <w:bookmarkStart w:id="1370" w:name="bookmark2"/>
      <w:bookmarkStart w:id="1371" w:name="5.1.2_Application_Unique_ID"/>
      <w:bookmarkEnd w:id="1360"/>
      <w:bookmarkEnd w:id="1361"/>
      <w:bookmarkEnd w:id="1362"/>
      <w:bookmarkEnd w:id="1363"/>
      <w:bookmarkEnd w:id="1364"/>
      <w:bookmarkEnd w:id="1365"/>
      <w:bookmarkEnd w:id="1366"/>
      <w:bookmarkEnd w:id="1367"/>
      <w:bookmarkEnd w:id="1368"/>
      <w:bookmarkEnd w:id="1369"/>
      <w:bookmarkEnd w:id="1370"/>
      <w:bookmarkEnd w:id="1371"/>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72" w:name="_Toc20212373"/>
      <w:bookmarkStart w:id="1373" w:name="_Toc27731728"/>
      <w:bookmarkStart w:id="1374" w:name="_Toc36127506"/>
      <w:bookmarkStart w:id="1375" w:name="_Toc45214612"/>
      <w:bookmarkStart w:id="1376" w:name="_Toc51937751"/>
      <w:bookmarkStart w:id="1377" w:name="_Toc51938060"/>
      <w:bookmarkStart w:id="1378" w:name="_Toc92291247"/>
      <w:bookmarkStart w:id="1379" w:name="_Toc131284421"/>
      <w:r>
        <w:t>8</w:t>
      </w:r>
      <w:r w:rsidRPr="0045024E">
        <w:t>.</w:t>
      </w:r>
      <w:r>
        <w:t>3</w:t>
      </w:r>
      <w:r w:rsidRPr="0045024E">
        <w:t>.2.3</w:t>
      </w:r>
      <w:r w:rsidRPr="0045024E">
        <w:tab/>
        <w:t>XML Schema</w:t>
      </w:r>
      <w:bookmarkEnd w:id="1372"/>
      <w:bookmarkEnd w:id="1373"/>
      <w:bookmarkEnd w:id="1374"/>
      <w:bookmarkEnd w:id="1375"/>
      <w:bookmarkEnd w:id="1376"/>
      <w:bookmarkEnd w:id="1377"/>
      <w:bookmarkEnd w:id="1378"/>
      <w:bookmarkEnd w:id="1379"/>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0" w:name="_Toc20212374"/>
      <w:bookmarkStart w:id="1381" w:name="_Toc27731729"/>
      <w:bookmarkStart w:id="1382" w:name="_Toc36127507"/>
      <w:bookmarkStart w:id="1383" w:name="_Toc45214613"/>
      <w:bookmarkStart w:id="1384" w:name="_Toc51937752"/>
      <w:bookmarkStart w:id="1385"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3EFD1095" w:rsidR="00C367E9" w:rsidRDefault="00C367E9" w:rsidP="00C367E9">
      <w:pPr>
        <w:pStyle w:val="PL"/>
      </w:pPr>
      <w:r>
        <w:t xml:space="preserve">  xmlns:xs=</w:t>
      </w:r>
      <w:hyperlink r:id="rId16" w:history="1">
        <w:r w:rsidR="00BD5218" w:rsidRPr="001C317E">
          <w:rPr>
            <w:rStyle w:val="Hyperlink"/>
          </w:rPr>
          <w:t>http://www.w3.org/2001/XMLSchema</w:t>
        </w:r>
      </w:hyperlink>
    </w:p>
    <w:p w14:paraId="30850847" w14:textId="27E737B0" w:rsidR="00BD5218" w:rsidRDefault="00BD5218" w:rsidP="00C367E9">
      <w:pPr>
        <w:pStyle w:val="PL"/>
      </w:pPr>
      <w:r>
        <w:t xml:space="preserve">  </w:t>
      </w:r>
      <w:bookmarkStart w:id="1386" w:name="_Hlk128558506"/>
      <w:r>
        <w:t>xmlns:mcpttiup</w:t>
      </w:r>
      <w:r w:rsidRPr="00C13C61">
        <w:t>="urn:3gpp:mcptt:mcpttUEinitConfig:1.0"</w:t>
      </w:r>
      <w:bookmarkEnd w:id="1386"/>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77777777" w:rsidR="00BD5218" w:rsidRPr="00C13C61" w:rsidRDefault="00BD5218" w:rsidP="00BD5218">
      <w:pPr>
        <w:pStyle w:val="PL"/>
      </w:pPr>
      <w:r>
        <w:t xml:space="preserve">  </w:t>
      </w:r>
      <w:bookmarkStart w:id="1387" w:name="_Hlk128562383"/>
      <w:r w:rsidRPr="00C13C61">
        <w:t>&lt;xs:import namespace="</w:t>
      </w:r>
      <w:r w:rsidRPr="000B2651">
        <w:t>urn:3gpp:ns:mcpttUE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387"/>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lastRenderedPageBreak/>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lastRenderedPageBreak/>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lastRenderedPageBreak/>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lastRenderedPageBreak/>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88" w:name="_Hlk97309900"/>
      <w:r>
        <w:rPr>
          <w:rFonts w:eastAsia="Courier New"/>
        </w:rPr>
        <w:t xml:space="preserve">      </w:t>
      </w:r>
      <w:r>
        <w:t>&lt;xs:element name="GroupKMSURI" type="mcpttup:EntryType"/&gt;</w:t>
      </w:r>
    </w:p>
    <w:bookmarkEnd w:id="1388"/>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77777777" w:rsidR="006C1563" w:rsidRDefault="006C1563" w:rsidP="006C1563">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89" w:name="_Toc92291248"/>
      <w:bookmarkStart w:id="1390" w:name="_Toc131284422"/>
      <w:r>
        <w:t>8</w:t>
      </w:r>
      <w:r w:rsidRPr="0045024E">
        <w:t>.</w:t>
      </w:r>
      <w:r>
        <w:t>3</w:t>
      </w:r>
      <w:r w:rsidRPr="0045024E">
        <w:t>.2.4</w:t>
      </w:r>
      <w:r w:rsidRPr="0045024E">
        <w:tab/>
        <w:t xml:space="preserve">Default </w:t>
      </w:r>
      <w:r>
        <w:t xml:space="preserve">Document </w:t>
      </w:r>
      <w:r w:rsidRPr="0045024E">
        <w:t>Namespace</w:t>
      </w:r>
      <w:bookmarkEnd w:id="1380"/>
      <w:bookmarkEnd w:id="1381"/>
      <w:bookmarkEnd w:id="1382"/>
      <w:bookmarkEnd w:id="1383"/>
      <w:bookmarkEnd w:id="1384"/>
      <w:bookmarkEnd w:id="1385"/>
      <w:bookmarkEnd w:id="1389"/>
      <w:bookmarkEnd w:id="1390"/>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91" w:name="_Toc20212375"/>
      <w:bookmarkStart w:id="1392" w:name="_Toc27731730"/>
      <w:bookmarkStart w:id="1393" w:name="_Toc36127508"/>
      <w:bookmarkStart w:id="1394" w:name="_Toc45214614"/>
      <w:bookmarkStart w:id="1395" w:name="_Toc51937753"/>
      <w:bookmarkStart w:id="1396" w:name="_Toc51938062"/>
      <w:bookmarkStart w:id="1397" w:name="_Toc92291249"/>
      <w:bookmarkStart w:id="1398" w:name="_Toc131284423"/>
      <w:r>
        <w:lastRenderedPageBreak/>
        <w:t>8</w:t>
      </w:r>
      <w:r w:rsidRPr="0045024E">
        <w:t>.</w:t>
      </w:r>
      <w:r>
        <w:t>3</w:t>
      </w:r>
      <w:r w:rsidRPr="0045024E">
        <w:t>.2.5</w:t>
      </w:r>
      <w:r w:rsidRPr="0045024E">
        <w:tab/>
        <w:t>MIME type</w:t>
      </w:r>
      <w:bookmarkEnd w:id="1391"/>
      <w:bookmarkEnd w:id="1392"/>
      <w:bookmarkEnd w:id="1393"/>
      <w:bookmarkEnd w:id="1394"/>
      <w:bookmarkEnd w:id="1395"/>
      <w:bookmarkEnd w:id="1396"/>
      <w:bookmarkEnd w:id="1397"/>
      <w:bookmarkEnd w:id="1398"/>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99" w:name="_Toc20212376"/>
      <w:bookmarkStart w:id="1400" w:name="_Toc27731731"/>
      <w:bookmarkStart w:id="1401" w:name="_Toc36127509"/>
      <w:bookmarkStart w:id="1402" w:name="_Toc45214615"/>
      <w:bookmarkStart w:id="1403" w:name="_Toc51937754"/>
      <w:bookmarkStart w:id="1404" w:name="_Toc51938063"/>
      <w:bookmarkStart w:id="1405" w:name="_Toc92291250"/>
      <w:bookmarkStart w:id="1406" w:name="_Toc131284424"/>
      <w:r>
        <w:t>8</w:t>
      </w:r>
      <w:r w:rsidRPr="0045024E">
        <w:t>.</w:t>
      </w:r>
      <w:r>
        <w:t>3</w:t>
      </w:r>
      <w:r w:rsidRPr="0045024E">
        <w:t>.2.6</w:t>
      </w:r>
      <w:r w:rsidRPr="0045024E">
        <w:tab/>
        <w:t>Validation Constraints</w:t>
      </w:r>
      <w:bookmarkEnd w:id="1399"/>
      <w:bookmarkEnd w:id="1400"/>
      <w:bookmarkEnd w:id="1401"/>
      <w:bookmarkEnd w:id="1402"/>
      <w:bookmarkEnd w:id="1403"/>
      <w:bookmarkEnd w:id="1404"/>
      <w:bookmarkEnd w:id="1405"/>
      <w:bookmarkEnd w:id="1406"/>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407" w:name="_Hlk96515437"/>
      <w:r>
        <w:t xml:space="preserve">of the &lt;MCPTTGroupInfo&gt; element </w:t>
      </w:r>
      <w:bookmarkEnd w:id="1407"/>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408" w:name="_Toc20212377"/>
      <w:bookmarkStart w:id="1409" w:name="_Toc27731732"/>
      <w:bookmarkStart w:id="1410" w:name="_Toc36127510"/>
      <w:bookmarkStart w:id="1411" w:name="_Toc45214616"/>
      <w:bookmarkStart w:id="1412" w:name="_Toc51937755"/>
      <w:bookmarkStart w:id="1413" w:name="_Toc51938064"/>
      <w:bookmarkStart w:id="1414" w:name="_Toc92291251"/>
      <w:bookmarkStart w:id="1415" w:name="_Toc131284425"/>
      <w:r>
        <w:t>8</w:t>
      </w:r>
      <w:r w:rsidRPr="0045024E">
        <w:t>.</w:t>
      </w:r>
      <w:r>
        <w:t>3</w:t>
      </w:r>
      <w:r w:rsidRPr="0045024E">
        <w:t>.2.7</w:t>
      </w:r>
      <w:r w:rsidRPr="0045024E">
        <w:tab/>
        <w:t>Data Semantics</w:t>
      </w:r>
      <w:bookmarkEnd w:id="1408"/>
      <w:bookmarkEnd w:id="1409"/>
      <w:bookmarkEnd w:id="1410"/>
      <w:bookmarkEnd w:id="1411"/>
      <w:bookmarkEnd w:id="1412"/>
      <w:bookmarkEnd w:id="1413"/>
      <w:bookmarkEnd w:id="1414"/>
      <w:bookmarkEnd w:id="141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lastRenderedPageBreak/>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16" w:name="_Hlk97309965"/>
      <w:r>
        <w:t>-</w:t>
      </w:r>
      <w:r>
        <w:tab/>
        <w:t xml:space="preserve">the &lt;GMS-Serv-Id&gt; element of the &lt;GroupServerInfo&gt; element of the &lt;anyExt&gt; element of the &lt;entry&gt; element of the &lt;MCPTTGroupInfo&gt; </w:t>
      </w:r>
      <w:bookmarkStart w:id="1417" w:name="_Hlk96585869"/>
      <w:r>
        <w:t xml:space="preserve">element </w:t>
      </w:r>
      <w:bookmarkStart w:id="1418" w:name="_Hlk97210410"/>
      <w:bookmarkEnd w:id="1417"/>
      <w:r>
        <w:t xml:space="preserve">of the &lt;OnNetwork&gt; element </w:t>
      </w:r>
      <w:bookmarkEnd w:id="1418"/>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19" w:name="_Hlk103861352"/>
      <w:r w:rsidR="0029761B">
        <w:t>8</w:t>
      </w:r>
      <w:bookmarkEnd w:id="1419"/>
      <w:r w:rsidR="0029761B">
        <w:t xml:space="preserve"> </w:t>
      </w:r>
      <w:r>
        <w:t xml:space="preserve">in 3GPP TS 24.483 [4]; </w:t>
      </w:r>
    </w:p>
    <w:p w14:paraId="54E9D0C9" w14:textId="1345A871" w:rsidR="00C806D7" w:rsidRDefault="00C806D7" w:rsidP="00C806D7">
      <w:pPr>
        <w:pStyle w:val="B1"/>
      </w:pPr>
      <w:bookmarkStart w:id="1420" w:name="_Hlk97310008"/>
      <w:bookmarkEnd w:id="1416"/>
      <w:r>
        <w:t>-</w:t>
      </w:r>
      <w:r>
        <w:tab/>
        <w:t xml:space="preserve">the &lt;IDMS-token-endpoint&gt; element of the &lt;GroupServerInfo&gt; element of the &lt;anyExt&gt; element of the &lt;entry&gt; element of the &lt;MCPTTGroupInfo&gt; element </w:t>
      </w:r>
      <w:bookmarkStart w:id="1421" w:name="_Hlk97281034"/>
      <w:r>
        <w:t xml:space="preserve">of the &lt;OnNetwork&gt; element </w:t>
      </w:r>
      <w:bookmarkEnd w:id="1421"/>
      <w:r>
        <w:t>contains the URI used to contact the identity management server token endpoint for the MCPTT group ID in the &lt;uri-entry&gt; element of the &lt;entry&gt; element of the &lt;MCPTTGroupInfo&gt; element and corresponds to the "IDMSToken</w:t>
      </w:r>
      <w:bookmarkStart w:id="1422" w:name="_Hlk103860690"/>
      <w:r w:rsidR="0029761B">
        <w:t>EndPoint</w:t>
      </w:r>
      <w:bookmarkEnd w:id="1422"/>
      <w:r>
        <w:t xml:space="preserve">" element of </w:t>
      </w:r>
      <w:r w:rsidR="00056BBA">
        <w:t>clause</w:t>
      </w:r>
      <w:r>
        <w:t> 5.2.</w:t>
      </w:r>
      <w:r w:rsidR="0029761B">
        <w:t>48B</w:t>
      </w:r>
      <w:bookmarkStart w:id="1423" w:name="_Hlk103861412"/>
      <w:r w:rsidR="0029761B">
        <w:t>9</w:t>
      </w:r>
      <w:bookmarkEnd w:id="1423"/>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lastRenderedPageBreak/>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24" w:name="_Hlk102651771"/>
      <w:r w:rsidR="0029761B">
        <w:t>Group</w:t>
      </w:r>
      <w:bookmarkEnd w:id="1424"/>
      <w:r>
        <w:t xml:space="preserve">KMSURI" element of </w:t>
      </w:r>
      <w:r w:rsidR="00056BBA">
        <w:t>clause</w:t>
      </w:r>
      <w:r>
        <w:t> 5.2.</w:t>
      </w:r>
      <w:r w:rsidR="0029761B">
        <w:t>48B1</w:t>
      </w:r>
      <w:bookmarkStart w:id="1425" w:name="_Hlk103861436"/>
      <w:r w:rsidR="0029761B">
        <w:t>0</w:t>
      </w:r>
      <w:bookmarkEnd w:id="1425"/>
      <w:r>
        <w:t xml:space="preserve"> in 3GPP TS 24.483 [4]. If the entry element is empty, the kms present in the MCS initial configuration document is used;</w:t>
      </w:r>
    </w:p>
    <w:bookmarkEnd w:id="1420"/>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26" w:name="_Hlk97310039"/>
      <w:r>
        <w:t>-</w:t>
      </w:r>
      <w:r>
        <w:tab/>
        <w:t xml:space="preserve">the &lt;GMS-Serv-Id&gt; element of the &lt;GroupServerInfo&gt; element of the &lt;anyExt&gt; element of the &lt;entry&gt; element of the &lt;MCPTTGroupInfo&gt; element </w:t>
      </w:r>
      <w:bookmarkStart w:id="1427" w:name="_Hlk97210558"/>
      <w:r>
        <w:t xml:space="preserve">of the &lt;OffNetwork&gt; element </w:t>
      </w:r>
      <w:bookmarkEnd w:id="1427"/>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28" w:name="_Hlk103861485"/>
      <w:r w:rsidR="00B6152C">
        <w:t>C</w:t>
      </w:r>
      <w:bookmarkEnd w:id="1428"/>
      <w:r w:rsidR="00B6152C">
        <w:t xml:space="preserve"> </w:t>
      </w:r>
      <w:r>
        <w:t xml:space="preserve">in 3GPP TS 24.483 [4]; </w:t>
      </w:r>
    </w:p>
    <w:p w14:paraId="61E4E399" w14:textId="26A809B0" w:rsidR="00C806D7" w:rsidRDefault="00C806D7" w:rsidP="00C806D7">
      <w:pPr>
        <w:pStyle w:val="B1"/>
      </w:pPr>
      <w:bookmarkStart w:id="1429" w:name="_Hlk97310167"/>
      <w:bookmarkEnd w:id="142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30" w:name="_Hlk103861531"/>
      <w:r w:rsidR="00B6152C">
        <w:t>D</w:t>
      </w:r>
      <w:bookmarkEnd w:id="1430"/>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31" w:name="_Hlk97310189"/>
      <w:bookmarkEnd w:id="1429"/>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32" w:name="_Hlk102651847"/>
      <w:r w:rsidR="00F8418C">
        <w:t>Group</w:t>
      </w:r>
      <w:bookmarkEnd w:id="1432"/>
      <w:r>
        <w:t>KMSURI" element of clause 5.2.</w:t>
      </w:r>
      <w:r w:rsidR="00F8418C">
        <w:t>53</w:t>
      </w:r>
      <w:bookmarkStart w:id="1433" w:name="_Hlk103861552"/>
      <w:r w:rsidR="00F8418C">
        <w:t>E</w:t>
      </w:r>
      <w:bookmarkEnd w:id="1433"/>
      <w:r>
        <w:t xml:space="preserve"> in 3GPP TS 24.483 [4]. If the entry element is empty, the kms present in the MCS initial configuration document is used;</w:t>
      </w:r>
      <w:bookmarkEnd w:id="1431"/>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lastRenderedPageBreak/>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34" w:name="_Hlk71122444"/>
      <w:r>
        <w:t>call-forwarding-target</w:t>
      </w:r>
      <w:bookmarkEnd w:id="143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35" w:name="_Hlk97210665"/>
      <w:r>
        <w:t xml:space="preserve">the &lt;entry&gt; element of </w:t>
      </w:r>
      <w:bookmarkEnd w:id="143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36" w:name="_Hlk507537788"/>
    </w:p>
    <w:bookmarkEnd w:id="143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37" w:name="_Hlk102652578"/>
      <w:r w:rsidR="00F8418C">
        <w:t>Relative</w:t>
      </w:r>
      <w:bookmarkEnd w:id="1437"/>
      <w:r>
        <w:t>PresentationPriority" element of clause 5.2.</w:t>
      </w:r>
      <w:bookmarkStart w:id="1438" w:name="_Hlk102651925"/>
      <w:r w:rsidR="00F8418C">
        <w:t>53B</w:t>
      </w:r>
      <w:bookmarkEnd w:id="143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lastRenderedPageBreak/>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lastRenderedPageBreak/>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lastRenderedPageBreak/>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lastRenderedPageBreak/>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439" w:name="_Hlk90731671"/>
      <w:r>
        <w:t>T</w:t>
      </w:r>
      <w:r w:rsidRPr="000F24E8">
        <w:t>he &lt;</w:t>
      </w:r>
      <w:r>
        <w:t>user-</w:t>
      </w:r>
      <w:r w:rsidRPr="000F24E8">
        <w:t xml:space="preserve">max-simultaneous-authorizations&gt; element of the &lt;anyExt&gt; element </w:t>
      </w:r>
      <w:bookmarkEnd w:id="143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6B705DF6" w14:textId="77777777" w:rsidR="00B662D4" w:rsidRDefault="00B662D4" w:rsidP="00B662D4">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lastRenderedPageBreak/>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4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40"/>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41" w:name="_Toc20212378"/>
      <w:bookmarkStart w:id="1442" w:name="_Toc27731733"/>
      <w:bookmarkStart w:id="1443" w:name="_Toc36127511"/>
      <w:bookmarkStart w:id="1444" w:name="_Toc45214617"/>
      <w:bookmarkStart w:id="1445" w:name="_Toc51937756"/>
      <w:bookmarkStart w:id="1446" w:name="_Toc51938065"/>
      <w:r w:rsidRPr="0045024E">
        <w:t>The &lt;</w:t>
      </w:r>
      <w:bookmarkStart w:id="1447" w:name="_Hlk57708855"/>
      <w:r w:rsidRPr="0045024E">
        <w:t>allow-</w:t>
      </w:r>
      <w:r>
        <w:t>call-transfer</w:t>
      </w:r>
      <w:bookmarkEnd w:id="144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bookmarkStart w:id="1448" w:name="_Hlk57708871"/>
      <w:r>
        <w:rPr>
          <w:lang w:eastAsia="ko-KR"/>
        </w:rPr>
        <w:t>allow-call-transfer-to-any</w:t>
      </w:r>
      <w:bookmarkEnd w:id="144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4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49"/>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50" w:name="_Hlk68681582"/>
      <w:r>
        <w:t>call-forwarding-on</w:t>
      </w:r>
      <w:bookmarkEnd w:id="1450"/>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51" w:name="_Hlk72756955"/>
      <w:r>
        <w:rPr>
          <w:lang w:eastAsia="ko-KR"/>
        </w:rPr>
        <w:t>to-functional-alias</w:t>
      </w:r>
      <w:bookmarkEnd w:id="145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lastRenderedPageBreak/>
        <w:t>Table </w:t>
      </w:r>
      <w:r>
        <w:rPr>
          <w:lang w:eastAsia="ko-KR"/>
        </w:rPr>
        <w:t>8.3.2.7-55</w:t>
      </w:r>
      <w:r>
        <w:t xml:space="preserve">: </w:t>
      </w:r>
      <w:r>
        <w:rPr>
          <w:lang w:eastAsia="ko-KR"/>
        </w:rPr>
        <w:t>Values of &lt;allow-call-</w:t>
      </w:r>
      <w:bookmarkStart w:id="1452" w:name="_Hlk72757041"/>
      <w:r>
        <w:rPr>
          <w:lang w:eastAsia="ko-KR"/>
        </w:rPr>
        <w:t>forward-manual-input</w:t>
      </w:r>
      <w:bookmarkEnd w:id="145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51277E3E" w14:textId="77777777" w:rsidR="00C367E9" w:rsidRPr="0045024E" w:rsidRDefault="00C367E9" w:rsidP="00C367E9">
      <w:pPr>
        <w:pStyle w:val="Heading4"/>
      </w:pPr>
      <w:bookmarkStart w:id="1453" w:name="_Toc92291252"/>
      <w:bookmarkStart w:id="1454" w:name="_Toc131284426"/>
      <w:r>
        <w:t>8</w:t>
      </w:r>
      <w:r w:rsidRPr="0045024E">
        <w:t>.</w:t>
      </w:r>
      <w:r>
        <w:t>3</w:t>
      </w:r>
      <w:r w:rsidRPr="0045024E">
        <w:t>.2.8</w:t>
      </w:r>
      <w:r w:rsidRPr="0045024E">
        <w:tab/>
        <w:t>Naming Conventions</w:t>
      </w:r>
      <w:bookmarkEnd w:id="1441"/>
      <w:bookmarkEnd w:id="1442"/>
      <w:bookmarkEnd w:id="1443"/>
      <w:bookmarkEnd w:id="1444"/>
      <w:bookmarkEnd w:id="1445"/>
      <w:bookmarkEnd w:id="1446"/>
      <w:bookmarkEnd w:id="1453"/>
      <w:bookmarkEnd w:id="1454"/>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55" w:name="_Toc20212379"/>
      <w:bookmarkStart w:id="1456" w:name="_Toc27731734"/>
      <w:bookmarkStart w:id="1457" w:name="_Toc36127512"/>
      <w:bookmarkStart w:id="1458" w:name="_Toc45214618"/>
      <w:bookmarkStart w:id="1459" w:name="_Toc51937757"/>
      <w:bookmarkStart w:id="1460" w:name="_Toc51938066"/>
      <w:bookmarkStart w:id="1461" w:name="_Toc92291253"/>
      <w:bookmarkStart w:id="1462" w:name="_Toc131284427"/>
      <w:r>
        <w:t>8</w:t>
      </w:r>
      <w:r w:rsidRPr="0045024E">
        <w:t>.</w:t>
      </w:r>
      <w:r>
        <w:t>3</w:t>
      </w:r>
      <w:r w:rsidRPr="0045024E">
        <w:t>.2.9</w:t>
      </w:r>
      <w:r w:rsidRPr="0045024E">
        <w:tab/>
        <w:t>Global documents</w:t>
      </w:r>
      <w:bookmarkEnd w:id="1455"/>
      <w:bookmarkEnd w:id="1456"/>
      <w:bookmarkEnd w:id="1457"/>
      <w:bookmarkEnd w:id="1458"/>
      <w:bookmarkEnd w:id="1459"/>
      <w:bookmarkEnd w:id="1460"/>
      <w:bookmarkEnd w:id="1461"/>
      <w:bookmarkEnd w:id="1462"/>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63" w:name="_Toc20212380"/>
      <w:bookmarkStart w:id="1464" w:name="_Toc27731735"/>
      <w:bookmarkStart w:id="1465" w:name="_Toc36127513"/>
      <w:bookmarkStart w:id="1466" w:name="_Toc45214619"/>
      <w:bookmarkStart w:id="1467" w:name="_Toc51937758"/>
      <w:bookmarkStart w:id="1468" w:name="_Toc51938067"/>
      <w:bookmarkStart w:id="1469" w:name="_Toc92291254"/>
      <w:bookmarkStart w:id="1470" w:name="_Toc131284428"/>
      <w:r>
        <w:t>8</w:t>
      </w:r>
      <w:r w:rsidRPr="0045024E">
        <w:t>.</w:t>
      </w:r>
      <w:r>
        <w:t>3</w:t>
      </w:r>
      <w:r w:rsidRPr="0045024E">
        <w:t>.2.10</w:t>
      </w:r>
      <w:r w:rsidRPr="0045024E">
        <w:tab/>
        <w:t>Resource interdependencies</w:t>
      </w:r>
      <w:bookmarkEnd w:id="1463"/>
      <w:bookmarkEnd w:id="1464"/>
      <w:bookmarkEnd w:id="1465"/>
      <w:bookmarkEnd w:id="1466"/>
      <w:bookmarkEnd w:id="1467"/>
      <w:bookmarkEnd w:id="1468"/>
      <w:bookmarkEnd w:id="1469"/>
      <w:bookmarkEnd w:id="1470"/>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71" w:name="_Toc20212381"/>
      <w:bookmarkStart w:id="1472" w:name="_Toc27731736"/>
      <w:bookmarkStart w:id="1473" w:name="_Toc36127514"/>
      <w:bookmarkStart w:id="1474" w:name="_Toc45214620"/>
      <w:bookmarkStart w:id="1475" w:name="_Toc51937759"/>
      <w:bookmarkStart w:id="1476" w:name="_Toc51938068"/>
      <w:bookmarkStart w:id="1477" w:name="_Toc92291255"/>
      <w:bookmarkStart w:id="1478" w:name="_Toc131284429"/>
      <w:r>
        <w:t>8</w:t>
      </w:r>
      <w:r w:rsidRPr="0045024E">
        <w:t>.</w:t>
      </w:r>
      <w:r>
        <w:t>3</w:t>
      </w:r>
      <w:r w:rsidRPr="0045024E">
        <w:t>.2.11</w:t>
      </w:r>
      <w:r w:rsidRPr="0045024E">
        <w:tab/>
      </w:r>
      <w:r>
        <w:t>Access Permissions</w:t>
      </w:r>
      <w:r w:rsidRPr="0045024E">
        <w:t xml:space="preserve"> Policies</w:t>
      </w:r>
      <w:bookmarkEnd w:id="1471"/>
      <w:bookmarkEnd w:id="1472"/>
      <w:bookmarkEnd w:id="1473"/>
      <w:bookmarkEnd w:id="1474"/>
      <w:bookmarkEnd w:id="1475"/>
      <w:bookmarkEnd w:id="1476"/>
      <w:bookmarkEnd w:id="1477"/>
      <w:bookmarkEnd w:id="1478"/>
    </w:p>
    <w:p w14:paraId="3232067F" w14:textId="77777777" w:rsidR="00C367E9" w:rsidRPr="0045024E" w:rsidRDefault="00C367E9" w:rsidP="00C367E9">
      <w:bookmarkStart w:id="1479" w:name="5.1.12_Subscription_to_Changes"/>
      <w:bookmarkStart w:id="1480" w:name="5.1.13_Search_Capabilities"/>
      <w:bookmarkStart w:id="1481" w:name="5.1.10_Resource_Interdependencies"/>
      <w:bookmarkStart w:id="1482" w:name="5.1.11_Authorization_Policies"/>
      <w:bookmarkEnd w:id="1479"/>
      <w:bookmarkEnd w:id="1480"/>
      <w:bookmarkEnd w:id="1481"/>
      <w:bookmarkEnd w:id="1482"/>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83" w:name="_Toc20212382"/>
      <w:bookmarkStart w:id="1484" w:name="_Toc27731737"/>
      <w:bookmarkStart w:id="1485" w:name="_Toc36127515"/>
      <w:bookmarkStart w:id="1486" w:name="_Toc45214621"/>
      <w:bookmarkStart w:id="1487" w:name="_Toc51937760"/>
      <w:bookmarkStart w:id="1488" w:name="_Toc51938069"/>
      <w:bookmarkStart w:id="1489" w:name="_Toc92291256"/>
      <w:bookmarkStart w:id="1490" w:name="_Toc131284430"/>
      <w:r>
        <w:t>8</w:t>
      </w:r>
      <w:r w:rsidRPr="0045024E">
        <w:t>.</w:t>
      </w:r>
      <w:r>
        <w:t>3</w:t>
      </w:r>
      <w:r w:rsidRPr="0045024E">
        <w:t>.2.12</w:t>
      </w:r>
      <w:r w:rsidRPr="0045024E">
        <w:tab/>
        <w:t>Subscription to Changes</w:t>
      </w:r>
      <w:bookmarkEnd w:id="1483"/>
      <w:bookmarkEnd w:id="1484"/>
      <w:bookmarkEnd w:id="1485"/>
      <w:bookmarkEnd w:id="1486"/>
      <w:bookmarkEnd w:id="1487"/>
      <w:bookmarkEnd w:id="1488"/>
      <w:bookmarkEnd w:id="1489"/>
      <w:bookmarkEnd w:id="149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91" w:name="_Toc20212383"/>
      <w:bookmarkStart w:id="1492" w:name="_Toc27731738"/>
      <w:bookmarkStart w:id="1493" w:name="_Toc36127516"/>
      <w:bookmarkStart w:id="1494" w:name="_Toc45214622"/>
      <w:bookmarkStart w:id="1495" w:name="_Toc51937761"/>
      <w:bookmarkStart w:id="1496" w:name="_Toc51938070"/>
      <w:bookmarkStart w:id="1497" w:name="_Toc92291257"/>
      <w:bookmarkStart w:id="1498" w:name="_Toc131284431"/>
      <w:r>
        <w:rPr>
          <w:lang w:val="en-US"/>
        </w:rPr>
        <w:lastRenderedPageBreak/>
        <w:t>8</w:t>
      </w:r>
      <w:r w:rsidRPr="00A65589">
        <w:rPr>
          <w:lang w:val="en-US"/>
        </w:rPr>
        <w:t>.</w:t>
      </w:r>
      <w:r>
        <w:rPr>
          <w:lang w:val="en-US"/>
        </w:rPr>
        <w:t>4</w:t>
      </w:r>
      <w:r w:rsidRPr="00A65589">
        <w:rPr>
          <w:lang w:val="en-US"/>
        </w:rPr>
        <w:tab/>
        <w:t>MCPTT service configuration document</w:t>
      </w:r>
      <w:bookmarkEnd w:id="1491"/>
      <w:bookmarkEnd w:id="1492"/>
      <w:bookmarkEnd w:id="1493"/>
      <w:bookmarkEnd w:id="1494"/>
      <w:bookmarkEnd w:id="1495"/>
      <w:bookmarkEnd w:id="1496"/>
      <w:bookmarkEnd w:id="1497"/>
      <w:bookmarkEnd w:id="1498"/>
    </w:p>
    <w:p w14:paraId="64247897" w14:textId="77777777" w:rsidR="00C367E9" w:rsidRPr="00986001" w:rsidRDefault="00C367E9" w:rsidP="00C367E9">
      <w:pPr>
        <w:pStyle w:val="Heading3"/>
      </w:pPr>
      <w:bookmarkStart w:id="1499" w:name="_Toc20212384"/>
      <w:bookmarkStart w:id="1500" w:name="_Toc27731739"/>
      <w:bookmarkStart w:id="1501" w:name="_Toc36127517"/>
      <w:bookmarkStart w:id="1502" w:name="_Toc45214623"/>
      <w:bookmarkStart w:id="1503" w:name="_Toc51937762"/>
      <w:bookmarkStart w:id="1504" w:name="_Toc51938071"/>
      <w:bookmarkStart w:id="1505" w:name="_Toc92291258"/>
      <w:bookmarkStart w:id="1506" w:name="_Toc131284432"/>
      <w:r>
        <w:t>8.4.1</w:t>
      </w:r>
      <w:r>
        <w:tab/>
        <w:t>General</w:t>
      </w:r>
      <w:bookmarkEnd w:id="1499"/>
      <w:bookmarkEnd w:id="1500"/>
      <w:bookmarkEnd w:id="1501"/>
      <w:bookmarkEnd w:id="1502"/>
      <w:bookmarkEnd w:id="1503"/>
      <w:bookmarkEnd w:id="1504"/>
      <w:bookmarkEnd w:id="1505"/>
      <w:bookmarkEnd w:id="1506"/>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507" w:name="_Toc20212385"/>
      <w:bookmarkStart w:id="1508" w:name="_Toc27731740"/>
      <w:bookmarkStart w:id="1509" w:name="_Toc36127518"/>
      <w:bookmarkStart w:id="1510" w:name="_Toc45214624"/>
      <w:bookmarkStart w:id="1511" w:name="_Toc51937763"/>
      <w:bookmarkStart w:id="1512" w:name="_Toc51938072"/>
      <w:bookmarkStart w:id="1513" w:name="_Toc92291259"/>
      <w:bookmarkStart w:id="1514" w:name="_Toc131284433"/>
      <w:r>
        <w:t>8.4.2</w:t>
      </w:r>
      <w:r>
        <w:tab/>
        <w:t>C</w:t>
      </w:r>
      <w:r w:rsidRPr="00986001">
        <w:t>oding</w:t>
      </w:r>
      <w:bookmarkEnd w:id="1507"/>
      <w:bookmarkEnd w:id="1508"/>
      <w:bookmarkEnd w:id="1509"/>
      <w:bookmarkEnd w:id="1510"/>
      <w:bookmarkEnd w:id="1511"/>
      <w:bookmarkEnd w:id="1512"/>
      <w:bookmarkEnd w:id="1513"/>
      <w:bookmarkEnd w:id="1514"/>
    </w:p>
    <w:p w14:paraId="627F452B" w14:textId="77777777" w:rsidR="00C367E9" w:rsidRPr="0019247C" w:rsidRDefault="00C367E9" w:rsidP="00C367E9">
      <w:pPr>
        <w:pStyle w:val="Heading4"/>
      </w:pPr>
      <w:bookmarkStart w:id="1515" w:name="_Toc20212386"/>
      <w:bookmarkStart w:id="1516" w:name="_Toc27731741"/>
      <w:bookmarkStart w:id="1517" w:name="_Toc36127519"/>
      <w:bookmarkStart w:id="1518" w:name="_Toc45214625"/>
      <w:bookmarkStart w:id="1519" w:name="_Toc51937764"/>
      <w:bookmarkStart w:id="1520" w:name="_Toc51938073"/>
      <w:bookmarkStart w:id="1521" w:name="_Toc92291260"/>
      <w:bookmarkStart w:id="1522" w:name="_Toc131284434"/>
      <w:r>
        <w:t>8.4.2.1</w:t>
      </w:r>
      <w:r>
        <w:tab/>
        <w:t>Structure</w:t>
      </w:r>
      <w:bookmarkEnd w:id="1515"/>
      <w:bookmarkEnd w:id="1516"/>
      <w:bookmarkEnd w:id="1517"/>
      <w:bookmarkEnd w:id="1518"/>
      <w:bookmarkEnd w:id="1519"/>
      <w:bookmarkEnd w:id="1520"/>
      <w:bookmarkEnd w:id="1521"/>
      <w:bookmarkEnd w:id="1522"/>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lastRenderedPageBreak/>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23" w:name="_Hlk71104914"/>
      <w:r>
        <w:rPr>
          <w:lang w:val="en-US"/>
        </w:rPr>
        <w:t>max-simultaneous-authorizations</w:t>
      </w:r>
      <w:bookmarkEnd w:id="1523"/>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24" w:name="_Toc20212387"/>
      <w:bookmarkStart w:id="1525" w:name="_Toc27731742"/>
      <w:bookmarkStart w:id="1526" w:name="_Toc36127520"/>
      <w:bookmarkStart w:id="1527" w:name="_Toc45214626"/>
      <w:bookmarkStart w:id="1528" w:name="_Toc51937765"/>
      <w:bookmarkStart w:id="1529" w:name="_Toc51938074"/>
      <w:bookmarkStart w:id="1530" w:name="_Toc92291261"/>
      <w:bookmarkStart w:id="1531" w:name="_Toc131284435"/>
      <w:r>
        <w:t>8.4.2.2</w:t>
      </w:r>
      <w:r w:rsidRPr="00016A64">
        <w:tab/>
      </w:r>
      <w:r>
        <w:t>Application Unique ID</w:t>
      </w:r>
      <w:bookmarkEnd w:id="1524"/>
      <w:bookmarkEnd w:id="1525"/>
      <w:bookmarkEnd w:id="1526"/>
      <w:bookmarkEnd w:id="1527"/>
      <w:bookmarkEnd w:id="1528"/>
      <w:bookmarkEnd w:id="1529"/>
      <w:bookmarkEnd w:id="1530"/>
      <w:bookmarkEnd w:id="1531"/>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32" w:name="_Toc20212388"/>
      <w:bookmarkStart w:id="1533" w:name="_Toc27731743"/>
      <w:bookmarkStart w:id="1534" w:name="_Toc36127521"/>
      <w:bookmarkStart w:id="1535" w:name="_Toc45214627"/>
      <w:bookmarkStart w:id="1536" w:name="_Toc51937766"/>
      <w:bookmarkStart w:id="1537" w:name="_Toc51938075"/>
      <w:bookmarkStart w:id="1538" w:name="_Toc92291262"/>
      <w:bookmarkStart w:id="1539" w:name="_Toc131284436"/>
      <w:r>
        <w:t>8.4</w:t>
      </w:r>
      <w:r w:rsidRPr="00345011">
        <w:t>.2.</w:t>
      </w:r>
      <w:r>
        <w:t>3</w:t>
      </w:r>
      <w:r w:rsidRPr="00345011">
        <w:tab/>
      </w:r>
      <w:r>
        <w:t>XML Schema</w:t>
      </w:r>
      <w:bookmarkEnd w:id="1532"/>
      <w:bookmarkEnd w:id="1533"/>
      <w:bookmarkEnd w:id="1534"/>
      <w:bookmarkEnd w:id="1535"/>
      <w:bookmarkEnd w:id="1536"/>
      <w:bookmarkEnd w:id="1537"/>
      <w:bookmarkEnd w:id="1538"/>
      <w:bookmarkEnd w:id="1539"/>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lastRenderedPageBreak/>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lastRenderedPageBreak/>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lastRenderedPageBreak/>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lastRenderedPageBreak/>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40" w:name="_Toc20212389"/>
      <w:bookmarkStart w:id="1541" w:name="_Toc27731744"/>
      <w:bookmarkStart w:id="1542" w:name="_Toc36127522"/>
      <w:bookmarkStart w:id="1543" w:name="_Toc45214628"/>
      <w:bookmarkStart w:id="1544" w:name="_Toc51937767"/>
      <w:bookmarkStart w:id="1545" w:name="_Toc51938076"/>
      <w:bookmarkStart w:id="1546" w:name="_Toc92291263"/>
      <w:bookmarkStart w:id="1547" w:name="_Toc131284437"/>
      <w:r>
        <w:t>8.4.2.4</w:t>
      </w:r>
      <w:r>
        <w:tab/>
        <w:t>Default Document Namespace</w:t>
      </w:r>
      <w:bookmarkEnd w:id="1540"/>
      <w:bookmarkEnd w:id="1541"/>
      <w:bookmarkEnd w:id="1542"/>
      <w:bookmarkEnd w:id="1543"/>
      <w:bookmarkEnd w:id="1544"/>
      <w:bookmarkEnd w:id="1545"/>
      <w:bookmarkEnd w:id="1546"/>
      <w:bookmarkEnd w:id="1547"/>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48" w:name="_Toc20212390"/>
      <w:bookmarkStart w:id="1549" w:name="_Toc27731745"/>
      <w:bookmarkStart w:id="1550" w:name="_Toc36127523"/>
      <w:bookmarkStart w:id="1551" w:name="_Toc45214629"/>
      <w:bookmarkStart w:id="1552" w:name="_Toc51937768"/>
      <w:bookmarkStart w:id="1553" w:name="_Toc51938077"/>
      <w:bookmarkStart w:id="1554" w:name="_Toc92291264"/>
      <w:bookmarkStart w:id="1555" w:name="_Toc131284438"/>
      <w:r>
        <w:t>8.4.2.5</w:t>
      </w:r>
      <w:r>
        <w:tab/>
        <w:t>MIME type</w:t>
      </w:r>
      <w:bookmarkEnd w:id="1548"/>
      <w:bookmarkEnd w:id="1549"/>
      <w:bookmarkEnd w:id="1550"/>
      <w:bookmarkEnd w:id="1551"/>
      <w:bookmarkEnd w:id="1552"/>
      <w:bookmarkEnd w:id="1553"/>
      <w:bookmarkEnd w:id="1554"/>
      <w:bookmarkEnd w:id="1555"/>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56" w:name="_Toc20212391"/>
      <w:bookmarkStart w:id="1557" w:name="_Toc27731746"/>
      <w:bookmarkStart w:id="1558" w:name="_Toc36127524"/>
      <w:bookmarkStart w:id="1559" w:name="_Toc45214630"/>
      <w:bookmarkStart w:id="1560" w:name="_Toc51937769"/>
      <w:bookmarkStart w:id="1561" w:name="_Toc51938078"/>
      <w:bookmarkStart w:id="1562" w:name="_Toc92291265"/>
      <w:bookmarkStart w:id="1563" w:name="_Toc131284439"/>
      <w:r>
        <w:t>8.4.2.6</w:t>
      </w:r>
      <w:r>
        <w:tab/>
        <w:t>Validation Constraints</w:t>
      </w:r>
      <w:bookmarkEnd w:id="1556"/>
      <w:bookmarkEnd w:id="1557"/>
      <w:bookmarkEnd w:id="1558"/>
      <w:bookmarkEnd w:id="1559"/>
      <w:bookmarkEnd w:id="1560"/>
      <w:bookmarkEnd w:id="1561"/>
      <w:bookmarkEnd w:id="1562"/>
      <w:bookmarkEnd w:id="1563"/>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64" w:name="_Toc20212392"/>
      <w:bookmarkStart w:id="1565" w:name="_Toc27731747"/>
      <w:bookmarkStart w:id="1566" w:name="_Toc36127525"/>
      <w:bookmarkStart w:id="1567" w:name="_Toc45214631"/>
      <w:bookmarkStart w:id="1568" w:name="_Toc51937770"/>
      <w:bookmarkStart w:id="1569" w:name="_Toc51938079"/>
      <w:bookmarkStart w:id="1570" w:name="_Toc92291266"/>
      <w:bookmarkStart w:id="1571" w:name="_Toc131284440"/>
      <w:r>
        <w:t>8.4.2.7</w:t>
      </w:r>
      <w:r w:rsidRPr="00345011">
        <w:tab/>
        <w:t>Data Semantics</w:t>
      </w:r>
      <w:bookmarkEnd w:id="1564"/>
      <w:bookmarkEnd w:id="1565"/>
      <w:bookmarkEnd w:id="1566"/>
      <w:bookmarkEnd w:id="1567"/>
      <w:bookmarkEnd w:id="1568"/>
      <w:bookmarkEnd w:id="1569"/>
      <w:bookmarkEnd w:id="1570"/>
      <w:bookmarkEnd w:id="157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lastRenderedPageBreak/>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lastRenderedPageBreak/>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72"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72"/>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lastRenderedPageBreak/>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73" w:name="_Toc20212393"/>
      <w:bookmarkStart w:id="1574" w:name="_Toc27731748"/>
      <w:bookmarkStart w:id="1575" w:name="_Toc36127526"/>
      <w:bookmarkStart w:id="1576" w:name="_Toc45214632"/>
      <w:bookmarkStart w:id="1577" w:name="_Toc51937771"/>
      <w:bookmarkStart w:id="1578" w:name="_Toc51938080"/>
      <w:bookmarkStart w:id="1579" w:name="_Toc92291267"/>
      <w:bookmarkStart w:id="1580" w:name="_Toc131284441"/>
      <w:r>
        <w:lastRenderedPageBreak/>
        <w:t>8.4.2.8</w:t>
      </w:r>
      <w:r>
        <w:tab/>
        <w:t>Naming Conventions</w:t>
      </w:r>
      <w:bookmarkEnd w:id="1573"/>
      <w:bookmarkEnd w:id="1574"/>
      <w:bookmarkEnd w:id="1575"/>
      <w:bookmarkEnd w:id="1576"/>
      <w:bookmarkEnd w:id="1577"/>
      <w:bookmarkEnd w:id="1578"/>
      <w:bookmarkEnd w:id="1579"/>
      <w:bookmarkEnd w:id="1580"/>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81" w:name="_Toc20212394"/>
      <w:bookmarkStart w:id="1582" w:name="_Toc27731749"/>
      <w:bookmarkStart w:id="1583" w:name="_Toc36127527"/>
      <w:bookmarkStart w:id="1584" w:name="_Toc45214633"/>
      <w:bookmarkStart w:id="1585" w:name="_Toc51937772"/>
      <w:bookmarkStart w:id="1586" w:name="_Toc51938081"/>
      <w:bookmarkStart w:id="1587" w:name="_Toc92291268"/>
      <w:bookmarkStart w:id="1588" w:name="_Toc131284442"/>
      <w:r>
        <w:t>8.4.2.9</w:t>
      </w:r>
      <w:r>
        <w:tab/>
        <w:t>Global documents</w:t>
      </w:r>
      <w:bookmarkEnd w:id="1581"/>
      <w:bookmarkEnd w:id="1582"/>
      <w:bookmarkEnd w:id="1583"/>
      <w:bookmarkEnd w:id="1584"/>
      <w:bookmarkEnd w:id="1585"/>
      <w:bookmarkEnd w:id="1586"/>
      <w:bookmarkEnd w:id="1587"/>
      <w:bookmarkEnd w:id="1588"/>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89" w:name="_Toc20212395"/>
      <w:bookmarkStart w:id="1590" w:name="_Toc27731750"/>
      <w:bookmarkStart w:id="1591" w:name="_Toc36127528"/>
      <w:bookmarkStart w:id="1592" w:name="_Toc45214634"/>
      <w:bookmarkStart w:id="1593" w:name="_Toc51937773"/>
      <w:bookmarkStart w:id="1594" w:name="_Toc51938082"/>
      <w:bookmarkStart w:id="1595" w:name="_Toc92291269"/>
      <w:bookmarkStart w:id="1596" w:name="_Toc131284443"/>
      <w:r>
        <w:t>8.4.2.10</w:t>
      </w:r>
      <w:r>
        <w:tab/>
        <w:t>Resource interdependencies</w:t>
      </w:r>
      <w:bookmarkEnd w:id="1589"/>
      <w:bookmarkEnd w:id="1590"/>
      <w:bookmarkEnd w:id="1591"/>
      <w:bookmarkEnd w:id="1592"/>
      <w:bookmarkEnd w:id="1593"/>
      <w:bookmarkEnd w:id="1594"/>
      <w:bookmarkEnd w:id="1595"/>
      <w:bookmarkEnd w:id="1596"/>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97" w:name="_Toc20212396"/>
      <w:bookmarkStart w:id="1598" w:name="_Toc27731751"/>
      <w:bookmarkStart w:id="1599" w:name="_Toc36127529"/>
      <w:bookmarkStart w:id="1600" w:name="_Toc45214635"/>
      <w:bookmarkStart w:id="1601" w:name="_Toc51937774"/>
      <w:bookmarkStart w:id="1602" w:name="_Toc51938083"/>
      <w:bookmarkStart w:id="1603" w:name="_Toc92291270"/>
      <w:bookmarkStart w:id="1604" w:name="_Toc131284444"/>
      <w:r>
        <w:t>8.4.2.11</w:t>
      </w:r>
      <w:r>
        <w:tab/>
        <w:t>Authorization Policies</w:t>
      </w:r>
      <w:bookmarkEnd w:id="1597"/>
      <w:bookmarkEnd w:id="1598"/>
      <w:bookmarkEnd w:id="1599"/>
      <w:bookmarkEnd w:id="1600"/>
      <w:bookmarkEnd w:id="1601"/>
      <w:bookmarkEnd w:id="1602"/>
      <w:bookmarkEnd w:id="1603"/>
      <w:bookmarkEnd w:id="1604"/>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605" w:name="_Toc20212397"/>
      <w:bookmarkStart w:id="1606" w:name="_Toc27731752"/>
      <w:bookmarkStart w:id="1607" w:name="_Toc36127530"/>
      <w:bookmarkStart w:id="1608" w:name="_Toc45214636"/>
      <w:bookmarkStart w:id="1609" w:name="_Toc51937775"/>
      <w:bookmarkStart w:id="1610" w:name="_Toc51938084"/>
      <w:bookmarkStart w:id="1611" w:name="_Toc92291271"/>
      <w:bookmarkStart w:id="1612" w:name="_Toc131284445"/>
      <w:r>
        <w:t>8.4.2.12</w:t>
      </w:r>
      <w:r>
        <w:tab/>
        <w:t>Subscription to Changes</w:t>
      </w:r>
      <w:bookmarkEnd w:id="1605"/>
      <w:bookmarkEnd w:id="1606"/>
      <w:bookmarkEnd w:id="1607"/>
      <w:bookmarkEnd w:id="1608"/>
      <w:bookmarkEnd w:id="1609"/>
      <w:bookmarkEnd w:id="1610"/>
      <w:bookmarkEnd w:id="1611"/>
      <w:bookmarkEnd w:id="1612"/>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13" w:name="_Toc20212398"/>
      <w:bookmarkStart w:id="1614" w:name="_Toc27731753"/>
      <w:bookmarkStart w:id="1615" w:name="_Toc36127531"/>
      <w:bookmarkStart w:id="1616" w:name="_Toc45214637"/>
      <w:bookmarkStart w:id="1617" w:name="_Toc51937776"/>
      <w:bookmarkStart w:id="1618" w:name="_Toc51938085"/>
      <w:bookmarkStart w:id="1619" w:name="_Toc92291272"/>
      <w:bookmarkStart w:id="1620" w:name="_Toc131284446"/>
      <w:r>
        <w:t>9</w:t>
      </w:r>
      <w:r w:rsidRPr="00986001">
        <w:tab/>
      </w:r>
      <w:r>
        <w:t>MCVideo configuration management documents</w:t>
      </w:r>
      <w:bookmarkEnd w:id="1613"/>
      <w:bookmarkEnd w:id="1614"/>
      <w:bookmarkEnd w:id="1615"/>
      <w:bookmarkEnd w:id="1616"/>
      <w:bookmarkEnd w:id="1617"/>
      <w:bookmarkEnd w:id="1618"/>
      <w:bookmarkEnd w:id="1619"/>
      <w:bookmarkEnd w:id="1620"/>
    </w:p>
    <w:p w14:paraId="72150635" w14:textId="77777777" w:rsidR="00C367E9" w:rsidRPr="00986001" w:rsidRDefault="00C367E9" w:rsidP="00C367E9">
      <w:pPr>
        <w:pStyle w:val="Heading2"/>
      </w:pPr>
      <w:bookmarkStart w:id="1621" w:name="_Toc20212399"/>
      <w:bookmarkStart w:id="1622" w:name="_Toc27731754"/>
      <w:bookmarkStart w:id="1623" w:name="_Toc36127532"/>
      <w:bookmarkStart w:id="1624" w:name="_Toc45214638"/>
      <w:bookmarkStart w:id="1625" w:name="_Toc51937777"/>
      <w:bookmarkStart w:id="1626" w:name="_Toc51938086"/>
      <w:bookmarkStart w:id="1627" w:name="_Toc92291273"/>
      <w:bookmarkStart w:id="1628" w:name="_Toc131284447"/>
      <w:r>
        <w:t>9</w:t>
      </w:r>
      <w:r w:rsidRPr="00986001">
        <w:t>.1</w:t>
      </w:r>
      <w:r w:rsidRPr="00986001">
        <w:tab/>
        <w:t>Introduction</w:t>
      </w:r>
      <w:bookmarkEnd w:id="1621"/>
      <w:bookmarkEnd w:id="1622"/>
      <w:bookmarkEnd w:id="1623"/>
      <w:bookmarkEnd w:id="1624"/>
      <w:bookmarkEnd w:id="1625"/>
      <w:bookmarkEnd w:id="1626"/>
      <w:bookmarkEnd w:id="1627"/>
      <w:bookmarkEnd w:id="1628"/>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29" w:name="_Toc20212400"/>
      <w:bookmarkStart w:id="1630" w:name="_Toc27731755"/>
      <w:bookmarkStart w:id="1631" w:name="_Toc36127533"/>
      <w:bookmarkStart w:id="1632" w:name="_Toc45214639"/>
      <w:bookmarkStart w:id="1633" w:name="_Toc51937778"/>
      <w:bookmarkStart w:id="1634" w:name="_Toc51938087"/>
      <w:bookmarkStart w:id="1635" w:name="_Toc92291274"/>
      <w:bookmarkStart w:id="1636" w:name="_Toc131284448"/>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29"/>
      <w:bookmarkEnd w:id="1630"/>
      <w:bookmarkEnd w:id="1631"/>
      <w:bookmarkEnd w:id="1632"/>
      <w:bookmarkEnd w:id="1633"/>
      <w:bookmarkEnd w:id="1634"/>
      <w:bookmarkEnd w:id="1635"/>
      <w:bookmarkEnd w:id="1636"/>
    </w:p>
    <w:p w14:paraId="4D1C2324" w14:textId="77777777" w:rsidR="00C367E9" w:rsidRDefault="00C367E9" w:rsidP="00C367E9">
      <w:pPr>
        <w:pStyle w:val="Heading3"/>
      </w:pPr>
      <w:bookmarkStart w:id="1637" w:name="_Toc20212401"/>
      <w:bookmarkStart w:id="1638" w:name="_Toc27731756"/>
      <w:bookmarkStart w:id="1639" w:name="_Toc36127534"/>
      <w:bookmarkStart w:id="1640" w:name="_Toc45214640"/>
      <w:bookmarkStart w:id="1641" w:name="_Toc51937779"/>
      <w:bookmarkStart w:id="1642" w:name="_Toc51938088"/>
      <w:bookmarkStart w:id="1643" w:name="_Toc92291275"/>
      <w:bookmarkStart w:id="1644" w:name="_Toc131284449"/>
      <w:r>
        <w:t>9.2.1</w:t>
      </w:r>
      <w:r>
        <w:tab/>
        <w:t>General</w:t>
      </w:r>
      <w:bookmarkEnd w:id="1637"/>
      <w:bookmarkEnd w:id="1638"/>
      <w:bookmarkEnd w:id="1639"/>
      <w:bookmarkEnd w:id="1640"/>
      <w:bookmarkEnd w:id="1641"/>
      <w:bookmarkEnd w:id="1642"/>
      <w:bookmarkEnd w:id="1643"/>
      <w:bookmarkEnd w:id="164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lastRenderedPageBreak/>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45" w:name="_Toc20212402"/>
      <w:bookmarkStart w:id="1646" w:name="_Toc27731757"/>
      <w:bookmarkStart w:id="1647" w:name="_Toc36127535"/>
      <w:bookmarkStart w:id="1648" w:name="_Toc45214641"/>
      <w:bookmarkStart w:id="1649" w:name="_Toc51937780"/>
      <w:bookmarkStart w:id="1650" w:name="_Toc51938089"/>
      <w:bookmarkStart w:id="1651" w:name="_Toc92291276"/>
      <w:bookmarkStart w:id="1652" w:name="MCCQCTEMPBM_00000049"/>
      <w:bookmarkStart w:id="1653" w:name="_Toc131284450"/>
      <w:r>
        <w:t>9.2.1A</w:t>
      </w:r>
      <w:r>
        <w:tab/>
        <w:t>MCVideo client access to MCVideo UE configuration documents</w:t>
      </w:r>
      <w:bookmarkEnd w:id="1645"/>
      <w:bookmarkEnd w:id="1646"/>
      <w:bookmarkEnd w:id="1647"/>
      <w:bookmarkEnd w:id="1648"/>
      <w:bookmarkEnd w:id="1649"/>
      <w:bookmarkEnd w:id="1650"/>
      <w:bookmarkEnd w:id="1651"/>
      <w:bookmarkEnd w:id="1653"/>
    </w:p>
    <w:bookmarkEnd w:id="165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54" w:name="_Toc20212403"/>
      <w:bookmarkStart w:id="1655" w:name="_Toc27731758"/>
      <w:bookmarkStart w:id="1656" w:name="_Toc36127536"/>
      <w:bookmarkStart w:id="1657" w:name="_Toc45214642"/>
      <w:bookmarkStart w:id="1658" w:name="_Toc51937781"/>
      <w:bookmarkStart w:id="1659" w:name="_Toc51938090"/>
      <w:bookmarkStart w:id="1660" w:name="_Toc92291277"/>
      <w:bookmarkStart w:id="1661" w:name="_Toc131284451"/>
      <w:r>
        <w:t>9.2.2</w:t>
      </w:r>
      <w:r>
        <w:tab/>
        <w:t>C</w:t>
      </w:r>
      <w:r w:rsidRPr="00986001">
        <w:t>oding</w:t>
      </w:r>
      <w:bookmarkEnd w:id="1654"/>
      <w:bookmarkEnd w:id="1655"/>
      <w:bookmarkEnd w:id="1656"/>
      <w:bookmarkEnd w:id="1657"/>
      <w:bookmarkEnd w:id="1658"/>
      <w:bookmarkEnd w:id="1659"/>
      <w:bookmarkEnd w:id="1660"/>
      <w:bookmarkEnd w:id="1661"/>
    </w:p>
    <w:p w14:paraId="072C1A4B" w14:textId="77777777" w:rsidR="00C367E9" w:rsidRPr="0019247C" w:rsidRDefault="00C367E9" w:rsidP="00C367E9">
      <w:pPr>
        <w:pStyle w:val="Heading4"/>
      </w:pPr>
      <w:bookmarkStart w:id="1662" w:name="_Toc20212404"/>
      <w:bookmarkStart w:id="1663" w:name="_Toc27731759"/>
      <w:bookmarkStart w:id="1664" w:name="_Toc36127537"/>
      <w:bookmarkStart w:id="1665" w:name="_Toc45214643"/>
      <w:bookmarkStart w:id="1666" w:name="_Toc51937782"/>
      <w:bookmarkStart w:id="1667" w:name="_Toc51938091"/>
      <w:bookmarkStart w:id="1668" w:name="_Toc92291278"/>
      <w:bookmarkStart w:id="1669" w:name="_Toc131284452"/>
      <w:r>
        <w:t>9.2.2.1</w:t>
      </w:r>
      <w:r>
        <w:tab/>
        <w:t>Structure</w:t>
      </w:r>
      <w:bookmarkEnd w:id="1662"/>
      <w:bookmarkEnd w:id="1663"/>
      <w:bookmarkEnd w:id="1664"/>
      <w:bookmarkEnd w:id="1665"/>
      <w:bookmarkEnd w:id="1666"/>
      <w:bookmarkEnd w:id="1667"/>
      <w:bookmarkEnd w:id="1668"/>
      <w:bookmarkEnd w:id="1669"/>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lastRenderedPageBreak/>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70" w:name="_Toc20212405"/>
      <w:bookmarkStart w:id="1671" w:name="_Toc27731760"/>
      <w:bookmarkStart w:id="1672" w:name="_Toc36127538"/>
      <w:bookmarkStart w:id="1673" w:name="_Toc45214644"/>
      <w:bookmarkStart w:id="1674" w:name="_Toc51937783"/>
      <w:bookmarkStart w:id="1675" w:name="_Toc51938092"/>
      <w:bookmarkStart w:id="1676" w:name="_Toc92291279"/>
      <w:bookmarkStart w:id="1677" w:name="_Toc131284453"/>
      <w:r>
        <w:t>9</w:t>
      </w:r>
      <w:r w:rsidRPr="000B2651">
        <w:t>.</w:t>
      </w:r>
      <w:r>
        <w:t>2</w:t>
      </w:r>
      <w:r w:rsidRPr="000B2651">
        <w:t>.2.2</w:t>
      </w:r>
      <w:r w:rsidRPr="000B2651">
        <w:tab/>
        <w:t>Application Unique ID</w:t>
      </w:r>
      <w:bookmarkEnd w:id="1670"/>
      <w:bookmarkEnd w:id="1671"/>
      <w:bookmarkEnd w:id="1672"/>
      <w:bookmarkEnd w:id="1673"/>
      <w:bookmarkEnd w:id="1674"/>
      <w:bookmarkEnd w:id="1675"/>
      <w:bookmarkEnd w:id="1676"/>
      <w:bookmarkEnd w:id="167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78" w:name="_Toc20212406"/>
      <w:bookmarkStart w:id="1679" w:name="_Toc27731761"/>
      <w:bookmarkStart w:id="1680" w:name="_Toc36127539"/>
      <w:bookmarkStart w:id="1681" w:name="_Toc45214645"/>
      <w:bookmarkStart w:id="1682" w:name="_Toc51937784"/>
      <w:bookmarkStart w:id="1683" w:name="_Toc51938093"/>
      <w:bookmarkStart w:id="1684" w:name="_Toc92291280"/>
      <w:bookmarkStart w:id="1685" w:name="_Toc131284454"/>
      <w:r>
        <w:t>9</w:t>
      </w:r>
      <w:r w:rsidRPr="00F70427">
        <w:t>.</w:t>
      </w:r>
      <w:r>
        <w:t>2</w:t>
      </w:r>
      <w:r w:rsidRPr="00F70427">
        <w:t>.2.3</w:t>
      </w:r>
      <w:r w:rsidRPr="00F70427">
        <w:tab/>
        <w:t>XML Schema</w:t>
      </w:r>
      <w:bookmarkEnd w:id="1678"/>
      <w:bookmarkEnd w:id="1679"/>
      <w:bookmarkEnd w:id="1680"/>
      <w:bookmarkEnd w:id="1681"/>
      <w:bookmarkEnd w:id="1682"/>
      <w:bookmarkEnd w:id="1683"/>
      <w:bookmarkEnd w:id="1684"/>
      <w:bookmarkEnd w:id="1685"/>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lastRenderedPageBreak/>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86" w:name="_Toc20212407"/>
      <w:bookmarkStart w:id="1687" w:name="_Toc27731762"/>
      <w:bookmarkStart w:id="1688" w:name="_Toc36127540"/>
      <w:bookmarkStart w:id="1689" w:name="_Toc45214646"/>
      <w:bookmarkStart w:id="1690" w:name="_Toc51937785"/>
      <w:bookmarkStart w:id="1691" w:name="_Toc51938094"/>
      <w:bookmarkStart w:id="1692" w:name="_Toc92291281"/>
      <w:bookmarkStart w:id="1693" w:name="_Toc131284455"/>
      <w:r>
        <w:t>9</w:t>
      </w:r>
      <w:r w:rsidRPr="000B2651">
        <w:t>.</w:t>
      </w:r>
      <w:r>
        <w:t>2</w:t>
      </w:r>
      <w:r w:rsidRPr="000B2651">
        <w:t>.2.4</w:t>
      </w:r>
      <w:r w:rsidRPr="000B2651">
        <w:tab/>
        <w:t xml:space="preserve">Default </w:t>
      </w:r>
      <w:r>
        <w:t xml:space="preserve">Document </w:t>
      </w:r>
      <w:r w:rsidRPr="000B2651">
        <w:t>Namespace</w:t>
      </w:r>
      <w:bookmarkEnd w:id="1686"/>
      <w:bookmarkEnd w:id="1687"/>
      <w:bookmarkEnd w:id="1688"/>
      <w:bookmarkEnd w:id="1689"/>
      <w:bookmarkEnd w:id="1690"/>
      <w:bookmarkEnd w:id="1691"/>
      <w:bookmarkEnd w:id="1692"/>
      <w:bookmarkEnd w:id="1693"/>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94" w:name="_Toc20212408"/>
      <w:bookmarkStart w:id="1695" w:name="_Toc27731763"/>
      <w:bookmarkStart w:id="1696" w:name="_Toc36127541"/>
      <w:bookmarkStart w:id="1697" w:name="_Toc45214647"/>
      <w:bookmarkStart w:id="1698" w:name="_Toc51937786"/>
      <w:bookmarkStart w:id="1699" w:name="_Toc51938095"/>
      <w:bookmarkStart w:id="1700" w:name="_Toc92291282"/>
      <w:bookmarkStart w:id="1701" w:name="_Toc131284456"/>
      <w:r>
        <w:t>9</w:t>
      </w:r>
      <w:r w:rsidRPr="000B2651">
        <w:t>.</w:t>
      </w:r>
      <w:r>
        <w:t>2</w:t>
      </w:r>
      <w:r w:rsidRPr="000B2651">
        <w:t>.2.5</w:t>
      </w:r>
      <w:r w:rsidRPr="000B2651">
        <w:tab/>
        <w:t>MIME type</w:t>
      </w:r>
      <w:bookmarkEnd w:id="1694"/>
      <w:bookmarkEnd w:id="1695"/>
      <w:bookmarkEnd w:id="1696"/>
      <w:bookmarkEnd w:id="1697"/>
      <w:bookmarkEnd w:id="1698"/>
      <w:bookmarkEnd w:id="1699"/>
      <w:bookmarkEnd w:id="1700"/>
      <w:bookmarkEnd w:id="1701"/>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702" w:name="_Toc20212409"/>
      <w:bookmarkStart w:id="1703" w:name="_Toc27731764"/>
      <w:bookmarkStart w:id="1704" w:name="_Toc36127542"/>
      <w:bookmarkStart w:id="1705" w:name="_Toc45214648"/>
      <w:bookmarkStart w:id="1706" w:name="_Toc51937787"/>
      <w:bookmarkStart w:id="1707" w:name="_Toc51938096"/>
      <w:bookmarkStart w:id="1708" w:name="_Toc92291283"/>
      <w:bookmarkStart w:id="1709" w:name="_Toc131284457"/>
      <w:r>
        <w:t>9</w:t>
      </w:r>
      <w:r w:rsidRPr="000B2651">
        <w:t>.</w:t>
      </w:r>
      <w:r>
        <w:t>2</w:t>
      </w:r>
      <w:r w:rsidRPr="000B2651">
        <w:t>.2.6</w:t>
      </w:r>
      <w:r w:rsidRPr="000B2651">
        <w:tab/>
        <w:t>Validation Constraints</w:t>
      </w:r>
      <w:bookmarkEnd w:id="1702"/>
      <w:bookmarkEnd w:id="1703"/>
      <w:bookmarkEnd w:id="1704"/>
      <w:bookmarkEnd w:id="1705"/>
      <w:bookmarkEnd w:id="1706"/>
      <w:bookmarkEnd w:id="1707"/>
      <w:bookmarkEnd w:id="1708"/>
      <w:bookmarkEnd w:id="1709"/>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10" w:name="_Toc20212410"/>
      <w:bookmarkStart w:id="1711" w:name="_Toc27731765"/>
      <w:bookmarkStart w:id="1712" w:name="_Toc36127543"/>
      <w:bookmarkStart w:id="1713" w:name="_Toc45214649"/>
      <w:bookmarkStart w:id="1714" w:name="_Toc51937788"/>
      <w:bookmarkStart w:id="1715" w:name="_Toc51938097"/>
      <w:bookmarkStart w:id="1716" w:name="_Toc92291284"/>
      <w:bookmarkStart w:id="1717" w:name="_Toc131284458"/>
      <w:r>
        <w:t>9</w:t>
      </w:r>
      <w:r w:rsidRPr="005B303F">
        <w:t>.2.2.7</w:t>
      </w:r>
      <w:r w:rsidRPr="005B303F">
        <w:tab/>
        <w:t>Data Semantics</w:t>
      </w:r>
      <w:bookmarkEnd w:id="1710"/>
      <w:bookmarkEnd w:id="1711"/>
      <w:bookmarkEnd w:id="1712"/>
      <w:bookmarkEnd w:id="1713"/>
      <w:bookmarkEnd w:id="1714"/>
      <w:bookmarkEnd w:id="1715"/>
      <w:bookmarkEnd w:id="1716"/>
      <w:bookmarkEnd w:id="1717"/>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lastRenderedPageBreak/>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18" w:name="_Toc20212411"/>
      <w:bookmarkStart w:id="1719" w:name="_Toc27731766"/>
      <w:bookmarkStart w:id="1720" w:name="_Toc36127544"/>
      <w:bookmarkStart w:id="1721" w:name="_Toc45214650"/>
      <w:bookmarkStart w:id="1722" w:name="_Toc51937789"/>
      <w:bookmarkStart w:id="1723" w:name="_Toc51938098"/>
      <w:bookmarkStart w:id="1724" w:name="_Toc92291285"/>
      <w:bookmarkStart w:id="1725" w:name="_Toc131284459"/>
      <w:r>
        <w:t>9</w:t>
      </w:r>
      <w:r w:rsidRPr="00794952">
        <w:t>.</w:t>
      </w:r>
      <w:r>
        <w:t>2</w:t>
      </w:r>
      <w:r w:rsidRPr="00794952">
        <w:t>.2.8</w:t>
      </w:r>
      <w:r w:rsidRPr="00794952">
        <w:tab/>
        <w:t>Naming Conventions</w:t>
      </w:r>
      <w:bookmarkEnd w:id="1718"/>
      <w:bookmarkEnd w:id="1719"/>
      <w:bookmarkEnd w:id="1720"/>
      <w:bookmarkEnd w:id="1721"/>
      <w:bookmarkEnd w:id="1722"/>
      <w:bookmarkEnd w:id="1723"/>
      <w:bookmarkEnd w:id="1724"/>
      <w:bookmarkEnd w:id="172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26" w:name="_Toc20212412"/>
      <w:bookmarkStart w:id="1727" w:name="_Toc27731767"/>
      <w:bookmarkStart w:id="1728" w:name="_Toc36127545"/>
      <w:bookmarkStart w:id="1729" w:name="_Toc45214651"/>
      <w:bookmarkStart w:id="1730" w:name="_Toc51937790"/>
      <w:bookmarkStart w:id="1731" w:name="_Toc51938099"/>
      <w:bookmarkStart w:id="1732" w:name="_Toc92291286"/>
      <w:bookmarkStart w:id="1733" w:name="_Toc131284460"/>
      <w:r>
        <w:t>9</w:t>
      </w:r>
      <w:r w:rsidRPr="00794952">
        <w:t>.</w:t>
      </w:r>
      <w:r>
        <w:t>2</w:t>
      </w:r>
      <w:r w:rsidRPr="00794952">
        <w:t>.2.9</w:t>
      </w:r>
      <w:r w:rsidRPr="00794952">
        <w:tab/>
        <w:t>Global documents</w:t>
      </w:r>
      <w:bookmarkEnd w:id="1726"/>
      <w:bookmarkEnd w:id="1727"/>
      <w:bookmarkEnd w:id="1728"/>
      <w:bookmarkEnd w:id="1729"/>
      <w:bookmarkEnd w:id="1730"/>
      <w:bookmarkEnd w:id="1731"/>
      <w:bookmarkEnd w:id="1732"/>
      <w:bookmarkEnd w:id="1733"/>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34" w:name="_Toc20212413"/>
      <w:bookmarkStart w:id="1735" w:name="_Toc27731768"/>
      <w:bookmarkStart w:id="1736" w:name="_Toc36127546"/>
      <w:bookmarkStart w:id="1737" w:name="_Toc45214652"/>
      <w:bookmarkStart w:id="1738" w:name="_Toc51937791"/>
      <w:bookmarkStart w:id="1739" w:name="_Toc51938100"/>
      <w:bookmarkStart w:id="1740" w:name="_Toc92291287"/>
      <w:bookmarkStart w:id="1741" w:name="_Toc131284461"/>
      <w:r>
        <w:t>9</w:t>
      </w:r>
      <w:r w:rsidRPr="00794952">
        <w:t>.</w:t>
      </w:r>
      <w:r>
        <w:t>2</w:t>
      </w:r>
      <w:r w:rsidRPr="00794952">
        <w:t>.2.10</w:t>
      </w:r>
      <w:r w:rsidRPr="00794952">
        <w:tab/>
        <w:t>Resource interdependencies</w:t>
      </w:r>
      <w:bookmarkEnd w:id="1734"/>
      <w:bookmarkEnd w:id="1735"/>
      <w:bookmarkEnd w:id="1736"/>
      <w:bookmarkEnd w:id="1737"/>
      <w:bookmarkEnd w:id="1738"/>
      <w:bookmarkEnd w:id="1739"/>
      <w:bookmarkEnd w:id="1740"/>
      <w:bookmarkEnd w:id="1741"/>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42" w:name="_Toc20212414"/>
      <w:bookmarkStart w:id="1743" w:name="_Toc27731769"/>
      <w:bookmarkStart w:id="1744" w:name="_Toc36127547"/>
      <w:bookmarkStart w:id="1745" w:name="_Toc45214653"/>
      <w:bookmarkStart w:id="1746" w:name="_Toc51937792"/>
      <w:bookmarkStart w:id="1747" w:name="_Toc51938101"/>
      <w:bookmarkStart w:id="1748" w:name="_Toc92291288"/>
      <w:bookmarkStart w:id="1749" w:name="_Toc131284462"/>
      <w:r>
        <w:t>9</w:t>
      </w:r>
      <w:r w:rsidRPr="00794952">
        <w:t>.</w:t>
      </w:r>
      <w:r>
        <w:t>2</w:t>
      </w:r>
      <w:r w:rsidRPr="00794952">
        <w:t>.2.11</w:t>
      </w:r>
      <w:r w:rsidRPr="00794952">
        <w:tab/>
        <w:t>Authorization Policies</w:t>
      </w:r>
      <w:bookmarkEnd w:id="1742"/>
      <w:bookmarkEnd w:id="1743"/>
      <w:bookmarkEnd w:id="1744"/>
      <w:bookmarkEnd w:id="1745"/>
      <w:bookmarkEnd w:id="1746"/>
      <w:bookmarkEnd w:id="1747"/>
      <w:bookmarkEnd w:id="1748"/>
      <w:bookmarkEnd w:id="1749"/>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50" w:name="_Toc20212415"/>
      <w:bookmarkStart w:id="1751" w:name="_Toc27731770"/>
      <w:bookmarkStart w:id="1752" w:name="_Toc36127548"/>
      <w:bookmarkStart w:id="1753" w:name="_Toc45214654"/>
      <w:bookmarkStart w:id="1754" w:name="_Toc51937793"/>
      <w:bookmarkStart w:id="1755" w:name="_Toc51938102"/>
      <w:bookmarkStart w:id="1756" w:name="_Toc92291289"/>
      <w:bookmarkStart w:id="1757" w:name="_Toc131284463"/>
      <w:r>
        <w:t>9</w:t>
      </w:r>
      <w:r w:rsidRPr="00794952">
        <w:t>.</w:t>
      </w:r>
      <w:r>
        <w:t>2</w:t>
      </w:r>
      <w:r w:rsidRPr="00794952">
        <w:t>.2.12</w:t>
      </w:r>
      <w:r w:rsidRPr="00794952">
        <w:tab/>
        <w:t>Subscription to Changes</w:t>
      </w:r>
      <w:bookmarkEnd w:id="1750"/>
      <w:bookmarkEnd w:id="1751"/>
      <w:bookmarkEnd w:id="1752"/>
      <w:bookmarkEnd w:id="1753"/>
      <w:bookmarkEnd w:id="1754"/>
      <w:bookmarkEnd w:id="1755"/>
      <w:bookmarkEnd w:id="1756"/>
      <w:bookmarkEnd w:id="175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58" w:name="_Toc20212416"/>
      <w:bookmarkStart w:id="1759" w:name="_Toc27731771"/>
      <w:bookmarkStart w:id="1760" w:name="_Toc36127549"/>
      <w:bookmarkStart w:id="1761" w:name="_Toc45214655"/>
      <w:bookmarkStart w:id="1762" w:name="_Toc51937794"/>
      <w:bookmarkStart w:id="1763" w:name="_Toc51938103"/>
      <w:bookmarkStart w:id="1764" w:name="_Toc92291290"/>
      <w:bookmarkStart w:id="1765" w:name="_Toc131284464"/>
      <w:r w:rsidRPr="00123146">
        <w:t>9.3</w:t>
      </w:r>
      <w:r w:rsidRPr="00123146">
        <w:tab/>
        <w:t>MCVideo user profile configuration document</w:t>
      </w:r>
      <w:bookmarkEnd w:id="1758"/>
      <w:bookmarkEnd w:id="1759"/>
      <w:bookmarkEnd w:id="1760"/>
      <w:bookmarkEnd w:id="1761"/>
      <w:bookmarkEnd w:id="1762"/>
      <w:bookmarkEnd w:id="1763"/>
      <w:bookmarkEnd w:id="1764"/>
      <w:bookmarkEnd w:id="1765"/>
    </w:p>
    <w:p w14:paraId="5942F22E" w14:textId="77777777" w:rsidR="00C367E9" w:rsidRPr="00986001" w:rsidRDefault="00C367E9" w:rsidP="00C367E9">
      <w:pPr>
        <w:pStyle w:val="Heading3"/>
      </w:pPr>
      <w:bookmarkStart w:id="1766" w:name="_Toc20212417"/>
      <w:bookmarkStart w:id="1767" w:name="_Toc27731772"/>
      <w:bookmarkStart w:id="1768" w:name="_Toc36127550"/>
      <w:bookmarkStart w:id="1769" w:name="_Toc45214656"/>
      <w:bookmarkStart w:id="1770" w:name="_Toc51937795"/>
      <w:bookmarkStart w:id="1771" w:name="_Toc51938104"/>
      <w:bookmarkStart w:id="1772" w:name="_Toc92291291"/>
      <w:bookmarkStart w:id="1773" w:name="_Toc131284465"/>
      <w:r>
        <w:t>9.3.1</w:t>
      </w:r>
      <w:r>
        <w:tab/>
        <w:t>General</w:t>
      </w:r>
      <w:bookmarkEnd w:id="1766"/>
      <w:bookmarkEnd w:id="1767"/>
      <w:bookmarkEnd w:id="1768"/>
      <w:bookmarkEnd w:id="1769"/>
      <w:bookmarkEnd w:id="1770"/>
      <w:bookmarkEnd w:id="1771"/>
      <w:bookmarkEnd w:id="1772"/>
      <w:bookmarkEnd w:id="1773"/>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74" w:name="_Toc20212418"/>
      <w:bookmarkStart w:id="1775" w:name="_Toc27731773"/>
      <w:bookmarkStart w:id="1776" w:name="_Toc36127551"/>
      <w:bookmarkStart w:id="1777" w:name="_Toc45214657"/>
      <w:bookmarkStart w:id="1778" w:name="_Toc51937796"/>
      <w:bookmarkStart w:id="1779" w:name="_Toc51938105"/>
      <w:bookmarkStart w:id="1780" w:name="_Toc92291292"/>
      <w:bookmarkStart w:id="1781" w:name="MCCQCTEMPBM_00000050"/>
      <w:bookmarkStart w:id="1782" w:name="_Toc131284466"/>
      <w:r>
        <w:t>9.3.1A</w:t>
      </w:r>
      <w:r>
        <w:tab/>
        <w:t>MCVideo client access to MCVideo user profile documents</w:t>
      </w:r>
      <w:bookmarkEnd w:id="1774"/>
      <w:bookmarkEnd w:id="1775"/>
      <w:bookmarkEnd w:id="1776"/>
      <w:bookmarkEnd w:id="1777"/>
      <w:bookmarkEnd w:id="1778"/>
      <w:bookmarkEnd w:id="1779"/>
      <w:bookmarkEnd w:id="1780"/>
      <w:bookmarkEnd w:id="1782"/>
    </w:p>
    <w:bookmarkEnd w:id="178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83" w:name="_Toc20212419"/>
      <w:bookmarkStart w:id="1784" w:name="_Toc27731774"/>
      <w:bookmarkStart w:id="1785" w:name="_Toc36127552"/>
      <w:bookmarkStart w:id="1786" w:name="_Toc45214658"/>
      <w:bookmarkStart w:id="1787" w:name="_Toc51937797"/>
      <w:bookmarkStart w:id="1788" w:name="_Toc51938106"/>
      <w:bookmarkStart w:id="1789" w:name="_Toc92291293"/>
      <w:bookmarkStart w:id="1790" w:name="_Toc131284467"/>
      <w:r>
        <w:lastRenderedPageBreak/>
        <w:t>9.3.2</w:t>
      </w:r>
      <w:r>
        <w:tab/>
        <w:t>C</w:t>
      </w:r>
      <w:r w:rsidRPr="00986001">
        <w:t>oding</w:t>
      </w:r>
      <w:bookmarkEnd w:id="1783"/>
      <w:bookmarkEnd w:id="1784"/>
      <w:bookmarkEnd w:id="1785"/>
      <w:bookmarkEnd w:id="1786"/>
      <w:bookmarkEnd w:id="1787"/>
      <w:bookmarkEnd w:id="1788"/>
      <w:bookmarkEnd w:id="1789"/>
      <w:bookmarkEnd w:id="1790"/>
    </w:p>
    <w:p w14:paraId="32BA9D4C" w14:textId="77777777" w:rsidR="00C367E9" w:rsidRPr="0045024E" w:rsidRDefault="00C367E9" w:rsidP="00C367E9">
      <w:pPr>
        <w:pStyle w:val="Heading4"/>
      </w:pPr>
      <w:bookmarkStart w:id="1791" w:name="_Toc20212420"/>
      <w:bookmarkStart w:id="1792" w:name="_Toc27731775"/>
      <w:bookmarkStart w:id="1793" w:name="_Toc36127553"/>
      <w:bookmarkStart w:id="1794" w:name="_Toc45214659"/>
      <w:bookmarkStart w:id="1795" w:name="_Toc51937798"/>
      <w:bookmarkStart w:id="1796" w:name="_Toc51938107"/>
      <w:bookmarkStart w:id="1797" w:name="_Toc92291294"/>
      <w:bookmarkStart w:id="1798" w:name="_Toc131284468"/>
      <w:r>
        <w:t>9.3</w:t>
      </w:r>
      <w:r w:rsidRPr="0045024E">
        <w:t>.2.1</w:t>
      </w:r>
      <w:r>
        <w:tab/>
      </w:r>
      <w:r w:rsidRPr="0045024E">
        <w:t>Structure</w:t>
      </w:r>
      <w:bookmarkEnd w:id="1791"/>
      <w:bookmarkEnd w:id="1792"/>
      <w:bookmarkEnd w:id="1793"/>
      <w:bookmarkEnd w:id="1794"/>
      <w:bookmarkEnd w:id="1795"/>
      <w:bookmarkEnd w:id="1796"/>
      <w:bookmarkEnd w:id="1797"/>
      <w:bookmarkEnd w:id="1798"/>
    </w:p>
    <w:p w14:paraId="449E9FFF" w14:textId="77777777" w:rsidR="00C806D7" w:rsidRDefault="00C806D7" w:rsidP="00C806D7">
      <w:bookmarkStart w:id="1799" w:name="_Toc20212421"/>
      <w:bookmarkStart w:id="1800" w:name="_Toc27731776"/>
      <w:bookmarkStart w:id="1801" w:name="_Toc36127554"/>
      <w:bookmarkStart w:id="1802" w:name="_Toc45214660"/>
      <w:bookmarkStart w:id="1803" w:name="_Toc51937799"/>
      <w:bookmarkStart w:id="1804" w:name="_Toc51938108"/>
      <w:bookmarkStart w:id="1805"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lastRenderedPageBreak/>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806" w:name="_Hlk71209494"/>
      <w:r>
        <w:t>h)</w:t>
      </w:r>
      <w:r>
        <w:tab/>
        <w:t>may include an &lt;anyExt&gt; element;</w:t>
      </w:r>
      <w:bookmarkEnd w:id="1806"/>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807" w:name="_Hlk97310219"/>
      <w:r>
        <w:t>i)</w:t>
      </w:r>
      <w:r>
        <w:tab/>
        <w:t>an &lt;MCVideo-Group-ID&gt; element;</w:t>
      </w:r>
    </w:p>
    <w:p w14:paraId="22346A97" w14:textId="0E5754BD" w:rsidR="00C806D7" w:rsidRDefault="00C806D7" w:rsidP="00C806D7">
      <w:pPr>
        <w:pStyle w:val="B3"/>
      </w:pPr>
      <w:bookmarkStart w:id="1808" w:name="_Hlk96587528"/>
      <w:r>
        <w:t>ii)</w:t>
      </w:r>
      <w:r>
        <w:tab/>
        <w:t>an &lt;GMS-Serv-Id&gt; element;</w:t>
      </w:r>
    </w:p>
    <w:p w14:paraId="4FE9DC8D" w14:textId="2AD25966" w:rsidR="00C806D7" w:rsidRDefault="00C806D7" w:rsidP="00C806D7">
      <w:pPr>
        <w:pStyle w:val="B3"/>
      </w:pPr>
      <w:r>
        <w:t>iii)</w:t>
      </w:r>
      <w:r>
        <w:tab/>
        <w:t>an &lt;IdMS-Token-Endpoint&gt; element;</w:t>
      </w:r>
    </w:p>
    <w:bookmarkEnd w:id="1808"/>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809" w:name="_Hlk96543204"/>
      <w:r>
        <w:t>v)</w:t>
      </w:r>
      <w:r>
        <w:tab/>
        <w:t>a &lt;GroupKMSURI&gt; element;</w:t>
      </w:r>
    </w:p>
    <w:bookmarkEnd w:id="1807"/>
    <w:bookmarkEnd w:id="1809"/>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810" w:name="_Hlk71209962"/>
      <w:r>
        <w:t>h)</w:t>
      </w:r>
      <w:r>
        <w:tab/>
        <w:t>may include an &lt;anyExt&gt; element which may contain:</w:t>
      </w:r>
      <w:bookmarkEnd w:id="1810"/>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11" w:name="_Hlk97308259"/>
      <w:r>
        <w:t>i)</w:t>
      </w:r>
      <w:r>
        <w:tab/>
        <w:t>one &lt;MCVideo-Group-ID&gt; element;</w:t>
      </w:r>
    </w:p>
    <w:p w14:paraId="4AA3F215" w14:textId="1E6188EB" w:rsidR="00C806D7" w:rsidRDefault="00C806D7" w:rsidP="00C806D7">
      <w:pPr>
        <w:pStyle w:val="B3"/>
      </w:pPr>
      <w:bookmarkStart w:id="1812"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13" w:name="_Hlk71210097"/>
      <w:r>
        <w:t>v)</w:t>
      </w:r>
      <w:r>
        <w:tab/>
        <w:t>one &lt;GroupKMSURI&gt; element;</w:t>
      </w:r>
    </w:p>
    <w:bookmarkEnd w:id="1811"/>
    <w:bookmarkEnd w:id="1812"/>
    <w:bookmarkEnd w:id="1813"/>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lastRenderedPageBreak/>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lastRenderedPageBreak/>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14" w:name="_Hlk71210495"/>
      <w:r>
        <w:t>5)</w:t>
      </w:r>
      <w:r>
        <w:tab/>
        <w:t>may include an &lt;anyExt&gt; element which may contain:</w:t>
      </w:r>
      <w:bookmarkEnd w:id="1814"/>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lastRenderedPageBreak/>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15" w:name="_Toc131284469"/>
      <w:r>
        <w:t>9.3</w:t>
      </w:r>
      <w:r w:rsidRPr="0045024E">
        <w:t>.2.2</w:t>
      </w:r>
      <w:r w:rsidRPr="0045024E">
        <w:tab/>
        <w:t>Application Unique ID</w:t>
      </w:r>
      <w:bookmarkEnd w:id="1799"/>
      <w:bookmarkEnd w:id="1800"/>
      <w:bookmarkEnd w:id="1801"/>
      <w:bookmarkEnd w:id="1802"/>
      <w:bookmarkEnd w:id="1803"/>
      <w:bookmarkEnd w:id="1804"/>
      <w:bookmarkEnd w:id="1805"/>
      <w:bookmarkEnd w:id="1815"/>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16" w:name="_Toc20212422"/>
      <w:bookmarkStart w:id="1817" w:name="_Toc27731777"/>
      <w:bookmarkStart w:id="1818" w:name="_Toc36127555"/>
      <w:bookmarkStart w:id="1819" w:name="_Toc45214661"/>
      <w:bookmarkStart w:id="1820" w:name="_Toc51937800"/>
      <w:bookmarkStart w:id="1821" w:name="_Toc51938109"/>
      <w:bookmarkStart w:id="1822" w:name="_Toc92291296"/>
      <w:bookmarkStart w:id="1823" w:name="_Toc131284470"/>
      <w:r>
        <w:t>9.3</w:t>
      </w:r>
      <w:r w:rsidRPr="0045024E">
        <w:t>.2.3</w:t>
      </w:r>
      <w:r w:rsidRPr="0045024E">
        <w:tab/>
        <w:t>XML Schema</w:t>
      </w:r>
      <w:bookmarkEnd w:id="1816"/>
      <w:bookmarkEnd w:id="1817"/>
      <w:bookmarkEnd w:id="1818"/>
      <w:bookmarkEnd w:id="1819"/>
      <w:bookmarkEnd w:id="1820"/>
      <w:bookmarkEnd w:id="1821"/>
      <w:bookmarkEnd w:id="1822"/>
      <w:bookmarkEnd w:id="1823"/>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lastRenderedPageBreak/>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24"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24"/>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lastRenderedPageBreak/>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25"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25"/>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lastRenderedPageBreak/>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lastRenderedPageBreak/>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lastRenderedPageBreak/>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26"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26"/>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27"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27"/>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lastRenderedPageBreak/>
        <w:t xml:space="preserve">  </w:t>
      </w:r>
      <w:bookmarkStart w:id="1828" w:name="_Hlk71186721"/>
      <w:r>
        <w:t>&lt;xs:element name="allow-regroup" type="xs:boolean"/&gt;</w:t>
      </w:r>
    </w:p>
    <w:bookmarkEnd w:id="1828"/>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29" w:name="_Toc20212423"/>
      <w:bookmarkStart w:id="1830" w:name="_Toc27731778"/>
      <w:bookmarkStart w:id="1831" w:name="_Toc36127556"/>
      <w:bookmarkStart w:id="1832" w:name="_Toc45214662"/>
      <w:bookmarkStart w:id="1833" w:name="_Toc51937801"/>
      <w:bookmarkStart w:id="1834" w:name="_Toc51938110"/>
      <w:bookmarkStart w:id="1835" w:name="_Toc92291297"/>
      <w:bookmarkStart w:id="1836" w:name="_Toc131284471"/>
      <w:r>
        <w:t>9.3</w:t>
      </w:r>
      <w:r w:rsidRPr="0045024E">
        <w:t>.2.4</w:t>
      </w:r>
      <w:r w:rsidRPr="0045024E">
        <w:tab/>
        <w:t xml:space="preserve">Default </w:t>
      </w:r>
      <w:r>
        <w:t xml:space="preserve">Document </w:t>
      </w:r>
      <w:r w:rsidRPr="0045024E">
        <w:t>Namespace</w:t>
      </w:r>
      <w:bookmarkEnd w:id="1829"/>
      <w:bookmarkEnd w:id="1830"/>
      <w:bookmarkEnd w:id="1831"/>
      <w:bookmarkEnd w:id="1832"/>
      <w:bookmarkEnd w:id="1833"/>
      <w:bookmarkEnd w:id="1834"/>
      <w:bookmarkEnd w:id="1835"/>
      <w:bookmarkEnd w:id="1836"/>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37" w:name="_Toc20212424"/>
      <w:bookmarkStart w:id="1838" w:name="_Toc27731779"/>
      <w:bookmarkStart w:id="1839" w:name="_Toc36127557"/>
      <w:bookmarkStart w:id="1840" w:name="_Toc45214663"/>
      <w:bookmarkStart w:id="1841" w:name="_Toc51937802"/>
      <w:bookmarkStart w:id="1842" w:name="_Toc51938111"/>
      <w:bookmarkStart w:id="1843" w:name="_Toc92291298"/>
      <w:bookmarkStart w:id="1844" w:name="_Toc131284472"/>
      <w:r>
        <w:t>9.3</w:t>
      </w:r>
      <w:r w:rsidRPr="0045024E">
        <w:t>.2.5</w:t>
      </w:r>
      <w:r w:rsidRPr="0045024E">
        <w:tab/>
        <w:t>MIME type</w:t>
      </w:r>
      <w:bookmarkEnd w:id="1837"/>
      <w:bookmarkEnd w:id="1838"/>
      <w:bookmarkEnd w:id="1839"/>
      <w:bookmarkEnd w:id="1840"/>
      <w:bookmarkEnd w:id="1841"/>
      <w:bookmarkEnd w:id="1842"/>
      <w:bookmarkEnd w:id="1843"/>
      <w:bookmarkEnd w:id="1844"/>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45" w:name="_Toc20212425"/>
      <w:bookmarkStart w:id="1846" w:name="_Toc27731780"/>
      <w:bookmarkStart w:id="1847" w:name="_Toc36127558"/>
      <w:bookmarkStart w:id="1848" w:name="_Toc45214664"/>
      <w:bookmarkStart w:id="1849" w:name="_Toc51937803"/>
      <w:bookmarkStart w:id="1850" w:name="_Toc51938112"/>
      <w:bookmarkStart w:id="1851" w:name="_Toc92291299"/>
      <w:bookmarkStart w:id="1852" w:name="_Toc131284473"/>
      <w:r>
        <w:t>9.3</w:t>
      </w:r>
      <w:r w:rsidRPr="0045024E">
        <w:t>.2.6</w:t>
      </w:r>
      <w:r w:rsidRPr="0045024E">
        <w:tab/>
        <w:t>Validation Constraints</w:t>
      </w:r>
      <w:bookmarkEnd w:id="1845"/>
      <w:bookmarkEnd w:id="1846"/>
      <w:bookmarkEnd w:id="1847"/>
      <w:bookmarkEnd w:id="1848"/>
      <w:bookmarkEnd w:id="1849"/>
      <w:bookmarkEnd w:id="1850"/>
      <w:bookmarkEnd w:id="1851"/>
      <w:bookmarkEnd w:id="1852"/>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53"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53"/>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w:t>
      </w:r>
      <w:r w:rsidRPr="00847E44">
        <w:lastRenderedPageBreak/>
        <w:t xml:space="preserve">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54" w:name="_Toc20212426"/>
      <w:bookmarkStart w:id="1855" w:name="_Toc27731781"/>
      <w:bookmarkStart w:id="1856" w:name="_Toc36127559"/>
      <w:bookmarkStart w:id="1857" w:name="_Toc45214665"/>
      <w:bookmarkStart w:id="1858" w:name="_Toc51937804"/>
      <w:bookmarkStart w:id="1859" w:name="_Toc51938113"/>
      <w:bookmarkStart w:id="1860" w:name="_Toc92291300"/>
      <w:bookmarkStart w:id="1861" w:name="_Toc131284474"/>
      <w:r>
        <w:t>9.3</w:t>
      </w:r>
      <w:r w:rsidRPr="0045024E">
        <w:t>.2.7</w:t>
      </w:r>
      <w:r w:rsidRPr="0045024E">
        <w:tab/>
        <w:t>Data Semantics</w:t>
      </w:r>
      <w:bookmarkEnd w:id="1854"/>
      <w:bookmarkEnd w:id="1855"/>
      <w:bookmarkEnd w:id="1856"/>
      <w:bookmarkEnd w:id="1857"/>
      <w:bookmarkEnd w:id="1858"/>
      <w:bookmarkEnd w:id="1859"/>
      <w:bookmarkEnd w:id="1860"/>
      <w:bookmarkEnd w:id="1861"/>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62" w:name="_Hlk96586627"/>
      <w:r>
        <w:t>-</w:t>
      </w:r>
      <w:r>
        <w:tab/>
      </w:r>
      <w:bookmarkStart w:id="1863" w:name="_Hlk96587831"/>
      <w:r>
        <w:t>the &lt;GroupKMSURI&gt; element of the &lt;MCVideoGroupInfo&gt; element of the &lt;OnNetwork&gt; element contains the URI</w:t>
      </w:r>
      <w:bookmarkEnd w:id="1863"/>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64" w:name="_Hlk96587939"/>
      <w:r>
        <w:lastRenderedPageBreak/>
        <w:t>-</w:t>
      </w:r>
      <w:r>
        <w:tab/>
        <w:t xml:space="preserve">the &lt;GroupKMSURI&gt; element </w:t>
      </w:r>
      <w:bookmarkStart w:id="1865" w:name="_Hlk96584622"/>
      <w:r>
        <w:t xml:space="preserve">of the &lt;MCVideoGroupInfo&gt; element </w:t>
      </w:r>
      <w:bookmarkEnd w:id="1865"/>
      <w:r>
        <w:t>of the &lt;OffNetwork&gt;</w:t>
      </w:r>
      <w:bookmarkEnd w:id="1864"/>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62"/>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66"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66"/>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lastRenderedPageBreak/>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lastRenderedPageBreak/>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67" w:name="_Hlk480224509"/>
      <w:r>
        <w:t>MaxAffiliationsN</w:t>
      </w:r>
      <w:bookmarkEnd w:id="1867"/>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lastRenderedPageBreak/>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bookmarkStart w:id="1868" w:name="_Hlk90731984"/>
      <w:r>
        <w:t xml:space="preserve">The &lt;user-max-simultaneous-authorizations&gt; element of the &lt;anyExt&gt; element </w:t>
      </w:r>
      <w:bookmarkEnd w:id="1868"/>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1D654CF9" w14:textId="77777777" w:rsidR="00C367E9" w:rsidRDefault="00C367E9" w:rsidP="00C367E9"/>
    <w:p w14:paraId="5246A94C" w14:textId="77777777" w:rsidR="00C367E9" w:rsidRPr="0045024E" w:rsidRDefault="00C367E9" w:rsidP="00C367E9">
      <w:pPr>
        <w:pStyle w:val="Heading4"/>
      </w:pPr>
      <w:bookmarkStart w:id="1869" w:name="_Toc20212427"/>
      <w:bookmarkStart w:id="1870" w:name="_Toc27731782"/>
      <w:bookmarkStart w:id="1871" w:name="_Toc36127560"/>
      <w:bookmarkStart w:id="1872" w:name="_Toc45214666"/>
      <w:bookmarkStart w:id="1873" w:name="_Toc51937805"/>
      <w:bookmarkStart w:id="1874" w:name="_Toc51938114"/>
      <w:bookmarkStart w:id="1875" w:name="_Toc92291301"/>
      <w:bookmarkStart w:id="1876" w:name="_Toc131284475"/>
      <w:r>
        <w:t>9.3</w:t>
      </w:r>
      <w:r w:rsidRPr="0045024E">
        <w:t>.2.8</w:t>
      </w:r>
      <w:r w:rsidRPr="0045024E">
        <w:tab/>
        <w:t>Naming Conventions</w:t>
      </w:r>
      <w:bookmarkEnd w:id="1869"/>
      <w:bookmarkEnd w:id="1870"/>
      <w:bookmarkEnd w:id="1871"/>
      <w:bookmarkEnd w:id="1872"/>
      <w:bookmarkEnd w:id="1873"/>
      <w:bookmarkEnd w:id="1874"/>
      <w:bookmarkEnd w:id="1875"/>
      <w:bookmarkEnd w:id="1876"/>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77" w:name="_Toc20212428"/>
      <w:bookmarkStart w:id="1878" w:name="_Toc27731783"/>
      <w:bookmarkStart w:id="1879" w:name="_Toc36127561"/>
      <w:bookmarkStart w:id="1880" w:name="_Toc45214667"/>
      <w:bookmarkStart w:id="1881" w:name="_Toc51937806"/>
      <w:bookmarkStart w:id="1882" w:name="_Toc51938115"/>
      <w:bookmarkStart w:id="1883" w:name="_Toc92291302"/>
      <w:bookmarkStart w:id="1884" w:name="_Toc131284476"/>
      <w:r>
        <w:t>9.3</w:t>
      </w:r>
      <w:r w:rsidRPr="0045024E">
        <w:t>.2.9</w:t>
      </w:r>
      <w:r w:rsidRPr="0045024E">
        <w:tab/>
        <w:t>Global documents</w:t>
      </w:r>
      <w:bookmarkEnd w:id="1877"/>
      <w:bookmarkEnd w:id="1878"/>
      <w:bookmarkEnd w:id="1879"/>
      <w:bookmarkEnd w:id="1880"/>
      <w:bookmarkEnd w:id="1881"/>
      <w:bookmarkEnd w:id="1882"/>
      <w:bookmarkEnd w:id="1883"/>
      <w:bookmarkEnd w:id="1884"/>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85" w:name="_Toc20212429"/>
      <w:bookmarkStart w:id="1886" w:name="_Toc27731784"/>
      <w:bookmarkStart w:id="1887" w:name="_Toc36127562"/>
      <w:bookmarkStart w:id="1888" w:name="_Toc45214668"/>
      <w:bookmarkStart w:id="1889" w:name="_Toc51937807"/>
      <w:bookmarkStart w:id="1890" w:name="_Toc51938116"/>
      <w:bookmarkStart w:id="1891" w:name="_Toc92291303"/>
      <w:bookmarkStart w:id="1892" w:name="_Toc131284477"/>
      <w:r>
        <w:t>9.3</w:t>
      </w:r>
      <w:r w:rsidRPr="0045024E">
        <w:t>.2.10</w:t>
      </w:r>
      <w:r w:rsidRPr="0045024E">
        <w:tab/>
        <w:t>Resource interdependencies</w:t>
      </w:r>
      <w:bookmarkEnd w:id="1885"/>
      <w:bookmarkEnd w:id="1886"/>
      <w:bookmarkEnd w:id="1887"/>
      <w:bookmarkEnd w:id="1888"/>
      <w:bookmarkEnd w:id="1889"/>
      <w:bookmarkEnd w:id="1890"/>
      <w:bookmarkEnd w:id="1891"/>
      <w:bookmarkEnd w:id="189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93" w:name="_Toc20212430"/>
      <w:bookmarkStart w:id="1894" w:name="_Toc27731785"/>
      <w:bookmarkStart w:id="1895" w:name="_Toc36127563"/>
      <w:bookmarkStart w:id="1896" w:name="_Toc45214669"/>
      <w:bookmarkStart w:id="1897" w:name="_Toc51937808"/>
      <w:bookmarkStart w:id="1898" w:name="_Toc51938117"/>
      <w:bookmarkStart w:id="1899" w:name="_Toc92291304"/>
      <w:bookmarkStart w:id="1900" w:name="_Toc131284478"/>
      <w:r>
        <w:t>9.3</w:t>
      </w:r>
      <w:r w:rsidRPr="0045024E">
        <w:t>.2.11</w:t>
      </w:r>
      <w:r w:rsidRPr="0045024E">
        <w:tab/>
      </w:r>
      <w:r>
        <w:t>Access Permissions</w:t>
      </w:r>
      <w:r w:rsidRPr="0045024E">
        <w:t xml:space="preserve"> Policies</w:t>
      </w:r>
      <w:bookmarkEnd w:id="1893"/>
      <w:bookmarkEnd w:id="1894"/>
      <w:bookmarkEnd w:id="1895"/>
      <w:bookmarkEnd w:id="1896"/>
      <w:bookmarkEnd w:id="1897"/>
      <w:bookmarkEnd w:id="1898"/>
      <w:bookmarkEnd w:id="1899"/>
      <w:bookmarkEnd w:id="1900"/>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901" w:name="_Toc20212431"/>
      <w:bookmarkStart w:id="1902" w:name="_Toc27731786"/>
      <w:bookmarkStart w:id="1903" w:name="_Toc36127564"/>
      <w:bookmarkStart w:id="1904" w:name="_Toc45214670"/>
      <w:bookmarkStart w:id="1905" w:name="_Toc51937809"/>
      <w:bookmarkStart w:id="1906" w:name="_Toc51938118"/>
      <w:bookmarkStart w:id="1907" w:name="_Toc92291305"/>
      <w:bookmarkStart w:id="1908" w:name="_Toc131284479"/>
      <w:r>
        <w:t>9.3</w:t>
      </w:r>
      <w:r w:rsidRPr="0045024E">
        <w:t>.2.12</w:t>
      </w:r>
      <w:r w:rsidRPr="0045024E">
        <w:tab/>
        <w:t>Subscription to Changes</w:t>
      </w:r>
      <w:bookmarkEnd w:id="1901"/>
      <w:bookmarkEnd w:id="1902"/>
      <w:bookmarkEnd w:id="1903"/>
      <w:bookmarkEnd w:id="1904"/>
      <w:bookmarkEnd w:id="1905"/>
      <w:bookmarkEnd w:id="1906"/>
      <w:bookmarkEnd w:id="1907"/>
      <w:bookmarkEnd w:id="1908"/>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909" w:name="_Toc20212432"/>
      <w:bookmarkStart w:id="1910" w:name="_Toc27731787"/>
      <w:bookmarkStart w:id="1911" w:name="_Toc36127565"/>
      <w:bookmarkStart w:id="1912" w:name="_Toc45214671"/>
      <w:bookmarkStart w:id="1913" w:name="_Toc51937810"/>
      <w:bookmarkStart w:id="1914" w:name="_Toc51938119"/>
      <w:bookmarkStart w:id="1915" w:name="_Toc92291306"/>
      <w:bookmarkStart w:id="1916" w:name="_Toc131284480"/>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909"/>
      <w:bookmarkEnd w:id="1910"/>
      <w:bookmarkEnd w:id="1911"/>
      <w:bookmarkEnd w:id="1912"/>
      <w:bookmarkEnd w:id="1913"/>
      <w:bookmarkEnd w:id="1914"/>
      <w:bookmarkEnd w:id="1915"/>
      <w:bookmarkEnd w:id="1916"/>
    </w:p>
    <w:p w14:paraId="48E0D09C" w14:textId="77777777" w:rsidR="00C367E9" w:rsidRPr="00986001" w:rsidRDefault="00C367E9" w:rsidP="00C367E9">
      <w:pPr>
        <w:pStyle w:val="Heading3"/>
      </w:pPr>
      <w:bookmarkStart w:id="1917" w:name="_Toc20212433"/>
      <w:bookmarkStart w:id="1918" w:name="_Toc27731788"/>
      <w:bookmarkStart w:id="1919" w:name="_Toc36127566"/>
      <w:bookmarkStart w:id="1920" w:name="_Toc45214672"/>
      <w:bookmarkStart w:id="1921" w:name="_Toc51937811"/>
      <w:bookmarkStart w:id="1922" w:name="_Toc51938120"/>
      <w:bookmarkStart w:id="1923" w:name="_Toc92291307"/>
      <w:bookmarkStart w:id="1924" w:name="_Toc131284481"/>
      <w:r>
        <w:t>9.4.1</w:t>
      </w:r>
      <w:r>
        <w:tab/>
        <w:t>General</w:t>
      </w:r>
      <w:bookmarkEnd w:id="1917"/>
      <w:bookmarkEnd w:id="1918"/>
      <w:bookmarkEnd w:id="1919"/>
      <w:bookmarkEnd w:id="1920"/>
      <w:bookmarkEnd w:id="1921"/>
      <w:bookmarkEnd w:id="1922"/>
      <w:bookmarkEnd w:id="1923"/>
      <w:bookmarkEnd w:id="1924"/>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25" w:name="_Toc20212434"/>
      <w:bookmarkStart w:id="1926" w:name="_Toc27731789"/>
      <w:bookmarkStart w:id="1927" w:name="_Toc36127567"/>
      <w:bookmarkStart w:id="1928" w:name="_Toc45214673"/>
      <w:bookmarkStart w:id="1929" w:name="_Toc51937812"/>
      <w:bookmarkStart w:id="1930" w:name="_Toc51938121"/>
      <w:bookmarkStart w:id="1931" w:name="_Toc92291308"/>
      <w:bookmarkStart w:id="1932" w:name="_Toc131284482"/>
      <w:r>
        <w:t>9.4.2</w:t>
      </w:r>
      <w:r>
        <w:tab/>
        <w:t>C</w:t>
      </w:r>
      <w:r w:rsidRPr="00986001">
        <w:t>oding</w:t>
      </w:r>
      <w:bookmarkEnd w:id="1925"/>
      <w:bookmarkEnd w:id="1926"/>
      <w:bookmarkEnd w:id="1927"/>
      <w:bookmarkEnd w:id="1928"/>
      <w:bookmarkEnd w:id="1929"/>
      <w:bookmarkEnd w:id="1930"/>
      <w:bookmarkEnd w:id="1931"/>
      <w:bookmarkEnd w:id="1932"/>
    </w:p>
    <w:p w14:paraId="0CAAEB41" w14:textId="77777777" w:rsidR="00C367E9" w:rsidRPr="0019247C" w:rsidRDefault="00C367E9" w:rsidP="00C367E9">
      <w:pPr>
        <w:pStyle w:val="Heading4"/>
      </w:pPr>
      <w:bookmarkStart w:id="1933" w:name="_Toc20212435"/>
      <w:bookmarkStart w:id="1934" w:name="_Toc27731790"/>
      <w:bookmarkStart w:id="1935" w:name="_Toc36127568"/>
      <w:bookmarkStart w:id="1936" w:name="_Toc45214674"/>
      <w:bookmarkStart w:id="1937" w:name="_Toc51937813"/>
      <w:bookmarkStart w:id="1938" w:name="_Toc51938122"/>
      <w:bookmarkStart w:id="1939" w:name="_Toc92291309"/>
      <w:bookmarkStart w:id="1940" w:name="_Toc131284483"/>
      <w:r>
        <w:t>9.4.2.1</w:t>
      </w:r>
      <w:r>
        <w:tab/>
        <w:t>Structure</w:t>
      </w:r>
      <w:bookmarkEnd w:id="1933"/>
      <w:bookmarkEnd w:id="1934"/>
      <w:bookmarkEnd w:id="1935"/>
      <w:bookmarkEnd w:id="1936"/>
      <w:bookmarkEnd w:id="1937"/>
      <w:bookmarkEnd w:id="1938"/>
      <w:bookmarkEnd w:id="1939"/>
      <w:bookmarkEnd w:id="1940"/>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41" w:name="_Toc20212436"/>
      <w:bookmarkStart w:id="1942" w:name="_Toc27731791"/>
      <w:bookmarkStart w:id="1943" w:name="_Toc36127569"/>
      <w:bookmarkStart w:id="1944" w:name="_Toc45214675"/>
      <w:bookmarkStart w:id="1945" w:name="_Toc51937814"/>
      <w:bookmarkStart w:id="1946" w:name="_Toc51938123"/>
      <w:bookmarkStart w:id="1947" w:name="_Toc92291310"/>
      <w:bookmarkStart w:id="1948" w:name="_Toc131284484"/>
      <w:r>
        <w:t>9.4.2.2</w:t>
      </w:r>
      <w:r w:rsidRPr="00016A64">
        <w:tab/>
      </w:r>
      <w:r>
        <w:t>Application Unique ID</w:t>
      </w:r>
      <w:bookmarkEnd w:id="1941"/>
      <w:bookmarkEnd w:id="1942"/>
      <w:bookmarkEnd w:id="1943"/>
      <w:bookmarkEnd w:id="1944"/>
      <w:bookmarkEnd w:id="1945"/>
      <w:bookmarkEnd w:id="1946"/>
      <w:bookmarkEnd w:id="1947"/>
      <w:bookmarkEnd w:id="1948"/>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49" w:name="_Toc20212437"/>
      <w:bookmarkStart w:id="1950" w:name="_Toc27731792"/>
      <w:bookmarkStart w:id="1951" w:name="_Toc36127570"/>
      <w:bookmarkStart w:id="1952" w:name="_Toc45214676"/>
      <w:bookmarkStart w:id="1953" w:name="_Toc51937815"/>
      <w:bookmarkStart w:id="1954" w:name="_Toc51938124"/>
      <w:bookmarkStart w:id="1955" w:name="_Toc92291311"/>
      <w:bookmarkStart w:id="1956" w:name="_Toc131284485"/>
      <w:r>
        <w:t>9.4</w:t>
      </w:r>
      <w:r w:rsidRPr="00345011">
        <w:t>.2.</w:t>
      </w:r>
      <w:r>
        <w:t>3</w:t>
      </w:r>
      <w:r w:rsidRPr="00345011">
        <w:tab/>
      </w:r>
      <w:r>
        <w:t>XML Schema</w:t>
      </w:r>
      <w:bookmarkEnd w:id="1949"/>
      <w:bookmarkEnd w:id="1950"/>
      <w:bookmarkEnd w:id="1951"/>
      <w:bookmarkEnd w:id="1952"/>
      <w:bookmarkEnd w:id="1953"/>
      <w:bookmarkEnd w:id="1954"/>
      <w:bookmarkEnd w:id="1955"/>
      <w:bookmarkEnd w:id="1956"/>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lastRenderedPageBreak/>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lastRenderedPageBreak/>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lastRenderedPageBreak/>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57" w:name="_Toc20212438"/>
      <w:bookmarkStart w:id="1958" w:name="_Toc27731793"/>
      <w:bookmarkStart w:id="1959" w:name="_Toc36127571"/>
      <w:bookmarkStart w:id="1960" w:name="_Toc45214677"/>
      <w:bookmarkStart w:id="1961" w:name="_Toc51937816"/>
      <w:bookmarkStart w:id="1962" w:name="_Toc51938125"/>
      <w:bookmarkStart w:id="1963" w:name="_Toc92291312"/>
      <w:bookmarkStart w:id="1964" w:name="_Toc131284486"/>
      <w:r>
        <w:t>9.4.2.4</w:t>
      </w:r>
      <w:r>
        <w:tab/>
        <w:t>Default Document Namespace</w:t>
      </w:r>
      <w:bookmarkEnd w:id="1957"/>
      <w:bookmarkEnd w:id="1958"/>
      <w:bookmarkEnd w:id="1959"/>
      <w:bookmarkEnd w:id="1960"/>
      <w:bookmarkEnd w:id="1961"/>
      <w:bookmarkEnd w:id="1962"/>
      <w:bookmarkEnd w:id="1963"/>
      <w:bookmarkEnd w:id="1964"/>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65" w:name="_Toc20212439"/>
      <w:bookmarkStart w:id="1966" w:name="_Toc27731794"/>
      <w:bookmarkStart w:id="1967" w:name="_Toc36127572"/>
      <w:bookmarkStart w:id="1968" w:name="_Toc45214678"/>
      <w:bookmarkStart w:id="1969" w:name="_Toc51937817"/>
      <w:bookmarkStart w:id="1970" w:name="_Toc51938126"/>
      <w:bookmarkStart w:id="1971" w:name="_Toc92291313"/>
      <w:bookmarkStart w:id="1972" w:name="_Toc131284487"/>
      <w:r>
        <w:t>9.4.2.5</w:t>
      </w:r>
      <w:r>
        <w:tab/>
        <w:t>MIME type</w:t>
      </w:r>
      <w:bookmarkEnd w:id="1965"/>
      <w:bookmarkEnd w:id="1966"/>
      <w:bookmarkEnd w:id="1967"/>
      <w:bookmarkEnd w:id="1968"/>
      <w:bookmarkEnd w:id="1969"/>
      <w:bookmarkEnd w:id="1970"/>
      <w:bookmarkEnd w:id="1971"/>
      <w:bookmarkEnd w:id="197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73" w:name="_Toc20212440"/>
      <w:bookmarkStart w:id="1974" w:name="_Toc27731795"/>
      <w:bookmarkStart w:id="1975" w:name="_Toc36127573"/>
      <w:bookmarkStart w:id="1976" w:name="_Toc45214679"/>
      <w:bookmarkStart w:id="1977" w:name="_Toc51937818"/>
      <w:bookmarkStart w:id="1978" w:name="_Toc51938127"/>
      <w:bookmarkStart w:id="1979" w:name="_Toc92291314"/>
      <w:bookmarkStart w:id="1980" w:name="_Toc131284488"/>
      <w:r>
        <w:t>9.4.2.6</w:t>
      </w:r>
      <w:r>
        <w:tab/>
        <w:t>Validation Constraints</w:t>
      </w:r>
      <w:bookmarkEnd w:id="1973"/>
      <w:bookmarkEnd w:id="1974"/>
      <w:bookmarkEnd w:id="1975"/>
      <w:bookmarkEnd w:id="1976"/>
      <w:bookmarkEnd w:id="1977"/>
      <w:bookmarkEnd w:id="1978"/>
      <w:bookmarkEnd w:id="1979"/>
      <w:bookmarkEnd w:id="1980"/>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81" w:name="_Toc20212441"/>
      <w:bookmarkStart w:id="1982" w:name="_Toc27731796"/>
      <w:bookmarkStart w:id="1983" w:name="_Toc36127574"/>
      <w:bookmarkStart w:id="1984" w:name="_Toc45214680"/>
      <w:bookmarkStart w:id="1985" w:name="_Toc51937819"/>
      <w:bookmarkStart w:id="1986" w:name="_Toc51938128"/>
      <w:bookmarkStart w:id="1987" w:name="_Toc92291315"/>
      <w:bookmarkStart w:id="1988" w:name="_Toc131284489"/>
      <w:r>
        <w:t>9.4.2.7</w:t>
      </w:r>
      <w:r w:rsidRPr="00345011">
        <w:tab/>
        <w:t>Data Semantics</w:t>
      </w:r>
      <w:bookmarkEnd w:id="1981"/>
      <w:bookmarkEnd w:id="1982"/>
      <w:bookmarkEnd w:id="1983"/>
      <w:bookmarkEnd w:id="1984"/>
      <w:bookmarkEnd w:id="1985"/>
      <w:bookmarkEnd w:id="1986"/>
      <w:bookmarkEnd w:id="1987"/>
      <w:bookmarkEnd w:id="1988"/>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lastRenderedPageBreak/>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89" w:name="_Toc20212442"/>
      <w:bookmarkStart w:id="1990" w:name="_Toc27731797"/>
      <w:bookmarkStart w:id="1991" w:name="_Toc36127575"/>
      <w:bookmarkStart w:id="1992" w:name="_Toc45214681"/>
      <w:bookmarkStart w:id="1993" w:name="_Toc51937820"/>
      <w:bookmarkStart w:id="1994" w:name="_Toc51938129"/>
      <w:bookmarkStart w:id="1995" w:name="_Toc92291316"/>
      <w:bookmarkStart w:id="1996" w:name="_Toc131284490"/>
      <w:r>
        <w:t>9.4.2.8</w:t>
      </w:r>
      <w:r>
        <w:tab/>
        <w:t>Naming Conventions</w:t>
      </w:r>
      <w:bookmarkEnd w:id="1989"/>
      <w:bookmarkEnd w:id="1990"/>
      <w:bookmarkEnd w:id="1991"/>
      <w:bookmarkEnd w:id="1992"/>
      <w:bookmarkEnd w:id="1993"/>
      <w:bookmarkEnd w:id="1994"/>
      <w:bookmarkEnd w:id="1995"/>
      <w:bookmarkEnd w:id="1996"/>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97" w:name="_Toc20212443"/>
      <w:bookmarkStart w:id="1998" w:name="_Toc27731798"/>
      <w:bookmarkStart w:id="1999" w:name="_Toc36127576"/>
      <w:bookmarkStart w:id="2000" w:name="_Toc45214682"/>
      <w:bookmarkStart w:id="2001" w:name="_Toc51937821"/>
      <w:bookmarkStart w:id="2002" w:name="_Toc51938130"/>
      <w:bookmarkStart w:id="2003" w:name="_Toc92291317"/>
      <w:bookmarkStart w:id="2004" w:name="_Toc131284491"/>
      <w:r>
        <w:t>9.4.2.9</w:t>
      </w:r>
      <w:r>
        <w:tab/>
        <w:t>Global documents</w:t>
      </w:r>
      <w:bookmarkEnd w:id="1997"/>
      <w:bookmarkEnd w:id="1998"/>
      <w:bookmarkEnd w:id="1999"/>
      <w:bookmarkEnd w:id="2000"/>
      <w:bookmarkEnd w:id="2001"/>
      <w:bookmarkEnd w:id="2002"/>
      <w:bookmarkEnd w:id="2003"/>
      <w:bookmarkEnd w:id="2004"/>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w:t>
      </w:r>
      <w:r>
        <w:lastRenderedPageBreak/>
        <w:t xml:space="preserve">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005" w:name="_Toc20212444"/>
      <w:bookmarkStart w:id="2006" w:name="_Toc27731799"/>
      <w:bookmarkStart w:id="2007" w:name="_Toc36127577"/>
      <w:bookmarkStart w:id="2008" w:name="_Toc45214683"/>
      <w:bookmarkStart w:id="2009" w:name="_Toc51937822"/>
      <w:bookmarkStart w:id="2010" w:name="_Toc51938131"/>
      <w:bookmarkStart w:id="2011" w:name="_Toc92291318"/>
      <w:bookmarkStart w:id="2012" w:name="_Toc131284492"/>
      <w:r>
        <w:t>9.4.2.10</w:t>
      </w:r>
      <w:r>
        <w:tab/>
        <w:t>Resource interdependencies</w:t>
      </w:r>
      <w:bookmarkEnd w:id="2005"/>
      <w:bookmarkEnd w:id="2006"/>
      <w:bookmarkEnd w:id="2007"/>
      <w:bookmarkEnd w:id="2008"/>
      <w:bookmarkEnd w:id="2009"/>
      <w:bookmarkEnd w:id="2010"/>
      <w:bookmarkEnd w:id="2011"/>
      <w:bookmarkEnd w:id="2012"/>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13" w:name="_Toc20212445"/>
      <w:bookmarkStart w:id="2014" w:name="_Toc27731800"/>
      <w:bookmarkStart w:id="2015" w:name="_Toc36127578"/>
      <w:bookmarkStart w:id="2016" w:name="_Toc45214684"/>
      <w:bookmarkStart w:id="2017" w:name="_Toc51937823"/>
      <w:bookmarkStart w:id="2018" w:name="_Toc51938132"/>
      <w:bookmarkStart w:id="2019" w:name="_Toc92291319"/>
      <w:bookmarkStart w:id="2020" w:name="_Toc131284493"/>
      <w:r>
        <w:t>9.4.2.11</w:t>
      </w:r>
      <w:r>
        <w:tab/>
        <w:t>Authorization Policies</w:t>
      </w:r>
      <w:bookmarkEnd w:id="2013"/>
      <w:bookmarkEnd w:id="2014"/>
      <w:bookmarkEnd w:id="2015"/>
      <w:bookmarkEnd w:id="2016"/>
      <w:bookmarkEnd w:id="2017"/>
      <w:bookmarkEnd w:id="2018"/>
      <w:bookmarkEnd w:id="2019"/>
      <w:bookmarkEnd w:id="2020"/>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21" w:name="_Toc20212446"/>
      <w:bookmarkStart w:id="2022" w:name="_Toc27731801"/>
      <w:bookmarkStart w:id="2023" w:name="_Toc36127579"/>
      <w:bookmarkStart w:id="2024" w:name="_Toc45214685"/>
      <w:bookmarkStart w:id="2025" w:name="_Toc51937824"/>
      <w:bookmarkStart w:id="2026" w:name="_Toc51938133"/>
      <w:bookmarkStart w:id="2027" w:name="_Toc92291320"/>
      <w:bookmarkStart w:id="2028" w:name="_Toc131284494"/>
      <w:r>
        <w:t>9.4.2.12</w:t>
      </w:r>
      <w:r>
        <w:tab/>
        <w:t>Subscription to Changes</w:t>
      </w:r>
      <w:bookmarkEnd w:id="2021"/>
      <w:bookmarkEnd w:id="2022"/>
      <w:bookmarkEnd w:id="2023"/>
      <w:bookmarkEnd w:id="2024"/>
      <w:bookmarkEnd w:id="2025"/>
      <w:bookmarkEnd w:id="2026"/>
      <w:bookmarkEnd w:id="2027"/>
      <w:bookmarkEnd w:id="2028"/>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29" w:name="_Toc20212447"/>
      <w:bookmarkStart w:id="2030" w:name="_Toc27731802"/>
      <w:bookmarkStart w:id="2031" w:name="_Toc36127580"/>
      <w:bookmarkStart w:id="2032" w:name="_Toc45214686"/>
      <w:bookmarkStart w:id="2033" w:name="_Toc51937825"/>
      <w:bookmarkStart w:id="2034" w:name="_Toc51938134"/>
      <w:bookmarkStart w:id="2035" w:name="_Toc92291321"/>
      <w:bookmarkStart w:id="2036" w:name="_Toc131284495"/>
      <w:r w:rsidRPr="00073326">
        <w:rPr>
          <w:lang w:val="en-US"/>
        </w:rPr>
        <w:t>10</w:t>
      </w:r>
      <w:r w:rsidRPr="00073326">
        <w:rPr>
          <w:lang w:val="en-US"/>
        </w:rPr>
        <w:tab/>
        <w:t>MCData configuration management documents</w:t>
      </w:r>
      <w:bookmarkEnd w:id="2029"/>
      <w:bookmarkEnd w:id="2030"/>
      <w:bookmarkEnd w:id="2031"/>
      <w:bookmarkEnd w:id="2032"/>
      <w:bookmarkEnd w:id="2033"/>
      <w:bookmarkEnd w:id="2034"/>
      <w:bookmarkEnd w:id="2035"/>
      <w:bookmarkEnd w:id="2036"/>
    </w:p>
    <w:p w14:paraId="7C0C1781" w14:textId="77777777" w:rsidR="00C367E9" w:rsidRPr="00986001" w:rsidRDefault="00C367E9" w:rsidP="00C367E9">
      <w:pPr>
        <w:pStyle w:val="Heading2"/>
      </w:pPr>
      <w:bookmarkStart w:id="2037" w:name="_Toc20212448"/>
      <w:bookmarkStart w:id="2038" w:name="_Toc27731803"/>
      <w:bookmarkStart w:id="2039" w:name="_Toc36127581"/>
      <w:bookmarkStart w:id="2040" w:name="_Toc45214687"/>
      <w:bookmarkStart w:id="2041" w:name="_Toc51937826"/>
      <w:bookmarkStart w:id="2042" w:name="_Toc51938135"/>
      <w:bookmarkStart w:id="2043" w:name="_Toc92291322"/>
      <w:bookmarkStart w:id="2044" w:name="_Toc131284496"/>
      <w:r>
        <w:t>10</w:t>
      </w:r>
      <w:r w:rsidRPr="00986001">
        <w:t>.1</w:t>
      </w:r>
      <w:r w:rsidRPr="00986001">
        <w:tab/>
        <w:t>Introduction</w:t>
      </w:r>
      <w:bookmarkEnd w:id="2037"/>
      <w:bookmarkEnd w:id="2038"/>
      <w:bookmarkEnd w:id="2039"/>
      <w:bookmarkEnd w:id="2040"/>
      <w:bookmarkEnd w:id="2041"/>
      <w:bookmarkEnd w:id="2042"/>
      <w:bookmarkEnd w:id="2043"/>
      <w:bookmarkEnd w:id="2044"/>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45" w:name="_Toc20212449"/>
      <w:bookmarkStart w:id="2046" w:name="_Toc27731804"/>
      <w:bookmarkStart w:id="2047" w:name="_Toc36127582"/>
      <w:bookmarkStart w:id="2048" w:name="_Toc45214688"/>
      <w:bookmarkStart w:id="2049" w:name="_Toc51937827"/>
      <w:bookmarkStart w:id="2050" w:name="_Toc51938136"/>
      <w:bookmarkStart w:id="2051" w:name="_Toc92291323"/>
      <w:bookmarkStart w:id="2052" w:name="_Toc131284497"/>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45"/>
      <w:bookmarkEnd w:id="2046"/>
      <w:bookmarkEnd w:id="2047"/>
      <w:bookmarkEnd w:id="2048"/>
      <w:bookmarkEnd w:id="2049"/>
      <w:bookmarkEnd w:id="2050"/>
      <w:bookmarkEnd w:id="2051"/>
      <w:bookmarkEnd w:id="2052"/>
    </w:p>
    <w:p w14:paraId="3978A0CD" w14:textId="77777777" w:rsidR="00C367E9" w:rsidRPr="00986001" w:rsidRDefault="00C367E9" w:rsidP="00C367E9">
      <w:pPr>
        <w:pStyle w:val="Heading3"/>
      </w:pPr>
      <w:bookmarkStart w:id="2053" w:name="_Toc20212450"/>
      <w:bookmarkStart w:id="2054" w:name="_Toc27731805"/>
      <w:bookmarkStart w:id="2055" w:name="_Toc36127583"/>
      <w:bookmarkStart w:id="2056" w:name="_Toc45214689"/>
      <w:bookmarkStart w:id="2057" w:name="_Toc51937828"/>
      <w:bookmarkStart w:id="2058" w:name="_Toc51938137"/>
      <w:bookmarkStart w:id="2059" w:name="_Toc92291324"/>
      <w:bookmarkStart w:id="2060" w:name="_Toc131284498"/>
      <w:r>
        <w:t>10.2.1</w:t>
      </w:r>
      <w:r>
        <w:tab/>
        <w:t>General</w:t>
      </w:r>
      <w:bookmarkEnd w:id="2053"/>
      <w:bookmarkEnd w:id="2054"/>
      <w:bookmarkEnd w:id="2055"/>
      <w:bookmarkEnd w:id="2056"/>
      <w:bookmarkEnd w:id="2057"/>
      <w:bookmarkEnd w:id="2058"/>
      <w:bookmarkEnd w:id="2059"/>
      <w:bookmarkEnd w:id="2060"/>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w:t>
      </w:r>
      <w:r>
        <w:lastRenderedPageBreak/>
        <w:t xml:space="preserve">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61" w:name="_Toc20212451"/>
      <w:bookmarkStart w:id="2062" w:name="_Toc27731806"/>
      <w:bookmarkStart w:id="2063" w:name="_Toc36127584"/>
      <w:bookmarkStart w:id="2064" w:name="_Toc45214690"/>
      <w:bookmarkStart w:id="2065" w:name="_Toc51937829"/>
      <w:bookmarkStart w:id="2066" w:name="_Toc51938138"/>
      <w:bookmarkStart w:id="2067" w:name="_Toc92291325"/>
      <w:bookmarkStart w:id="2068" w:name="MCCQCTEMPBM_00000051"/>
      <w:bookmarkStart w:id="2069" w:name="_Toc131284499"/>
      <w:r>
        <w:t>10.2.1A</w:t>
      </w:r>
      <w:r>
        <w:tab/>
        <w:t>MCData client access to MCData UE configuration documents</w:t>
      </w:r>
      <w:bookmarkEnd w:id="2061"/>
      <w:bookmarkEnd w:id="2062"/>
      <w:bookmarkEnd w:id="2063"/>
      <w:bookmarkEnd w:id="2064"/>
      <w:bookmarkEnd w:id="2065"/>
      <w:bookmarkEnd w:id="2066"/>
      <w:bookmarkEnd w:id="2067"/>
      <w:bookmarkEnd w:id="2069"/>
    </w:p>
    <w:bookmarkEnd w:id="2068"/>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70" w:name="_Toc20212452"/>
      <w:bookmarkStart w:id="2071" w:name="_Toc27731807"/>
      <w:bookmarkStart w:id="2072" w:name="_Toc36127585"/>
      <w:bookmarkStart w:id="2073" w:name="_Toc45214691"/>
      <w:bookmarkStart w:id="2074" w:name="_Toc51937830"/>
      <w:bookmarkStart w:id="2075" w:name="_Toc51938139"/>
      <w:bookmarkStart w:id="2076" w:name="_Toc92291326"/>
      <w:bookmarkStart w:id="2077" w:name="_Toc131284500"/>
      <w:r>
        <w:t>10.2.2</w:t>
      </w:r>
      <w:r>
        <w:tab/>
        <w:t>C</w:t>
      </w:r>
      <w:r w:rsidRPr="00986001">
        <w:t>oding</w:t>
      </w:r>
      <w:bookmarkEnd w:id="2070"/>
      <w:bookmarkEnd w:id="2071"/>
      <w:bookmarkEnd w:id="2072"/>
      <w:bookmarkEnd w:id="2073"/>
      <w:bookmarkEnd w:id="2074"/>
      <w:bookmarkEnd w:id="2075"/>
      <w:bookmarkEnd w:id="2076"/>
      <w:bookmarkEnd w:id="2077"/>
    </w:p>
    <w:p w14:paraId="4F8DE04A" w14:textId="77777777" w:rsidR="00C367E9" w:rsidRPr="0019247C" w:rsidRDefault="00C367E9" w:rsidP="00C367E9">
      <w:pPr>
        <w:pStyle w:val="Heading4"/>
      </w:pPr>
      <w:bookmarkStart w:id="2078" w:name="_Toc20212453"/>
      <w:bookmarkStart w:id="2079" w:name="_Toc27731808"/>
      <w:bookmarkStart w:id="2080" w:name="_Toc36127586"/>
      <w:bookmarkStart w:id="2081" w:name="_Toc45214692"/>
      <w:bookmarkStart w:id="2082" w:name="_Toc51937831"/>
      <w:bookmarkStart w:id="2083" w:name="_Toc51938140"/>
      <w:bookmarkStart w:id="2084" w:name="_Toc92291327"/>
      <w:bookmarkStart w:id="2085" w:name="_Toc131284501"/>
      <w:r>
        <w:t>10.2.2.1</w:t>
      </w:r>
      <w:r>
        <w:tab/>
        <w:t>Structure</w:t>
      </w:r>
      <w:bookmarkEnd w:id="2078"/>
      <w:bookmarkEnd w:id="2079"/>
      <w:bookmarkEnd w:id="2080"/>
      <w:bookmarkEnd w:id="2081"/>
      <w:bookmarkEnd w:id="2082"/>
      <w:bookmarkEnd w:id="2083"/>
      <w:bookmarkEnd w:id="2084"/>
      <w:bookmarkEnd w:id="2085"/>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lastRenderedPageBreak/>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86" w:name="_Toc20212454"/>
      <w:bookmarkStart w:id="2087" w:name="_Toc27731809"/>
      <w:bookmarkStart w:id="2088" w:name="_Toc36127587"/>
      <w:bookmarkStart w:id="2089" w:name="_Toc45214693"/>
      <w:bookmarkStart w:id="2090" w:name="_Toc51937832"/>
      <w:bookmarkStart w:id="2091" w:name="_Toc51938141"/>
      <w:bookmarkStart w:id="2092" w:name="_Toc92291328"/>
      <w:bookmarkStart w:id="2093" w:name="_Toc131284502"/>
      <w:r>
        <w:t>10</w:t>
      </w:r>
      <w:r w:rsidRPr="000B2651">
        <w:t>.</w:t>
      </w:r>
      <w:r>
        <w:t>2</w:t>
      </w:r>
      <w:r w:rsidRPr="000B2651">
        <w:t>.2.2</w:t>
      </w:r>
      <w:r w:rsidRPr="000B2651">
        <w:tab/>
        <w:t>Application Unique ID</w:t>
      </w:r>
      <w:bookmarkEnd w:id="2086"/>
      <w:bookmarkEnd w:id="2087"/>
      <w:bookmarkEnd w:id="2088"/>
      <w:bookmarkEnd w:id="2089"/>
      <w:bookmarkEnd w:id="2090"/>
      <w:bookmarkEnd w:id="2091"/>
      <w:bookmarkEnd w:id="2092"/>
      <w:bookmarkEnd w:id="2093"/>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94" w:name="_Toc20212455"/>
      <w:bookmarkStart w:id="2095" w:name="_Toc27731810"/>
      <w:bookmarkStart w:id="2096" w:name="_Toc36127588"/>
      <w:bookmarkStart w:id="2097" w:name="_Toc45214694"/>
      <w:bookmarkStart w:id="2098" w:name="_Toc51937833"/>
      <w:bookmarkStart w:id="2099" w:name="_Toc51938142"/>
      <w:bookmarkStart w:id="2100" w:name="_Toc92291329"/>
      <w:bookmarkStart w:id="2101" w:name="_Toc131284503"/>
      <w:r>
        <w:t>10</w:t>
      </w:r>
      <w:r w:rsidRPr="00F70427">
        <w:t>.</w:t>
      </w:r>
      <w:r>
        <w:t>2</w:t>
      </w:r>
      <w:r w:rsidRPr="00F70427">
        <w:t>.2.3</w:t>
      </w:r>
      <w:r w:rsidRPr="00F70427">
        <w:tab/>
        <w:t>XML Schema</w:t>
      </w:r>
      <w:bookmarkEnd w:id="2094"/>
      <w:bookmarkEnd w:id="2095"/>
      <w:bookmarkEnd w:id="2096"/>
      <w:bookmarkEnd w:id="2097"/>
      <w:bookmarkEnd w:id="2098"/>
      <w:bookmarkEnd w:id="2099"/>
      <w:bookmarkEnd w:id="2100"/>
      <w:bookmarkEnd w:id="2101"/>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lastRenderedPageBreak/>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lastRenderedPageBreak/>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102" w:name="_Toc20212456"/>
      <w:bookmarkStart w:id="2103" w:name="_Toc27731811"/>
      <w:bookmarkStart w:id="2104" w:name="_Toc36127589"/>
      <w:bookmarkStart w:id="2105" w:name="_Toc45214695"/>
      <w:bookmarkStart w:id="2106" w:name="_Toc51937834"/>
      <w:bookmarkStart w:id="2107" w:name="_Toc51938143"/>
      <w:bookmarkStart w:id="2108" w:name="_Toc92291330"/>
      <w:bookmarkStart w:id="2109" w:name="_Toc131284504"/>
      <w:r>
        <w:t>10</w:t>
      </w:r>
      <w:r w:rsidRPr="000B2651">
        <w:t>.</w:t>
      </w:r>
      <w:r>
        <w:t>2</w:t>
      </w:r>
      <w:r w:rsidRPr="000B2651">
        <w:t>.2.4</w:t>
      </w:r>
      <w:r w:rsidRPr="000B2651">
        <w:tab/>
        <w:t xml:space="preserve">Default </w:t>
      </w:r>
      <w:r>
        <w:t xml:space="preserve">Document </w:t>
      </w:r>
      <w:r w:rsidRPr="000B2651">
        <w:t>Namespace</w:t>
      </w:r>
      <w:bookmarkEnd w:id="2102"/>
      <w:bookmarkEnd w:id="2103"/>
      <w:bookmarkEnd w:id="2104"/>
      <w:bookmarkEnd w:id="2105"/>
      <w:bookmarkEnd w:id="2106"/>
      <w:bookmarkEnd w:id="2107"/>
      <w:bookmarkEnd w:id="2108"/>
      <w:bookmarkEnd w:id="2109"/>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10" w:name="_Toc20212457"/>
      <w:bookmarkStart w:id="2111" w:name="_Toc27731812"/>
      <w:bookmarkStart w:id="2112" w:name="_Toc36127590"/>
      <w:bookmarkStart w:id="2113" w:name="_Toc45214696"/>
      <w:bookmarkStart w:id="2114" w:name="_Toc51937835"/>
      <w:bookmarkStart w:id="2115" w:name="_Toc51938144"/>
      <w:bookmarkStart w:id="2116" w:name="_Toc92291331"/>
      <w:bookmarkStart w:id="2117" w:name="_Toc131284505"/>
      <w:r>
        <w:t>10</w:t>
      </w:r>
      <w:r w:rsidRPr="000B2651">
        <w:t>.</w:t>
      </w:r>
      <w:r>
        <w:t>2</w:t>
      </w:r>
      <w:r w:rsidRPr="000B2651">
        <w:t>.2.5</w:t>
      </w:r>
      <w:r w:rsidRPr="000B2651">
        <w:tab/>
        <w:t>MIME type</w:t>
      </w:r>
      <w:bookmarkEnd w:id="2110"/>
      <w:bookmarkEnd w:id="2111"/>
      <w:bookmarkEnd w:id="2112"/>
      <w:bookmarkEnd w:id="2113"/>
      <w:bookmarkEnd w:id="2114"/>
      <w:bookmarkEnd w:id="2115"/>
      <w:bookmarkEnd w:id="2116"/>
      <w:bookmarkEnd w:id="2117"/>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18" w:name="_Toc20212458"/>
      <w:bookmarkStart w:id="2119" w:name="_Toc27731813"/>
      <w:bookmarkStart w:id="2120" w:name="_Toc36127591"/>
      <w:bookmarkStart w:id="2121" w:name="_Toc45214697"/>
      <w:bookmarkStart w:id="2122" w:name="_Toc51937836"/>
      <w:bookmarkStart w:id="2123" w:name="_Toc51938145"/>
      <w:bookmarkStart w:id="2124" w:name="_Toc92291332"/>
      <w:bookmarkStart w:id="2125" w:name="_Toc131284506"/>
      <w:r>
        <w:t>10</w:t>
      </w:r>
      <w:r w:rsidRPr="000B2651">
        <w:t>.</w:t>
      </w:r>
      <w:r>
        <w:t>2</w:t>
      </w:r>
      <w:r w:rsidRPr="000B2651">
        <w:t>.2.6</w:t>
      </w:r>
      <w:r w:rsidRPr="000B2651">
        <w:tab/>
        <w:t>Validation Constraints</w:t>
      </w:r>
      <w:bookmarkEnd w:id="2118"/>
      <w:bookmarkEnd w:id="2119"/>
      <w:bookmarkEnd w:id="2120"/>
      <w:bookmarkEnd w:id="2121"/>
      <w:bookmarkEnd w:id="2122"/>
      <w:bookmarkEnd w:id="2123"/>
      <w:bookmarkEnd w:id="2124"/>
      <w:bookmarkEnd w:id="2125"/>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26" w:name="_Toc20212459"/>
      <w:bookmarkStart w:id="2127" w:name="_Toc27731814"/>
      <w:bookmarkStart w:id="2128" w:name="_Toc36127592"/>
      <w:bookmarkStart w:id="2129" w:name="_Toc45214698"/>
      <w:bookmarkStart w:id="2130" w:name="_Toc51937837"/>
      <w:bookmarkStart w:id="2131" w:name="_Toc51938146"/>
      <w:bookmarkStart w:id="2132" w:name="_Toc92291333"/>
      <w:bookmarkStart w:id="2133" w:name="_Toc131284507"/>
      <w:r w:rsidRPr="005B303F">
        <w:t>10.2.2.7</w:t>
      </w:r>
      <w:r w:rsidRPr="005B303F">
        <w:tab/>
        <w:t>Data Semantics</w:t>
      </w:r>
      <w:bookmarkEnd w:id="2126"/>
      <w:bookmarkEnd w:id="2127"/>
      <w:bookmarkEnd w:id="2128"/>
      <w:bookmarkEnd w:id="2129"/>
      <w:bookmarkEnd w:id="2130"/>
      <w:bookmarkEnd w:id="2131"/>
      <w:bookmarkEnd w:id="2132"/>
      <w:bookmarkEnd w:id="213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lastRenderedPageBreak/>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lastRenderedPageBreak/>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34" w:name="_Toc20212460"/>
      <w:bookmarkStart w:id="2135" w:name="_Toc27731815"/>
      <w:bookmarkStart w:id="2136" w:name="_Toc36127593"/>
      <w:bookmarkStart w:id="2137" w:name="_Toc45214699"/>
      <w:bookmarkStart w:id="2138" w:name="_Toc51937838"/>
      <w:bookmarkStart w:id="2139" w:name="_Toc51938147"/>
      <w:bookmarkStart w:id="2140" w:name="_Toc92291334"/>
      <w:bookmarkStart w:id="2141" w:name="_Toc131284508"/>
      <w:r>
        <w:lastRenderedPageBreak/>
        <w:t>10</w:t>
      </w:r>
      <w:r w:rsidRPr="00794952">
        <w:t>.</w:t>
      </w:r>
      <w:r>
        <w:t>2</w:t>
      </w:r>
      <w:r w:rsidRPr="00794952">
        <w:t>.2.8</w:t>
      </w:r>
      <w:r w:rsidRPr="00794952">
        <w:tab/>
        <w:t>Naming Conventions</w:t>
      </w:r>
      <w:bookmarkEnd w:id="2134"/>
      <w:bookmarkEnd w:id="2135"/>
      <w:bookmarkEnd w:id="2136"/>
      <w:bookmarkEnd w:id="2137"/>
      <w:bookmarkEnd w:id="2138"/>
      <w:bookmarkEnd w:id="2139"/>
      <w:bookmarkEnd w:id="2140"/>
      <w:bookmarkEnd w:id="2141"/>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42" w:name="_Toc20212461"/>
      <w:bookmarkStart w:id="2143" w:name="_Toc27731816"/>
      <w:bookmarkStart w:id="2144" w:name="_Toc36127594"/>
      <w:bookmarkStart w:id="2145" w:name="_Toc45214700"/>
      <w:bookmarkStart w:id="2146" w:name="_Toc51937839"/>
      <w:bookmarkStart w:id="2147" w:name="_Toc51938148"/>
      <w:bookmarkStart w:id="2148" w:name="_Toc92291335"/>
      <w:bookmarkStart w:id="2149" w:name="_Toc131284509"/>
      <w:r>
        <w:t>10</w:t>
      </w:r>
      <w:r w:rsidRPr="00794952">
        <w:t>.</w:t>
      </w:r>
      <w:r>
        <w:t>2</w:t>
      </w:r>
      <w:r w:rsidRPr="00794952">
        <w:t>.2.9</w:t>
      </w:r>
      <w:r w:rsidRPr="00794952">
        <w:tab/>
        <w:t>Global documents</w:t>
      </w:r>
      <w:bookmarkEnd w:id="2142"/>
      <w:bookmarkEnd w:id="2143"/>
      <w:bookmarkEnd w:id="2144"/>
      <w:bookmarkEnd w:id="2145"/>
      <w:bookmarkEnd w:id="2146"/>
      <w:bookmarkEnd w:id="2147"/>
      <w:bookmarkEnd w:id="2148"/>
      <w:bookmarkEnd w:id="2149"/>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50" w:name="_Toc20212462"/>
      <w:bookmarkStart w:id="2151" w:name="_Toc27731817"/>
      <w:bookmarkStart w:id="2152" w:name="_Toc36127595"/>
      <w:bookmarkStart w:id="2153" w:name="_Toc45214701"/>
      <w:bookmarkStart w:id="2154" w:name="_Toc51937840"/>
      <w:bookmarkStart w:id="2155" w:name="_Toc51938149"/>
      <w:bookmarkStart w:id="2156" w:name="_Toc92291336"/>
      <w:bookmarkStart w:id="2157" w:name="_Toc131284510"/>
      <w:r>
        <w:t>10</w:t>
      </w:r>
      <w:r w:rsidRPr="00794952">
        <w:t>.</w:t>
      </w:r>
      <w:r>
        <w:t>2</w:t>
      </w:r>
      <w:r w:rsidRPr="00794952">
        <w:t>.2.10</w:t>
      </w:r>
      <w:r w:rsidRPr="00794952">
        <w:tab/>
        <w:t>Resource interdependencies</w:t>
      </w:r>
      <w:bookmarkEnd w:id="2150"/>
      <w:bookmarkEnd w:id="2151"/>
      <w:bookmarkEnd w:id="2152"/>
      <w:bookmarkEnd w:id="2153"/>
      <w:bookmarkEnd w:id="2154"/>
      <w:bookmarkEnd w:id="2155"/>
      <w:bookmarkEnd w:id="2156"/>
      <w:bookmarkEnd w:id="2157"/>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58" w:name="_Toc20212463"/>
      <w:bookmarkStart w:id="2159" w:name="_Toc27731818"/>
      <w:bookmarkStart w:id="2160" w:name="_Toc36127596"/>
      <w:bookmarkStart w:id="2161" w:name="_Toc45214702"/>
      <w:bookmarkStart w:id="2162" w:name="_Toc51937841"/>
      <w:bookmarkStart w:id="2163" w:name="_Toc51938150"/>
      <w:bookmarkStart w:id="2164" w:name="_Toc92291337"/>
      <w:bookmarkStart w:id="2165" w:name="_Toc131284511"/>
      <w:r>
        <w:t>10</w:t>
      </w:r>
      <w:r w:rsidRPr="00794952">
        <w:t>.</w:t>
      </w:r>
      <w:r>
        <w:t>2</w:t>
      </w:r>
      <w:r w:rsidRPr="00794952">
        <w:t>.2.11</w:t>
      </w:r>
      <w:r w:rsidRPr="00794952">
        <w:tab/>
        <w:t>Authorization Policies</w:t>
      </w:r>
      <w:bookmarkEnd w:id="2158"/>
      <w:bookmarkEnd w:id="2159"/>
      <w:bookmarkEnd w:id="2160"/>
      <w:bookmarkEnd w:id="2161"/>
      <w:bookmarkEnd w:id="2162"/>
      <w:bookmarkEnd w:id="2163"/>
      <w:bookmarkEnd w:id="2164"/>
      <w:bookmarkEnd w:id="2165"/>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66" w:name="_Toc20212464"/>
      <w:bookmarkStart w:id="2167" w:name="_Toc27731819"/>
      <w:bookmarkStart w:id="2168" w:name="_Toc36127597"/>
      <w:bookmarkStart w:id="2169" w:name="_Toc45214703"/>
      <w:bookmarkStart w:id="2170" w:name="_Toc51937842"/>
      <w:bookmarkStart w:id="2171" w:name="_Toc51938151"/>
      <w:bookmarkStart w:id="2172" w:name="_Toc92291338"/>
      <w:bookmarkStart w:id="2173" w:name="_Toc131284512"/>
      <w:r>
        <w:t>10</w:t>
      </w:r>
      <w:r w:rsidRPr="00794952">
        <w:t>.</w:t>
      </w:r>
      <w:r>
        <w:t>2</w:t>
      </w:r>
      <w:r w:rsidRPr="00794952">
        <w:t>.2.12</w:t>
      </w:r>
      <w:r w:rsidRPr="00794952">
        <w:tab/>
        <w:t>Subscription to Changes</w:t>
      </w:r>
      <w:bookmarkEnd w:id="2166"/>
      <w:bookmarkEnd w:id="2167"/>
      <w:bookmarkEnd w:id="2168"/>
      <w:bookmarkEnd w:id="2169"/>
      <w:bookmarkEnd w:id="2170"/>
      <w:bookmarkEnd w:id="2171"/>
      <w:bookmarkEnd w:id="2172"/>
      <w:bookmarkEnd w:id="2173"/>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74" w:name="_Toc20212465"/>
      <w:bookmarkStart w:id="2175" w:name="_Toc27731820"/>
      <w:bookmarkStart w:id="2176" w:name="_Toc36127598"/>
      <w:bookmarkStart w:id="2177" w:name="_Toc45214704"/>
      <w:bookmarkStart w:id="2178" w:name="_Toc51937843"/>
      <w:bookmarkStart w:id="2179" w:name="_Toc51938152"/>
      <w:bookmarkStart w:id="2180" w:name="_Toc92291339"/>
      <w:bookmarkStart w:id="2181" w:name="_Toc131284513"/>
      <w:r w:rsidRPr="00073326">
        <w:t>10.3</w:t>
      </w:r>
      <w:r w:rsidRPr="00073326">
        <w:tab/>
        <w:t>MCData user profile configuration document</w:t>
      </w:r>
      <w:bookmarkEnd w:id="2174"/>
      <w:bookmarkEnd w:id="2175"/>
      <w:bookmarkEnd w:id="2176"/>
      <w:bookmarkEnd w:id="2177"/>
      <w:bookmarkEnd w:id="2178"/>
      <w:bookmarkEnd w:id="2179"/>
      <w:bookmarkEnd w:id="2180"/>
      <w:bookmarkEnd w:id="2181"/>
    </w:p>
    <w:p w14:paraId="7AA8C4BA" w14:textId="77777777" w:rsidR="00C367E9" w:rsidRPr="00986001" w:rsidRDefault="00C367E9" w:rsidP="00C367E9">
      <w:pPr>
        <w:pStyle w:val="Heading3"/>
      </w:pPr>
      <w:bookmarkStart w:id="2182" w:name="_Toc20212466"/>
      <w:bookmarkStart w:id="2183" w:name="_Toc27731821"/>
      <w:bookmarkStart w:id="2184" w:name="_Toc36127599"/>
      <w:bookmarkStart w:id="2185" w:name="_Toc45214705"/>
      <w:bookmarkStart w:id="2186" w:name="_Toc51937844"/>
      <w:bookmarkStart w:id="2187" w:name="_Toc51938153"/>
      <w:bookmarkStart w:id="2188" w:name="_Toc92291340"/>
      <w:bookmarkStart w:id="2189" w:name="_Toc131284514"/>
      <w:r>
        <w:t>10.3.1</w:t>
      </w:r>
      <w:r>
        <w:tab/>
        <w:t>General</w:t>
      </w:r>
      <w:bookmarkEnd w:id="2182"/>
      <w:bookmarkEnd w:id="2183"/>
      <w:bookmarkEnd w:id="2184"/>
      <w:bookmarkEnd w:id="2185"/>
      <w:bookmarkEnd w:id="2186"/>
      <w:bookmarkEnd w:id="2187"/>
      <w:bookmarkEnd w:id="2188"/>
      <w:bookmarkEnd w:id="2189"/>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90" w:name="_Toc20212467"/>
      <w:bookmarkStart w:id="2191" w:name="_Toc27731822"/>
      <w:bookmarkStart w:id="2192" w:name="_Toc36127600"/>
      <w:bookmarkStart w:id="2193" w:name="_Toc45214706"/>
      <w:bookmarkStart w:id="2194" w:name="_Toc51937845"/>
      <w:bookmarkStart w:id="2195" w:name="_Toc51938154"/>
      <w:bookmarkStart w:id="2196" w:name="_Toc92291341"/>
      <w:bookmarkStart w:id="2197" w:name="MCCQCTEMPBM_00000052"/>
      <w:bookmarkStart w:id="2198" w:name="_Toc131284515"/>
      <w:r>
        <w:t>10.3.1A</w:t>
      </w:r>
      <w:r>
        <w:tab/>
        <w:t>MCData client access to MCData user profile documents</w:t>
      </w:r>
      <w:bookmarkEnd w:id="2190"/>
      <w:bookmarkEnd w:id="2191"/>
      <w:bookmarkEnd w:id="2192"/>
      <w:bookmarkEnd w:id="2193"/>
      <w:bookmarkEnd w:id="2194"/>
      <w:bookmarkEnd w:id="2195"/>
      <w:bookmarkEnd w:id="2196"/>
      <w:bookmarkEnd w:id="2198"/>
    </w:p>
    <w:bookmarkEnd w:id="219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99" w:name="_Toc20212468"/>
      <w:bookmarkStart w:id="2200" w:name="_Toc27731823"/>
      <w:bookmarkStart w:id="2201" w:name="_Toc36127601"/>
      <w:bookmarkStart w:id="2202" w:name="_Toc45214707"/>
      <w:bookmarkStart w:id="2203" w:name="_Toc51937846"/>
      <w:bookmarkStart w:id="2204" w:name="_Toc51938155"/>
      <w:bookmarkStart w:id="2205" w:name="_Toc92291342"/>
      <w:bookmarkStart w:id="2206" w:name="_Toc131284516"/>
      <w:r>
        <w:t>10.3.2</w:t>
      </w:r>
      <w:r>
        <w:tab/>
        <w:t>C</w:t>
      </w:r>
      <w:r w:rsidRPr="00986001">
        <w:t>oding</w:t>
      </w:r>
      <w:bookmarkEnd w:id="2199"/>
      <w:bookmarkEnd w:id="2200"/>
      <w:bookmarkEnd w:id="2201"/>
      <w:bookmarkEnd w:id="2202"/>
      <w:bookmarkEnd w:id="2203"/>
      <w:bookmarkEnd w:id="2204"/>
      <w:bookmarkEnd w:id="2205"/>
      <w:bookmarkEnd w:id="2206"/>
    </w:p>
    <w:p w14:paraId="69B655C7" w14:textId="77777777" w:rsidR="00C367E9" w:rsidRPr="0045024E" w:rsidRDefault="00C367E9" w:rsidP="00C367E9">
      <w:pPr>
        <w:pStyle w:val="Heading4"/>
      </w:pPr>
      <w:bookmarkStart w:id="2207" w:name="_Toc20212469"/>
      <w:bookmarkStart w:id="2208" w:name="_Toc27731824"/>
      <w:bookmarkStart w:id="2209" w:name="_Toc36127602"/>
      <w:bookmarkStart w:id="2210" w:name="_Toc45214708"/>
      <w:bookmarkStart w:id="2211" w:name="_Toc51937847"/>
      <w:bookmarkStart w:id="2212" w:name="_Toc51938156"/>
      <w:bookmarkStart w:id="2213" w:name="_Toc92291343"/>
      <w:bookmarkStart w:id="2214" w:name="_Toc131284517"/>
      <w:r>
        <w:t>10.3</w:t>
      </w:r>
      <w:r w:rsidRPr="0045024E">
        <w:t>.2.1</w:t>
      </w:r>
      <w:r>
        <w:tab/>
      </w:r>
      <w:r w:rsidRPr="0045024E">
        <w:t>Structure</w:t>
      </w:r>
      <w:bookmarkEnd w:id="2207"/>
      <w:bookmarkEnd w:id="2208"/>
      <w:bookmarkEnd w:id="2209"/>
      <w:bookmarkEnd w:id="2210"/>
      <w:bookmarkEnd w:id="2211"/>
      <w:bookmarkEnd w:id="2212"/>
      <w:bookmarkEnd w:id="2213"/>
      <w:bookmarkEnd w:id="2214"/>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lastRenderedPageBreak/>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lastRenderedPageBreak/>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15"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15"/>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lastRenderedPageBreak/>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lastRenderedPageBreak/>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16" w:name="_Toc20212470"/>
      <w:bookmarkStart w:id="2217" w:name="_Toc27731825"/>
      <w:bookmarkStart w:id="2218" w:name="_Toc36127603"/>
      <w:bookmarkStart w:id="2219" w:name="_Toc45214709"/>
      <w:bookmarkStart w:id="2220" w:name="_Toc51937848"/>
      <w:bookmarkStart w:id="2221" w:name="_Toc51938157"/>
      <w:bookmarkStart w:id="2222" w:name="_Toc92291344"/>
      <w:bookmarkStart w:id="2223" w:name="_Toc131284518"/>
      <w:r>
        <w:t>10.3</w:t>
      </w:r>
      <w:r w:rsidRPr="0045024E">
        <w:t>.2.2</w:t>
      </w:r>
      <w:r w:rsidRPr="0045024E">
        <w:tab/>
        <w:t>Application Unique ID</w:t>
      </w:r>
      <w:bookmarkEnd w:id="2216"/>
      <w:bookmarkEnd w:id="2217"/>
      <w:bookmarkEnd w:id="2218"/>
      <w:bookmarkEnd w:id="2219"/>
      <w:bookmarkEnd w:id="2220"/>
      <w:bookmarkEnd w:id="2221"/>
      <w:bookmarkEnd w:id="2222"/>
      <w:bookmarkEnd w:id="2223"/>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24" w:name="_Toc20212471"/>
      <w:bookmarkStart w:id="2225" w:name="_Toc27731826"/>
      <w:bookmarkStart w:id="2226" w:name="_Toc36127604"/>
      <w:bookmarkStart w:id="2227" w:name="_Toc45214710"/>
      <w:bookmarkStart w:id="2228" w:name="_Toc51937849"/>
      <w:bookmarkStart w:id="2229" w:name="_Toc51938158"/>
      <w:bookmarkStart w:id="2230" w:name="_Toc92291345"/>
      <w:bookmarkStart w:id="2231" w:name="_Toc131284519"/>
      <w:r>
        <w:t>10.3</w:t>
      </w:r>
      <w:r w:rsidRPr="0045024E">
        <w:t>.2.3</w:t>
      </w:r>
      <w:r w:rsidRPr="0045024E">
        <w:tab/>
        <w:t>XML Schema</w:t>
      </w:r>
      <w:bookmarkEnd w:id="2224"/>
      <w:bookmarkEnd w:id="2225"/>
      <w:bookmarkEnd w:id="2226"/>
      <w:bookmarkEnd w:id="2227"/>
      <w:bookmarkEnd w:id="2228"/>
      <w:bookmarkEnd w:id="2229"/>
      <w:bookmarkEnd w:id="2230"/>
      <w:bookmarkEnd w:id="2231"/>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lastRenderedPageBreak/>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lastRenderedPageBreak/>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lastRenderedPageBreak/>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lastRenderedPageBreak/>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lastRenderedPageBreak/>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32" w:name="_Toc20212472"/>
      <w:bookmarkStart w:id="2233" w:name="_Toc27731827"/>
      <w:bookmarkStart w:id="2234" w:name="_Toc36127605"/>
      <w:bookmarkStart w:id="2235" w:name="_Toc45214711"/>
      <w:bookmarkStart w:id="2236" w:name="_Toc51937850"/>
      <w:bookmarkStart w:id="2237" w:name="_Toc51938159"/>
      <w:bookmarkStart w:id="2238" w:name="_Toc92291346"/>
      <w:bookmarkStart w:id="2239" w:name="_Toc131284520"/>
      <w:r>
        <w:lastRenderedPageBreak/>
        <w:t>10.3</w:t>
      </w:r>
      <w:r w:rsidRPr="0045024E">
        <w:t>.2.4</w:t>
      </w:r>
      <w:r w:rsidRPr="0045024E">
        <w:tab/>
        <w:t xml:space="preserve">Default </w:t>
      </w:r>
      <w:r>
        <w:t xml:space="preserve">Document </w:t>
      </w:r>
      <w:r w:rsidRPr="0045024E">
        <w:t>Namespace</w:t>
      </w:r>
      <w:bookmarkEnd w:id="2232"/>
      <w:bookmarkEnd w:id="2233"/>
      <w:bookmarkEnd w:id="2234"/>
      <w:bookmarkEnd w:id="2235"/>
      <w:bookmarkEnd w:id="2236"/>
      <w:bookmarkEnd w:id="2237"/>
      <w:bookmarkEnd w:id="2238"/>
      <w:bookmarkEnd w:id="2239"/>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40" w:name="_Toc20212473"/>
      <w:bookmarkStart w:id="2241" w:name="_Toc27731828"/>
      <w:bookmarkStart w:id="2242" w:name="_Toc36127606"/>
      <w:bookmarkStart w:id="2243" w:name="_Toc45214712"/>
      <w:bookmarkStart w:id="2244" w:name="_Toc51937851"/>
      <w:bookmarkStart w:id="2245" w:name="_Toc51938160"/>
      <w:bookmarkStart w:id="2246" w:name="_Toc92291347"/>
      <w:bookmarkStart w:id="2247" w:name="_Toc131284521"/>
      <w:r>
        <w:t>10.3</w:t>
      </w:r>
      <w:r w:rsidRPr="0045024E">
        <w:t>.2.5</w:t>
      </w:r>
      <w:r w:rsidRPr="0045024E">
        <w:tab/>
        <w:t>MIME type</w:t>
      </w:r>
      <w:bookmarkEnd w:id="2240"/>
      <w:bookmarkEnd w:id="2241"/>
      <w:bookmarkEnd w:id="2242"/>
      <w:bookmarkEnd w:id="2243"/>
      <w:bookmarkEnd w:id="2244"/>
      <w:bookmarkEnd w:id="2245"/>
      <w:bookmarkEnd w:id="2246"/>
      <w:bookmarkEnd w:id="2247"/>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48" w:name="_Toc20212474"/>
      <w:bookmarkStart w:id="2249" w:name="_Toc27731829"/>
      <w:bookmarkStart w:id="2250" w:name="_Toc36127607"/>
      <w:bookmarkStart w:id="2251" w:name="_Toc45214713"/>
      <w:bookmarkStart w:id="2252" w:name="_Toc51937852"/>
      <w:bookmarkStart w:id="2253" w:name="_Toc51938161"/>
      <w:bookmarkStart w:id="2254" w:name="_Toc92291348"/>
      <w:bookmarkStart w:id="2255" w:name="_Toc131284522"/>
      <w:r>
        <w:t>10.3</w:t>
      </w:r>
      <w:r w:rsidRPr="0045024E">
        <w:t>.2.6</w:t>
      </w:r>
      <w:r w:rsidRPr="0045024E">
        <w:tab/>
        <w:t>Validation Constraints</w:t>
      </w:r>
      <w:bookmarkEnd w:id="2248"/>
      <w:bookmarkEnd w:id="2249"/>
      <w:bookmarkEnd w:id="2250"/>
      <w:bookmarkEnd w:id="2251"/>
      <w:bookmarkEnd w:id="2252"/>
      <w:bookmarkEnd w:id="2253"/>
      <w:bookmarkEnd w:id="2254"/>
      <w:bookmarkEnd w:id="2255"/>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56" w:name="_Toc20212475"/>
      <w:bookmarkStart w:id="2257" w:name="_Toc27731830"/>
      <w:bookmarkStart w:id="2258" w:name="_Toc36127608"/>
      <w:bookmarkStart w:id="2259" w:name="_Toc45214714"/>
      <w:bookmarkStart w:id="2260" w:name="_Toc51937853"/>
      <w:bookmarkStart w:id="2261" w:name="_Toc51938162"/>
      <w:bookmarkStart w:id="2262" w:name="_Toc92291349"/>
      <w:bookmarkStart w:id="2263" w:name="_Toc131284523"/>
      <w:r>
        <w:t>10.3</w:t>
      </w:r>
      <w:r w:rsidRPr="0045024E">
        <w:t>.2.7</w:t>
      </w:r>
      <w:r w:rsidRPr="0045024E">
        <w:tab/>
        <w:t>Data Semantics</w:t>
      </w:r>
      <w:bookmarkEnd w:id="2256"/>
      <w:bookmarkEnd w:id="2257"/>
      <w:bookmarkEnd w:id="2258"/>
      <w:bookmarkEnd w:id="2259"/>
      <w:bookmarkEnd w:id="2260"/>
      <w:bookmarkEnd w:id="2261"/>
      <w:bookmarkEnd w:id="2262"/>
      <w:bookmarkEnd w:id="2263"/>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lastRenderedPageBreak/>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64"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lastRenderedPageBreak/>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64"/>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MCData user identity (MCData ID) of an MCData user from whom the configured MCData user is authorised to </w:t>
      </w:r>
      <w:r>
        <w:lastRenderedPageBreak/>
        <w:t>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lastRenderedPageBreak/>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lastRenderedPageBreak/>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lastRenderedPageBreak/>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lastRenderedPageBreak/>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65" w:name="_Hlk40207646"/>
      <w:r>
        <w:rPr>
          <w:rFonts w:eastAsia="Malgun Gothic"/>
        </w:rPr>
        <w:t>MessageStoreHostname</w:t>
      </w:r>
      <w:bookmarkEnd w:id="2265"/>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lastRenderedPageBreak/>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66" w:name="_Toc20212476"/>
      <w:bookmarkStart w:id="2267" w:name="_Toc27731831"/>
      <w:bookmarkStart w:id="2268"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69" w:name="_Hlk42201249"/>
      <w:r>
        <w:t>allow-one-to-one-communication-from-any-user</w:t>
      </w:r>
      <w:bookmarkEnd w:id="226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r w:rsidRPr="00464644">
        <w:lastRenderedPageBreak/>
        <w:t>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20AE7CAC" w14:textId="77777777" w:rsidR="00C367E9" w:rsidRPr="004B2738" w:rsidRDefault="00C367E9" w:rsidP="00C367E9"/>
    <w:p w14:paraId="60F19984" w14:textId="77777777" w:rsidR="00C367E9" w:rsidRPr="0045024E" w:rsidRDefault="00C367E9" w:rsidP="00C367E9">
      <w:pPr>
        <w:pStyle w:val="Heading4"/>
      </w:pPr>
      <w:bookmarkStart w:id="2270" w:name="_Toc45214715"/>
      <w:bookmarkStart w:id="2271" w:name="_Toc51937854"/>
      <w:bookmarkStart w:id="2272" w:name="_Toc51938163"/>
      <w:bookmarkStart w:id="2273" w:name="_Toc92291350"/>
      <w:bookmarkStart w:id="2274" w:name="_Toc131284524"/>
      <w:r>
        <w:t>10.3</w:t>
      </w:r>
      <w:r w:rsidRPr="0045024E">
        <w:t>.2.8</w:t>
      </w:r>
      <w:r w:rsidRPr="0045024E">
        <w:tab/>
        <w:t>Naming Conventions</w:t>
      </w:r>
      <w:bookmarkEnd w:id="2266"/>
      <w:bookmarkEnd w:id="2267"/>
      <w:bookmarkEnd w:id="2268"/>
      <w:bookmarkEnd w:id="2270"/>
      <w:bookmarkEnd w:id="2271"/>
      <w:bookmarkEnd w:id="2272"/>
      <w:bookmarkEnd w:id="2273"/>
      <w:bookmarkEnd w:id="2274"/>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75" w:name="_Toc20212477"/>
      <w:bookmarkStart w:id="2276" w:name="_Toc27731832"/>
      <w:bookmarkStart w:id="2277" w:name="_Toc36127610"/>
      <w:bookmarkStart w:id="2278" w:name="_Toc45214716"/>
      <w:bookmarkStart w:id="2279" w:name="_Toc51937855"/>
      <w:bookmarkStart w:id="2280" w:name="_Toc51938164"/>
      <w:bookmarkStart w:id="2281" w:name="_Toc92291351"/>
      <w:bookmarkStart w:id="2282" w:name="_Toc131284525"/>
      <w:r>
        <w:t>10.3</w:t>
      </w:r>
      <w:r w:rsidRPr="0045024E">
        <w:t>.2.9</w:t>
      </w:r>
      <w:r w:rsidRPr="0045024E">
        <w:tab/>
        <w:t>Global documents</w:t>
      </w:r>
      <w:bookmarkEnd w:id="2275"/>
      <w:bookmarkEnd w:id="2276"/>
      <w:bookmarkEnd w:id="2277"/>
      <w:bookmarkEnd w:id="2278"/>
      <w:bookmarkEnd w:id="2279"/>
      <w:bookmarkEnd w:id="2280"/>
      <w:bookmarkEnd w:id="2281"/>
      <w:bookmarkEnd w:id="2282"/>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83" w:name="_Toc20212478"/>
      <w:bookmarkStart w:id="2284" w:name="_Toc27731833"/>
      <w:bookmarkStart w:id="2285" w:name="_Toc36127611"/>
      <w:bookmarkStart w:id="2286" w:name="_Toc45214717"/>
      <w:bookmarkStart w:id="2287" w:name="_Toc51937856"/>
      <w:bookmarkStart w:id="2288" w:name="_Toc51938165"/>
      <w:bookmarkStart w:id="2289" w:name="_Toc92291352"/>
      <w:bookmarkStart w:id="2290" w:name="_Toc131284526"/>
      <w:r>
        <w:lastRenderedPageBreak/>
        <w:t>10.3</w:t>
      </w:r>
      <w:r w:rsidRPr="0045024E">
        <w:t>.2.10</w:t>
      </w:r>
      <w:r w:rsidRPr="0045024E">
        <w:tab/>
        <w:t>Resource interdependencies</w:t>
      </w:r>
      <w:bookmarkEnd w:id="2283"/>
      <w:bookmarkEnd w:id="2284"/>
      <w:bookmarkEnd w:id="2285"/>
      <w:bookmarkEnd w:id="2286"/>
      <w:bookmarkEnd w:id="2287"/>
      <w:bookmarkEnd w:id="2288"/>
      <w:bookmarkEnd w:id="2289"/>
      <w:bookmarkEnd w:id="2290"/>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91" w:name="_Toc20212479"/>
      <w:bookmarkStart w:id="2292" w:name="_Toc27731834"/>
      <w:bookmarkStart w:id="2293" w:name="_Toc36127612"/>
      <w:bookmarkStart w:id="2294" w:name="_Toc45214718"/>
      <w:bookmarkStart w:id="2295" w:name="_Toc51937857"/>
      <w:bookmarkStart w:id="2296" w:name="_Toc51938166"/>
      <w:bookmarkStart w:id="2297" w:name="_Toc92291353"/>
      <w:bookmarkStart w:id="2298" w:name="_Toc131284527"/>
      <w:r>
        <w:t>10.3</w:t>
      </w:r>
      <w:r w:rsidRPr="0045024E">
        <w:t>.2.11</w:t>
      </w:r>
      <w:r w:rsidRPr="0045024E">
        <w:tab/>
      </w:r>
      <w:r>
        <w:t>Access Permissions</w:t>
      </w:r>
      <w:r w:rsidRPr="0045024E">
        <w:t xml:space="preserve"> Policies</w:t>
      </w:r>
      <w:bookmarkEnd w:id="2291"/>
      <w:bookmarkEnd w:id="2292"/>
      <w:bookmarkEnd w:id="2293"/>
      <w:bookmarkEnd w:id="2294"/>
      <w:bookmarkEnd w:id="2295"/>
      <w:bookmarkEnd w:id="2296"/>
      <w:bookmarkEnd w:id="2297"/>
      <w:bookmarkEnd w:id="2298"/>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99" w:name="_Toc20212480"/>
      <w:bookmarkStart w:id="2300" w:name="_Toc27731835"/>
      <w:bookmarkStart w:id="2301" w:name="_Toc36127613"/>
      <w:bookmarkStart w:id="2302" w:name="_Toc45214719"/>
      <w:bookmarkStart w:id="2303" w:name="_Toc51937858"/>
      <w:bookmarkStart w:id="2304" w:name="_Toc51938167"/>
      <w:bookmarkStart w:id="2305" w:name="_Toc92291354"/>
      <w:bookmarkStart w:id="2306" w:name="_Toc131284528"/>
      <w:r>
        <w:t>10.3</w:t>
      </w:r>
      <w:r w:rsidRPr="0045024E">
        <w:t>.2.12</w:t>
      </w:r>
      <w:r w:rsidRPr="0045024E">
        <w:tab/>
        <w:t>Subscription to Changes</w:t>
      </w:r>
      <w:bookmarkEnd w:id="2299"/>
      <w:bookmarkEnd w:id="2300"/>
      <w:bookmarkEnd w:id="2301"/>
      <w:bookmarkEnd w:id="2302"/>
      <w:bookmarkEnd w:id="2303"/>
      <w:bookmarkEnd w:id="2304"/>
      <w:bookmarkEnd w:id="2305"/>
      <w:bookmarkEnd w:id="2306"/>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307" w:name="_Toc20212481"/>
      <w:bookmarkStart w:id="2308" w:name="_Toc27731836"/>
      <w:bookmarkStart w:id="2309" w:name="_Toc36127614"/>
      <w:bookmarkStart w:id="2310" w:name="_Toc45214720"/>
      <w:bookmarkStart w:id="2311" w:name="_Toc51937859"/>
      <w:bookmarkStart w:id="2312" w:name="_Toc51938168"/>
      <w:bookmarkStart w:id="2313" w:name="_Toc92291355"/>
      <w:bookmarkStart w:id="2314" w:name="_Toc131284529"/>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307"/>
      <w:bookmarkEnd w:id="2308"/>
      <w:bookmarkEnd w:id="2309"/>
      <w:bookmarkEnd w:id="2310"/>
      <w:bookmarkEnd w:id="2311"/>
      <w:bookmarkEnd w:id="2312"/>
      <w:bookmarkEnd w:id="2313"/>
      <w:bookmarkEnd w:id="2314"/>
    </w:p>
    <w:p w14:paraId="2D09A615" w14:textId="77777777" w:rsidR="00C367E9" w:rsidRPr="00986001" w:rsidRDefault="00C367E9" w:rsidP="00C367E9">
      <w:pPr>
        <w:pStyle w:val="Heading3"/>
      </w:pPr>
      <w:bookmarkStart w:id="2315" w:name="_Toc20212482"/>
      <w:bookmarkStart w:id="2316" w:name="_Toc27731837"/>
      <w:bookmarkStart w:id="2317" w:name="_Toc36127615"/>
      <w:bookmarkStart w:id="2318" w:name="_Toc45214721"/>
      <w:bookmarkStart w:id="2319" w:name="_Toc51937860"/>
      <w:bookmarkStart w:id="2320" w:name="_Toc51938169"/>
      <w:bookmarkStart w:id="2321" w:name="_Toc92291356"/>
      <w:bookmarkStart w:id="2322" w:name="_Toc131284530"/>
      <w:r>
        <w:t>10.4.1</w:t>
      </w:r>
      <w:r>
        <w:tab/>
        <w:t>General</w:t>
      </w:r>
      <w:bookmarkEnd w:id="2315"/>
      <w:bookmarkEnd w:id="2316"/>
      <w:bookmarkEnd w:id="2317"/>
      <w:bookmarkEnd w:id="2318"/>
      <w:bookmarkEnd w:id="2319"/>
      <w:bookmarkEnd w:id="2320"/>
      <w:bookmarkEnd w:id="2321"/>
      <w:bookmarkEnd w:id="2322"/>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23" w:name="_Toc20212483"/>
      <w:bookmarkStart w:id="2324" w:name="_Toc27731838"/>
      <w:bookmarkStart w:id="2325" w:name="_Toc36127616"/>
      <w:bookmarkStart w:id="2326" w:name="_Toc45214722"/>
      <w:bookmarkStart w:id="2327" w:name="_Toc51937861"/>
      <w:bookmarkStart w:id="2328" w:name="_Toc51938170"/>
      <w:bookmarkStart w:id="2329" w:name="_Toc92291357"/>
      <w:bookmarkStart w:id="2330" w:name="_Toc131284531"/>
      <w:r>
        <w:t>10.4.2</w:t>
      </w:r>
      <w:r>
        <w:tab/>
        <w:t>C</w:t>
      </w:r>
      <w:r w:rsidRPr="00986001">
        <w:t>oding</w:t>
      </w:r>
      <w:bookmarkEnd w:id="2323"/>
      <w:bookmarkEnd w:id="2324"/>
      <w:bookmarkEnd w:id="2325"/>
      <w:bookmarkEnd w:id="2326"/>
      <w:bookmarkEnd w:id="2327"/>
      <w:bookmarkEnd w:id="2328"/>
      <w:bookmarkEnd w:id="2329"/>
      <w:bookmarkEnd w:id="2330"/>
    </w:p>
    <w:p w14:paraId="036910A1" w14:textId="77777777" w:rsidR="00C367E9" w:rsidRPr="0019247C" w:rsidRDefault="00C367E9" w:rsidP="00C367E9">
      <w:pPr>
        <w:pStyle w:val="Heading4"/>
      </w:pPr>
      <w:bookmarkStart w:id="2331" w:name="_Toc20212484"/>
      <w:bookmarkStart w:id="2332" w:name="_Toc27731839"/>
      <w:bookmarkStart w:id="2333" w:name="_Toc36127617"/>
      <w:bookmarkStart w:id="2334" w:name="_Toc45214723"/>
      <w:bookmarkStart w:id="2335" w:name="_Toc51937862"/>
      <w:bookmarkStart w:id="2336" w:name="_Toc51938171"/>
      <w:bookmarkStart w:id="2337" w:name="_Toc92291358"/>
      <w:bookmarkStart w:id="2338" w:name="_Toc131284532"/>
      <w:r>
        <w:t>10.4.2.1</w:t>
      </w:r>
      <w:r>
        <w:tab/>
        <w:t>Structure</w:t>
      </w:r>
      <w:bookmarkEnd w:id="2331"/>
      <w:bookmarkEnd w:id="2332"/>
      <w:bookmarkEnd w:id="2333"/>
      <w:bookmarkEnd w:id="2334"/>
      <w:bookmarkEnd w:id="2335"/>
      <w:bookmarkEnd w:id="2336"/>
      <w:bookmarkEnd w:id="2337"/>
      <w:bookmarkEnd w:id="2338"/>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39" w:name="_Toc20212485"/>
      <w:bookmarkStart w:id="2340" w:name="_Toc27731840"/>
      <w:bookmarkStart w:id="2341" w:name="_Toc36127618"/>
      <w:bookmarkStart w:id="2342" w:name="_Toc45214724"/>
      <w:bookmarkStart w:id="2343" w:name="_Toc51937863"/>
      <w:bookmarkStart w:id="2344" w:name="_Toc51938172"/>
      <w:bookmarkStart w:id="2345"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46" w:name="_Toc131284533"/>
      <w:r>
        <w:t>10.4.2.2</w:t>
      </w:r>
      <w:r w:rsidRPr="00016A64">
        <w:tab/>
      </w:r>
      <w:r>
        <w:t>Application Unique ID</w:t>
      </w:r>
      <w:bookmarkEnd w:id="2339"/>
      <w:bookmarkEnd w:id="2340"/>
      <w:bookmarkEnd w:id="2341"/>
      <w:bookmarkEnd w:id="2342"/>
      <w:bookmarkEnd w:id="2343"/>
      <w:bookmarkEnd w:id="2344"/>
      <w:bookmarkEnd w:id="2345"/>
      <w:bookmarkEnd w:id="2346"/>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47" w:name="_Toc20212486"/>
      <w:bookmarkStart w:id="2348" w:name="_Toc27731841"/>
      <w:bookmarkStart w:id="2349" w:name="_Toc36127619"/>
      <w:bookmarkStart w:id="2350" w:name="_Toc45214725"/>
      <w:bookmarkStart w:id="2351" w:name="_Toc51937864"/>
      <w:bookmarkStart w:id="2352" w:name="_Toc51938173"/>
      <w:bookmarkStart w:id="2353" w:name="_Toc92291360"/>
      <w:bookmarkStart w:id="2354" w:name="_Toc131284534"/>
      <w:r>
        <w:t>10.4</w:t>
      </w:r>
      <w:r w:rsidRPr="00345011">
        <w:t>.2.</w:t>
      </w:r>
      <w:r>
        <w:t>3</w:t>
      </w:r>
      <w:r w:rsidRPr="00345011">
        <w:tab/>
      </w:r>
      <w:r>
        <w:t>XML Schema</w:t>
      </w:r>
      <w:bookmarkEnd w:id="2347"/>
      <w:bookmarkEnd w:id="2348"/>
      <w:bookmarkEnd w:id="2349"/>
      <w:bookmarkEnd w:id="2350"/>
      <w:bookmarkEnd w:id="2351"/>
      <w:bookmarkEnd w:id="2352"/>
      <w:bookmarkEnd w:id="2353"/>
      <w:bookmarkEnd w:id="2354"/>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55"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55"/>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lastRenderedPageBreak/>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lastRenderedPageBreak/>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lastRenderedPageBreak/>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56" w:name="_Toc20212487"/>
      <w:bookmarkStart w:id="2357" w:name="_Toc27731842"/>
      <w:bookmarkStart w:id="2358" w:name="_Toc36127620"/>
      <w:bookmarkStart w:id="2359" w:name="_Toc45214726"/>
      <w:bookmarkStart w:id="2360" w:name="_Toc51937865"/>
      <w:bookmarkStart w:id="2361" w:name="_Toc51938174"/>
      <w:bookmarkStart w:id="2362" w:name="_Toc92291361"/>
      <w:bookmarkStart w:id="2363" w:name="_Toc131284535"/>
      <w:r>
        <w:t>10.4.2.4</w:t>
      </w:r>
      <w:r>
        <w:tab/>
        <w:t>Default Document Namespace</w:t>
      </w:r>
      <w:bookmarkEnd w:id="2356"/>
      <w:bookmarkEnd w:id="2357"/>
      <w:bookmarkEnd w:id="2358"/>
      <w:bookmarkEnd w:id="2359"/>
      <w:bookmarkEnd w:id="2360"/>
      <w:bookmarkEnd w:id="2361"/>
      <w:bookmarkEnd w:id="2362"/>
      <w:bookmarkEnd w:id="2363"/>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64" w:name="_Toc20212488"/>
      <w:bookmarkStart w:id="2365" w:name="_Toc27731843"/>
      <w:bookmarkStart w:id="2366" w:name="_Toc36127621"/>
      <w:bookmarkStart w:id="2367" w:name="_Toc45214727"/>
      <w:bookmarkStart w:id="2368" w:name="_Toc51937866"/>
      <w:bookmarkStart w:id="2369" w:name="_Toc51938175"/>
      <w:bookmarkStart w:id="2370" w:name="_Toc92291362"/>
      <w:bookmarkStart w:id="2371" w:name="_Toc131284536"/>
      <w:r>
        <w:t>10.4.2.5</w:t>
      </w:r>
      <w:r>
        <w:tab/>
        <w:t>MIME type</w:t>
      </w:r>
      <w:bookmarkEnd w:id="2364"/>
      <w:bookmarkEnd w:id="2365"/>
      <w:bookmarkEnd w:id="2366"/>
      <w:bookmarkEnd w:id="2367"/>
      <w:bookmarkEnd w:id="2368"/>
      <w:bookmarkEnd w:id="2369"/>
      <w:bookmarkEnd w:id="2370"/>
      <w:bookmarkEnd w:id="2371"/>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72" w:name="_Toc20212489"/>
      <w:bookmarkStart w:id="2373" w:name="_Toc27731844"/>
      <w:bookmarkStart w:id="2374" w:name="_Toc36127622"/>
      <w:bookmarkStart w:id="2375" w:name="_Toc45214728"/>
      <w:bookmarkStart w:id="2376" w:name="_Toc51937867"/>
      <w:bookmarkStart w:id="2377" w:name="_Toc51938176"/>
      <w:bookmarkStart w:id="2378" w:name="_Toc92291363"/>
      <w:bookmarkStart w:id="2379" w:name="_Toc131284537"/>
      <w:r>
        <w:t>10.4.2.6</w:t>
      </w:r>
      <w:r>
        <w:tab/>
        <w:t>Validation Constraints</w:t>
      </w:r>
      <w:bookmarkEnd w:id="2372"/>
      <w:bookmarkEnd w:id="2373"/>
      <w:bookmarkEnd w:id="2374"/>
      <w:bookmarkEnd w:id="2375"/>
      <w:bookmarkEnd w:id="2376"/>
      <w:bookmarkEnd w:id="2377"/>
      <w:bookmarkEnd w:id="2378"/>
      <w:bookmarkEnd w:id="2379"/>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lastRenderedPageBreak/>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lastRenderedPageBreak/>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80" w:name="_Toc20212490"/>
      <w:bookmarkStart w:id="2381" w:name="_Toc27731845"/>
      <w:bookmarkStart w:id="2382" w:name="_Toc36127623"/>
      <w:bookmarkStart w:id="2383" w:name="_Toc45214729"/>
      <w:bookmarkStart w:id="2384" w:name="_Toc51937868"/>
      <w:bookmarkStart w:id="2385" w:name="_Toc51938177"/>
      <w:bookmarkStart w:id="2386" w:name="_Toc92291364"/>
      <w:bookmarkStart w:id="2387" w:name="_Toc131284538"/>
      <w:r>
        <w:t>10.4.2.7</w:t>
      </w:r>
      <w:r w:rsidRPr="00345011">
        <w:tab/>
        <w:t>Data Semantics</w:t>
      </w:r>
      <w:bookmarkEnd w:id="2380"/>
      <w:bookmarkEnd w:id="2381"/>
      <w:bookmarkEnd w:id="2382"/>
      <w:bookmarkEnd w:id="2383"/>
      <w:bookmarkEnd w:id="2384"/>
      <w:bookmarkEnd w:id="2385"/>
      <w:bookmarkEnd w:id="2386"/>
      <w:bookmarkEnd w:id="2387"/>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lastRenderedPageBreak/>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88" w:name="_Toc20212491"/>
      <w:bookmarkStart w:id="2389" w:name="_Toc27731846"/>
      <w:bookmarkStart w:id="2390" w:name="_Toc36127624"/>
      <w:bookmarkStart w:id="2391" w:name="_Toc45214730"/>
      <w:bookmarkStart w:id="2392" w:name="_Toc51937869"/>
      <w:bookmarkStart w:id="2393" w:name="_Toc51938178"/>
      <w:bookmarkStart w:id="2394" w:name="_Toc92291365"/>
      <w:bookmarkStart w:id="2395" w:name="_Toc131284539"/>
      <w:r>
        <w:t>10.4.2.8</w:t>
      </w:r>
      <w:r>
        <w:tab/>
        <w:t>Naming Conventions</w:t>
      </w:r>
      <w:bookmarkEnd w:id="2388"/>
      <w:bookmarkEnd w:id="2389"/>
      <w:bookmarkEnd w:id="2390"/>
      <w:bookmarkEnd w:id="2391"/>
      <w:bookmarkEnd w:id="2392"/>
      <w:bookmarkEnd w:id="2393"/>
      <w:bookmarkEnd w:id="2394"/>
      <w:bookmarkEnd w:id="2395"/>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96" w:name="_Toc20212492"/>
      <w:bookmarkStart w:id="2397" w:name="_Toc27731847"/>
      <w:bookmarkStart w:id="2398" w:name="_Toc36127625"/>
      <w:bookmarkStart w:id="2399" w:name="_Toc45214731"/>
      <w:bookmarkStart w:id="2400" w:name="_Toc51937870"/>
      <w:bookmarkStart w:id="2401" w:name="_Toc51938179"/>
      <w:bookmarkStart w:id="2402" w:name="_Toc92291366"/>
      <w:bookmarkStart w:id="2403" w:name="_Toc131284540"/>
      <w:r>
        <w:t>10.4.2.9</w:t>
      </w:r>
      <w:r>
        <w:tab/>
        <w:t>Global documents</w:t>
      </w:r>
      <w:bookmarkEnd w:id="2396"/>
      <w:bookmarkEnd w:id="2397"/>
      <w:bookmarkEnd w:id="2398"/>
      <w:bookmarkEnd w:id="2399"/>
      <w:bookmarkEnd w:id="2400"/>
      <w:bookmarkEnd w:id="2401"/>
      <w:bookmarkEnd w:id="2402"/>
      <w:bookmarkEnd w:id="2403"/>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404" w:name="_Toc20212493"/>
      <w:bookmarkStart w:id="2405" w:name="_Toc27731848"/>
      <w:bookmarkStart w:id="2406" w:name="_Toc36127626"/>
      <w:bookmarkStart w:id="2407" w:name="_Toc45214732"/>
      <w:bookmarkStart w:id="2408" w:name="_Toc51937871"/>
      <w:bookmarkStart w:id="2409" w:name="_Toc51938180"/>
      <w:bookmarkStart w:id="2410" w:name="_Toc92291367"/>
      <w:bookmarkStart w:id="2411" w:name="_Toc131284541"/>
      <w:r>
        <w:t>10.4.2.10</w:t>
      </w:r>
      <w:r>
        <w:tab/>
        <w:t>Resource interdependencies</w:t>
      </w:r>
      <w:bookmarkEnd w:id="2404"/>
      <w:bookmarkEnd w:id="2405"/>
      <w:bookmarkEnd w:id="2406"/>
      <w:bookmarkEnd w:id="2407"/>
      <w:bookmarkEnd w:id="2408"/>
      <w:bookmarkEnd w:id="2409"/>
      <w:bookmarkEnd w:id="2410"/>
      <w:bookmarkEnd w:id="2411"/>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12" w:name="_Toc20212494"/>
      <w:bookmarkStart w:id="2413" w:name="_Toc27731849"/>
      <w:bookmarkStart w:id="2414" w:name="_Toc36127627"/>
      <w:bookmarkStart w:id="2415" w:name="_Toc45214733"/>
      <w:bookmarkStart w:id="2416" w:name="_Toc51937872"/>
      <w:bookmarkStart w:id="2417" w:name="_Toc51938181"/>
      <w:bookmarkStart w:id="2418" w:name="_Toc92291368"/>
      <w:bookmarkStart w:id="2419" w:name="_Toc131284542"/>
      <w:r>
        <w:t>10.4.2.11</w:t>
      </w:r>
      <w:r>
        <w:tab/>
        <w:t>Authorization Policies</w:t>
      </w:r>
      <w:bookmarkEnd w:id="2412"/>
      <w:bookmarkEnd w:id="2413"/>
      <w:bookmarkEnd w:id="2414"/>
      <w:bookmarkEnd w:id="2415"/>
      <w:bookmarkEnd w:id="2416"/>
      <w:bookmarkEnd w:id="2417"/>
      <w:bookmarkEnd w:id="2418"/>
      <w:bookmarkEnd w:id="241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20" w:name="_Toc20212495"/>
      <w:bookmarkStart w:id="2421" w:name="_Toc27731850"/>
      <w:bookmarkStart w:id="2422" w:name="_Toc36127628"/>
      <w:bookmarkStart w:id="2423" w:name="_Toc45214734"/>
      <w:bookmarkStart w:id="2424" w:name="_Toc51937873"/>
      <w:bookmarkStart w:id="2425" w:name="_Toc51938182"/>
      <w:bookmarkStart w:id="2426" w:name="_Toc92291369"/>
      <w:bookmarkStart w:id="2427" w:name="_Toc131284543"/>
      <w:r>
        <w:t>10.4.2.12</w:t>
      </w:r>
      <w:r>
        <w:tab/>
        <w:t>Subscription to Changes</w:t>
      </w:r>
      <w:bookmarkEnd w:id="2420"/>
      <w:bookmarkEnd w:id="2421"/>
      <w:bookmarkEnd w:id="2422"/>
      <w:bookmarkEnd w:id="2423"/>
      <w:bookmarkEnd w:id="2424"/>
      <w:bookmarkEnd w:id="2425"/>
      <w:bookmarkEnd w:id="2426"/>
      <w:bookmarkEnd w:id="2427"/>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28" w:name="_Toc20212496"/>
      <w:bookmarkStart w:id="2429" w:name="_Toc27731851"/>
      <w:bookmarkStart w:id="2430" w:name="_Toc36127629"/>
      <w:bookmarkStart w:id="2431" w:name="_Toc45214735"/>
      <w:bookmarkStart w:id="2432" w:name="_Toc51937874"/>
      <w:bookmarkStart w:id="2433" w:name="_Toc51938183"/>
      <w:bookmarkStart w:id="2434" w:name="_Toc92291370"/>
      <w:bookmarkStart w:id="2435" w:name="_Toc131284544"/>
      <w:r w:rsidRPr="00986001">
        <w:lastRenderedPageBreak/>
        <w:t>Annex A (informative):</w:t>
      </w:r>
      <w:r w:rsidRPr="00986001">
        <w:br/>
        <w:t>Signalling flows</w:t>
      </w:r>
      <w:bookmarkEnd w:id="2428"/>
      <w:bookmarkEnd w:id="2429"/>
      <w:bookmarkEnd w:id="2430"/>
      <w:bookmarkEnd w:id="2431"/>
      <w:bookmarkEnd w:id="2432"/>
      <w:bookmarkEnd w:id="2433"/>
      <w:bookmarkEnd w:id="2434"/>
      <w:bookmarkEnd w:id="2435"/>
    </w:p>
    <w:p w14:paraId="4F6D59CD" w14:textId="77777777" w:rsidR="00C367E9" w:rsidRDefault="00C367E9" w:rsidP="00056BBA">
      <w:pPr>
        <w:pStyle w:val="Heading2"/>
      </w:pPr>
      <w:bookmarkStart w:id="2436" w:name="_Toc20212497"/>
      <w:bookmarkStart w:id="2437" w:name="_Toc27731852"/>
      <w:bookmarkStart w:id="2438" w:name="_Toc36127630"/>
      <w:bookmarkStart w:id="2439" w:name="_Toc45214736"/>
      <w:bookmarkStart w:id="2440" w:name="_Toc51937875"/>
      <w:bookmarkStart w:id="2441" w:name="_Toc51938184"/>
      <w:bookmarkStart w:id="2442" w:name="_Toc92291371"/>
      <w:bookmarkStart w:id="2443" w:name="MCCQCTEMPBM_00000053"/>
      <w:bookmarkStart w:id="2444" w:name="_Toc131284545"/>
      <w:bookmarkEnd w:id="1013"/>
      <w:r>
        <w:t>A.1</w:t>
      </w:r>
      <w:r>
        <w:tab/>
        <w:t>Scope of signalling flows</w:t>
      </w:r>
      <w:bookmarkEnd w:id="2436"/>
      <w:bookmarkEnd w:id="2437"/>
      <w:bookmarkEnd w:id="2438"/>
      <w:bookmarkEnd w:id="2439"/>
      <w:bookmarkEnd w:id="2440"/>
      <w:bookmarkEnd w:id="2441"/>
      <w:bookmarkEnd w:id="2442"/>
      <w:bookmarkEnd w:id="2444"/>
    </w:p>
    <w:bookmarkEnd w:id="244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45" w:name="_Toc20212498"/>
      <w:bookmarkStart w:id="2446" w:name="_Toc27731853"/>
      <w:bookmarkStart w:id="2447" w:name="_Toc36127631"/>
      <w:bookmarkStart w:id="2448" w:name="_Toc45214737"/>
      <w:bookmarkStart w:id="2449" w:name="_Toc51937876"/>
      <w:bookmarkStart w:id="2450" w:name="_Toc51938185"/>
      <w:bookmarkStart w:id="2451" w:name="_Toc92291372"/>
      <w:bookmarkStart w:id="2452" w:name="_Toc131284546"/>
      <w:r>
        <w:t>A.2</w:t>
      </w:r>
      <w:r>
        <w:tab/>
        <w:t>Signalling flows for MCPTT user profile configuration document creation</w:t>
      </w:r>
      <w:bookmarkEnd w:id="2445"/>
      <w:bookmarkEnd w:id="2446"/>
      <w:bookmarkEnd w:id="2447"/>
      <w:bookmarkEnd w:id="2448"/>
      <w:bookmarkEnd w:id="2449"/>
      <w:bookmarkEnd w:id="2450"/>
      <w:bookmarkEnd w:id="2451"/>
      <w:bookmarkEnd w:id="2452"/>
    </w:p>
    <w:p w14:paraId="3CB270D4" w14:textId="77777777" w:rsidR="00C367E9" w:rsidRDefault="00C367E9" w:rsidP="00056BBA">
      <w:pPr>
        <w:pStyle w:val="Heading3"/>
      </w:pPr>
      <w:bookmarkStart w:id="2453" w:name="_Toc20212499"/>
      <w:bookmarkStart w:id="2454" w:name="_Toc27731854"/>
      <w:bookmarkStart w:id="2455" w:name="_Toc36127632"/>
      <w:bookmarkStart w:id="2456" w:name="_Toc45214738"/>
      <w:bookmarkStart w:id="2457" w:name="_Toc51937877"/>
      <w:bookmarkStart w:id="2458" w:name="_Toc51938186"/>
      <w:bookmarkStart w:id="2459" w:name="_Toc92291373"/>
      <w:bookmarkStart w:id="2460" w:name="_Toc131284547"/>
      <w:r>
        <w:t>A.2.1</w:t>
      </w:r>
      <w:r>
        <w:tab/>
        <w:t>CMC creating a MCPTT user profile configuration document on behalf of MCPTT user</w:t>
      </w:r>
      <w:bookmarkEnd w:id="2453"/>
      <w:bookmarkEnd w:id="2454"/>
      <w:bookmarkEnd w:id="2455"/>
      <w:bookmarkEnd w:id="2456"/>
      <w:bookmarkEnd w:id="2457"/>
      <w:bookmarkEnd w:id="2458"/>
      <w:bookmarkEnd w:id="2459"/>
      <w:bookmarkEnd w:id="2460"/>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61" w:name="_MON_1530414541"/>
    <w:bookmarkEnd w:id="2461"/>
    <w:p w14:paraId="2BBF71BD" w14:textId="77777777" w:rsidR="00C367E9" w:rsidRDefault="00C367E9" w:rsidP="00C367E9">
      <w:pPr>
        <w:pStyle w:val="TH"/>
      </w:pPr>
      <w:r>
        <w:object w:dxaOrig="5415" w:dyaOrig="3150" w14:anchorId="21D91F45">
          <v:shape id="_x0000_i1029" type="#_x0000_t75" style="width:273.5pt;height:158.5pt" o:ole="">
            <v:imagedata r:id="rId34" o:title=""/>
          </v:shape>
          <o:OLEObject Type="Embed" ProgID="Visio.Drawing.11" ShapeID="_x0000_i1029" DrawAspect="Content" ObjectID="_1741897152" r:id="rId35"/>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62" w:name="_Toc20212500"/>
      <w:bookmarkStart w:id="2463" w:name="_Toc27731855"/>
      <w:bookmarkStart w:id="2464" w:name="_Toc36127633"/>
      <w:bookmarkStart w:id="2465" w:name="_Toc45214739"/>
      <w:bookmarkStart w:id="2466" w:name="_Toc51937878"/>
      <w:bookmarkStart w:id="2467" w:name="_Toc51938187"/>
      <w:bookmarkStart w:id="2468" w:name="_Toc92291374"/>
      <w:bookmarkStart w:id="2469" w:name="_Toc131284548"/>
      <w:r>
        <w:t>A.2.2</w:t>
      </w:r>
      <w:r>
        <w:tab/>
        <w:t>CMC subscribing to and obtaining MCPTT configuration documents</w:t>
      </w:r>
      <w:bookmarkEnd w:id="2462"/>
      <w:bookmarkEnd w:id="2463"/>
      <w:bookmarkEnd w:id="2464"/>
      <w:bookmarkEnd w:id="2465"/>
      <w:bookmarkEnd w:id="2466"/>
      <w:bookmarkEnd w:id="2467"/>
      <w:bookmarkEnd w:id="2468"/>
      <w:bookmarkEnd w:id="2469"/>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30" type="#_x0000_t75" style="width:482.5pt;height:346pt" o:ole="">
            <v:imagedata r:id="rId49" o:title=""/>
          </v:shape>
          <o:OLEObject Type="Embed" ProgID="Visio.Drawing.11" ShapeID="_x0000_i1030" DrawAspect="Content" ObjectID="_1741897153" r:id="rId50"/>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70" w:name="MCCQCTEMPBM_00000035"/>
      <w:r w:rsidRPr="00F2211A">
        <w:rPr>
          <w:rFonts w:cs="Courier New"/>
          <w:szCs w:val="16"/>
          <w:lang w:val="en-US"/>
        </w:rPr>
        <w:t>urn:3gpp:ns:mcpttInfo:1.0</w:t>
      </w:r>
      <w:bookmarkEnd w:id="2470"/>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1" w:name="MCCQCTEMPBM_00000036"/>
      <w:r w:rsidRPr="00F2211A">
        <w:rPr>
          <w:rFonts w:cs="Courier New"/>
          <w:szCs w:val="16"/>
          <w:lang w:val="en-US"/>
        </w:rPr>
        <w:t>mcptt-Params&gt;</w:t>
      </w:r>
      <w:bookmarkEnd w:id="2471"/>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2" w:name="MCCQCTEMPBM_00000037"/>
      <w:r w:rsidRPr="00F2211A">
        <w:rPr>
          <w:rFonts w:cs="Courier New"/>
          <w:szCs w:val="16"/>
          <w:lang w:val="en-US"/>
        </w:rPr>
        <w:t xml:space="preserve">mcptt-access-token&gt; </w:t>
      </w:r>
      <w:bookmarkEnd w:id="247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7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73"/>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74" w:name="MCCQCTEMPBM_00000039"/>
      <w:r w:rsidRPr="00061C8A">
        <w:rPr>
          <w:rFonts w:cs="Courier New"/>
          <w:szCs w:val="16"/>
          <w:lang w:val="en-US"/>
        </w:rPr>
        <w:t>mcptt-Params</w:t>
      </w:r>
      <w:bookmarkEnd w:id="2474"/>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75"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75"/>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76"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76"/>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7"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77"/>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78"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78"/>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79"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79"/>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80" w:name="MCCQCTEMPBM_00000045"/>
    </w:p>
    <w:bookmarkEnd w:id="2480"/>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81"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81"/>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82" w:name="_Toc20212501"/>
      <w:bookmarkStart w:id="2483" w:name="_Toc27731856"/>
      <w:bookmarkStart w:id="2484" w:name="_Toc36127634"/>
      <w:bookmarkStart w:id="2485" w:name="_Toc45214740"/>
      <w:bookmarkStart w:id="2486" w:name="_Toc51937879"/>
      <w:bookmarkStart w:id="2487" w:name="_Toc51938188"/>
      <w:bookmarkStart w:id="2488" w:name="_Toc92291375"/>
      <w:bookmarkStart w:id="2489" w:name="_Toc131284549"/>
      <w:r>
        <w:t>A.2.3</w:t>
      </w:r>
      <w:r>
        <w:tab/>
        <w:t>MCPTT server subscribing to and obtaining MCPTT service configuration document</w:t>
      </w:r>
      <w:bookmarkEnd w:id="2482"/>
      <w:bookmarkEnd w:id="2483"/>
      <w:bookmarkEnd w:id="2484"/>
      <w:bookmarkEnd w:id="2485"/>
      <w:bookmarkEnd w:id="2486"/>
      <w:bookmarkEnd w:id="2487"/>
      <w:bookmarkEnd w:id="2488"/>
      <w:bookmarkEnd w:id="2489"/>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1" type="#_x0000_t75" style="width:482.5pt;height:346pt" o:ole="">
            <v:imagedata r:id="rId60" o:title=""/>
          </v:shape>
          <o:OLEObject Type="Embed" ProgID="Visio.Drawing.11" ShapeID="_x0000_i1031" DrawAspect="Content" ObjectID="_1741897154" r:id="rId61"/>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90" w:name="_Toc20212502"/>
      <w:bookmarkStart w:id="2491" w:name="_Toc27731857"/>
      <w:bookmarkStart w:id="2492" w:name="_Toc36127635"/>
      <w:bookmarkStart w:id="2493" w:name="_Toc45214741"/>
      <w:bookmarkStart w:id="2494" w:name="_Toc51937880"/>
      <w:bookmarkStart w:id="2495" w:name="_Toc51938189"/>
      <w:bookmarkStart w:id="2496" w:name="_Toc92291376"/>
      <w:bookmarkStart w:id="2497" w:name="_Toc131284550"/>
      <w:r>
        <w:rPr>
          <w:lang w:eastAsia="zh-CN"/>
        </w:rPr>
        <w:lastRenderedPageBreak/>
        <w:t>Annex B (informative):</w:t>
      </w:r>
      <w:r>
        <w:rPr>
          <w:lang w:eastAsia="zh-CN"/>
        </w:rPr>
        <w:br/>
      </w:r>
      <w:r w:rsidRPr="0073469F">
        <w:t>IANA registration template</w:t>
      </w:r>
      <w:r>
        <w:t>s</w:t>
      </w:r>
      <w:bookmarkEnd w:id="2490"/>
      <w:bookmarkEnd w:id="2491"/>
      <w:bookmarkEnd w:id="2492"/>
      <w:bookmarkEnd w:id="2493"/>
      <w:bookmarkEnd w:id="2494"/>
      <w:bookmarkEnd w:id="2495"/>
      <w:bookmarkEnd w:id="2496"/>
      <w:bookmarkEnd w:id="2497"/>
    </w:p>
    <w:p w14:paraId="5BD9E34F" w14:textId="77777777" w:rsidR="00C367E9" w:rsidRPr="0073469F" w:rsidRDefault="00C367E9" w:rsidP="00C367E9">
      <w:pPr>
        <w:pStyle w:val="Heading1"/>
      </w:pPr>
      <w:bookmarkStart w:id="2498" w:name="_Toc20212503"/>
      <w:bookmarkStart w:id="2499" w:name="_Toc27731858"/>
      <w:bookmarkStart w:id="2500" w:name="_Toc36127636"/>
      <w:bookmarkStart w:id="2501" w:name="_Toc45214742"/>
      <w:bookmarkStart w:id="2502" w:name="_Toc51937881"/>
      <w:bookmarkStart w:id="2503" w:name="_Toc51938190"/>
      <w:bookmarkStart w:id="2504" w:name="_Toc92291377"/>
      <w:bookmarkStart w:id="2505" w:name="_Toc131284551"/>
      <w:r>
        <w:rPr>
          <w:lang w:eastAsia="zh-CN"/>
        </w:rPr>
        <w:t>B.1</w:t>
      </w:r>
      <w:r w:rsidRPr="0073469F">
        <w:tab/>
        <w:t>IANA registration template</w:t>
      </w:r>
      <w:r>
        <w:t>s for MIME types</w:t>
      </w:r>
      <w:bookmarkEnd w:id="2498"/>
      <w:bookmarkEnd w:id="2499"/>
      <w:bookmarkEnd w:id="2500"/>
      <w:bookmarkEnd w:id="2501"/>
      <w:bookmarkEnd w:id="2502"/>
      <w:bookmarkEnd w:id="2503"/>
      <w:bookmarkEnd w:id="2504"/>
      <w:bookmarkEnd w:id="2505"/>
    </w:p>
    <w:p w14:paraId="50F23FF7" w14:textId="77777777" w:rsidR="00C367E9" w:rsidRPr="0073469F" w:rsidRDefault="00C367E9" w:rsidP="00C367E9">
      <w:pPr>
        <w:pStyle w:val="Heading2"/>
      </w:pPr>
      <w:bookmarkStart w:id="2506" w:name="_Toc20212504"/>
      <w:bookmarkStart w:id="2507" w:name="_Toc27731859"/>
      <w:bookmarkStart w:id="2508" w:name="_Toc36127637"/>
      <w:bookmarkStart w:id="2509" w:name="_Toc45214743"/>
      <w:bookmarkStart w:id="2510" w:name="_Toc51937882"/>
      <w:bookmarkStart w:id="2511" w:name="_Toc51938191"/>
      <w:bookmarkStart w:id="2512" w:name="_Toc92291378"/>
      <w:bookmarkStart w:id="2513" w:name="_Toc131284552"/>
      <w:r>
        <w:rPr>
          <w:lang w:eastAsia="zh-CN"/>
        </w:rPr>
        <w:t>B.1.1</w:t>
      </w:r>
      <w:r w:rsidRPr="0073469F">
        <w:tab/>
      </w:r>
      <w:r w:rsidRPr="004555A9">
        <w:t>application/vn</w:t>
      </w:r>
      <w:r>
        <w:t xml:space="preserve">d.3gpp.mcptt-ue-init-config+xml </w:t>
      </w:r>
      <w:r w:rsidRPr="0073469F">
        <w:t>IANA registration template</w:t>
      </w:r>
      <w:bookmarkEnd w:id="2506"/>
      <w:bookmarkEnd w:id="2507"/>
      <w:bookmarkEnd w:id="2508"/>
      <w:bookmarkEnd w:id="2509"/>
      <w:bookmarkEnd w:id="2510"/>
      <w:bookmarkEnd w:id="2511"/>
      <w:bookmarkEnd w:id="2512"/>
      <w:bookmarkEnd w:id="2513"/>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14" w:name="MCCQCTEMPBM_00000033"/>
      <w:bookmarkStart w:id="2515" w:name="MCCQCTEMPBM_00000034"/>
      <w:r w:rsidRPr="0073469F">
        <w:t xml:space="preserve"> section </w:t>
      </w:r>
      <w:bookmarkEnd w:id="2514"/>
      <w:bookmarkEnd w:id="2515"/>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16" w:name="_Toc20212505"/>
      <w:bookmarkStart w:id="2517" w:name="_Toc27731860"/>
      <w:bookmarkStart w:id="2518" w:name="_Toc36127638"/>
      <w:bookmarkStart w:id="2519" w:name="_Toc45214744"/>
      <w:bookmarkStart w:id="2520" w:name="_Toc51937883"/>
      <w:bookmarkStart w:id="2521" w:name="_Toc51938192"/>
      <w:bookmarkStart w:id="2522" w:name="_Toc92291379"/>
      <w:bookmarkStart w:id="2523" w:name="_Toc131284553"/>
      <w:r>
        <w:rPr>
          <w:lang w:eastAsia="zh-CN"/>
        </w:rPr>
        <w:t>B.1.2</w:t>
      </w:r>
      <w:r w:rsidRPr="0073469F">
        <w:tab/>
      </w:r>
      <w:r w:rsidRPr="004555A9">
        <w:t>application/vnd.3gpp.mcptt-ue-config+xml</w:t>
      </w:r>
      <w:r>
        <w:t xml:space="preserve"> </w:t>
      </w:r>
      <w:r w:rsidRPr="0073469F">
        <w:t>IANA registration template</w:t>
      </w:r>
      <w:bookmarkEnd w:id="2516"/>
      <w:bookmarkEnd w:id="2517"/>
      <w:bookmarkEnd w:id="2518"/>
      <w:bookmarkEnd w:id="2519"/>
      <w:bookmarkEnd w:id="2520"/>
      <w:bookmarkEnd w:id="2521"/>
      <w:bookmarkEnd w:id="2522"/>
      <w:bookmarkEnd w:id="2523"/>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24" w:name="_Toc20212506"/>
      <w:bookmarkStart w:id="2525" w:name="_Toc27731861"/>
      <w:bookmarkStart w:id="2526" w:name="_Toc36127639"/>
      <w:bookmarkStart w:id="2527" w:name="_Toc45214745"/>
      <w:bookmarkStart w:id="2528" w:name="_Toc51937884"/>
      <w:bookmarkStart w:id="2529" w:name="_Toc51938193"/>
      <w:bookmarkStart w:id="2530" w:name="_Toc92291380"/>
      <w:bookmarkStart w:id="2531" w:name="_Toc131284554"/>
      <w:r>
        <w:rPr>
          <w:lang w:eastAsia="zh-CN"/>
        </w:rPr>
        <w:t>B.1.3</w:t>
      </w:r>
      <w:r w:rsidRPr="0073469F">
        <w:tab/>
      </w:r>
      <w:r w:rsidRPr="004555A9">
        <w:t>application/vnd.3gpp.mcptt</w:t>
      </w:r>
      <w:r>
        <w:t>-</w:t>
      </w:r>
      <w:r w:rsidRPr="004555A9">
        <w:t>user-profile+xml</w:t>
      </w:r>
      <w:r>
        <w:t xml:space="preserve"> </w:t>
      </w:r>
      <w:r w:rsidRPr="0073469F">
        <w:t>IANA registration template</w:t>
      </w:r>
      <w:bookmarkEnd w:id="2524"/>
      <w:bookmarkEnd w:id="2525"/>
      <w:bookmarkEnd w:id="2526"/>
      <w:bookmarkEnd w:id="2527"/>
      <w:bookmarkEnd w:id="2528"/>
      <w:bookmarkEnd w:id="2529"/>
      <w:bookmarkEnd w:id="2530"/>
      <w:bookmarkEnd w:id="2531"/>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32" w:name="_Toc20212507"/>
      <w:bookmarkStart w:id="2533" w:name="_Toc27731862"/>
      <w:bookmarkStart w:id="2534" w:name="_Toc36127640"/>
      <w:bookmarkStart w:id="2535" w:name="_Toc45214746"/>
      <w:bookmarkStart w:id="2536" w:name="_Toc51937885"/>
      <w:bookmarkStart w:id="2537" w:name="_Toc51938194"/>
      <w:bookmarkStart w:id="2538" w:name="_Toc92291381"/>
      <w:bookmarkStart w:id="2539" w:name="_Toc131284555"/>
      <w:r>
        <w:rPr>
          <w:lang w:eastAsia="zh-CN"/>
        </w:rPr>
        <w:t>B.1.4</w:t>
      </w:r>
      <w:r w:rsidRPr="0073469F">
        <w:tab/>
      </w:r>
      <w:r w:rsidRPr="004555A9">
        <w:t>application/vnd.3gpp.mcptt-service-config+xml</w:t>
      </w:r>
      <w:r>
        <w:t xml:space="preserve"> </w:t>
      </w:r>
      <w:r w:rsidRPr="0073469F">
        <w:t>IANA registration template</w:t>
      </w:r>
      <w:bookmarkEnd w:id="2532"/>
      <w:bookmarkEnd w:id="2533"/>
      <w:bookmarkEnd w:id="2534"/>
      <w:bookmarkEnd w:id="2535"/>
      <w:bookmarkEnd w:id="2536"/>
      <w:bookmarkEnd w:id="2537"/>
      <w:bookmarkEnd w:id="2538"/>
      <w:bookmarkEnd w:id="2539"/>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40" w:name="_Toc20212508"/>
      <w:bookmarkStart w:id="2541" w:name="_Toc27731863"/>
      <w:bookmarkStart w:id="2542" w:name="_Toc36127641"/>
      <w:bookmarkStart w:id="2543" w:name="_Toc45214747"/>
      <w:bookmarkStart w:id="2544" w:name="_Toc51937886"/>
      <w:bookmarkStart w:id="2545" w:name="_Toc51938195"/>
      <w:bookmarkStart w:id="2546" w:name="_Toc92291382"/>
      <w:bookmarkStart w:id="2547" w:name="_Toc131284556"/>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40"/>
      <w:bookmarkEnd w:id="2541"/>
      <w:bookmarkEnd w:id="2542"/>
      <w:bookmarkEnd w:id="2543"/>
      <w:bookmarkEnd w:id="2544"/>
      <w:bookmarkEnd w:id="2545"/>
      <w:bookmarkEnd w:id="2546"/>
      <w:bookmarkEnd w:id="2547"/>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48" w:name="_Toc20212509"/>
      <w:bookmarkStart w:id="2549" w:name="_Toc27731864"/>
      <w:bookmarkStart w:id="2550" w:name="_Toc36127642"/>
      <w:bookmarkStart w:id="2551" w:name="_Toc45214748"/>
      <w:bookmarkStart w:id="2552" w:name="_Toc51937887"/>
      <w:bookmarkStart w:id="2553" w:name="_Toc51938196"/>
      <w:bookmarkStart w:id="2554" w:name="_Toc92291383"/>
      <w:bookmarkStart w:id="2555" w:name="_Toc13128455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48"/>
      <w:bookmarkEnd w:id="2549"/>
      <w:bookmarkEnd w:id="2550"/>
      <w:bookmarkEnd w:id="2551"/>
      <w:bookmarkEnd w:id="2552"/>
      <w:bookmarkEnd w:id="2553"/>
      <w:bookmarkEnd w:id="2554"/>
      <w:bookmarkEnd w:id="2555"/>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56" w:name="_Toc20212510"/>
      <w:bookmarkStart w:id="2557" w:name="_Toc27731865"/>
      <w:bookmarkStart w:id="2558" w:name="_Toc36127643"/>
      <w:bookmarkStart w:id="2559" w:name="_Toc45214749"/>
      <w:bookmarkStart w:id="2560" w:name="_Toc51937888"/>
      <w:bookmarkStart w:id="2561" w:name="_Toc51938197"/>
      <w:bookmarkStart w:id="2562" w:name="_Toc92291384"/>
      <w:bookmarkStart w:id="2563" w:name="_Toc131284558"/>
      <w:r>
        <w:rPr>
          <w:lang w:eastAsia="zh-CN"/>
        </w:rPr>
        <w:t>B.1.7</w:t>
      </w:r>
      <w:r w:rsidRPr="0073469F">
        <w:tab/>
      </w:r>
      <w:r w:rsidRPr="004555A9">
        <w:t>application/vnd.3gpp.mc</w:t>
      </w:r>
      <w:r>
        <w:t>video-</w:t>
      </w:r>
      <w:r w:rsidRPr="004555A9">
        <w:t>ue-config+xml</w:t>
      </w:r>
      <w:r>
        <w:t xml:space="preserve"> </w:t>
      </w:r>
      <w:r w:rsidRPr="0073469F">
        <w:t>IANA registration template</w:t>
      </w:r>
      <w:bookmarkEnd w:id="2556"/>
      <w:bookmarkEnd w:id="2557"/>
      <w:bookmarkEnd w:id="2558"/>
      <w:bookmarkEnd w:id="2559"/>
      <w:bookmarkEnd w:id="2560"/>
      <w:bookmarkEnd w:id="2561"/>
      <w:bookmarkEnd w:id="2562"/>
      <w:bookmarkEnd w:id="2563"/>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64" w:name="_Toc20212511"/>
      <w:bookmarkStart w:id="2565" w:name="_Toc27731866"/>
      <w:bookmarkStart w:id="2566" w:name="_Toc36127644"/>
      <w:bookmarkStart w:id="2567" w:name="_Toc45214750"/>
      <w:bookmarkStart w:id="2568" w:name="_Toc51937889"/>
      <w:bookmarkStart w:id="2569" w:name="_Toc51938198"/>
      <w:bookmarkStart w:id="2570" w:name="_Toc92291385"/>
      <w:bookmarkStart w:id="2571" w:name="_Toc131284559"/>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64"/>
      <w:bookmarkEnd w:id="2565"/>
      <w:bookmarkEnd w:id="2566"/>
      <w:bookmarkEnd w:id="2567"/>
      <w:bookmarkEnd w:id="2568"/>
      <w:bookmarkEnd w:id="2569"/>
      <w:bookmarkEnd w:id="2570"/>
      <w:bookmarkEnd w:id="2571"/>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72" w:name="_Toc20212512"/>
      <w:bookmarkStart w:id="2573" w:name="_Toc27731867"/>
      <w:bookmarkStart w:id="2574" w:name="_Toc36127645"/>
      <w:bookmarkStart w:id="2575" w:name="_Toc45214751"/>
      <w:bookmarkStart w:id="2576" w:name="_Toc51937890"/>
      <w:bookmarkStart w:id="2577" w:name="_Toc51938199"/>
      <w:bookmarkStart w:id="2578" w:name="_Toc92291386"/>
      <w:bookmarkStart w:id="2579" w:name="_Toc131284560"/>
      <w:r>
        <w:rPr>
          <w:lang w:eastAsia="zh-CN"/>
        </w:rPr>
        <w:t>B.1.9</w:t>
      </w:r>
      <w:r w:rsidRPr="0073469F">
        <w:tab/>
      </w:r>
      <w:r w:rsidRPr="004555A9">
        <w:t>application/vnd.3gpp.mc</w:t>
      </w:r>
      <w:r>
        <w:t>data-</w:t>
      </w:r>
      <w:r w:rsidRPr="004555A9">
        <w:t>ue-config+xml</w:t>
      </w:r>
      <w:r>
        <w:t xml:space="preserve"> </w:t>
      </w:r>
      <w:r w:rsidRPr="0073469F">
        <w:t>IANA registration template</w:t>
      </w:r>
      <w:bookmarkEnd w:id="2572"/>
      <w:bookmarkEnd w:id="2573"/>
      <w:bookmarkEnd w:id="2574"/>
      <w:bookmarkEnd w:id="2575"/>
      <w:bookmarkEnd w:id="2576"/>
      <w:bookmarkEnd w:id="2577"/>
      <w:bookmarkEnd w:id="2578"/>
      <w:bookmarkEnd w:id="2579"/>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80" w:name="_Toc20212513"/>
      <w:bookmarkStart w:id="2581" w:name="_Toc27731868"/>
      <w:bookmarkStart w:id="2582" w:name="_Toc36127646"/>
      <w:bookmarkStart w:id="2583" w:name="_Toc45214752"/>
      <w:bookmarkStart w:id="2584" w:name="_Toc51937891"/>
      <w:bookmarkStart w:id="2585" w:name="_Toc51938200"/>
      <w:bookmarkStart w:id="2586" w:name="_Toc92291387"/>
      <w:bookmarkStart w:id="2587" w:name="_Toc131284561"/>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80"/>
      <w:bookmarkEnd w:id="2581"/>
      <w:bookmarkEnd w:id="2582"/>
      <w:bookmarkEnd w:id="2583"/>
      <w:bookmarkEnd w:id="2584"/>
      <w:bookmarkEnd w:id="2585"/>
      <w:bookmarkEnd w:id="2586"/>
      <w:bookmarkEnd w:id="2587"/>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88" w:name="_Toc92291388"/>
      <w:bookmarkStart w:id="2589" w:name="_Toc131284562"/>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88"/>
      <w:bookmarkEnd w:id="2589"/>
      <w:r w:rsidRPr="009F4AC2">
        <w:t xml:space="preserve"> </w:t>
      </w:r>
    </w:p>
    <w:p w14:paraId="71EF22C9" w14:textId="77777777" w:rsidR="00C367E9" w:rsidRDefault="00C367E9" w:rsidP="00C367E9">
      <w:pPr>
        <w:pStyle w:val="Heading1"/>
      </w:pPr>
      <w:bookmarkStart w:id="2590" w:name="_Toc20156543"/>
      <w:bookmarkStart w:id="2591" w:name="_Toc27501739"/>
      <w:bookmarkStart w:id="2592" w:name="_Toc36049870"/>
      <w:bookmarkStart w:id="2593" w:name="_Toc45210640"/>
      <w:bookmarkStart w:id="2594" w:name="_Toc51861467"/>
      <w:bookmarkStart w:id="2595" w:name="_Toc83392998"/>
      <w:bookmarkStart w:id="2596" w:name="_Toc92291389"/>
      <w:bookmarkStart w:id="2597" w:name="_Toc131284563"/>
      <w:r>
        <w:t>C.1</w:t>
      </w:r>
      <w:r>
        <w:tab/>
        <w:t>General</w:t>
      </w:r>
      <w:bookmarkEnd w:id="2590"/>
      <w:bookmarkEnd w:id="2591"/>
      <w:bookmarkEnd w:id="2592"/>
      <w:bookmarkEnd w:id="2593"/>
      <w:bookmarkEnd w:id="2594"/>
      <w:bookmarkEnd w:id="2595"/>
      <w:bookmarkEnd w:id="2596"/>
      <w:bookmarkEnd w:id="2597"/>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98" w:name="_Toc92291390"/>
      <w:bookmarkStart w:id="2599" w:name="_Toc131284564"/>
      <w:r>
        <w:t>C.2</w:t>
      </w:r>
      <w:r>
        <w:tab/>
        <w:t>Aspects not applicable to 5GS</w:t>
      </w:r>
      <w:bookmarkEnd w:id="2598"/>
      <w:bookmarkEnd w:id="2599"/>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600" w:name="_Toc92291391"/>
      <w:bookmarkStart w:id="2601" w:name="_Toc131284565"/>
      <w:r>
        <w:lastRenderedPageBreak/>
        <w:t>C.3</w:t>
      </w:r>
      <w:r>
        <w:tab/>
        <w:t>5GS specific aspects not applicable to EPS</w:t>
      </w:r>
      <w:bookmarkEnd w:id="2600"/>
      <w:bookmarkEnd w:id="2601"/>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602" w:name="_Toc92291392"/>
      <w:bookmarkStart w:id="2603" w:name="_Toc131284566"/>
      <w:r>
        <w:t>C.4</w:t>
      </w:r>
      <w:r>
        <w:tab/>
        <w:t>Mapping of EPS-specific terms to 5GS</w:t>
      </w:r>
      <w:bookmarkEnd w:id="2602"/>
      <w:bookmarkEnd w:id="2603"/>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604" w:name="_Toc20212514"/>
      <w:bookmarkStart w:id="2605" w:name="_Toc27731869"/>
      <w:bookmarkStart w:id="2606" w:name="_Toc36127647"/>
      <w:bookmarkStart w:id="2607" w:name="_Toc45214753"/>
      <w:bookmarkStart w:id="2608" w:name="_Toc51937892"/>
      <w:bookmarkStart w:id="2609" w:name="_Toc51938201"/>
      <w:bookmarkStart w:id="2610" w:name="_Toc92291393"/>
      <w:bookmarkStart w:id="2611" w:name="_Toc131284567"/>
      <w:r w:rsidRPr="00986001">
        <w:lastRenderedPageBreak/>
        <w:t xml:space="preserve">Annex </w:t>
      </w:r>
      <w:r>
        <w:t>D</w:t>
      </w:r>
      <w:r w:rsidRPr="00986001">
        <w:t xml:space="preserve"> (informative):</w:t>
      </w:r>
      <w:r w:rsidRPr="00986001">
        <w:br/>
        <w:t>Change history</w:t>
      </w:r>
      <w:bookmarkEnd w:id="2604"/>
      <w:bookmarkEnd w:id="2605"/>
      <w:bookmarkEnd w:id="2606"/>
      <w:bookmarkEnd w:id="2607"/>
      <w:bookmarkEnd w:id="2608"/>
      <w:bookmarkEnd w:id="2609"/>
      <w:bookmarkEnd w:id="2610"/>
      <w:bookmarkEnd w:id="2611"/>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A839F0">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A839F0">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A839F0">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290204" w:rsidP="00501082">
            <w:pPr>
              <w:spacing w:after="0"/>
              <w:jc w:val="center"/>
              <w:rPr>
                <w:rFonts w:cs="Arial"/>
                <w:sz w:val="16"/>
                <w:szCs w:val="16"/>
                <w:lang w:eastAsia="en-GB"/>
              </w:rPr>
            </w:pPr>
            <w:hyperlink r:id="rId64" w:history="1">
              <w:r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A839F0">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65213A" w:rsidP="00290204">
            <w:pPr>
              <w:spacing w:after="0"/>
              <w:jc w:val="center"/>
              <w:rPr>
                <w:rFonts w:ascii="Arial" w:hAnsi="Arial" w:cs="Arial"/>
                <w:sz w:val="16"/>
                <w:szCs w:val="16"/>
              </w:rPr>
            </w:pPr>
            <w:hyperlink r:id="rId65" w:history="1">
              <w:r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A839F0">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2328A8" w:rsidP="0065213A">
            <w:pPr>
              <w:spacing w:after="0"/>
              <w:jc w:val="center"/>
              <w:rPr>
                <w:rFonts w:ascii="Arial" w:hAnsi="Arial" w:cs="Arial"/>
                <w:sz w:val="16"/>
                <w:szCs w:val="16"/>
                <w:lang w:eastAsia="en-GB"/>
              </w:rPr>
            </w:pPr>
            <w:hyperlink r:id="rId66" w:history="1">
              <w:r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A839F0">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B55213" w:rsidP="0065213A">
            <w:pPr>
              <w:spacing w:after="0"/>
              <w:jc w:val="center"/>
              <w:rPr>
                <w:rFonts w:ascii="Arial" w:hAnsi="Arial" w:cs="Arial"/>
                <w:sz w:val="16"/>
                <w:szCs w:val="16"/>
                <w:lang w:eastAsia="en-GB"/>
              </w:rPr>
            </w:pPr>
            <w:hyperlink r:id="rId67" w:history="1">
              <w:r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bl>
    <w:p w14:paraId="15F1E498" w14:textId="77777777" w:rsidR="00080512" w:rsidRPr="00C367E9" w:rsidRDefault="00080512" w:rsidP="00C367E9"/>
    <w:sectPr w:rsidR="00080512" w:rsidRPr="00C367E9">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1BE4" w14:textId="77777777" w:rsidR="004733C9" w:rsidRDefault="004733C9">
      <w:r>
        <w:separator/>
      </w:r>
    </w:p>
  </w:endnote>
  <w:endnote w:type="continuationSeparator" w:id="0">
    <w:p w14:paraId="3DB24D9D" w14:textId="77777777" w:rsidR="004733C9" w:rsidRDefault="0047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826FD" w14:textId="77777777" w:rsidR="004733C9" w:rsidRDefault="004733C9">
      <w:r>
        <w:separator/>
      </w:r>
    </w:p>
  </w:footnote>
  <w:footnote w:type="continuationSeparator" w:id="0">
    <w:p w14:paraId="79D0085B" w14:textId="77777777" w:rsidR="004733C9" w:rsidRDefault="00473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5C35F2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D1A">
      <w:rPr>
        <w:rFonts w:ascii="Arial" w:hAnsi="Arial" w:cs="Arial"/>
        <w:b/>
        <w:noProof/>
        <w:sz w:val="18"/>
        <w:szCs w:val="18"/>
      </w:rPr>
      <w:t>3GPP TS 24.484 V18.1.0 (2023-03)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78B2B3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D1A">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D4"/>
    <w:rsid w:val="000117AA"/>
    <w:rsid w:val="00033397"/>
    <w:rsid w:val="00037FFA"/>
    <w:rsid w:val="00040095"/>
    <w:rsid w:val="00044D1A"/>
    <w:rsid w:val="00051834"/>
    <w:rsid w:val="00054A22"/>
    <w:rsid w:val="00056BBA"/>
    <w:rsid w:val="00062023"/>
    <w:rsid w:val="000655A6"/>
    <w:rsid w:val="00080512"/>
    <w:rsid w:val="00090E5F"/>
    <w:rsid w:val="000A6FD4"/>
    <w:rsid w:val="000C47C3"/>
    <w:rsid w:val="000D58AB"/>
    <w:rsid w:val="000E43CF"/>
    <w:rsid w:val="001258EC"/>
    <w:rsid w:val="00133525"/>
    <w:rsid w:val="00164C43"/>
    <w:rsid w:val="001A4C42"/>
    <w:rsid w:val="001A7420"/>
    <w:rsid w:val="001B6637"/>
    <w:rsid w:val="001C21C3"/>
    <w:rsid w:val="001D02C2"/>
    <w:rsid w:val="001F0C1D"/>
    <w:rsid w:val="001F1132"/>
    <w:rsid w:val="001F168B"/>
    <w:rsid w:val="002215B0"/>
    <w:rsid w:val="002306D0"/>
    <w:rsid w:val="002328A8"/>
    <w:rsid w:val="002347A2"/>
    <w:rsid w:val="002675F0"/>
    <w:rsid w:val="00290204"/>
    <w:rsid w:val="0029761B"/>
    <w:rsid w:val="002B6339"/>
    <w:rsid w:val="002E00EE"/>
    <w:rsid w:val="002E6AD4"/>
    <w:rsid w:val="003172DC"/>
    <w:rsid w:val="0035462D"/>
    <w:rsid w:val="0036523C"/>
    <w:rsid w:val="003765B8"/>
    <w:rsid w:val="003862F8"/>
    <w:rsid w:val="00397F49"/>
    <w:rsid w:val="003C3971"/>
    <w:rsid w:val="003D6539"/>
    <w:rsid w:val="003E3ED4"/>
    <w:rsid w:val="003F66AA"/>
    <w:rsid w:val="00415F32"/>
    <w:rsid w:val="00423334"/>
    <w:rsid w:val="00427B2E"/>
    <w:rsid w:val="004345EC"/>
    <w:rsid w:val="00450E7D"/>
    <w:rsid w:val="00455E68"/>
    <w:rsid w:val="00465515"/>
    <w:rsid w:val="004733C9"/>
    <w:rsid w:val="00490E6B"/>
    <w:rsid w:val="00497CE7"/>
    <w:rsid w:val="004B5A26"/>
    <w:rsid w:val="004C5BB2"/>
    <w:rsid w:val="004C77E4"/>
    <w:rsid w:val="004D16B8"/>
    <w:rsid w:val="004D3578"/>
    <w:rsid w:val="004E213A"/>
    <w:rsid w:val="004E33B9"/>
    <w:rsid w:val="004F0988"/>
    <w:rsid w:val="004F3340"/>
    <w:rsid w:val="004F5934"/>
    <w:rsid w:val="00501082"/>
    <w:rsid w:val="00514C98"/>
    <w:rsid w:val="00523EC8"/>
    <w:rsid w:val="005252F0"/>
    <w:rsid w:val="00532592"/>
    <w:rsid w:val="0053388B"/>
    <w:rsid w:val="00534933"/>
    <w:rsid w:val="00535773"/>
    <w:rsid w:val="00536031"/>
    <w:rsid w:val="00540491"/>
    <w:rsid w:val="00543E6C"/>
    <w:rsid w:val="00552A14"/>
    <w:rsid w:val="00565087"/>
    <w:rsid w:val="00597B11"/>
    <w:rsid w:val="005B046F"/>
    <w:rsid w:val="005D07BC"/>
    <w:rsid w:val="005D2B10"/>
    <w:rsid w:val="005D2E01"/>
    <w:rsid w:val="005D681E"/>
    <w:rsid w:val="005D7526"/>
    <w:rsid w:val="005E1A7E"/>
    <w:rsid w:val="005E4BB2"/>
    <w:rsid w:val="00602AEA"/>
    <w:rsid w:val="00614FDF"/>
    <w:rsid w:val="00623D2E"/>
    <w:rsid w:val="006323B1"/>
    <w:rsid w:val="0063543D"/>
    <w:rsid w:val="00641C5A"/>
    <w:rsid w:val="00647114"/>
    <w:rsid w:val="0065213A"/>
    <w:rsid w:val="006A323F"/>
    <w:rsid w:val="006A78AC"/>
    <w:rsid w:val="006B30D0"/>
    <w:rsid w:val="006B3150"/>
    <w:rsid w:val="006C1563"/>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7F0F6E"/>
    <w:rsid w:val="008028A4"/>
    <w:rsid w:val="0081766A"/>
    <w:rsid w:val="00830747"/>
    <w:rsid w:val="00865127"/>
    <w:rsid w:val="008768CA"/>
    <w:rsid w:val="0089590A"/>
    <w:rsid w:val="008C384C"/>
    <w:rsid w:val="008E0484"/>
    <w:rsid w:val="008F7EC4"/>
    <w:rsid w:val="0090271F"/>
    <w:rsid w:val="00902E23"/>
    <w:rsid w:val="009031FD"/>
    <w:rsid w:val="009114D7"/>
    <w:rsid w:val="009123D6"/>
    <w:rsid w:val="0091348E"/>
    <w:rsid w:val="00917CCB"/>
    <w:rsid w:val="00942EC2"/>
    <w:rsid w:val="009A640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AF7A54"/>
    <w:rsid w:val="00B05DB1"/>
    <w:rsid w:val="00B15449"/>
    <w:rsid w:val="00B2688D"/>
    <w:rsid w:val="00B55213"/>
    <w:rsid w:val="00B6152C"/>
    <w:rsid w:val="00B662D4"/>
    <w:rsid w:val="00B84FA9"/>
    <w:rsid w:val="00B93086"/>
    <w:rsid w:val="00BA19ED"/>
    <w:rsid w:val="00BA4B8D"/>
    <w:rsid w:val="00BB07E6"/>
    <w:rsid w:val="00BB5BFC"/>
    <w:rsid w:val="00BC0F7D"/>
    <w:rsid w:val="00BD0D44"/>
    <w:rsid w:val="00BD5218"/>
    <w:rsid w:val="00BD7D31"/>
    <w:rsid w:val="00BE3255"/>
    <w:rsid w:val="00BF128E"/>
    <w:rsid w:val="00C074DD"/>
    <w:rsid w:val="00C1496A"/>
    <w:rsid w:val="00C25C4C"/>
    <w:rsid w:val="00C33079"/>
    <w:rsid w:val="00C367E9"/>
    <w:rsid w:val="00C45231"/>
    <w:rsid w:val="00C72833"/>
    <w:rsid w:val="00C73824"/>
    <w:rsid w:val="00C806D7"/>
    <w:rsid w:val="00C80F1D"/>
    <w:rsid w:val="00C83CEF"/>
    <w:rsid w:val="00C93F40"/>
    <w:rsid w:val="00CA3D0C"/>
    <w:rsid w:val="00CC67C2"/>
    <w:rsid w:val="00CD6E4E"/>
    <w:rsid w:val="00CE17A6"/>
    <w:rsid w:val="00CF371E"/>
    <w:rsid w:val="00CF5241"/>
    <w:rsid w:val="00D1151C"/>
    <w:rsid w:val="00D46FDD"/>
    <w:rsid w:val="00D53EDF"/>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0135B"/>
    <w:rsid w:val="00E16509"/>
    <w:rsid w:val="00E2209D"/>
    <w:rsid w:val="00E44582"/>
    <w:rsid w:val="00E60ABE"/>
    <w:rsid w:val="00E77645"/>
    <w:rsid w:val="00EA15B0"/>
    <w:rsid w:val="00EA5EA7"/>
    <w:rsid w:val="00EB204E"/>
    <w:rsid w:val="00EC32AF"/>
    <w:rsid w:val="00EC4A25"/>
    <w:rsid w:val="00EF4A36"/>
    <w:rsid w:val="00F025A2"/>
    <w:rsid w:val="00F04712"/>
    <w:rsid w:val="00F13360"/>
    <w:rsid w:val="00F22EC7"/>
    <w:rsid w:val="00F325C8"/>
    <w:rsid w:val="00F653B8"/>
    <w:rsid w:val="00F82D03"/>
    <w:rsid w:val="00F8418C"/>
    <w:rsid w:val="00F9008D"/>
    <w:rsid w:val="00FA1266"/>
    <w:rsid w:val="00FA21D6"/>
    <w:rsid w:val="00FB340F"/>
    <w:rsid w:val="00FC1192"/>
    <w:rsid w:val="00FD63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245</Pages>
  <Words>114251</Words>
  <Characters>651233</Characters>
  <Application>Microsoft Office Word</Application>
  <DocSecurity>0</DocSecurity>
  <Lines>5426</Lines>
  <Paragraphs>1527</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763957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24.484_CR0248R2_(Rel-18)_eMCSMI_IRail</cp:lastModifiedBy>
  <cp:revision>33</cp:revision>
  <cp:lastPrinted>2019-02-25T14:05:00Z</cp:lastPrinted>
  <dcterms:created xsi:type="dcterms:W3CDTF">2023-04-01T20:48:00Z</dcterms:created>
  <dcterms:modified xsi:type="dcterms:W3CDTF">2023-04-01T21:32:00Z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