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D0C656" w14:textId="3F29D0D6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453F3E">
        <w:rPr>
          <w:b/>
          <w:noProof/>
          <w:sz w:val="24"/>
        </w:rPr>
        <w:t>40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453F3E">
        <w:rPr>
          <w:b/>
          <w:noProof/>
          <w:sz w:val="24"/>
        </w:rPr>
        <w:t>3</w:t>
      </w:r>
      <w:r>
        <w:rPr>
          <w:b/>
          <w:noProof/>
          <w:sz w:val="24"/>
        </w:rPr>
        <w:t>xxxx</w:t>
      </w:r>
    </w:p>
    <w:p w14:paraId="77559CC4" w14:textId="7180238A" w:rsidR="006F7EDC" w:rsidRDefault="00453F3E" w:rsidP="006F7ED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27 February – 3 March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453F3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&lt;Spec#&gt;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453F3E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453F3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&lt;Rev#&gt;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453F3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&lt;Version#&gt;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453F3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&lt;Title&gt;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453F3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&lt;Source_if_WG&gt;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777777" w:rsidR="001E41F3" w:rsidRDefault="00453F3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E13F3D">
              <w:rPr>
                <w:noProof/>
              </w:rPr>
              <w:t>&lt;Source_if_TSG&gt;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453F3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&lt;Related_WIs&gt;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453F3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&lt;Res_date&gt;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453F3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&lt;Cat&gt;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453F3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&lt;Release&gt;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42061D" w14:textId="77777777" w:rsidR="007D6A43" w:rsidRDefault="007D6A43">
      <w:r>
        <w:separator/>
      </w:r>
    </w:p>
  </w:endnote>
  <w:endnote w:type="continuationSeparator" w:id="0">
    <w:p w14:paraId="5D635710" w14:textId="77777777" w:rsidR="007D6A43" w:rsidRDefault="007D6A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956D9B" w14:textId="77777777" w:rsidR="007D6A43" w:rsidRDefault="007D6A43">
      <w:r>
        <w:separator/>
      </w:r>
    </w:p>
  </w:footnote>
  <w:footnote w:type="continuationSeparator" w:id="0">
    <w:p w14:paraId="60163843" w14:textId="77777777" w:rsidR="007D6A43" w:rsidRDefault="007D6A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6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53F3E"/>
    <w:rsid w:val="004B75B7"/>
    <w:rsid w:val="005141D9"/>
    <w:rsid w:val="0051580D"/>
    <w:rsid w:val="00520CA3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6F7EDC"/>
    <w:rsid w:val="00792342"/>
    <w:rsid w:val="007977A8"/>
    <w:rsid w:val="007B512A"/>
    <w:rsid w:val="007C2097"/>
    <w:rsid w:val="007D6A07"/>
    <w:rsid w:val="007D6A43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0124"/>
    <w:rsid w:val="00D84AE9"/>
    <w:rsid w:val="00DE34CF"/>
    <w:rsid w:val="00E13F3D"/>
    <w:rsid w:val="00E34898"/>
    <w:rsid w:val="00EB09B7"/>
    <w:rsid w:val="00EE7D7C"/>
    <w:rsid w:val="00F25D98"/>
    <w:rsid w:val="00F300FB"/>
    <w:rsid w:val="00F61657"/>
    <w:rsid w:val="00F918C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comments" Target="comments.xm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187</Words>
  <Characters>1834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rev2</cp:lastModifiedBy>
  <cp:revision>2</cp:revision>
  <cp:lastPrinted>1900-01-01T00:00:00Z</cp:lastPrinted>
  <dcterms:created xsi:type="dcterms:W3CDTF">2023-01-09T13:03:00Z</dcterms:created>
  <dcterms:modified xsi:type="dcterms:W3CDTF">2023-01-09T13:03:00Z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