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A82081E" w:rsidR="006F7EDC" w:rsidRDefault="006F7EDC" w:rsidP="0027595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31F2F" w:rsidRPr="00A31F2F">
        <w:rPr>
          <w:b/>
          <w:noProof/>
          <w:sz w:val="24"/>
        </w:rPr>
        <w:t>C1-23</w:t>
      </w:r>
      <w:r w:rsidR="003E3DF3">
        <w:rPr>
          <w:b/>
          <w:noProof/>
          <w:sz w:val="24"/>
        </w:rPr>
        <w:t>11</w:t>
      </w:r>
      <w:r w:rsidR="00F540CB">
        <w:rPr>
          <w:b/>
          <w:noProof/>
          <w:sz w:val="24"/>
        </w:rPr>
        <w:t>66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310EF" w:rsidR="001E41F3" w:rsidRPr="00410371" w:rsidRDefault="00542CE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57E45" w:rsidR="001E41F3" w:rsidRPr="00410371" w:rsidRDefault="00E15BF0" w:rsidP="00082179">
            <w:pPr>
              <w:pStyle w:val="CRCoverPage"/>
              <w:spacing w:after="0"/>
              <w:rPr>
                <w:noProof/>
              </w:rPr>
            </w:pPr>
            <w:r>
              <w:fldChar w:fldCharType="begin"/>
            </w:r>
            <w:r>
              <w:instrText xml:space="preserve"> DOCPROPERTY  Cr#  \* MERGEFORMAT </w:instrText>
            </w:r>
            <w:r>
              <w:fldChar w:fldCharType="end"/>
            </w:r>
            <w:r w:rsidR="00082179" w:rsidRPr="00082179">
              <w:rPr>
                <w:b/>
                <w:noProof/>
                <w:sz w:val="28"/>
              </w:rPr>
              <w:t>5060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38352" w:rsidR="001E41F3" w:rsidRPr="00410371" w:rsidRDefault="003134A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8F89E" w:rsidR="001E41F3" w:rsidRPr="00410371" w:rsidRDefault="00542CE6" w:rsidP="00542CE6">
            <w:pPr>
              <w:pStyle w:val="CRCoverPage"/>
              <w:spacing w:after="0"/>
              <w:jc w:val="center"/>
              <w:rPr>
                <w:noProof/>
                <w:sz w:val="28"/>
              </w:rPr>
            </w:pPr>
            <w:r>
              <w:rPr>
                <w:b/>
                <w:noProof/>
                <w:sz w:val="28"/>
              </w:rPr>
              <w:t>18</w:t>
            </w:r>
            <w:r w:rsidR="001F50A9">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1722" w:rsidR="00F25D98" w:rsidRDefault="00542C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65DEB" w:rsidR="001E41F3" w:rsidRDefault="00695F83">
            <w:pPr>
              <w:pStyle w:val="CRCoverPage"/>
              <w:spacing w:after="0"/>
              <w:ind w:left="100"/>
              <w:rPr>
                <w:noProof/>
              </w:rPr>
            </w:pPr>
            <w:r>
              <w:t>No transfer of LADN PDU session to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6A709" w:rsidR="001E41F3" w:rsidRDefault="00695F83">
            <w:pPr>
              <w:pStyle w:val="CRCoverPage"/>
              <w:spacing w:after="0"/>
              <w:ind w:left="100"/>
              <w:rPr>
                <w:noProof/>
              </w:rPr>
            </w:pPr>
            <w:r>
              <w:t>Samsung</w:t>
            </w:r>
            <w:r w:rsidR="00212836">
              <w:t>, 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B9C5B" w:rsidR="001E41F3" w:rsidRDefault="00695F8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29B50" w:rsidR="001E41F3" w:rsidRDefault="00695F83">
            <w:pPr>
              <w:pStyle w:val="CRCoverPage"/>
              <w:spacing w:after="0"/>
              <w:ind w:left="100"/>
              <w:rPr>
                <w:noProof/>
              </w:rPr>
            </w:pPr>
            <w:r>
              <w:t>5G</w:t>
            </w:r>
            <w:r>
              <w:rPr>
                <w:rFonts w:cs="Arial"/>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C998A" w:rsidR="001E41F3" w:rsidRDefault="00D73236" w:rsidP="003134A9">
            <w:pPr>
              <w:pStyle w:val="CRCoverPage"/>
              <w:spacing w:after="0"/>
              <w:ind w:left="100"/>
              <w:rPr>
                <w:noProof/>
              </w:rPr>
            </w:pPr>
            <w:r>
              <w:t>2023-03-02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099A2" w:rsidR="001E41F3" w:rsidRPr="00F21385" w:rsidRDefault="00F646E9" w:rsidP="00D24991">
            <w:pPr>
              <w:pStyle w:val="CRCoverPage"/>
              <w:spacing w:after="0"/>
              <w:ind w:left="100" w:right="-609"/>
              <w:rPr>
                <w:b/>
                <w:noProof/>
              </w:rPr>
            </w:pPr>
            <w:r w:rsidRPr="00F21385">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220B5" w:rsidR="001E41F3" w:rsidRDefault="00F646E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A77CE" w14:textId="18AAA99F" w:rsidR="001E41F3" w:rsidRDefault="00F646E9">
            <w:pPr>
              <w:pStyle w:val="CRCoverPage"/>
              <w:spacing w:after="0"/>
              <w:ind w:left="100"/>
              <w:rPr>
                <w:noProof/>
              </w:rPr>
            </w:pPr>
            <w:r>
              <w:rPr>
                <w:noProof/>
              </w:rPr>
              <w:t>LADN PDU sessions are only supported on 5GS and hence should not be transferred.</w:t>
            </w:r>
            <w:r w:rsidR="00E3734C">
              <w:rPr>
                <w:noProof/>
              </w:rPr>
              <w:t xml:space="preserve"> </w:t>
            </w:r>
          </w:p>
          <w:p w14:paraId="69C3F6B2" w14:textId="126FF163" w:rsidR="00F646E9" w:rsidRDefault="000C3E2C">
            <w:pPr>
              <w:pStyle w:val="CRCoverPage"/>
              <w:spacing w:after="0"/>
              <w:ind w:left="100"/>
              <w:rPr>
                <w:noProof/>
              </w:rPr>
            </w:pPr>
            <w:r>
              <w:rPr>
                <w:noProof/>
              </w:rPr>
              <w:t>T</w:t>
            </w:r>
            <w:r w:rsidR="00F646E9">
              <w:rPr>
                <w:noProof/>
              </w:rPr>
              <w:t xml:space="preserve">he UE may erroneously </w:t>
            </w:r>
            <w:r>
              <w:rPr>
                <w:noProof/>
              </w:rPr>
              <w:t>receive mapped EPS bearer context for LADN session or Multi homed IPv6</w:t>
            </w:r>
            <w:r w:rsidR="00E3734C">
              <w:rPr>
                <w:noProof/>
              </w:rPr>
              <w:t xml:space="preserve"> (although this should not be sent from SMF).</w:t>
            </w:r>
          </w:p>
          <w:p w14:paraId="708AA7DE" w14:textId="355DD628" w:rsidR="0027595D" w:rsidRDefault="000C3E2C" w:rsidP="000C3E2C">
            <w:pPr>
              <w:pStyle w:val="CRCoverPage"/>
              <w:spacing w:after="0"/>
              <w:ind w:left="100"/>
              <w:rPr>
                <w:noProof/>
              </w:rPr>
            </w:pPr>
            <w:r>
              <w:rPr>
                <w:noProof/>
              </w:rPr>
              <w:t xml:space="preserve">Whether the UE keeps or deletes this context is not </w:t>
            </w:r>
            <w:r w:rsidR="00E3734C">
              <w:rPr>
                <w:noProof/>
              </w:rPr>
              <w:t xml:space="preserve">clearly </w:t>
            </w:r>
            <w:r>
              <w:rPr>
                <w:noProof/>
              </w:rPr>
              <w:t>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CE5F5" w:rsidR="001E41F3" w:rsidRDefault="00F646E9" w:rsidP="0027595D">
            <w:pPr>
              <w:pStyle w:val="CRCoverPage"/>
              <w:spacing w:after="0"/>
              <w:ind w:left="100"/>
              <w:rPr>
                <w:noProof/>
              </w:rPr>
            </w:pPr>
            <w:r>
              <w:rPr>
                <w:noProof/>
              </w:rPr>
              <w:t>For an LADN PDU session</w:t>
            </w:r>
            <w:r w:rsidR="0027595D">
              <w:rPr>
                <w:noProof/>
              </w:rPr>
              <w:t xml:space="preserve"> &amp; </w:t>
            </w:r>
            <w:r w:rsidR="0027595D">
              <w:t>MHIPv6 PDU session</w:t>
            </w:r>
            <w:r>
              <w:rPr>
                <w:noProof/>
              </w:rPr>
              <w:t xml:space="preserve">, the UE </w:t>
            </w:r>
            <w:r w:rsidR="0027595D">
              <w:rPr>
                <w:noProof/>
              </w:rPr>
              <w:t>may locally</w:t>
            </w:r>
            <w:r>
              <w:rPr>
                <w:noProof/>
              </w:rPr>
              <w:t xml:space="preserve"> delete any mapped EPS bearer context that it receives from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BE9EC" w:rsidR="001E41F3" w:rsidRDefault="000C3E2C" w:rsidP="00E3734C">
            <w:pPr>
              <w:pStyle w:val="CRCoverPage"/>
              <w:spacing w:after="0"/>
              <w:ind w:left="100"/>
              <w:rPr>
                <w:noProof/>
              </w:rPr>
            </w:pPr>
            <w:r>
              <w:rPr>
                <w:noProof/>
              </w:rPr>
              <w:t>A</w:t>
            </w:r>
            <w:r w:rsidR="00F646E9">
              <w:rPr>
                <w:noProof/>
              </w:rPr>
              <w:t xml:space="preserve"> UE</w:t>
            </w:r>
            <w:r>
              <w:rPr>
                <w:noProof/>
              </w:rPr>
              <w:t xml:space="preserve"> may maintain the EPS bearer context for such </w:t>
            </w:r>
            <w:r w:rsidR="00F646E9">
              <w:rPr>
                <w:noProof/>
              </w:rPr>
              <w:t>PDU session</w:t>
            </w:r>
            <w:r>
              <w:rPr>
                <w:noProof/>
              </w:rPr>
              <w:t>s</w:t>
            </w:r>
            <w:r w:rsidR="00F646E9">
              <w:rPr>
                <w:noProof/>
              </w:rPr>
              <w:t xml:space="preserve"> </w:t>
            </w:r>
            <w:r w:rsidR="00E3734C">
              <w:rPr>
                <w:noProof/>
              </w:rPr>
              <w:t>although the session should not be transferable to EPS</w:t>
            </w:r>
            <w:r w:rsidR="00F646E9">
              <w:rPr>
                <w:noProof/>
              </w:rPr>
              <w:t>.</w:t>
            </w:r>
            <w:r>
              <w:rPr>
                <w:noProof/>
              </w:rPr>
              <w:t xml:space="preserve"> Also unnecessarily use</w:t>
            </w:r>
            <w:r w:rsidR="00E3734C">
              <w:rPr>
                <w:noProof/>
              </w:rPr>
              <w:t xml:space="preserve"> of</w:t>
            </w:r>
            <w:r>
              <w:rPr>
                <w:noProof/>
              </w:rPr>
              <w:t xml:space="preserve"> UE storage.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3664F" w:rsidR="001E41F3" w:rsidRDefault="00DD112F" w:rsidP="00700EAA">
            <w:pPr>
              <w:pStyle w:val="CRCoverPage"/>
              <w:spacing w:after="0"/>
              <w:ind w:left="100"/>
              <w:rPr>
                <w:noProof/>
              </w:rPr>
            </w:pPr>
            <w:r>
              <w:rPr>
                <w:noProof/>
              </w:rPr>
              <w:t>6.</w:t>
            </w:r>
            <w:r w:rsidR="00700EAA">
              <w:rPr>
                <w:noProof/>
              </w:rPr>
              <w:t>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BEA64C" w:rsidR="001E41F3" w:rsidRDefault="00F64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E89A6" w:rsidR="001E41F3" w:rsidRDefault="00F64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38F8D" w:rsidR="001E41F3" w:rsidRDefault="00F64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C43F26" w:rsidR="001E41F3" w:rsidRDefault="00D540AB" w:rsidP="00D7236C">
      <w:pPr>
        <w:jc w:val="center"/>
        <w:rPr>
          <w:noProof/>
        </w:rPr>
      </w:pPr>
      <w:r w:rsidRPr="00D7236C">
        <w:rPr>
          <w:noProof/>
          <w:highlight w:val="yellow"/>
        </w:rPr>
        <w:lastRenderedPageBreak/>
        <w:t>****** START CHANGE ******</w:t>
      </w:r>
    </w:p>
    <w:p w14:paraId="07B78068" w14:textId="77777777" w:rsidR="002F3D17" w:rsidRDefault="002F3D17" w:rsidP="00D7236C">
      <w:pPr>
        <w:jc w:val="center"/>
        <w:rPr>
          <w:noProof/>
        </w:rPr>
      </w:pPr>
    </w:p>
    <w:p w14:paraId="13FF31E4" w14:textId="77777777" w:rsidR="00821B0D" w:rsidRPr="00C607F7" w:rsidRDefault="00821B0D" w:rsidP="00821B0D">
      <w:pPr>
        <w:pStyle w:val="Heading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123901599"/>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2583B2A2" w14:textId="050C0CB5" w:rsidR="00821B0D" w:rsidRPr="00634115" w:rsidRDefault="00821B0D" w:rsidP="00821B0D">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ins w:id="10" w:author="Mahmoud-v3" w:date="2023-03-01T16:07:00Z">
        <w:r w:rsidR="0082372C">
          <w:t xml:space="preserve"> If the UE receives any mapped EPS bearer context for a PDU session for LADN or for a m</w:t>
        </w:r>
        <w:r w:rsidR="0082372C" w:rsidRPr="00D00B65">
          <w:t xml:space="preserve">ulti-homed IPv6 PDU </w:t>
        </w:r>
        <w:r w:rsidR="0082372C">
          <w:t>s</w:t>
        </w:r>
        <w:r w:rsidR="0082372C" w:rsidRPr="00D00B65">
          <w:t>ession</w:t>
        </w:r>
        <w:r w:rsidR="0082372C">
          <w:t>, the UE may locally delete the mapped EPS bearer context.</w:t>
        </w:r>
      </w:ins>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1D803443" w14:textId="77777777" w:rsidR="00821B0D" w:rsidRDefault="00821B0D" w:rsidP="00821B0D">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if there is </w:t>
      </w:r>
      <w:r w:rsidRPr="0022093B">
        <w:t>no correspondin</w:t>
      </w:r>
      <w:r w:rsidRPr="00E143B8">
        <w:t>g mapped E</w:t>
      </w:r>
      <w:r w:rsidRPr="0022093B">
        <w:t>PS bearer contexts</w:t>
      </w:r>
      <w:r>
        <w:t xml:space="preserve">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5A61C149" w14:textId="77777777" w:rsidR="00821B0D" w:rsidRDefault="00821B0D" w:rsidP="00821B0D">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7340EA47" w14:textId="77777777" w:rsidR="00821B0D" w:rsidRDefault="00821B0D" w:rsidP="00821B0D">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C68A10D" w14:textId="77777777" w:rsidR="00821B0D" w:rsidRPr="00634115" w:rsidRDefault="00821B0D" w:rsidP="00821B0D">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w:t>
      </w:r>
      <w:r>
        <w:t xml:space="preserve">or if there is </w:t>
      </w:r>
      <w:r w:rsidRPr="0022093B">
        <w:t>no correspondin</w:t>
      </w:r>
      <w:r w:rsidRPr="00E143B8">
        <w:t>g mapped</w:t>
      </w:r>
      <w:r w:rsidRPr="0022093B">
        <w:t xml:space="preserve"> EPS bearer contexts</w:t>
      </w:r>
      <w:r>
        <w:t xml:space="preserve">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74F741EB" w14:textId="77777777" w:rsidR="00821B0D" w:rsidRPr="00AD1173" w:rsidRDefault="00821B0D" w:rsidP="00821B0D">
      <w:pPr>
        <w:pStyle w:val="B1"/>
      </w:pPr>
      <w:r>
        <w:t>a)</w:t>
      </w:r>
      <w:r w:rsidRPr="00AD1173">
        <w:tab/>
        <w:t>the PDU session type of the PDU session shall be mapped to the PDN type of the default EPS bearer context as follows:</w:t>
      </w:r>
    </w:p>
    <w:p w14:paraId="4CA8B82D" w14:textId="77777777" w:rsidR="00821B0D" w:rsidRPr="00AD1173" w:rsidRDefault="00821B0D" w:rsidP="00821B0D">
      <w:pPr>
        <w:pStyle w:val="B2"/>
      </w:pPr>
      <w:r w:rsidRPr="00AD1173">
        <w:t>1)</w:t>
      </w:r>
      <w:r w:rsidRPr="00AD1173">
        <w:tab/>
        <w:t>the PDN type shall be set to "non-IP" if the PDU session type is "Unstructured";</w:t>
      </w:r>
    </w:p>
    <w:p w14:paraId="7FAE6E16" w14:textId="77777777" w:rsidR="00821B0D" w:rsidRPr="00AD1173" w:rsidRDefault="00821B0D" w:rsidP="00821B0D">
      <w:pPr>
        <w:pStyle w:val="B2"/>
      </w:pPr>
      <w:r w:rsidRPr="00AD1173">
        <w:t>2)</w:t>
      </w:r>
      <w:r w:rsidRPr="00AD1173">
        <w:tab/>
        <w:t>the PDN type shall be set to "IPv4" if the PDU session type is "IPv4";</w:t>
      </w:r>
    </w:p>
    <w:p w14:paraId="61C236BB" w14:textId="77777777" w:rsidR="00821B0D" w:rsidRPr="00AD1173" w:rsidRDefault="00821B0D" w:rsidP="00821B0D">
      <w:pPr>
        <w:pStyle w:val="B2"/>
      </w:pPr>
      <w:r w:rsidRPr="00AD1173">
        <w:t>3)</w:t>
      </w:r>
      <w:r w:rsidRPr="00AD1173">
        <w:tab/>
        <w:t>the PDN type shall be set to "IPv6" if the PDU session type is "IPv6";</w:t>
      </w:r>
    </w:p>
    <w:p w14:paraId="72BA7DC5" w14:textId="77777777" w:rsidR="00821B0D" w:rsidRPr="00AD1173" w:rsidRDefault="00821B0D" w:rsidP="00821B0D">
      <w:pPr>
        <w:pStyle w:val="B2"/>
      </w:pPr>
      <w:r w:rsidRPr="00DB5AAE">
        <w:t>4)</w:t>
      </w:r>
      <w:r w:rsidRPr="00DB5AAE">
        <w:tab/>
        <w:t>the PDN type shall be set to "IPv4v6" if the PDU session type is "IPv4v6";</w:t>
      </w:r>
    </w:p>
    <w:p w14:paraId="7777E699" w14:textId="77777777" w:rsidR="00821B0D" w:rsidRDefault="00821B0D" w:rsidP="00821B0D">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DD67B7C" w14:textId="77777777" w:rsidR="00821B0D" w:rsidRDefault="00821B0D" w:rsidP="00821B0D">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84C2049" w14:textId="77777777" w:rsidR="00821B0D" w:rsidRDefault="00821B0D" w:rsidP="00821B0D">
      <w:pPr>
        <w:pStyle w:val="B1"/>
      </w:pPr>
      <w:r>
        <w:t>b)</w:t>
      </w:r>
      <w:r w:rsidRPr="00AD1173">
        <w:tab/>
        <w:t>the PDU address of the PDU session shall be mapped to the PDN address of the default EPS bearer context</w:t>
      </w:r>
      <w:r>
        <w:t xml:space="preserve"> as follows:</w:t>
      </w:r>
    </w:p>
    <w:p w14:paraId="5B7F5AFF" w14:textId="77777777" w:rsidR="00821B0D" w:rsidRDefault="00821B0D" w:rsidP="00821B0D">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FD2D79B" w14:textId="77777777" w:rsidR="00821B0D" w:rsidRPr="00AD1173" w:rsidRDefault="00821B0D" w:rsidP="00821B0D">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6A62F86" w14:textId="77777777" w:rsidR="00821B0D" w:rsidRPr="00AD1173" w:rsidRDefault="00821B0D" w:rsidP="00821B0D">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0079F5D6" w14:textId="77777777" w:rsidR="00821B0D" w:rsidRPr="00AE14D7" w:rsidRDefault="00821B0D" w:rsidP="00821B0D">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1D8B129" w14:textId="77777777" w:rsidR="00821B0D" w:rsidRDefault="00821B0D" w:rsidP="00821B0D">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111685B" w14:textId="77777777" w:rsidR="00821B0D" w:rsidRPr="00AD1173" w:rsidRDefault="00821B0D" w:rsidP="00821B0D">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23DD5708" w14:textId="77777777" w:rsidR="00821B0D" w:rsidRPr="00AD1173" w:rsidRDefault="00821B0D" w:rsidP="00821B0D">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7D609DED" w14:textId="77777777" w:rsidR="00821B0D" w:rsidRPr="00AD1173" w:rsidRDefault="00821B0D" w:rsidP="00821B0D">
      <w:pPr>
        <w:pStyle w:val="B1"/>
      </w:pPr>
      <w:r>
        <w:t>f)</w:t>
      </w:r>
      <w:r w:rsidRPr="00AD1173">
        <w:tab/>
        <w:t>for any other PDU session the UE shall set the state of the mapped EPS bearer context(s) to BEARER CONTEXT INACTIVE.</w:t>
      </w:r>
    </w:p>
    <w:p w14:paraId="7E978CFF" w14:textId="77777777" w:rsidR="00821B0D" w:rsidRPr="00634115" w:rsidRDefault="00821B0D" w:rsidP="00821B0D">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1709153D" w14:textId="77777777" w:rsidR="00821B0D" w:rsidRPr="00AD1173" w:rsidRDefault="00821B0D" w:rsidP="00821B0D">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52808FB7" w14:textId="77777777" w:rsidR="00821B0D" w:rsidRPr="00AD1173" w:rsidRDefault="00821B0D" w:rsidP="00821B0D">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29162F0E" w14:textId="77777777" w:rsidR="00821B0D" w:rsidRPr="00AD1173" w:rsidRDefault="00821B0D" w:rsidP="00821B0D">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5318022D" w14:textId="77777777" w:rsidR="00821B0D" w:rsidRPr="00AD1173" w:rsidRDefault="00821B0D" w:rsidP="00821B0D">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5B186D3C" w14:textId="77777777" w:rsidR="00821B0D" w:rsidRDefault="00821B0D" w:rsidP="00821B0D">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53237E6C" w14:textId="77777777" w:rsidR="00821B0D" w:rsidRDefault="00821B0D" w:rsidP="00821B0D">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13B5D718" w14:textId="77777777" w:rsidR="00821B0D" w:rsidRDefault="00821B0D" w:rsidP="00821B0D">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42096FBD" w14:textId="77777777" w:rsidR="00821B0D" w:rsidRDefault="00821B0D" w:rsidP="00821B0D">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F106C17" w14:textId="77777777" w:rsidR="00821B0D" w:rsidRDefault="00821B0D" w:rsidP="00821B0D">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340FA4AB" w14:textId="77777777" w:rsidR="00821B0D" w:rsidRDefault="00821B0D" w:rsidP="00821B0D">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572D06C4" w14:textId="77777777" w:rsidR="00821B0D" w:rsidRDefault="00821B0D" w:rsidP="00821B0D">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5697474" w14:textId="77777777" w:rsidR="00821B0D" w:rsidRDefault="00821B0D" w:rsidP="00821B0D">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w:t>
      </w:r>
      <w:proofErr w:type="spellStart"/>
      <w:r>
        <w:t>QoS</w:t>
      </w:r>
      <w:proofErr w:type="spellEnd"/>
      <w:r>
        <w:rPr>
          <w:rFonts w:hint="eastAsia"/>
          <w:lang w:eastAsia="zh-CN"/>
        </w:rPr>
        <w:t>;</w:t>
      </w:r>
    </w:p>
    <w:p w14:paraId="69A56B84" w14:textId="77777777" w:rsidR="00821B0D" w:rsidRDefault="00821B0D" w:rsidP="00821B0D">
      <w:pPr>
        <w:pStyle w:val="B1"/>
        <w:rPr>
          <w:lang w:eastAsia="zh-CN"/>
        </w:rPr>
      </w:pPr>
      <w:r>
        <w:rPr>
          <w:lang w:eastAsia="zh-CN"/>
        </w:rPr>
        <w:lastRenderedPageBreak/>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0A1A9E05" w14:textId="77777777" w:rsidR="00821B0D" w:rsidRPr="009E19F2" w:rsidRDefault="00821B0D" w:rsidP="00821B0D">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A2CCAFB" w14:textId="77777777" w:rsidR="00821B0D" w:rsidRPr="009E19F2" w:rsidRDefault="00821B0D" w:rsidP="00821B0D">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373DC9E" w14:textId="77777777" w:rsidR="00821B0D" w:rsidRDefault="00821B0D" w:rsidP="00821B0D">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6EE386A4" w14:textId="77777777" w:rsidR="00821B0D" w:rsidRDefault="00821B0D" w:rsidP="00821B0D">
      <w:pPr>
        <w:pStyle w:val="B1"/>
      </w:pPr>
      <w:r>
        <w:rPr>
          <w:lang w:eastAsia="zh-CN"/>
        </w:rPr>
        <w:t>a)</w:t>
      </w:r>
      <w:r>
        <w:rPr>
          <w:rFonts w:hint="eastAsia"/>
          <w:lang w:eastAsia="zh-CN"/>
        </w:rPr>
        <w:tab/>
      </w:r>
      <w:r>
        <w:t>PS data off; and</w:t>
      </w:r>
    </w:p>
    <w:p w14:paraId="29B13B57" w14:textId="77777777" w:rsidR="00821B0D" w:rsidRDefault="00821B0D" w:rsidP="00821B0D">
      <w:pPr>
        <w:pStyle w:val="B1"/>
      </w:pPr>
      <w:r>
        <w:rPr>
          <w:lang w:eastAsia="zh-CN"/>
        </w:rPr>
        <w:t>b)</w:t>
      </w:r>
      <w:r>
        <w:rPr>
          <w:rFonts w:hint="eastAsia"/>
          <w:lang w:eastAsia="zh-CN"/>
        </w:rPr>
        <w:tab/>
      </w:r>
      <w:r>
        <w:t>Local address in TFT.</w:t>
      </w:r>
    </w:p>
    <w:p w14:paraId="0F3E3287" w14:textId="77777777" w:rsidR="00821B0D" w:rsidRPr="009E19F2" w:rsidRDefault="00821B0D" w:rsidP="00821B0D">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6025282D" w14:textId="77777777" w:rsidR="00821B0D" w:rsidRDefault="00821B0D" w:rsidP="00821B0D">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 and associate th</w:t>
      </w:r>
      <w:r>
        <w:t xml:space="preserve">e new </w:t>
      </w:r>
      <w:proofErr w:type="spellStart"/>
      <w:r>
        <w:t>valuewith</w:t>
      </w:r>
      <w:proofErr w:type="spellEnd"/>
      <w:r>
        <w:t xml:space="preserve"> the default EPS bearer context</w:t>
      </w:r>
      <w:r w:rsidRPr="008B738B">
        <w:t>.</w:t>
      </w:r>
    </w:p>
    <w:p w14:paraId="0C833CF6" w14:textId="77777777" w:rsidR="00821B0D" w:rsidRDefault="00821B0D" w:rsidP="00821B0D">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1C67173" w14:textId="77777777" w:rsidR="00821B0D" w:rsidRDefault="00821B0D" w:rsidP="00821B0D">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54FB1893" w14:textId="77777777" w:rsidR="00821B0D" w:rsidRPr="00AD1173" w:rsidRDefault="00821B0D" w:rsidP="00821B0D">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3FEAAA66" w14:textId="77777777" w:rsidR="00821B0D" w:rsidRDefault="00821B0D" w:rsidP="00821B0D">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2897F395" w14:textId="77777777" w:rsidR="00821B0D" w:rsidRDefault="00821B0D" w:rsidP="00821B0D">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68685D83" w14:textId="77777777" w:rsidR="00821B0D" w:rsidRDefault="00821B0D" w:rsidP="00821B0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06D86840" w14:textId="77777777" w:rsidR="00821B0D" w:rsidRDefault="00821B0D" w:rsidP="00821B0D">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72403D1" w14:textId="77777777" w:rsidR="00821B0D" w:rsidRDefault="00821B0D" w:rsidP="00821B0D">
      <w:pPr>
        <w:pStyle w:val="B1"/>
      </w:pPr>
      <w:r>
        <w:lastRenderedPageBreak/>
        <w:t>a)</w:t>
      </w:r>
      <w:r>
        <w:tab/>
        <w:t xml:space="preserve">Semantic errors in </w:t>
      </w:r>
      <w:proofErr w:type="spellStart"/>
      <w:r>
        <w:t>QoS</w:t>
      </w:r>
      <w:proofErr w:type="spellEnd"/>
      <w:r>
        <w:t xml:space="preserve"> operations:</w:t>
      </w:r>
    </w:p>
    <w:p w14:paraId="7BB334FA" w14:textId="77777777" w:rsidR="00821B0D" w:rsidRDefault="00821B0D" w:rsidP="00821B0D">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250442AC" w14:textId="77777777" w:rsidR="00821B0D" w:rsidRDefault="00821B0D" w:rsidP="00821B0D">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2F7E9109" w14:textId="77777777" w:rsidR="00821B0D" w:rsidRDefault="00821B0D" w:rsidP="00821B0D">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258EC3DD" w14:textId="77777777" w:rsidR="00821B0D" w:rsidRDefault="00821B0D" w:rsidP="00821B0D">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70FCB499" w14:textId="77777777" w:rsidR="00821B0D" w:rsidRDefault="00821B0D" w:rsidP="00821B0D">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9A93E14" w14:textId="77777777" w:rsidR="00821B0D" w:rsidRPr="00CC0C94" w:rsidRDefault="00821B0D" w:rsidP="00821B0D">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5CBF5FB4" w14:textId="77777777" w:rsidR="00821B0D" w:rsidRDefault="00821B0D" w:rsidP="00821B0D">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34C75F72" w14:textId="77777777" w:rsidR="00821B0D" w:rsidRDefault="00821B0D" w:rsidP="00821B0D">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5FA57732" w14:textId="77777777" w:rsidR="00821B0D" w:rsidRDefault="00821B0D" w:rsidP="00821B0D">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69DAB0BF" w14:textId="77777777" w:rsidR="00821B0D" w:rsidRDefault="00821B0D" w:rsidP="00821B0D">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05BB8BB2" w14:textId="77777777" w:rsidR="00821B0D" w:rsidRDefault="00821B0D" w:rsidP="00821B0D">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06EAEC42" w14:textId="77777777" w:rsidR="00821B0D" w:rsidRPr="00CC0C94" w:rsidRDefault="00821B0D" w:rsidP="00821B0D">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7D76431D" w14:textId="77777777" w:rsidR="00821B0D" w:rsidRDefault="00821B0D" w:rsidP="00821B0D">
      <w:pPr>
        <w:pStyle w:val="B2"/>
      </w:pPr>
      <w:r>
        <w:t>13)</w:t>
      </w:r>
      <w:r>
        <w:tab/>
        <w:t>When the UE determines that:</w:t>
      </w:r>
    </w:p>
    <w:p w14:paraId="3CF9B702" w14:textId="77777777" w:rsidR="00821B0D" w:rsidRDefault="00821B0D" w:rsidP="00821B0D">
      <w:pPr>
        <w:pStyle w:val="B3"/>
      </w:pPr>
      <w:proofErr w:type="spellStart"/>
      <w:r>
        <w:t>i</w:t>
      </w:r>
      <w:proofErr w:type="spellEnd"/>
      <w:r>
        <w:t>)</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52EE8AC9" w14:textId="77777777" w:rsidR="00821B0D" w:rsidRDefault="00821B0D" w:rsidP="00821B0D">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244F30AA" w14:textId="77777777" w:rsidR="00821B0D" w:rsidRDefault="00821B0D" w:rsidP="00821B0D">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0D0AB5F7" w14:textId="77777777" w:rsidR="00821B0D" w:rsidRDefault="00821B0D" w:rsidP="00821B0D">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6EF36DCA" w14:textId="77777777" w:rsidR="00821B0D" w:rsidRDefault="00821B0D" w:rsidP="00821B0D">
      <w:pPr>
        <w:pStyle w:val="B2"/>
        <w:rPr>
          <w:lang w:eastAsia="zh-TW"/>
        </w:rPr>
      </w:pPr>
      <w:r>
        <w:lastRenderedPageBreak/>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0BC7CCE8" w14:textId="77777777" w:rsidR="00821B0D" w:rsidRPr="00F53A0F" w:rsidRDefault="00821B0D" w:rsidP="00821B0D">
      <w:pPr>
        <w:pStyle w:val="B2"/>
      </w:pPr>
      <w:r>
        <w:t>17)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0B0C90C3" w14:textId="77777777" w:rsidR="00821B0D" w:rsidRDefault="00821B0D" w:rsidP="00821B0D">
      <w:pPr>
        <w:pStyle w:val="B2"/>
      </w:pPr>
      <w:r w:rsidRPr="00204D04">
        <w:t>1</w:t>
      </w:r>
      <w:r>
        <w:t>8)</w:t>
      </w:r>
      <w:r>
        <w:tab/>
      </w:r>
      <w:r w:rsidRPr="00204D04">
        <w:t xml:space="preserve">When the flow description operation is "Create new </w:t>
      </w:r>
      <w:proofErr w:type="spellStart"/>
      <w:r w:rsidRPr="00204D04">
        <w:t>QoS</w:t>
      </w:r>
      <w:proofErr w:type="spellEnd"/>
      <w:r w:rsidRPr="00204D04">
        <w:t xml:space="preserve"> flow description"</w:t>
      </w:r>
      <w:r>
        <w:t xml:space="preserve"> or </w:t>
      </w:r>
      <w:r w:rsidRPr="00204D04">
        <w:t xml:space="preserve">"Modify existing </w:t>
      </w:r>
      <w:proofErr w:type="spellStart"/>
      <w:r w:rsidRPr="00204D04">
        <w:t>QoS</w:t>
      </w:r>
      <w:proofErr w:type="spellEnd"/>
      <w:r w:rsidRPr="00204D04">
        <w:t xml:space="preserve"> flow description", the QFI associated with the </w:t>
      </w:r>
      <w:proofErr w:type="spellStart"/>
      <w:r w:rsidRPr="00204D04">
        <w:t>QoS</w:t>
      </w:r>
      <w:proofErr w:type="spellEnd"/>
      <w:r w:rsidRPr="00204D04">
        <w:t xml:space="preserve"> flow description is not the same as the QFI of the default </w:t>
      </w:r>
      <w:proofErr w:type="spellStart"/>
      <w:r w:rsidRPr="00204D04">
        <w:t>QoS</w:t>
      </w:r>
      <w:proofErr w:type="spellEnd"/>
      <w:r w:rsidRPr="00204D04">
        <w:t xml:space="preserve"> rule</w:t>
      </w:r>
      <w:r>
        <w:t xml:space="preserve">, the </w:t>
      </w:r>
      <w:proofErr w:type="spellStart"/>
      <w:r w:rsidRPr="00204D04">
        <w:t>QoS</w:t>
      </w:r>
      <w:proofErr w:type="spellEnd"/>
      <w:r w:rsidRPr="00204D04">
        <w:t xml:space="preserve"> flow description</w:t>
      </w:r>
      <w:r>
        <w:t xml:space="preserve"> is provided for a PDN connection of PDN type "non-IP" and there is locally available information associated with the PDN connection that is set to "Unstructured".</w:t>
      </w:r>
    </w:p>
    <w:p w14:paraId="7C1A5051" w14:textId="77777777" w:rsidR="00821B0D" w:rsidRDefault="00821B0D" w:rsidP="00821B0D">
      <w:pPr>
        <w:pStyle w:val="B2"/>
        <w:rPr>
          <w:lang w:eastAsia="zh-CN"/>
        </w:rPr>
      </w:pPr>
      <w:r>
        <w:rPr>
          <w:rFonts w:hint="eastAsia"/>
          <w:lang w:eastAsia="zh-CN"/>
        </w:rPr>
        <w:t>1</w:t>
      </w:r>
      <w:r>
        <w:rPr>
          <w:lang w:eastAsia="zh-CN"/>
        </w:rPr>
        <w:t>9)</w:t>
      </w:r>
      <w:r>
        <w:rPr>
          <w:lang w:eastAsia="zh-CN"/>
        </w:rPr>
        <w:tab/>
      </w:r>
      <w:r w:rsidRPr="00400A26">
        <w:rPr>
          <w:lang w:eastAsia="zh-CN"/>
        </w:rPr>
        <w:t xml:space="preserve">When the rule operation is "Modify existing </w:t>
      </w:r>
      <w:proofErr w:type="spellStart"/>
      <w:r w:rsidRPr="00400A26">
        <w:rPr>
          <w:lang w:eastAsia="zh-CN"/>
        </w:rPr>
        <w:t>QoS</w:t>
      </w:r>
      <w:proofErr w:type="spellEnd"/>
      <w:r w:rsidRPr="00400A26">
        <w:rPr>
          <w:lang w:eastAsia="zh-CN"/>
        </w:rPr>
        <w:t xml:space="preserve"> rule and add packet filters", the "packet filter list" field contains a match-all packet filter, the resultant </w:t>
      </w:r>
      <w:proofErr w:type="spellStart"/>
      <w:r w:rsidRPr="00400A26">
        <w:rPr>
          <w:lang w:eastAsia="zh-CN"/>
        </w:rPr>
        <w:t>QoS</w:t>
      </w:r>
      <w:proofErr w:type="spellEnd"/>
      <w:r w:rsidRPr="00400A26">
        <w:rPr>
          <w:lang w:eastAsia="zh-CN"/>
        </w:rPr>
        <w:t xml:space="preserve"> rule is the default </w:t>
      </w:r>
      <w:proofErr w:type="spellStart"/>
      <w:r w:rsidRPr="00400A26">
        <w:rPr>
          <w:lang w:eastAsia="zh-CN"/>
        </w:rPr>
        <w:t>QoS</w:t>
      </w:r>
      <w:proofErr w:type="spellEnd"/>
      <w:r w:rsidRPr="00400A26">
        <w:rPr>
          <w:lang w:eastAsia="zh-CN"/>
        </w:rPr>
        <w:t xml:space="preserve"> rule and there is already an existing match-all packet filter associated with the default </w:t>
      </w:r>
      <w:proofErr w:type="spellStart"/>
      <w:r w:rsidRPr="00400A26">
        <w:rPr>
          <w:lang w:eastAsia="zh-CN"/>
        </w:rPr>
        <w:t>QoS</w:t>
      </w:r>
      <w:proofErr w:type="spellEnd"/>
      <w:r w:rsidRPr="00400A26">
        <w:rPr>
          <w:lang w:eastAsia="zh-CN"/>
        </w:rPr>
        <w:t xml:space="preserve"> rule.</w:t>
      </w:r>
    </w:p>
    <w:p w14:paraId="18883E92" w14:textId="77777777" w:rsidR="00821B0D" w:rsidRDefault="00821B0D" w:rsidP="00821B0D">
      <w:pPr>
        <w:pStyle w:val="B2"/>
        <w:rPr>
          <w:lang w:eastAsia="zh-CN"/>
        </w:rPr>
      </w:pPr>
      <w:r>
        <w:rPr>
          <w:rFonts w:hint="eastAsia"/>
          <w:lang w:eastAsia="zh-CN"/>
        </w:rPr>
        <w:t>2</w:t>
      </w:r>
      <w:r>
        <w:rPr>
          <w:lang w:eastAsia="zh-CN"/>
        </w:rPr>
        <w:t>0)</w:t>
      </w:r>
      <w:r>
        <w:rPr>
          <w:lang w:eastAsia="zh-CN"/>
        </w:rPr>
        <w:tab/>
      </w:r>
      <w:r w:rsidRPr="00400A26">
        <w:rPr>
          <w:lang w:eastAsia="zh-CN"/>
        </w:rPr>
        <w:t xml:space="preserve">When the rule operation is "Create new </w:t>
      </w:r>
      <w:proofErr w:type="spellStart"/>
      <w:r w:rsidRPr="00400A26">
        <w:rPr>
          <w:lang w:eastAsia="zh-CN"/>
        </w:rPr>
        <w:t>QoS</w:t>
      </w:r>
      <w:proofErr w:type="spellEnd"/>
      <w:r w:rsidRPr="00400A26">
        <w:rPr>
          <w:lang w:eastAsia="zh-CN"/>
        </w:rPr>
        <w:t xml:space="preserve"> rule" and the DQR bit is set to "the </w:t>
      </w:r>
      <w:proofErr w:type="spellStart"/>
      <w:r w:rsidRPr="00400A26">
        <w:rPr>
          <w:lang w:eastAsia="zh-CN"/>
        </w:rPr>
        <w:t>QoS</w:t>
      </w:r>
      <w:proofErr w:type="spellEnd"/>
      <w:r w:rsidRPr="00400A26">
        <w:rPr>
          <w:lang w:eastAsia="zh-CN"/>
        </w:rPr>
        <w:t xml:space="preserve"> rule is not the default </w:t>
      </w:r>
      <w:proofErr w:type="spellStart"/>
      <w:r w:rsidRPr="00400A26">
        <w:rPr>
          <w:lang w:eastAsia="zh-CN"/>
        </w:rPr>
        <w:t>QoS</w:t>
      </w:r>
      <w:proofErr w:type="spellEnd"/>
      <w:r w:rsidRPr="00400A26">
        <w:rPr>
          <w:lang w:eastAsia="zh-CN"/>
        </w:rPr>
        <w:t xml:space="preserve"> rule", or the rule operation is "Modify existing </w:t>
      </w:r>
      <w:proofErr w:type="spellStart"/>
      <w:r w:rsidRPr="00400A26">
        <w:rPr>
          <w:lang w:eastAsia="zh-CN"/>
        </w:rPr>
        <w:t>QoS</w:t>
      </w:r>
      <w:proofErr w:type="spellEnd"/>
      <w:r w:rsidRPr="00400A26">
        <w:rPr>
          <w:lang w:eastAsia="zh-CN"/>
        </w:rPr>
        <w:t xml:space="preserve"> rule and add packet filters" on a </w:t>
      </w:r>
      <w:proofErr w:type="spellStart"/>
      <w:r w:rsidRPr="00400A26">
        <w:rPr>
          <w:lang w:eastAsia="zh-CN"/>
        </w:rPr>
        <w:t>QoS</w:t>
      </w:r>
      <w:proofErr w:type="spellEnd"/>
      <w:r w:rsidRPr="00400A26">
        <w:rPr>
          <w:lang w:eastAsia="zh-CN"/>
        </w:rPr>
        <w:t xml:space="preserve"> rule which is not the default </w:t>
      </w:r>
      <w:proofErr w:type="spellStart"/>
      <w:r w:rsidRPr="00400A26">
        <w:rPr>
          <w:lang w:eastAsia="zh-CN"/>
        </w:rPr>
        <w:t>QoS</w:t>
      </w:r>
      <w:proofErr w:type="spellEnd"/>
      <w:r w:rsidRPr="00400A26">
        <w:rPr>
          <w:lang w:eastAsia="zh-CN"/>
        </w:rPr>
        <w:t xml:space="preserve"> rule or "Modify existing </w:t>
      </w:r>
      <w:proofErr w:type="spellStart"/>
      <w:r w:rsidRPr="00400A26">
        <w:rPr>
          <w:lang w:eastAsia="zh-CN"/>
        </w:rPr>
        <w:t>QoS</w:t>
      </w:r>
      <w:proofErr w:type="spellEnd"/>
      <w:r w:rsidRPr="00400A26">
        <w:rPr>
          <w:lang w:eastAsia="zh-CN"/>
        </w:rPr>
        <w:t xml:space="preserve"> rule and replace all packet filters" on a </w:t>
      </w:r>
      <w:proofErr w:type="spellStart"/>
      <w:r w:rsidRPr="00400A26">
        <w:rPr>
          <w:lang w:eastAsia="zh-CN"/>
        </w:rPr>
        <w:t>QoS</w:t>
      </w:r>
      <w:proofErr w:type="spellEnd"/>
      <w:r w:rsidRPr="00400A26">
        <w:rPr>
          <w:lang w:eastAsia="zh-CN"/>
        </w:rPr>
        <w:t xml:space="preserve"> rule which is not the default </w:t>
      </w:r>
      <w:proofErr w:type="spellStart"/>
      <w:r w:rsidRPr="00400A26">
        <w:rPr>
          <w:lang w:eastAsia="zh-CN"/>
        </w:rPr>
        <w:t>QoS</w:t>
      </w:r>
      <w:proofErr w:type="spellEnd"/>
      <w:r w:rsidRPr="00400A26">
        <w:rPr>
          <w:lang w:eastAsia="zh-CN"/>
        </w:rPr>
        <w:t xml:space="preserve"> rule, and one match-all packet filter is to be associated with the resultant </w:t>
      </w:r>
      <w:proofErr w:type="spellStart"/>
      <w:r w:rsidRPr="00400A26">
        <w:rPr>
          <w:lang w:eastAsia="zh-CN"/>
        </w:rPr>
        <w:t>QoS</w:t>
      </w:r>
      <w:proofErr w:type="spellEnd"/>
      <w:r w:rsidRPr="00400A26">
        <w:rPr>
          <w:lang w:eastAsia="zh-CN"/>
        </w:rPr>
        <w:t xml:space="preserve"> rule</w:t>
      </w:r>
      <w:r>
        <w:rPr>
          <w:lang w:eastAsia="zh-CN"/>
        </w:rPr>
        <w:t>.</w:t>
      </w:r>
    </w:p>
    <w:p w14:paraId="3DD5265B" w14:textId="77777777" w:rsidR="00821B0D" w:rsidRPr="002508E5" w:rsidRDefault="00821B0D" w:rsidP="00821B0D">
      <w:pPr>
        <w:pStyle w:val="B1"/>
      </w:pPr>
      <w:r>
        <w:tab/>
      </w:r>
      <w:r w:rsidRPr="002508E5">
        <w:t xml:space="preserve">In case 5, if the old </w:t>
      </w:r>
      <w:proofErr w:type="spellStart"/>
      <w:r w:rsidRPr="002508E5">
        <w:t>QoS</w:t>
      </w:r>
      <w:proofErr w:type="spellEnd"/>
      <w:r w:rsidRPr="002508E5">
        <w:t xml:space="preserve"> rule (i.e. the </w:t>
      </w:r>
      <w:proofErr w:type="spellStart"/>
      <w:r w:rsidRPr="002508E5">
        <w:t>QoS</w:t>
      </w:r>
      <w:proofErr w:type="spellEnd"/>
      <w:r w:rsidRPr="002508E5">
        <w:t xml:space="preserve">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w:t>
      </w:r>
      <w:proofErr w:type="spellStart"/>
      <w:r w:rsidRPr="002508E5">
        <w:t>QoS</w:t>
      </w:r>
      <w:proofErr w:type="spellEnd"/>
      <w:r w:rsidRPr="002508E5">
        <w:t xml:space="preserve"> rule</w:t>
      </w:r>
      <w:r>
        <w:t xml:space="preserve"> and the </w:t>
      </w:r>
      <w:r w:rsidRPr="002508E5">
        <w:t xml:space="preserve">old </w:t>
      </w:r>
      <w:proofErr w:type="spellStart"/>
      <w:r w:rsidRPr="002508E5">
        <w:t>QoS</w:t>
      </w:r>
      <w:proofErr w:type="spellEnd"/>
      <w:r w:rsidRPr="002508E5">
        <w:t xml:space="preserve"> rule</w:t>
      </w:r>
      <w:r>
        <w:t xml:space="preserve"> is </w:t>
      </w:r>
      <w:r w:rsidRPr="002508E5">
        <w:t xml:space="preserve">associated with a </w:t>
      </w:r>
      <w:proofErr w:type="spellStart"/>
      <w:r w:rsidRPr="002508E5">
        <w:t>QoS</w:t>
      </w:r>
      <w:proofErr w:type="spellEnd"/>
      <w:r w:rsidRPr="002508E5">
        <w:t xml:space="preserve"> flow description stored</w:t>
      </w:r>
      <w:r>
        <w:t xml:space="preserve"> for</w:t>
      </w:r>
      <w:r w:rsidRPr="002508E5">
        <w:t xml:space="preserve"> the EPS bearer context being modified, the UE shall not diagnose an error, shall further process the new request and, if it was processed successfully, shall delete the old </w:t>
      </w:r>
      <w:proofErr w:type="spellStart"/>
      <w:r w:rsidRPr="002508E5">
        <w:t>QoS</w:t>
      </w:r>
      <w:proofErr w:type="spellEnd"/>
      <w:r w:rsidRPr="002508E5">
        <w:t xml:space="preserve"> rule which has identical precedence value. </w:t>
      </w:r>
      <w:r>
        <w:t>Otherwise</w:t>
      </w:r>
      <w:r w:rsidRPr="002508E5">
        <w:t xml:space="preserve">, the UE shall include a Protocol configuration options IE or Extended protocol configuration options IE with a 5GSM cause parameter set to 5GSM cause #83 "semantic error in the </w:t>
      </w:r>
      <w:proofErr w:type="spellStart"/>
      <w:r w:rsidRPr="002508E5">
        <w:t>QoS</w:t>
      </w:r>
      <w:proofErr w:type="spellEnd"/>
      <w:r w:rsidRPr="002508E5">
        <w:t xml:space="preserve"> operation" in the MODIFY EPS BEARER CONTEXT ACCEPT message.</w:t>
      </w:r>
    </w:p>
    <w:p w14:paraId="352D3731" w14:textId="77777777" w:rsidR="00821B0D" w:rsidRDefault="00821B0D" w:rsidP="00821B0D">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22AB2D3E" w14:textId="77777777" w:rsidR="00821B0D" w:rsidRPr="00CC0C94" w:rsidRDefault="00821B0D" w:rsidP="00821B0D">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when case 7</w:t>
      </w:r>
      <w:r>
        <w:rPr>
          <w:lang w:eastAsia="zh-CN"/>
        </w:rPr>
        <w:t xml:space="preserve"> was detected)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BF36038" w14:textId="77777777" w:rsidR="00821B0D" w:rsidRDefault="00821B0D" w:rsidP="00821B0D">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62BEFCC3" w14:textId="77777777" w:rsidR="00821B0D" w:rsidRDefault="00821B0D" w:rsidP="00821B0D">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when case 10</w:t>
      </w:r>
      <w:r>
        <w:rPr>
          <w:lang w:eastAsia="zh-CN"/>
        </w:rPr>
        <w:t xml:space="preserve"> was detected</w:t>
      </w:r>
      <w:r w:rsidRPr="00CC0C94">
        <w:t>.</w:t>
      </w:r>
    </w:p>
    <w:p w14:paraId="53F3BC6D" w14:textId="77777777" w:rsidR="00821B0D" w:rsidRDefault="00821B0D" w:rsidP="00821B0D">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4890778A" w14:textId="77777777" w:rsidR="00821B0D" w:rsidRDefault="00821B0D" w:rsidP="00821B0D">
      <w:pPr>
        <w:pStyle w:val="B1"/>
      </w:pPr>
      <w:r>
        <w:tab/>
        <w:t xml:space="preserve">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6946D015" w14:textId="77777777" w:rsidR="00821B0D" w:rsidRDefault="00821B0D" w:rsidP="00821B0D">
      <w:pPr>
        <w:pStyle w:val="B1"/>
      </w:pPr>
      <w:r>
        <w:t>b)</w:t>
      </w:r>
      <w:r>
        <w:tab/>
        <w:t xml:space="preserve">Syntactical errors in </w:t>
      </w:r>
      <w:proofErr w:type="spellStart"/>
      <w:r>
        <w:t>QoS</w:t>
      </w:r>
      <w:proofErr w:type="spellEnd"/>
      <w:r>
        <w:t xml:space="preserve"> operations:</w:t>
      </w:r>
    </w:p>
    <w:p w14:paraId="5CA9A57F" w14:textId="77777777" w:rsidR="00821B0D" w:rsidRDefault="00821B0D" w:rsidP="00821B0D">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the </w:t>
      </w:r>
      <w:r>
        <w:t xml:space="preserve">packet filter list in the </w:t>
      </w:r>
      <w:proofErr w:type="spellStart"/>
      <w:r>
        <w:t>QoS</w:t>
      </w:r>
      <w:proofErr w:type="spellEnd"/>
      <w:r>
        <w:t xml:space="preserve"> rule</w:t>
      </w:r>
      <w:r w:rsidRPr="00CC0C94">
        <w:t xml:space="preserve"> is empty</w:t>
      </w:r>
      <w:r>
        <w:rPr>
          <w:lang w:eastAsia="zh-CN"/>
        </w:rPr>
        <w:t xml:space="preserve">, </w:t>
      </w:r>
      <w:r>
        <w:t xml:space="preserve">and the </w:t>
      </w:r>
      <w:proofErr w:type="spellStart"/>
      <w:r>
        <w:t>QoS</w:t>
      </w:r>
      <w:proofErr w:type="spellEnd"/>
      <w:r>
        <w:t xml:space="preserve"> rule is provided for a PDN connection of </w:t>
      </w:r>
      <w:r>
        <w:lastRenderedPageBreak/>
        <w:t>PDN type IPv4, IPv6, IPv4v6 or Ethernet, or for a PDN connection of PDN type "non-IP" and there is locally available information associated with the PDN connection that is set to "Ethernet"</w:t>
      </w:r>
      <w:r w:rsidRPr="00CC0C94">
        <w:t>.</w:t>
      </w:r>
    </w:p>
    <w:p w14:paraId="733EDA3E" w14:textId="77777777" w:rsidR="00821B0D" w:rsidRPr="00CC0C94" w:rsidRDefault="00821B0D" w:rsidP="00821B0D">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4D4765F2" w14:textId="77777777" w:rsidR="00821B0D" w:rsidRPr="00CC0C94" w:rsidRDefault="00821B0D" w:rsidP="00821B0D">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471EE4A2" w14:textId="77777777" w:rsidR="00821B0D" w:rsidRPr="00CC0C94" w:rsidRDefault="00821B0D" w:rsidP="00821B0D">
      <w:pPr>
        <w:pStyle w:val="B2"/>
      </w:pPr>
      <w:r>
        <w:t>4</w:t>
      </w:r>
      <w:r w:rsidRPr="00CC0C94">
        <w:t>)</w:t>
      </w:r>
      <w:r w:rsidRPr="008457FE">
        <w:tab/>
      </w:r>
      <w:r>
        <w:t>Void</w:t>
      </w:r>
      <w:r w:rsidRPr="00CC0C94">
        <w:t>.</w:t>
      </w:r>
    </w:p>
    <w:p w14:paraId="0735EE07" w14:textId="77777777" w:rsidR="00821B0D" w:rsidRDefault="00821B0D" w:rsidP="00821B0D">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3AF9277C" w14:textId="77777777" w:rsidR="00821B0D" w:rsidRDefault="00821B0D" w:rsidP="00821B0D">
      <w:pPr>
        <w:pStyle w:val="B2"/>
      </w:pPr>
      <w:r>
        <w:t>6)</w:t>
      </w:r>
      <w:r>
        <w:tab/>
        <w:t>When, the</w:t>
      </w:r>
    </w:p>
    <w:p w14:paraId="036C8895" w14:textId="77777777" w:rsidR="00821B0D" w:rsidRPr="00C60C5E" w:rsidRDefault="00821B0D" w:rsidP="00821B0D">
      <w:pPr>
        <w:pStyle w:val="B3"/>
      </w:pPr>
      <w:r w:rsidRPr="00FA3C24">
        <w:t>A)</w:t>
      </w:r>
      <w:r w:rsidRPr="00FA3C24">
        <w:tab/>
        <w:t xml:space="preserve">rule operation is "Create new </w:t>
      </w:r>
      <w:proofErr w:type="spellStart"/>
      <w:r w:rsidRPr="00FA3C24">
        <w:t>QoS</w:t>
      </w:r>
      <w:proofErr w:type="spellEnd"/>
      <w:r w:rsidRPr="00FA3C24">
        <w:t xml:space="preserve"> rule", "Modify existing </w:t>
      </w:r>
      <w:proofErr w:type="spellStart"/>
      <w:r w:rsidRPr="00FA3C24">
        <w:t>QoS</w:t>
      </w:r>
      <w:proofErr w:type="spellEnd"/>
      <w:r w:rsidRPr="00FA3C24">
        <w:t xml:space="preserve"> rule and add packet filters", "Modify existing </w:t>
      </w:r>
      <w:proofErr w:type="spellStart"/>
      <w:r w:rsidRPr="00FA3C24">
        <w:t>QoS</w:t>
      </w:r>
      <w:proofErr w:type="spellEnd"/>
      <w:r w:rsidRPr="00FA3C24">
        <w:t xml:space="preserve"> rule and replace all packet filters", "Modify existing </w:t>
      </w:r>
      <w:proofErr w:type="spellStart"/>
      <w:r w:rsidRPr="00FA3C24">
        <w:t>QoS</w:t>
      </w:r>
      <w:proofErr w:type="spellEnd"/>
      <w:r w:rsidRPr="00FA3C24">
        <w:t xml:space="preserve"> rule and delete packet filters" or "Modify existing </w:t>
      </w:r>
      <w:proofErr w:type="spellStart"/>
      <w:r w:rsidRPr="00FA3C24">
        <w:t>QoS</w:t>
      </w:r>
      <w:proofErr w:type="spellEnd"/>
      <w:r w:rsidRPr="00FA3C24">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FA3C24">
        <w:t xml:space="preserve"> that there is a resulting </w:t>
      </w:r>
      <w:proofErr w:type="spellStart"/>
      <w:r w:rsidRPr="00FA3C24">
        <w:t>QoS</w:t>
      </w:r>
      <w:proofErr w:type="spellEnd"/>
      <w:r w:rsidRPr="00FA3C24">
        <w:t xml:space="preserve">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xml:space="preserve">, and there is no </w:t>
      </w:r>
      <w:proofErr w:type="spellStart"/>
      <w:r w:rsidRPr="00FA3C24">
        <w:t>QoS</w:t>
      </w:r>
      <w:proofErr w:type="spellEnd"/>
      <w:r w:rsidRPr="00FA3C24">
        <w:t xml:space="preserve"> flow description with a QFI corresponding to the QFI of the resulting </w:t>
      </w:r>
      <w:proofErr w:type="spellStart"/>
      <w:r w:rsidRPr="00FA3C24">
        <w:t>QoS</w:t>
      </w:r>
      <w:proofErr w:type="spellEnd"/>
      <w:r w:rsidRPr="00FA3C24">
        <w:t xml:space="preserve"> rule.</w:t>
      </w:r>
    </w:p>
    <w:p w14:paraId="75C06902" w14:textId="77777777" w:rsidR="00821B0D" w:rsidRPr="00C60C5E" w:rsidRDefault="00821B0D" w:rsidP="00821B0D">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C60C5E">
        <w:t xml:space="preserve"> that there is a resulting </w:t>
      </w:r>
      <w:proofErr w:type="spellStart"/>
      <w:r w:rsidRPr="00C60C5E">
        <w:t>QoS</w:t>
      </w:r>
      <w:proofErr w:type="spellEnd"/>
      <w:r w:rsidRPr="00C60C5E">
        <w:t xml:space="preserve"> rule for a </w:t>
      </w:r>
      <w:r>
        <w:t xml:space="preserve">GBR </w:t>
      </w:r>
      <w:proofErr w:type="spellStart"/>
      <w:r w:rsidRPr="00C60C5E">
        <w:t>QoS</w:t>
      </w:r>
      <w:proofErr w:type="spellEnd"/>
      <w:r w:rsidRPr="00C60C5E">
        <w:t xml:space="preserve">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71896A5C" w14:textId="77777777" w:rsidR="00821B0D" w:rsidRDefault="00821B0D" w:rsidP="00821B0D">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w:t>
      </w:r>
      <w:proofErr w:type="spellStart"/>
      <w:r w:rsidRPr="00FB4D75">
        <w:t>QoS</w:t>
      </w:r>
      <w:proofErr w:type="spellEnd"/>
      <w:r w:rsidRPr="00FB4D75">
        <w:t xml:space="preserve"> flow description does not include a 5QI, the UE determines this by using the QFI as the 5QI</w:t>
      </w:r>
      <w:r>
        <w:t>.</w:t>
      </w:r>
    </w:p>
    <w:p w14:paraId="3FC23658" w14:textId="77777777" w:rsidR="00821B0D" w:rsidRPr="003B41BC" w:rsidRDefault="00821B0D" w:rsidP="00821B0D">
      <w:pPr>
        <w:pStyle w:val="B2"/>
      </w:pPr>
      <w:r>
        <w:rPr>
          <w:rFonts w:hint="eastAsia"/>
          <w:lang w:eastAsia="zh-CN"/>
        </w:rPr>
        <w:t>8</w:t>
      </w:r>
      <w:r>
        <w:rPr>
          <w:lang w:eastAsia="zh-CN"/>
        </w:rPr>
        <w:t>)</w:t>
      </w:r>
      <w:r>
        <w:rPr>
          <w:lang w:eastAsia="zh-CN"/>
        </w:rPr>
        <w:tab/>
      </w:r>
      <w:r w:rsidRPr="00180BEC">
        <w:t xml:space="preserve">When the rule operation is "Create new </w:t>
      </w:r>
      <w:proofErr w:type="spellStart"/>
      <w:r w:rsidRPr="00180BEC">
        <w:t>QoS</w:t>
      </w:r>
      <w:proofErr w:type="spellEnd"/>
      <w:r w:rsidRPr="00180BEC">
        <w:t xml:space="preserve"> rule", "Modify existing </w:t>
      </w:r>
      <w:proofErr w:type="spellStart"/>
      <w:r w:rsidRPr="00180BEC">
        <w:t>QoS</w:t>
      </w:r>
      <w:proofErr w:type="spellEnd"/>
      <w:r w:rsidRPr="00180BEC">
        <w:t xml:space="preserve"> rule and add packet filters" or "Modify existing </w:t>
      </w:r>
      <w:proofErr w:type="spellStart"/>
      <w:r w:rsidRPr="00180BEC">
        <w:t>QoS</w:t>
      </w:r>
      <w:proofErr w:type="spellEnd"/>
      <w:r w:rsidRPr="00180BEC">
        <w:t xml:space="preserve"> rule and replace all packet filters"</w:t>
      </w:r>
      <w:r>
        <w:t xml:space="preserve"> with a non-empty packet filter list in the </w:t>
      </w:r>
      <w:proofErr w:type="spellStart"/>
      <w:r>
        <w:t>QoS</w:t>
      </w:r>
      <w:proofErr w:type="spellEnd"/>
      <w:r>
        <w:t xml:space="preserve"> rule</w:t>
      </w:r>
      <w:r w:rsidRPr="00180BEC">
        <w:t xml:space="preserve">, </w:t>
      </w:r>
      <w:r>
        <w:t xml:space="preserve">and </w:t>
      </w:r>
      <w:r w:rsidRPr="00180BEC">
        <w:t xml:space="preserve">the DQR bit is set to "the </w:t>
      </w:r>
      <w:proofErr w:type="spellStart"/>
      <w:r w:rsidRPr="00180BEC">
        <w:t>QoS</w:t>
      </w:r>
      <w:proofErr w:type="spellEnd"/>
      <w:r w:rsidRPr="00180BEC">
        <w:t xml:space="preserve"> rule is the default </w:t>
      </w:r>
      <w:proofErr w:type="spellStart"/>
      <w:r w:rsidRPr="00180BEC">
        <w:t>QoS</w:t>
      </w:r>
      <w:proofErr w:type="spellEnd"/>
      <w:r w:rsidRPr="00180BEC">
        <w:t xml:space="preserve"> rule"</w:t>
      </w:r>
      <w:r>
        <w:t xml:space="preserv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18ABAF9A" w14:textId="77777777" w:rsidR="00821B0D" w:rsidRPr="00CC0C94" w:rsidRDefault="00821B0D" w:rsidP="00821B0D">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D7C746D" w14:textId="77777777" w:rsidR="00821B0D" w:rsidRDefault="00821B0D" w:rsidP="00821B0D">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7A8B2607" w14:textId="77777777" w:rsidR="00821B0D" w:rsidRPr="00BC0603" w:rsidRDefault="00821B0D" w:rsidP="00821B0D">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473ECFBB" w14:textId="77777777" w:rsidR="00821B0D" w:rsidRDefault="00821B0D" w:rsidP="00821B0D">
      <w:pPr>
        <w:pStyle w:val="B1"/>
      </w:pPr>
      <w:r w:rsidRPr="00CC0C94">
        <w:t>c)</w:t>
      </w:r>
      <w:r w:rsidRPr="00CC0C94">
        <w:tab/>
        <w:t xml:space="preserve">Semantic errors in </w:t>
      </w:r>
      <w:r w:rsidRPr="004B6717">
        <w:t>packet</w:t>
      </w:r>
      <w:r w:rsidRPr="00CC0C94">
        <w:t xml:space="preserve"> filters:</w:t>
      </w:r>
    </w:p>
    <w:p w14:paraId="4FB41612" w14:textId="77777777" w:rsidR="00821B0D" w:rsidRPr="00CC0C94" w:rsidRDefault="00821B0D" w:rsidP="00821B0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ABF81E9" w14:textId="77777777" w:rsidR="00821B0D" w:rsidRPr="00CC0C94" w:rsidRDefault="00821B0D" w:rsidP="00821B0D">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FE7AB86" w14:textId="77777777" w:rsidR="00821B0D" w:rsidRPr="00CC0C94" w:rsidRDefault="00821B0D" w:rsidP="00821B0D">
      <w:pPr>
        <w:pStyle w:val="B1"/>
      </w:pPr>
      <w:r w:rsidRPr="00CC0C94">
        <w:t>d)</w:t>
      </w:r>
      <w:r w:rsidRPr="00CC0C94">
        <w:tab/>
        <w:t>Syntactical errors in packet filters:</w:t>
      </w:r>
    </w:p>
    <w:p w14:paraId="65AC1263" w14:textId="77777777" w:rsidR="00821B0D" w:rsidRPr="002508E5" w:rsidRDefault="00821B0D" w:rsidP="00821B0D">
      <w:pPr>
        <w:pStyle w:val="B2"/>
      </w:pPr>
      <w:r w:rsidRPr="002508E5">
        <w:t>1)</w:t>
      </w:r>
      <w:r w:rsidRPr="002508E5">
        <w:tab/>
        <w:t xml:space="preserve">When the rule operation is "Modify existing </w:t>
      </w:r>
      <w:proofErr w:type="spellStart"/>
      <w:r w:rsidRPr="002508E5">
        <w:t>QoS</w:t>
      </w:r>
      <w:proofErr w:type="spellEnd"/>
      <w:r w:rsidRPr="002508E5">
        <w:t xml:space="preserve"> rule and add packet filters" or "Modify existing </w:t>
      </w:r>
      <w:proofErr w:type="spellStart"/>
      <w:r w:rsidRPr="002508E5">
        <w:t>QoS</w:t>
      </w:r>
      <w:proofErr w:type="spellEnd"/>
      <w:r w:rsidRPr="002508E5">
        <w:t xml:space="preserve"> rule and replace all packet filters", and two or more packet filters in the resultant </w:t>
      </w:r>
      <w:proofErr w:type="spellStart"/>
      <w:r w:rsidRPr="002508E5">
        <w:t>QoS</w:t>
      </w:r>
      <w:proofErr w:type="spellEnd"/>
      <w:r w:rsidRPr="002508E5">
        <w:t xml:space="preserve"> rule would have identical packet filter identifiers.</w:t>
      </w:r>
    </w:p>
    <w:p w14:paraId="154A5096" w14:textId="77777777" w:rsidR="00821B0D" w:rsidRPr="002508E5" w:rsidRDefault="00821B0D" w:rsidP="00821B0D">
      <w:pPr>
        <w:pStyle w:val="B2"/>
      </w:pPr>
      <w:r w:rsidRPr="00C236F3">
        <w:t>2)</w:t>
      </w:r>
      <w:r w:rsidRPr="00C236F3">
        <w:tab/>
        <w:t xml:space="preserve">When the rule operation is </w:t>
      </w:r>
      <w:r w:rsidRPr="002508E5">
        <w:t xml:space="preserve">"Create new </w:t>
      </w:r>
      <w:proofErr w:type="spellStart"/>
      <w:r w:rsidRPr="002508E5">
        <w:t>QoS</w:t>
      </w:r>
      <w:proofErr w:type="spellEnd"/>
      <w:r w:rsidRPr="002508E5">
        <w:t xml:space="preserve"> rule"</w:t>
      </w:r>
      <w:r w:rsidRPr="00C236F3">
        <w:t xml:space="preserve">, and two or more packet filters in the resultant </w:t>
      </w:r>
      <w:proofErr w:type="spellStart"/>
      <w:r w:rsidRPr="00C236F3">
        <w:t>QoS</w:t>
      </w:r>
      <w:proofErr w:type="spellEnd"/>
      <w:r w:rsidRPr="00C236F3">
        <w:t xml:space="preserve"> rule would have identical packet filter identifiers.</w:t>
      </w:r>
    </w:p>
    <w:p w14:paraId="5F023E31" w14:textId="77777777" w:rsidR="00821B0D" w:rsidRDefault="00821B0D" w:rsidP="00821B0D">
      <w:pPr>
        <w:pStyle w:val="B2"/>
      </w:pPr>
      <w:r>
        <w:t>3</w:t>
      </w:r>
      <w:r w:rsidRPr="002508E5">
        <w:t>)</w:t>
      </w:r>
      <w:r w:rsidRPr="002508E5">
        <w:tab/>
        <w:t>When there are other types of syntactical errors in the coding of packet filters, such as the use of a reserved value for a packet filter component identifier.</w:t>
      </w:r>
    </w:p>
    <w:p w14:paraId="7418C460" w14:textId="77777777" w:rsidR="00821B0D" w:rsidRPr="002508E5" w:rsidRDefault="00821B0D" w:rsidP="00821B0D">
      <w:pPr>
        <w:pStyle w:val="B2"/>
      </w:pPr>
      <w:r>
        <w:t>4</w:t>
      </w:r>
      <w:r w:rsidRPr="00180BEC">
        <w:t>)</w:t>
      </w:r>
      <w:r>
        <w:tab/>
        <w:t>Void</w:t>
      </w:r>
      <w:r w:rsidRPr="007D4A58">
        <w:t>.</w:t>
      </w:r>
    </w:p>
    <w:p w14:paraId="75328A43" w14:textId="77777777" w:rsidR="00821B0D" w:rsidRDefault="00821B0D" w:rsidP="00821B0D">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EEF220E" w14:textId="77777777" w:rsidR="00821B0D" w:rsidRPr="008B738B" w:rsidRDefault="00821B0D" w:rsidP="00821B0D">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26FA345A" w14:textId="77777777" w:rsidR="00821B0D" w:rsidRDefault="00821B0D" w:rsidP="00821B0D">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67B71C30" w14:textId="77777777" w:rsidR="00821B0D" w:rsidRDefault="00821B0D" w:rsidP="00821B0D">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76C13FD1" w14:textId="77777777" w:rsidR="00821B0D" w:rsidRDefault="00821B0D" w:rsidP="00821B0D">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6EBA21B8" w14:textId="77777777" w:rsidR="00821B0D" w:rsidRDefault="00821B0D" w:rsidP="00821B0D">
      <w:pPr>
        <w:pStyle w:val="B1"/>
      </w:pPr>
      <w:r>
        <w:rPr>
          <w:noProof/>
          <w:lang w:val="en-US"/>
        </w:rPr>
        <w:t>a)</w:t>
      </w:r>
      <w:r>
        <w:rPr>
          <w:noProof/>
          <w:lang w:val="en-US"/>
        </w:rPr>
        <w:tab/>
      </w:r>
      <w:r>
        <w:t xml:space="preserve">the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75AC8627" w14:textId="77777777" w:rsidR="00821B0D" w:rsidRDefault="00821B0D" w:rsidP="00821B0D">
      <w:pPr>
        <w:pStyle w:val="B1"/>
      </w:pPr>
      <w:r>
        <w:t>b)</w:t>
      </w:r>
      <w:r>
        <w:tab/>
        <w:t>the UE and the SMF shall perform a local release of the PDU session(s) associated with 3GPP access which have not been transferred to EPS; and</w:t>
      </w:r>
    </w:p>
    <w:p w14:paraId="76A37F2D" w14:textId="77777777" w:rsidR="00821B0D" w:rsidRPr="00634115" w:rsidRDefault="00821B0D" w:rsidP="00821B0D">
      <w:pPr>
        <w:pStyle w:val="B1"/>
      </w:pPr>
      <w:r>
        <w:t>c)</w:t>
      </w:r>
      <w:r>
        <w:tab/>
        <w:t xml:space="preserve">the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7952C8AC" w14:textId="77777777" w:rsidR="00821B0D" w:rsidRDefault="00821B0D" w:rsidP="00821B0D">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7E95AE7" w14:textId="77777777" w:rsidR="00821B0D" w:rsidRDefault="00821B0D" w:rsidP="00821B0D">
      <w:pPr>
        <w:pStyle w:val="B1"/>
      </w:pPr>
      <w:r>
        <w:t>a)</w:t>
      </w:r>
      <w:r>
        <w:tab/>
        <w:t>keep some or all of these PDU sessions still associated with non-3GPP access in 5GS, if supported;</w:t>
      </w:r>
    </w:p>
    <w:p w14:paraId="4E5149D3" w14:textId="77777777" w:rsidR="00821B0D" w:rsidRDefault="00821B0D" w:rsidP="00821B0D">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F8A11E0" w14:textId="77777777" w:rsidR="00821B0D" w:rsidRDefault="00821B0D" w:rsidP="00821B0D">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EDC7946" w14:textId="77777777" w:rsidR="00821B0D" w:rsidRDefault="00821B0D" w:rsidP="00821B0D">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B251D11" w14:textId="77777777" w:rsidR="00821B0D" w:rsidRPr="00AD1173" w:rsidRDefault="00821B0D" w:rsidP="00821B0D">
      <w:pPr>
        <w:pStyle w:val="B2"/>
      </w:pPr>
      <w:r>
        <w:lastRenderedPageBreak/>
        <w:t>2)</w:t>
      </w:r>
      <w:r w:rsidRPr="00AD1173">
        <w:tab/>
        <w:t>the PDU session type of the PDU session shall be mapped to the PDN type of the default EPS bearer context as follows:</w:t>
      </w:r>
    </w:p>
    <w:p w14:paraId="19D8D637" w14:textId="77777777" w:rsidR="00821B0D" w:rsidRPr="00AD1173" w:rsidRDefault="00821B0D" w:rsidP="00821B0D">
      <w:pPr>
        <w:pStyle w:val="B3"/>
      </w:pPr>
      <w:proofErr w:type="spellStart"/>
      <w:r>
        <w:t>i</w:t>
      </w:r>
      <w:proofErr w:type="spellEnd"/>
      <w:r w:rsidRPr="00AD1173">
        <w:t>)</w:t>
      </w:r>
      <w:r w:rsidRPr="00AD1173">
        <w:tab/>
        <w:t>the PDN type shall be set to "non-IP" if the PDU session type is "Unstructured";</w:t>
      </w:r>
    </w:p>
    <w:p w14:paraId="2E9EC8EF" w14:textId="77777777" w:rsidR="00821B0D" w:rsidRPr="00AD1173" w:rsidRDefault="00821B0D" w:rsidP="00821B0D">
      <w:pPr>
        <w:pStyle w:val="B3"/>
      </w:pPr>
      <w:r>
        <w:t>ii</w:t>
      </w:r>
      <w:r w:rsidRPr="00AD1173">
        <w:t>)</w:t>
      </w:r>
      <w:r w:rsidRPr="00AD1173">
        <w:tab/>
        <w:t>the PDN type shall be set to "IPv4" if the PDU session type is "IPv4";</w:t>
      </w:r>
    </w:p>
    <w:p w14:paraId="1C8F4135" w14:textId="77777777" w:rsidR="00821B0D" w:rsidRPr="00AD1173" w:rsidRDefault="00821B0D" w:rsidP="00821B0D">
      <w:pPr>
        <w:pStyle w:val="B3"/>
      </w:pPr>
      <w:r>
        <w:t>iii</w:t>
      </w:r>
      <w:r w:rsidRPr="00AD1173">
        <w:t>)</w:t>
      </w:r>
      <w:r w:rsidRPr="00AD1173">
        <w:tab/>
        <w:t>the PDN type shall be set to "IPv6" if the PDU session type is "IPv6";</w:t>
      </w:r>
    </w:p>
    <w:p w14:paraId="3EC55390" w14:textId="77777777" w:rsidR="00821B0D" w:rsidRPr="00AD1173" w:rsidRDefault="00821B0D" w:rsidP="00821B0D">
      <w:pPr>
        <w:pStyle w:val="B3"/>
      </w:pPr>
      <w:r>
        <w:t>iv</w:t>
      </w:r>
      <w:r w:rsidRPr="00DB5AAE">
        <w:t>)</w:t>
      </w:r>
      <w:r w:rsidRPr="00DB5AAE">
        <w:tab/>
        <w:t>the PDN type shall be set to "IPv4v6" if the PDU session type is "IPv4v6";</w:t>
      </w:r>
    </w:p>
    <w:p w14:paraId="332395D4" w14:textId="77777777" w:rsidR="00821B0D" w:rsidRDefault="00821B0D" w:rsidP="00821B0D">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737A9AC" w14:textId="77777777" w:rsidR="00821B0D" w:rsidRDefault="00821B0D" w:rsidP="00821B0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D752C83" w14:textId="77777777" w:rsidR="00821B0D" w:rsidRPr="00AD1173" w:rsidRDefault="00821B0D" w:rsidP="00821B0D">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03396F57" w14:textId="77777777" w:rsidR="00821B0D" w:rsidRDefault="00821B0D" w:rsidP="00821B0D">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4D711699" w14:textId="77777777" w:rsidR="00821B0D" w:rsidRPr="00D35293" w:rsidRDefault="00821B0D" w:rsidP="00821B0D">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067CDC0E" w14:textId="77777777" w:rsidR="00821B0D" w:rsidRPr="00634115" w:rsidRDefault="00821B0D" w:rsidP="00821B0D">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7F12C1D9" w14:textId="77777777" w:rsidR="00821B0D" w:rsidRDefault="00821B0D" w:rsidP="00821B0D">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DA3ADF4" w14:textId="77777777" w:rsidR="00821B0D" w:rsidRDefault="00821B0D" w:rsidP="00821B0D">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5B551087" w14:textId="77777777" w:rsidR="00821B0D" w:rsidRPr="000949A3" w:rsidRDefault="00821B0D" w:rsidP="00821B0D">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6967EF4B" w14:textId="77777777" w:rsidR="00821B0D" w:rsidRDefault="00821B0D" w:rsidP="00821B0D">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535411CC" w14:textId="77777777" w:rsidR="00821B0D" w:rsidRPr="00AD1173" w:rsidRDefault="00821B0D" w:rsidP="00821B0D">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5B3B9B1F" w14:textId="77777777" w:rsidR="00821B0D" w:rsidRPr="00634115" w:rsidRDefault="00821B0D" w:rsidP="00821B0D">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w:t>
      </w:r>
      <w:r>
        <w:lastRenderedPageBreak/>
        <w:t>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8BAD034" w14:textId="77777777" w:rsidR="00821B0D" w:rsidRDefault="00821B0D" w:rsidP="00821B0D">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51D2097F" w14:textId="77777777" w:rsidR="00821B0D" w:rsidRDefault="00821B0D" w:rsidP="00821B0D">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1C3263B" w14:textId="77777777" w:rsidR="00821B0D" w:rsidRDefault="00821B0D" w:rsidP="00821B0D">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69E57C9" w14:textId="77777777" w:rsidR="00821B0D" w:rsidRDefault="00821B0D" w:rsidP="00821B0D">
      <w:pPr>
        <w:pStyle w:val="B1"/>
      </w:pPr>
      <w:r>
        <w:t>a)</w:t>
      </w:r>
      <w:r>
        <w:tab/>
        <w:t xml:space="preserve">Semantic errors in </w:t>
      </w:r>
      <w:proofErr w:type="spellStart"/>
      <w:r>
        <w:t>QoS</w:t>
      </w:r>
      <w:proofErr w:type="spellEnd"/>
      <w:r>
        <w:t xml:space="preserve"> operations:</w:t>
      </w:r>
    </w:p>
    <w:p w14:paraId="739A9641" w14:textId="77777777" w:rsidR="00821B0D" w:rsidRDefault="00821B0D" w:rsidP="00821B0D">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0C834376" w14:textId="77777777" w:rsidR="00821B0D" w:rsidRDefault="00821B0D" w:rsidP="00821B0D">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2BFC57C" w14:textId="77777777" w:rsidR="00821B0D" w:rsidRDefault="00821B0D" w:rsidP="00821B0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207E1B1" w14:textId="77777777" w:rsidR="00821B0D" w:rsidRDefault="00821B0D" w:rsidP="00821B0D">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736A0D41" w14:textId="77777777" w:rsidR="00821B0D" w:rsidRDefault="00821B0D" w:rsidP="00821B0D">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468B5B2B" w14:textId="77777777" w:rsidR="00821B0D" w:rsidRDefault="00821B0D" w:rsidP="00821B0D">
      <w:pPr>
        <w:pStyle w:val="B2"/>
      </w:pPr>
      <w:r>
        <w:t>6)</w:t>
      </w:r>
      <w:r>
        <w:tab/>
        <w:t>When the UE determines that:</w:t>
      </w:r>
    </w:p>
    <w:p w14:paraId="6B355177" w14:textId="77777777" w:rsidR="00821B0D" w:rsidRDefault="00821B0D" w:rsidP="00821B0D">
      <w:pPr>
        <w:pStyle w:val="B3"/>
      </w:pPr>
      <w:proofErr w:type="spellStart"/>
      <w:r>
        <w:t>i</w:t>
      </w:r>
      <w:proofErr w:type="spellEnd"/>
      <w:r>
        <w:t>)</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7783420E" w14:textId="77777777" w:rsidR="00821B0D" w:rsidRDefault="00821B0D" w:rsidP="00821B0D">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018A0ECC" w14:textId="77777777" w:rsidR="00821B0D" w:rsidRDefault="00821B0D" w:rsidP="00821B0D">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28665764" w14:textId="77777777" w:rsidR="00821B0D" w:rsidRPr="00D249C5" w:rsidRDefault="00821B0D" w:rsidP="00821B0D">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9336267" w14:textId="77777777" w:rsidR="00821B0D" w:rsidRDefault="00821B0D" w:rsidP="00821B0D">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 and belonging to the same PDN connection as the EPS bearer context being activated.</w:t>
      </w:r>
    </w:p>
    <w:p w14:paraId="43531546" w14:textId="77777777" w:rsidR="00821B0D" w:rsidRPr="00D249C5" w:rsidRDefault="00821B0D" w:rsidP="00821B0D">
      <w:pPr>
        <w:pStyle w:val="B2"/>
      </w:pPr>
      <w:r>
        <w:rPr>
          <w:rFonts w:hint="eastAsia"/>
          <w:lang w:eastAsia="zh-CN"/>
        </w:rPr>
        <w:lastRenderedPageBreak/>
        <w:t>1</w:t>
      </w:r>
      <w:r>
        <w:rPr>
          <w:lang w:eastAsia="zh-CN"/>
        </w:rPr>
        <w:t>0)</w:t>
      </w:r>
      <w:r>
        <w:rPr>
          <w:lang w:eastAsia="zh-CN"/>
        </w:rPr>
        <w:tab/>
      </w:r>
      <w:r w:rsidRPr="005F6FD0">
        <w:rPr>
          <w:lang w:eastAsia="zh-CN"/>
        </w:rPr>
        <w:t xml:space="preserve">When the rule operation is "Create new </w:t>
      </w:r>
      <w:proofErr w:type="spellStart"/>
      <w:r w:rsidRPr="005F6FD0">
        <w:rPr>
          <w:lang w:eastAsia="zh-CN"/>
        </w:rPr>
        <w:t>QoS</w:t>
      </w:r>
      <w:proofErr w:type="spellEnd"/>
      <w:r w:rsidRPr="005F6FD0">
        <w:rPr>
          <w:lang w:eastAsia="zh-CN"/>
        </w:rPr>
        <w:t xml:space="preserve"> rule" and the DQR bit is set to "the </w:t>
      </w:r>
      <w:proofErr w:type="spellStart"/>
      <w:r w:rsidRPr="005F6FD0">
        <w:rPr>
          <w:lang w:eastAsia="zh-CN"/>
        </w:rPr>
        <w:t>QoS</w:t>
      </w:r>
      <w:proofErr w:type="spellEnd"/>
      <w:r w:rsidRPr="005F6FD0">
        <w:rPr>
          <w:lang w:eastAsia="zh-CN"/>
        </w:rPr>
        <w:t xml:space="preserve"> rule is not the default </w:t>
      </w:r>
      <w:proofErr w:type="spellStart"/>
      <w:r w:rsidRPr="005F6FD0">
        <w:rPr>
          <w:lang w:eastAsia="zh-CN"/>
        </w:rPr>
        <w:t>QoS</w:t>
      </w:r>
      <w:proofErr w:type="spellEnd"/>
      <w:r w:rsidRPr="005F6FD0">
        <w:rPr>
          <w:lang w:eastAsia="zh-CN"/>
        </w:rPr>
        <w:t xml:space="preserve"> rule"</w:t>
      </w:r>
      <w:r>
        <w:rPr>
          <w:lang w:eastAsia="zh-CN"/>
        </w:rPr>
        <w:t xml:space="preserve"> and</w:t>
      </w:r>
      <w:r w:rsidRPr="005F6FD0">
        <w:rPr>
          <w:lang w:eastAsia="zh-CN"/>
        </w:rPr>
        <w:t xml:space="preserve"> one match-all packet filter is to be associated with the </w:t>
      </w:r>
      <w:proofErr w:type="spellStart"/>
      <w:r w:rsidRPr="005F6FD0">
        <w:rPr>
          <w:lang w:eastAsia="zh-CN"/>
        </w:rPr>
        <w:t>QoS</w:t>
      </w:r>
      <w:proofErr w:type="spellEnd"/>
      <w:r w:rsidRPr="005F6FD0">
        <w:rPr>
          <w:lang w:eastAsia="zh-CN"/>
        </w:rPr>
        <w:t xml:space="preserve"> rule</w:t>
      </w:r>
      <w:r>
        <w:rPr>
          <w:lang w:eastAsia="zh-CN"/>
        </w:rPr>
        <w:t>.</w:t>
      </w:r>
    </w:p>
    <w:p w14:paraId="6563E66F" w14:textId="77777777" w:rsidR="00821B0D" w:rsidRDefault="00821B0D" w:rsidP="00821B0D">
      <w:pPr>
        <w:pStyle w:val="B2"/>
      </w:pPr>
      <w:r>
        <w:t>11)</w:t>
      </w:r>
      <w:r>
        <w:tab/>
        <w:t>When the flow description</w:t>
      </w:r>
      <w:r w:rsidRPr="008937E4">
        <w:t xml:space="preserve"> operation</w:t>
      </w:r>
      <w:r>
        <w:t xml:space="preserve"> is "</w:t>
      </w:r>
      <w:r w:rsidRPr="00CC0C94">
        <w:t xml:space="preserve">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activated.</w:t>
      </w:r>
    </w:p>
    <w:p w14:paraId="448C1F85" w14:textId="77777777" w:rsidR="00821B0D" w:rsidRDefault="00821B0D" w:rsidP="00821B0D">
      <w:pPr>
        <w:pStyle w:val="B2"/>
      </w:pPr>
      <w:r>
        <w:t>12)</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activated or the existing </w:t>
      </w:r>
      <w:proofErr w:type="spellStart"/>
      <w:r>
        <w:t>QoS</w:t>
      </w:r>
      <w:proofErr w:type="spellEnd"/>
      <w:r>
        <w:t xml:space="preserve"> rule is not associated with any </w:t>
      </w:r>
      <w:proofErr w:type="spellStart"/>
      <w:r>
        <w:t>QoS</w:t>
      </w:r>
      <w:proofErr w:type="spellEnd"/>
      <w:r>
        <w:t xml:space="preserve"> flow description.</w:t>
      </w:r>
    </w:p>
    <w:p w14:paraId="4EA1FA12" w14:textId="77777777" w:rsidR="00821B0D" w:rsidRDefault="00821B0D" w:rsidP="00821B0D">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37036CB1" w14:textId="77777777" w:rsidR="00821B0D" w:rsidRDefault="00821B0D" w:rsidP="00821B0D">
      <w:pPr>
        <w:pStyle w:val="B1"/>
      </w:pPr>
      <w:r>
        <w:tab/>
        <w:t xml:space="preserve">In case 11,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when case 11</w:t>
      </w:r>
      <w:r>
        <w:rPr>
          <w:lang w:eastAsia="zh-CN"/>
        </w:rPr>
        <w:t xml:space="preserve"> was detected)</w:t>
      </w:r>
      <w:r w:rsidRPr="00CC0C94">
        <w:t>.</w:t>
      </w:r>
    </w:p>
    <w:p w14:paraId="196D8836" w14:textId="77777777" w:rsidR="00821B0D" w:rsidRPr="00CC0C94" w:rsidRDefault="00821B0D" w:rsidP="00821B0D">
      <w:pPr>
        <w:pStyle w:val="B1"/>
      </w:pPr>
      <w:r>
        <w:tab/>
      </w:r>
      <w:r>
        <w:rPr>
          <w:lang w:eastAsia="ko-KR"/>
        </w:rPr>
        <w:t xml:space="preserve">In case 12,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when case 12</w:t>
      </w:r>
      <w:r>
        <w:rPr>
          <w:lang w:eastAsia="zh-CN"/>
        </w:rPr>
        <w:t xml:space="preserve"> was detected)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 message.</w:t>
      </w:r>
    </w:p>
    <w:p w14:paraId="1A0F4527" w14:textId="77777777" w:rsidR="00821B0D" w:rsidRDefault="00821B0D" w:rsidP="00821B0D">
      <w:pPr>
        <w:pStyle w:val="B1"/>
        <w:rPr>
          <w:lang w:eastAsia="ko-KR"/>
        </w:rPr>
      </w:pPr>
      <w:r>
        <w:tab/>
        <w:t>Otherwise for all the cases above</w:t>
      </w:r>
      <w:r w:rsidRPr="00CC0C94">
        <w:t xml:space="preserve">, the UE </w:t>
      </w:r>
      <w:r>
        <w:t xml:space="preserve">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56DCB239" w14:textId="77777777" w:rsidR="00821B0D" w:rsidRDefault="00821B0D" w:rsidP="00821B0D">
      <w:pPr>
        <w:pStyle w:val="B1"/>
      </w:pPr>
      <w:r w:rsidRPr="00041903">
        <w:t>b)</w:t>
      </w:r>
      <w:r w:rsidRPr="00041903">
        <w:tab/>
        <w:t xml:space="preserve">Syntactical errors in </w:t>
      </w:r>
      <w:proofErr w:type="spellStart"/>
      <w:r w:rsidRPr="00041903">
        <w:t>QoS</w:t>
      </w:r>
      <w:proofErr w:type="spellEnd"/>
      <w:r w:rsidRPr="00041903">
        <w:t xml:space="preserve"> operations:</w:t>
      </w:r>
    </w:p>
    <w:p w14:paraId="6BAE125D" w14:textId="77777777" w:rsidR="00821B0D" w:rsidRDefault="00821B0D" w:rsidP="00821B0D">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10037BF0" w14:textId="77777777" w:rsidR="00821B0D" w:rsidRDefault="00821B0D" w:rsidP="00821B0D">
      <w:pPr>
        <w:pStyle w:val="B2"/>
      </w:pPr>
      <w:r>
        <w:t>2)</w:t>
      </w:r>
      <w:r>
        <w:tab/>
        <w:t>Void</w:t>
      </w:r>
      <w:r w:rsidRPr="00CC0C94">
        <w:t>.</w:t>
      </w:r>
    </w:p>
    <w:p w14:paraId="70B66D4B" w14:textId="77777777" w:rsidR="00821B0D" w:rsidRPr="00CC0C94" w:rsidRDefault="00821B0D" w:rsidP="00821B0D">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218BBE8C" w14:textId="77777777" w:rsidR="00821B0D" w:rsidRDefault="00821B0D" w:rsidP="00821B0D">
      <w:pPr>
        <w:pStyle w:val="B2"/>
      </w:pPr>
      <w:r>
        <w:t>4)</w:t>
      </w:r>
      <w:r>
        <w:tab/>
        <w:t>When, the</w:t>
      </w:r>
    </w:p>
    <w:p w14:paraId="0919D4B5" w14:textId="77777777" w:rsidR="00821B0D" w:rsidRDefault="00821B0D" w:rsidP="00821B0D">
      <w:pPr>
        <w:pStyle w:val="B3"/>
      </w:pPr>
      <w:r w:rsidRPr="00987181">
        <w:t>A)</w:t>
      </w:r>
      <w:r w:rsidRPr="00987181">
        <w:tab/>
        <w:t xml:space="preserve">rule operation is "Create new </w:t>
      </w:r>
      <w:proofErr w:type="spellStart"/>
      <w:r w:rsidRPr="00987181">
        <w:t>QoS</w:t>
      </w:r>
      <w:proofErr w:type="spellEnd"/>
      <w:r w:rsidRPr="00987181">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987181">
        <w:t xml:space="preserve"> that there is a resulting </w:t>
      </w:r>
      <w:proofErr w:type="spellStart"/>
      <w:r w:rsidRPr="00987181">
        <w:t>QoS</w:t>
      </w:r>
      <w:proofErr w:type="spellEnd"/>
      <w:r w:rsidRPr="00987181">
        <w:t xml:space="preserve">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xml:space="preserve">, and there is no </w:t>
      </w:r>
      <w:proofErr w:type="spellStart"/>
      <w:r w:rsidRPr="00987181">
        <w:t>QoS</w:t>
      </w:r>
      <w:proofErr w:type="spellEnd"/>
      <w:r w:rsidRPr="00987181">
        <w:t xml:space="preserve"> flow description with a QFI corresponding to the QFI of the resulting </w:t>
      </w:r>
      <w:proofErr w:type="spellStart"/>
      <w:r w:rsidRPr="00987181">
        <w:t>QoS</w:t>
      </w:r>
      <w:proofErr w:type="spellEnd"/>
      <w:r w:rsidRPr="00987181">
        <w:t xml:space="preserve"> rule.</w:t>
      </w:r>
    </w:p>
    <w:p w14:paraId="3F01E10C" w14:textId="77777777" w:rsidR="00821B0D" w:rsidRPr="003B41BC" w:rsidRDefault="00821B0D" w:rsidP="00821B0D">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4623532A" w14:textId="77777777" w:rsidR="00821B0D" w:rsidRPr="00CC0C94" w:rsidRDefault="00821B0D" w:rsidP="00821B0D">
      <w:pPr>
        <w:pStyle w:val="B1"/>
      </w:pPr>
      <w:r>
        <w:lastRenderedPageBreak/>
        <w:tab/>
        <w:t>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43A48E0" w14:textId="77777777" w:rsidR="00821B0D" w:rsidRPr="00BC0603" w:rsidRDefault="00821B0D" w:rsidP="00821B0D">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5B0A9250" w14:textId="77777777" w:rsidR="00821B0D" w:rsidRDefault="00821B0D" w:rsidP="00821B0D">
      <w:pPr>
        <w:pStyle w:val="B1"/>
      </w:pPr>
      <w:r w:rsidRPr="00CC0C94">
        <w:t>c)</w:t>
      </w:r>
      <w:r w:rsidRPr="00CC0C94">
        <w:tab/>
        <w:t xml:space="preserve">Semantic errors in </w:t>
      </w:r>
      <w:r w:rsidRPr="004B6717">
        <w:t>packet</w:t>
      </w:r>
      <w:r w:rsidRPr="00CC0C94">
        <w:t xml:space="preserve"> filters:</w:t>
      </w:r>
    </w:p>
    <w:p w14:paraId="3F9BF834" w14:textId="77777777" w:rsidR="00821B0D" w:rsidRPr="00CC0C94" w:rsidRDefault="00821B0D" w:rsidP="00821B0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D8DC75E" w14:textId="77777777" w:rsidR="00821B0D" w:rsidRPr="00CC0C94" w:rsidRDefault="00821B0D" w:rsidP="00821B0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326513E" w14:textId="77777777" w:rsidR="00821B0D" w:rsidRPr="00CC0C94" w:rsidRDefault="00821B0D" w:rsidP="00821B0D">
      <w:pPr>
        <w:pStyle w:val="B1"/>
      </w:pPr>
      <w:r w:rsidRPr="00CC0C94">
        <w:t>d)</w:t>
      </w:r>
      <w:r w:rsidRPr="00CC0C94">
        <w:tab/>
        <w:t>Syntactical errors in packet filters:</w:t>
      </w:r>
    </w:p>
    <w:p w14:paraId="1007872D" w14:textId="77777777" w:rsidR="00821B0D" w:rsidRPr="00CC0C94" w:rsidRDefault="00821B0D" w:rsidP="00821B0D">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0BD9800C" w14:textId="77777777" w:rsidR="00821B0D" w:rsidRDefault="00821B0D" w:rsidP="00821B0D">
      <w:pPr>
        <w:pStyle w:val="B2"/>
      </w:pPr>
      <w:r>
        <w:t>2</w:t>
      </w:r>
      <w:r w:rsidRPr="00CC0C94">
        <w:t>)</w:t>
      </w:r>
      <w:r w:rsidRPr="00CC0C94">
        <w:tab/>
        <w:t>When there are other types of syntactical errors in the coding of packet filters, such as the use of a reserved value for a packet filter component identifier.</w:t>
      </w:r>
    </w:p>
    <w:p w14:paraId="321216C4" w14:textId="77777777" w:rsidR="00821B0D" w:rsidRDefault="00821B0D" w:rsidP="00821B0D">
      <w:pPr>
        <w:pStyle w:val="B1"/>
      </w:pPr>
      <w:r w:rsidRPr="00CC0C94">
        <w:tab/>
      </w:r>
      <w:r w:rsidRPr="00C236F3">
        <w:t>T</w:t>
      </w:r>
      <w:r w:rsidRPr="002508E5">
        <w:t xml:space="preserve">he UE shall </w:t>
      </w:r>
      <w:r w:rsidRPr="00C236F3">
        <w:t xml:space="preserve">delete the </w:t>
      </w:r>
      <w:proofErr w:type="spellStart"/>
      <w:r w:rsidRPr="00C236F3">
        <w:t>QoS</w:t>
      </w:r>
      <w:proofErr w:type="spellEnd"/>
      <w:r w:rsidRPr="00C236F3">
        <w:t xml:space="preserve">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7B001ED6" w14:textId="77777777" w:rsidR="00821B0D" w:rsidRDefault="00821B0D" w:rsidP="00821B0D">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EABFC71" w14:textId="77777777" w:rsidR="00821B0D" w:rsidRDefault="00821B0D" w:rsidP="00821B0D">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70048E7" w14:textId="77777777" w:rsidR="00821B0D" w:rsidRPr="00634115" w:rsidRDefault="00821B0D" w:rsidP="00821B0D">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20F99532" w14:textId="77777777" w:rsidR="00821B0D" w:rsidRPr="00AD1173" w:rsidRDefault="00821B0D" w:rsidP="00821B0D">
      <w:pPr>
        <w:pStyle w:val="B1"/>
      </w:pPr>
      <w:r>
        <w:t>a)</w:t>
      </w:r>
      <w:r w:rsidRPr="00AD1173">
        <w:tab/>
        <w:t>the PDN type of the default EPS bearer context shall be mapped to the PDU session type of the PDU session as follows:</w:t>
      </w:r>
    </w:p>
    <w:p w14:paraId="21DD5963" w14:textId="77777777" w:rsidR="00821B0D" w:rsidRDefault="00821B0D" w:rsidP="00821B0D">
      <w:pPr>
        <w:pStyle w:val="B2"/>
      </w:pPr>
      <w:r w:rsidRPr="00AD1173">
        <w:t>1)</w:t>
      </w:r>
      <w:r w:rsidRPr="00AD1173">
        <w:tab/>
        <w:t>if the PDN type is "non-IP"</w:t>
      </w:r>
      <w:r>
        <w:t>:</w:t>
      </w:r>
    </w:p>
    <w:p w14:paraId="43BAE39C" w14:textId="77777777" w:rsidR="00821B0D" w:rsidRPr="00AD1173" w:rsidRDefault="00821B0D" w:rsidP="00821B0D">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73BABDCC" w14:textId="77777777" w:rsidR="00821B0D" w:rsidRPr="008D217E" w:rsidRDefault="00821B0D" w:rsidP="00821B0D">
      <w:pPr>
        <w:pStyle w:val="B3"/>
      </w:pPr>
      <w:r w:rsidRPr="008D217E">
        <w:t>-</w:t>
      </w:r>
      <w:r w:rsidRPr="008D217E">
        <w:tab/>
        <w:t>otherwise, the PDU session type is set to "Unstructured";</w:t>
      </w:r>
    </w:p>
    <w:p w14:paraId="5E102B0D" w14:textId="77777777" w:rsidR="00821B0D" w:rsidRPr="00AD1173" w:rsidRDefault="00821B0D" w:rsidP="00821B0D">
      <w:pPr>
        <w:pStyle w:val="B2"/>
      </w:pPr>
      <w:r w:rsidRPr="00AD1173">
        <w:t>2)</w:t>
      </w:r>
      <w:r w:rsidRPr="00AD1173">
        <w:tab/>
        <w:t>if the PDN type is "IPv4" the PDU session type is set to "IPv4";</w:t>
      </w:r>
    </w:p>
    <w:p w14:paraId="2D5079F3" w14:textId="77777777" w:rsidR="00821B0D" w:rsidRPr="00AD1173" w:rsidRDefault="00821B0D" w:rsidP="00821B0D">
      <w:pPr>
        <w:pStyle w:val="B2"/>
      </w:pPr>
      <w:r w:rsidRPr="00AD1173">
        <w:t>3)</w:t>
      </w:r>
      <w:r w:rsidRPr="00AD1173">
        <w:tab/>
        <w:t>if the PDN type is "IPv6", the PDU session type is set to "IPv6";</w:t>
      </w:r>
    </w:p>
    <w:p w14:paraId="03632C28" w14:textId="77777777" w:rsidR="00821B0D" w:rsidRPr="00AD1173" w:rsidRDefault="00821B0D" w:rsidP="00821B0D">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EA1BBF2" w14:textId="77777777" w:rsidR="00821B0D" w:rsidRPr="008D217E" w:rsidRDefault="00821B0D" w:rsidP="00821B0D">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DB3FC57" w14:textId="77777777" w:rsidR="00821B0D" w:rsidRPr="00AD1173" w:rsidRDefault="00821B0D" w:rsidP="00821B0D">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CE4961C" w14:textId="77777777" w:rsidR="00821B0D" w:rsidRPr="00AD1173" w:rsidRDefault="00821B0D" w:rsidP="00821B0D">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585F776D" w14:textId="77777777" w:rsidR="00821B0D" w:rsidRPr="00AD1173" w:rsidRDefault="00821B0D" w:rsidP="00821B0D">
      <w:pPr>
        <w:pStyle w:val="B1"/>
      </w:pPr>
      <w:r>
        <w:t>d)</w:t>
      </w:r>
      <w:r w:rsidRPr="00AD1173">
        <w:tab/>
        <w:t>for each default EPS bearer context in state BEARER CONTEXT ACTIVE the UE shall set the state of the mapped PDU session to PDU SESSION ACTIVE; and</w:t>
      </w:r>
    </w:p>
    <w:p w14:paraId="617586D5" w14:textId="77777777" w:rsidR="00821B0D" w:rsidRPr="00AD1173" w:rsidRDefault="00821B0D" w:rsidP="00821B0D">
      <w:pPr>
        <w:pStyle w:val="B1"/>
      </w:pPr>
      <w:r>
        <w:t>e)</w:t>
      </w:r>
      <w:r w:rsidRPr="00AD1173">
        <w:tab/>
        <w:t>for any other default EPS bearer context the UE shall set the state of the mapped PDU session to PDU SESSION INACTIVE.</w:t>
      </w:r>
    </w:p>
    <w:p w14:paraId="74C28B58" w14:textId="77777777" w:rsidR="00821B0D" w:rsidRPr="00634115" w:rsidRDefault="00821B0D" w:rsidP="00821B0D">
      <w:r w:rsidRPr="00634115">
        <w:t>Additionally, the UE shall set:</w:t>
      </w:r>
    </w:p>
    <w:p w14:paraId="6668935F" w14:textId="77777777" w:rsidR="00821B0D" w:rsidRDefault="00821B0D" w:rsidP="00821B0D">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4EA8CA3" w14:textId="77777777" w:rsidR="00821B0D" w:rsidRPr="00C56117" w:rsidRDefault="00821B0D" w:rsidP="00821B0D">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5221CFC" w14:textId="77777777" w:rsidR="00821B0D" w:rsidRPr="00AD1173" w:rsidRDefault="00821B0D" w:rsidP="00821B0D">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8BECC3C" w14:textId="77777777" w:rsidR="00821B0D" w:rsidRPr="00AD1173" w:rsidRDefault="00821B0D" w:rsidP="00821B0D">
      <w:pPr>
        <w:pStyle w:val="B1"/>
      </w:pPr>
      <w:r>
        <w:t>d)</w:t>
      </w:r>
      <w:r>
        <w:tab/>
        <w:t>the SSC mode of the PDU session to "SSC mode 1"; and</w:t>
      </w:r>
    </w:p>
    <w:p w14:paraId="5AADE7B9" w14:textId="77777777" w:rsidR="00821B0D" w:rsidRPr="00F95AEC" w:rsidRDefault="00821B0D" w:rsidP="00821B0D">
      <w:pPr>
        <w:pStyle w:val="B1"/>
      </w:pPr>
      <w:r w:rsidRPr="00F95AEC">
        <w:t>e)</w:t>
      </w:r>
      <w:r w:rsidRPr="00F95AEC">
        <w:tab/>
        <w:t>the always-on PDU session indication to the always-on PDU session indication maintained in the UE, if any.</w:t>
      </w:r>
    </w:p>
    <w:p w14:paraId="5C9F7A73" w14:textId="77777777" w:rsidR="00821B0D" w:rsidRDefault="00821B0D" w:rsidP="00821B0D">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6D296A3D" w14:textId="77777777" w:rsidR="00821B0D" w:rsidRPr="004D2D58" w:rsidRDefault="00821B0D" w:rsidP="00821B0D">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8DD858B" w14:textId="77777777" w:rsidR="00821B0D" w:rsidRPr="004D2D58" w:rsidRDefault="00821B0D" w:rsidP="00821B0D">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1559082E" w14:textId="77777777" w:rsidR="00821B0D" w:rsidRPr="004D2D58" w:rsidRDefault="00821B0D" w:rsidP="00821B0D">
      <w:pPr>
        <w:pStyle w:val="B1"/>
      </w:pPr>
      <w:r>
        <w:t>a</w:t>
      </w:r>
      <w:r w:rsidRPr="004D2D58">
        <w:t>)</w:t>
      </w:r>
      <w:r w:rsidRPr="004D2D58">
        <w:tab/>
        <w:t>the PDU session is an MA PDU session which:</w:t>
      </w:r>
    </w:p>
    <w:p w14:paraId="139B88A8" w14:textId="77777777" w:rsidR="00821B0D" w:rsidRPr="004D2D58" w:rsidRDefault="00821B0D" w:rsidP="00821B0D">
      <w:pPr>
        <w:pStyle w:val="B2"/>
      </w:pPr>
      <w:r w:rsidRPr="004D2D58">
        <w:t>1)</w:t>
      </w:r>
      <w:r w:rsidRPr="004D2D58">
        <w:tab/>
        <w:t>is established over non-3GPP access; and</w:t>
      </w:r>
    </w:p>
    <w:p w14:paraId="50D6547F" w14:textId="77777777" w:rsidR="00821B0D" w:rsidRPr="004D2D58" w:rsidRDefault="00821B0D" w:rsidP="00821B0D">
      <w:pPr>
        <w:pStyle w:val="B2"/>
      </w:pPr>
      <w:r w:rsidRPr="004D2D58">
        <w:t>2)</w:t>
      </w:r>
      <w:r w:rsidRPr="004D2D58">
        <w:tab/>
        <w:t>has a PDN connection as a user-plane resource; and</w:t>
      </w:r>
    </w:p>
    <w:p w14:paraId="49746035" w14:textId="77777777" w:rsidR="00821B0D" w:rsidRPr="004D2D58" w:rsidRDefault="00821B0D" w:rsidP="00821B0D">
      <w:pPr>
        <w:pStyle w:val="B1"/>
        <w:rPr>
          <w:noProof/>
          <w:lang w:val="en-US"/>
        </w:rPr>
      </w:pPr>
      <w:r>
        <w:t>b</w:t>
      </w:r>
      <w:r w:rsidRPr="004D2D58">
        <w:t>)</w:t>
      </w:r>
      <w:r w:rsidRPr="004D2D58">
        <w:tab/>
        <w:t xml:space="preserve">the </w:t>
      </w:r>
      <w:proofErr w:type="spellStart"/>
      <w:r w:rsidRPr="004D2D58">
        <w:t>QoS</w:t>
      </w:r>
      <w:proofErr w:type="spellEnd"/>
      <w:r w:rsidRPr="004D2D58">
        <w:t xml:space="preserve"> flow already exists over the non-3GPP access.</w:t>
      </w:r>
    </w:p>
    <w:p w14:paraId="109BA374" w14:textId="77777777" w:rsidR="00821B0D" w:rsidRPr="004D2D58" w:rsidRDefault="00821B0D" w:rsidP="00821B0D">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3DDA5695" w14:textId="77777777" w:rsidR="00821B0D" w:rsidRPr="004D2D58" w:rsidRDefault="00821B0D" w:rsidP="00821B0D">
      <w:pPr>
        <w:pStyle w:val="B1"/>
      </w:pPr>
      <w:r>
        <w:t>a</w:t>
      </w:r>
      <w:r w:rsidRPr="004D2D58">
        <w:t>)</w:t>
      </w:r>
      <w:r w:rsidRPr="004D2D58">
        <w:tab/>
        <w:t>the PDU session is an MA PDU session which:</w:t>
      </w:r>
    </w:p>
    <w:p w14:paraId="7C3869DE" w14:textId="77777777" w:rsidR="00821B0D" w:rsidRPr="004D2D58" w:rsidRDefault="00821B0D" w:rsidP="00821B0D">
      <w:pPr>
        <w:pStyle w:val="B2"/>
      </w:pPr>
      <w:r w:rsidRPr="004D2D58">
        <w:t>1)</w:t>
      </w:r>
      <w:r w:rsidRPr="004D2D58">
        <w:tab/>
        <w:t>is established over non-3GPP access; and</w:t>
      </w:r>
    </w:p>
    <w:p w14:paraId="1B425E64" w14:textId="77777777" w:rsidR="00821B0D" w:rsidRPr="004D2D58" w:rsidRDefault="00821B0D" w:rsidP="00821B0D">
      <w:pPr>
        <w:pStyle w:val="B2"/>
      </w:pPr>
      <w:r w:rsidRPr="004D2D58">
        <w:lastRenderedPageBreak/>
        <w:t>2)</w:t>
      </w:r>
      <w:r w:rsidRPr="004D2D58">
        <w:tab/>
        <w:t>has a PDN connection as a user-plane resource; and</w:t>
      </w:r>
    </w:p>
    <w:p w14:paraId="5C2BD5CD" w14:textId="77777777" w:rsidR="00821B0D" w:rsidRPr="00AD7C25" w:rsidRDefault="00821B0D" w:rsidP="00821B0D">
      <w:pPr>
        <w:pStyle w:val="B1"/>
        <w:rPr>
          <w:noProof/>
          <w:lang w:val="en-US"/>
        </w:rPr>
      </w:pPr>
      <w:r>
        <w:t>b</w:t>
      </w:r>
      <w:r w:rsidRPr="004D2D58">
        <w:t>)</w:t>
      </w:r>
      <w:r w:rsidRPr="004D2D58">
        <w:tab/>
        <w:t xml:space="preserve">the </w:t>
      </w:r>
      <w:proofErr w:type="spellStart"/>
      <w:r w:rsidRPr="004D2D58">
        <w:t>QoS</w:t>
      </w:r>
      <w:proofErr w:type="spellEnd"/>
      <w:r w:rsidRPr="004D2D58">
        <w:t xml:space="preserve"> rule already exists over the non-3GPP access.</w:t>
      </w:r>
    </w:p>
    <w:p w14:paraId="18B61183" w14:textId="77777777" w:rsidR="00821B0D" w:rsidRPr="008547CF" w:rsidRDefault="00821B0D" w:rsidP="00821B0D">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1BCA819E" w14:textId="77777777" w:rsidR="00821B0D" w:rsidRDefault="00821B0D" w:rsidP="00821B0D">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2DB58A0" w14:textId="77777777" w:rsidR="00821B0D" w:rsidRPr="00AD7C25" w:rsidRDefault="00821B0D" w:rsidP="00821B0D">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3E3BDE0" w14:textId="77777777" w:rsidR="00821B0D" w:rsidRDefault="00821B0D" w:rsidP="00821B0D">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2F82CB8" w14:textId="77777777" w:rsidR="00821B0D" w:rsidRDefault="00821B0D" w:rsidP="00821B0D">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05D84984" w14:textId="77777777" w:rsidR="00821B0D" w:rsidRPr="004D2D58" w:rsidRDefault="00821B0D" w:rsidP="00821B0D">
      <w:pPr>
        <w:pStyle w:val="B1"/>
      </w:pPr>
      <w:r w:rsidRPr="004D2D58">
        <w:t>a)</w:t>
      </w:r>
      <w:r w:rsidRPr="004D2D58">
        <w:tab/>
        <w:t>is established over non-3GPP access; and</w:t>
      </w:r>
    </w:p>
    <w:p w14:paraId="5589090C" w14:textId="77777777" w:rsidR="00821B0D" w:rsidRPr="004D2D58" w:rsidRDefault="00821B0D" w:rsidP="00821B0D">
      <w:pPr>
        <w:pStyle w:val="B1"/>
      </w:pPr>
      <w:r w:rsidRPr="004D2D58">
        <w:t>b)</w:t>
      </w:r>
      <w:r w:rsidRPr="004D2D58">
        <w:tab/>
        <w:t>has a PDN connection as a user-plane resource;</w:t>
      </w:r>
    </w:p>
    <w:p w14:paraId="052CF5C2" w14:textId="77777777" w:rsidR="00821B0D" w:rsidRDefault="00821B0D" w:rsidP="00821B0D">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28DCC6F4" w14:textId="77777777" w:rsidR="00821B0D" w:rsidRDefault="00821B0D" w:rsidP="00821B0D">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38C95050" w14:textId="77777777" w:rsidR="00821B0D" w:rsidRDefault="00821B0D" w:rsidP="00821B0D">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1E1AE674" w14:textId="77777777" w:rsidR="00821B0D" w:rsidRDefault="00821B0D" w:rsidP="00821B0D">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0907BE5F" w14:textId="77777777" w:rsidR="00821B0D" w:rsidRPr="00F95AEC" w:rsidRDefault="00821B0D" w:rsidP="00821B0D">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091EE7E8" w14:textId="77777777" w:rsidR="00821B0D" w:rsidRDefault="00821B0D" w:rsidP="00821B0D">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1B354E6" w14:textId="77777777" w:rsidR="00821B0D" w:rsidRDefault="00821B0D" w:rsidP="00821B0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7CCB613" w14:textId="77777777" w:rsidR="00821B0D" w:rsidRPr="00AD7C25" w:rsidRDefault="00821B0D" w:rsidP="00821B0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6371CB6C" w14:textId="77777777" w:rsidR="00821B0D" w:rsidRPr="001540E1" w:rsidRDefault="00821B0D" w:rsidP="00821B0D">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lastRenderedPageBreak/>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1F95DAE2" w14:textId="77777777" w:rsidR="00821B0D" w:rsidRDefault="00821B0D" w:rsidP="00821B0D">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2FAD21D" w14:textId="77777777" w:rsidR="00821B0D" w:rsidRPr="00C53752" w:rsidRDefault="00821B0D" w:rsidP="00821B0D">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w:t>
      </w:r>
      <w:r>
        <w:t xml:space="preserve">multicast </w:t>
      </w:r>
      <w:r w:rsidRPr="00C53752">
        <w:rPr>
          <w:lang w:val="en-US" w:eastAsia="zh-CN"/>
        </w:rPr>
        <w:t xml:space="preserve">MBS sessions, the UE shall </w:t>
      </w:r>
      <w:r w:rsidRPr="00FD7D39">
        <w:rPr>
          <w:lang w:val="en-US" w:eastAsia="zh-CN"/>
        </w:rPr>
        <w:t>locally</w:t>
      </w:r>
      <w:r w:rsidRPr="00C53752">
        <w:rPr>
          <w:lang w:val="en-US" w:eastAsia="zh-CN"/>
        </w:rPr>
        <w:t xml:space="preserve"> leave the associated </w:t>
      </w:r>
      <w:r>
        <w:t xml:space="preserve">multicast </w:t>
      </w:r>
      <w:r w:rsidRPr="00C53752">
        <w:rPr>
          <w:lang w:val="en-US" w:eastAsia="zh-CN"/>
        </w:rPr>
        <w:t xml:space="preserve">MBS sessions and </w:t>
      </w:r>
      <w:r w:rsidRPr="00C53752">
        <w:rPr>
          <w:lang w:eastAsia="zh-CN"/>
        </w:rPr>
        <w:t>the network shall consider the UE as removed from the associated MBS sessions</w:t>
      </w:r>
      <w:r w:rsidRPr="00C53752">
        <w:rPr>
          <w:lang w:val="en-US" w:eastAsia="zh-CN"/>
        </w:rPr>
        <w:t>.</w:t>
      </w:r>
    </w:p>
    <w:p w14:paraId="7B5B7D58" w14:textId="77777777" w:rsidR="00821B0D" w:rsidRDefault="00821B0D" w:rsidP="00821B0D">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FE49EDD" w14:textId="77777777" w:rsidR="00821B0D" w:rsidRDefault="00821B0D" w:rsidP="00821B0D">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00AF74E8" w14:textId="77777777" w:rsidR="00821B0D" w:rsidRPr="009417B5" w:rsidRDefault="00821B0D" w:rsidP="00821B0D">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273E5E61" w14:textId="1EB78290" w:rsidR="005938F7" w:rsidRDefault="005938F7" w:rsidP="00D7236C">
      <w:pPr>
        <w:jc w:val="center"/>
        <w:rPr>
          <w:noProof/>
        </w:rPr>
      </w:pPr>
    </w:p>
    <w:p w14:paraId="011FDB03" w14:textId="3E21A948" w:rsidR="00D540AB" w:rsidRDefault="00D540AB">
      <w:pPr>
        <w:rPr>
          <w:noProof/>
        </w:rPr>
      </w:pPr>
    </w:p>
    <w:p w14:paraId="2BDD917B" w14:textId="1E6D5235" w:rsidR="00D540AB" w:rsidRDefault="00D540AB" w:rsidP="00D7236C">
      <w:pPr>
        <w:jc w:val="center"/>
        <w:rPr>
          <w:noProof/>
        </w:rPr>
      </w:pPr>
      <w:r w:rsidRPr="00D7236C">
        <w:rPr>
          <w:noProof/>
          <w:highlight w:val="yellow"/>
        </w:rPr>
        <w:t>****** END CHANGE ******</w:t>
      </w:r>
    </w:p>
    <w:p w14:paraId="2C67F98E" w14:textId="77777777" w:rsidR="00D540AB" w:rsidRDefault="00D540AB">
      <w:pPr>
        <w:rPr>
          <w:noProof/>
        </w:rPr>
      </w:pPr>
    </w:p>
    <w:sectPr w:rsidR="00D540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EB766" w14:textId="77777777" w:rsidR="00956545" w:rsidRDefault="00956545">
      <w:r>
        <w:separator/>
      </w:r>
    </w:p>
  </w:endnote>
  <w:endnote w:type="continuationSeparator" w:id="0">
    <w:p w14:paraId="438743D9" w14:textId="77777777" w:rsidR="00956545" w:rsidRDefault="00956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ED4CB" w14:textId="77777777" w:rsidR="00956545" w:rsidRDefault="00956545">
      <w:r>
        <w:separator/>
      </w:r>
    </w:p>
  </w:footnote>
  <w:footnote w:type="continuationSeparator" w:id="0">
    <w:p w14:paraId="67119519" w14:textId="77777777" w:rsidR="00956545" w:rsidRDefault="00956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7595D" w:rsidRDefault="00275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7595D" w:rsidRDefault="002759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7595D" w:rsidRDefault="002759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7595D" w:rsidRDefault="002759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5F1"/>
    <w:rsid w:val="00082179"/>
    <w:rsid w:val="000A6394"/>
    <w:rsid w:val="000B7FED"/>
    <w:rsid w:val="000C038A"/>
    <w:rsid w:val="000C3E2C"/>
    <w:rsid w:val="000C6598"/>
    <w:rsid w:val="000D44B3"/>
    <w:rsid w:val="00115FDA"/>
    <w:rsid w:val="00145D43"/>
    <w:rsid w:val="00192C46"/>
    <w:rsid w:val="001A08B3"/>
    <w:rsid w:val="001A7B60"/>
    <w:rsid w:val="001B52F0"/>
    <w:rsid w:val="001B7A65"/>
    <w:rsid w:val="001E41F3"/>
    <w:rsid w:val="001F50A9"/>
    <w:rsid w:val="00212836"/>
    <w:rsid w:val="0026004D"/>
    <w:rsid w:val="002640DD"/>
    <w:rsid w:val="0027595D"/>
    <w:rsid w:val="00275D12"/>
    <w:rsid w:val="00284FEB"/>
    <w:rsid w:val="002860C4"/>
    <w:rsid w:val="002B5741"/>
    <w:rsid w:val="002E472E"/>
    <w:rsid w:val="002F3D17"/>
    <w:rsid w:val="002F3DBB"/>
    <w:rsid w:val="00305409"/>
    <w:rsid w:val="003134A9"/>
    <w:rsid w:val="003609EF"/>
    <w:rsid w:val="0036231A"/>
    <w:rsid w:val="00374DD4"/>
    <w:rsid w:val="0039732B"/>
    <w:rsid w:val="003E1A36"/>
    <w:rsid w:val="003E3DF3"/>
    <w:rsid w:val="00410371"/>
    <w:rsid w:val="004242F1"/>
    <w:rsid w:val="00453F3E"/>
    <w:rsid w:val="00477917"/>
    <w:rsid w:val="004B75B7"/>
    <w:rsid w:val="005141D9"/>
    <w:rsid w:val="0051580D"/>
    <w:rsid w:val="00520CA3"/>
    <w:rsid w:val="00542CE6"/>
    <w:rsid w:val="00547111"/>
    <w:rsid w:val="005772ED"/>
    <w:rsid w:val="00592D74"/>
    <w:rsid w:val="005938F7"/>
    <w:rsid w:val="005B32F1"/>
    <w:rsid w:val="005E2C44"/>
    <w:rsid w:val="00616158"/>
    <w:rsid w:val="00621188"/>
    <w:rsid w:val="006257ED"/>
    <w:rsid w:val="00653DE4"/>
    <w:rsid w:val="00665C47"/>
    <w:rsid w:val="00695808"/>
    <w:rsid w:val="00695F83"/>
    <w:rsid w:val="006A1BFF"/>
    <w:rsid w:val="006B46FB"/>
    <w:rsid w:val="006C146E"/>
    <w:rsid w:val="006E21FB"/>
    <w:rsid w:val="006F7EDC"/>
    <w:rsid w:val="00700EAA"/>
    <w:rsid w:val="007052B8"/>
    <w:rsid w:val="00765954"/>
    <w:rsid w:val="00792342"/>
    <w:rsid w:val="007977A8"/>
    <w:rsid w:val="007B512A"/>
    <w:rsid w:val="007C2097"/>
    <w:rsid w:val="007D6A07"/>
    <w:rsid w:val="007D6A43"/>
    <w:rsid w:val="007F7259"/>
    <w:rsid w:val="008040A8"/>
    <w:rsid w:val="00821B0D"/>
    <w:rsid w:val="0082372C"/>
    <w:rsid w:val="008279FA"/>
    <w:rsid w:val="008626E7"/>
    <w:rsid w:val="00870EE7"/>
    <w:rsid w:val="008863B9"/>
    <w:rsid w:val="008A45A6"/>
    <w:rsid w:val="008D3CCC"/>
    <w:rsid w:val="008F3789"/>
    <w:rsid w:val="008F48C6"/>
    <w:rsid w:val="008F686C"/>
    <w:rsid w:val="009148DE"/>
    <w:rsid w:val="0092615F"/>
    <w:rsid w:val="00941E30"/>
    <w:rsid w:val="00956545"/>
    <w:rsid w:val="009777D9"/>
    <w:rsid w:val="00991B88"/>
    <w:rsid w:val="009A5753"/>
    <w:rsid w:val="009A579D"/>
    <w:rsid w:val="009E3297"/>
    <w:rsid w:val="009F734F"/>
    <w:rsid w:val="00A246B6"/>
    <w:rsid w:val="00A31F2F"/>
    <w:rsid w:val="00A47E70"/>
    <w:rsid w:val="00A50CF0"/>
    <w:rsid w:val="00A65484"/>
    <w:rsid w:val="00A7671C"/>
    <w:rsid w:val="00AA2CBC"/>
    <w:rsid w:val="00AC5820"/>
    <w:rsid w:val="00AD1CD8"/>
    <w:rsid w:val="00AD4C9A"/>
    <w:rsid w:val="00B258BB"/>
    <w:rsid w:val="00B67B97"/>
    <w:rsid w:val="00B968C8"/>
    <w:rsid w:val="00BA3EC5"/>
    <w:rsid w:val="00BA51D9"/>
    <w:rsid w:val="00BB5DFC"/>
    <w:rsid w:val="00BD279D"/>
    <w:rsid w:val="00BD6BB8"/>
    <w:rsid w:val="00C66BA2"/>
    <w:rsid w:val="00C870F6"/>
    <w:rsid w:val="00C95985"/>
    <w:rsid w:val="00CA3488"/>
    <w:rsid w:val="00CC5026"/>
    <w:rsid w:val="00CC68D0"/>
    <w:rsid w:val="00D03F9A"/>
    <w:rsid w:val="00D06D51"/>
    <w:rsid w:val="00D24991"/>
    <w:rsid w:val="00D258D0"/>
    <w:rsid w:val="00D50255"/>
    <w:rsid w:val="00D540AB"/>
    <w:rsid w:val="00D66520"/>
    <w:rsid w:val="00D7236C"/>
    <w:rsid w:val="00D73236"/>
    <w:rsid w:val="00D80124"/>
    <w:rsid w:val="00D84AE9"/>
    <w:rsid w:val="00DD112F"/>
    <w:rsid w:val="00DE34CF"/>
    <w:rsid w:val="00E13F3D"/>
    <w:rsid w:val="00E15BF0"/>
    <w:rsid w:val="00E34898"/>
    <w:rsid w:val="00E3734C"/>
    <w:rsid w:val="00EB09B7"/>
    <w:rsid w:val="00EE7D7C"/>
    <w:rsid w:val="00EF7C34"/>
    <w:rsid w:val="00F21385"/>
    <w:rsid w:val="00F25D98"/>
    <w:rsid w:val="00F300FB"/>
    <w:rsid w:val="00F540CB"/>
    <w:rsid w:val="00F61657"/>
    <w:rsid w:val="00F646E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2615F"/>
    <w:rPr>
      <w:rFonts w:ascii="Arial" w:hAnsi="Arial"/>
      <w:sz w:val="36"/>
      <w:lang w:val="en-GB" w:eastAsia="en-US"/>
    </w:rPr>
  </w:style>
  <w:style w:type="character" w:customStyle="1" w:styleId="Heading2Char">
    <w:name w:val="Heading 2 Char"/>
    <w:link w:val="Heading2"/>
    <w:rsid w:val="0092615F"/>
    <w:rPr>
      <w:rFonts w:ascii="Arial" w:hAnsi="Arial"/>
      <w:sz w:val="32"/>
      <w:lang w:val="en-GB" w:eastAsia="en-US"/>
    </w:rPr>
  </w:style>
  <w:style w:type="character" w:customStyle="1" w:styleId="Heading3Char">
    <w:name w:val="Heading 3 Char"/>
    <w:link w:val="Heading3"/>
    <w:rsid w:val="0092615F"/>
    <w:rPr>
      <w:rFonts w:ascii="Arial" w:hAnsi="Arial"/>
      <w:sz w:val="28"/>
      <w:lang w:val="en-GB" w:eastAsia="en-US"/>
    </w:rPr>
  </w:style>
  <w:style w:type="character" w:customStyle="1" w:styleId="Heading4Char">
    <w:name w:val="Heading 4 Char"/>
    <w:link w:val="Heading4"/>
    <w:rsid w:val="0092615F"/>
    <w:rPr>
      <w:rFonts w:ascii="Arial" w:hAnsi="Arial"/>
      <w:sz w:val="24"/>
      <w:lang w:val="en-GB" w:eastAsia="en-US"/>
    </w:rPr>
  </w:style>
  <w:style w:type="character" w:customStyle="1" w:styleId="Heading5Char">
    <w:name w:val="Heading 5 Char"/>
    <w:link w:val="Heading5"/>
    <w:rsid w:val="0092615F"/>
    <w:rPr>
      <w:rFonts w:ascii="Arial" w:hAnsi="Arial"/>
      <w:sz w:val="22"/>
      <w:lang w:val="en-GB" w:eastAsia="en-US"/>
    </w:rPr>
  </w:style>
  <w:style w:type="character" w:customStyle="1" w:styleId="Heading6Char">
    <w:name w:val="Heading 6 Char"/>
    <w:link w:val="Heading6"/>
    <w:rsid w:val="0092615F"/>
    <w:rPr>
      <w:rFonts w:ascii="Arial" w:hAnsi="Arial"/>
      <w:lang w:val="en-GB" w:eastAsia="en-US"/>
    </w:rPr>
  </w:style>
  <w:style w:type="character" w:customStyle="1" w:styleId="Heading7Char">
    <w:name w:val="Heading 7 Char"/>
    <w:link w:val="Heading7"/>
    <w:rsid w:val="0092615F"/>
    <w:rPr>
      <w:rFonts w:ascii="Arial" w:hAnsi="Arial"/>
      <w:lang w:val="en-GB" w:eastAsia="en-US"/>
    </w:rPr>
  </w:style>
  <w:style w:type="character" w:customStyle="1" w:styleId="NOZchn">
    <w:name w:val="NO Zchn"/>
    <w:link w:val="NO"/>
    <w:qFormat/>
    <w:rsid w:val="0092615F"/>
    <w:rPr>
      <w:rFonts w:ascii="Times New Roman" w:hAnsi="Times New Roman"/>
      <w:lang w:val="en-GB" w:eastAsia="en-US"/>
    </w:rPr>
  </w:style>
  <w:style w:type="character" w:customStyle="1" w:styleId="PLChar">
    <w:name w:val="PL Char"/>
    <w:link w:val="PL"/>
    <w:locked/>
    <w:rsid w:val="0092615F"/>
    <w:rPr>
      <w:rFonts w:ascii="Courier New" w:hAnsi="Courier New"/>
      <w:noProof/>
      <w:sz w:val="16"/>
      <w:lang w:val="en-GB" w:eastAsia="en-US"/>
    </w:rPr>
  </w:style>
  <w:style w:type="character" w:customStyle="1" w:styleId="TALChar">
    <w:name w:val="TAL Char"/>
    <w:link w:val="TAL"/>
    <w:qFormat/>
    <w:rsid w:val="0092615F"/>
    <w:rPr>
      <w:rFonts w:ascii="Arial" w:hAnsi="Arial"/>
      <w:sz w:val="18"/>
      <w:lang w:val="en-GB" w:eastAsia="en-US"/>
    </w:rPr>
  </w:style>
  <w:style w:type="character" w:customStyle="1" w:styleId="TACChar">
    <w:name w:val="TAC Char"/>
    <w:link w:val="TAC"/>
    <w:qFormat/>
    <w:locked/>
    <w:rsid w:val="0092615F"/>
    <w:rPr>
      <w:rFonts w:ascii="Arial" w:hAnsi="Arial"/>
      <w:sz w:val="18"/>
      <w:lang w:val="en-GB" w:eastAsia="en-US"/>
    </w:rPr>
  </w:style>
  <w:style w:type="character" w:customStyle="1" w:styleId="TAHCar">
    <w:name w:val="TAH Car"/>
    <w:link w:val="TAH"/>
    <w:qFormat/>
    <w:rsid w:val="0092615F"/>
    <w:rPr>
      <w:rFonts w:ascii="Arial" w:hAnsi="Arial"/>
      <w:b/>
      <w:sz w:val="18"/>
      <w:lang w:val="en-GB" w:eastAsia="en-US"/>
    </w:rPr>
  </w:style>
  <w:style w:type="character" w:customStyle="1" w:styleId="EXCar">
    <w:name w:val="EX Car"/>
    <w:link w:val="EX"/>
    <w:qFormat/>
    <w:rsid w:val="0092615F"/>
    <w:rPr>
      <w:rFonts w:ascii="Times New Roman" w:hAnsi="Times New Roman"/>
      <w:lang w:val="en-GB" w:eastAsia="en-US"/>
    </w:rPr>
  </w:style>
  <w:style w:type="character" w:customStyle="1" w:styleId="B1Char">
    <w:name w:val="B1 Char"/>
    <w:link w:val="B1"/>
    <w:qFormat/>
    <w:locked/>
    <w:rsid w:val="0092615F"/>
    <w:rPr>
      <w:rFonts w:ascii="Times New Roman" w:hAnsi="Times New Roman"/>
      <w:lang w:val="en-GB" w:eastAsia="en-US"/>
    </w:rPr>
  </w:style>
  <w:style w:type="character" w:customStyle="1" w:styleId="EditorsNoteChar">
    <w:name w:val="Editor's Note Char"/>
    <w:aliases w:val="EN Char,Editor's Note Char1"/>
    <w:link w:val="EditorsNote"/>
    <w:qFormat/>
    <w:rsid w:val="0092615F"/>
    <w:rPr>
      <w:rFonts w:ascii="Times New Roman" w:hAnsi="Times New Roman"/>
      <w:color w:val="FF0000"/>
      <w:lang w:val="en-GB" w:eastAsia="en-US"/>
    </w:rPr>
  </w:style>
  <w:style w:type="character" w:customStyle="1" w:styleId="THChar">
    <w:name w:val="TH Char"/>
    <w:link w:val="TH"/>
    <w:qFormat/>
    <w:rsid w:val="0092615F"/>
    <w:rPr>
      <w:rFonts w:ascii="Arial" w:hAnsi="Arial"/>
      <w:b/>
      <w:lang w:val="en-GB" w:eastAsia="en-US"/>
    </w:rPr>
  </w:style>
  <w:style w:type="character" w:customStyle="1" w:styleId="TANChar">
    <w:name w:val="TAN Char"/>
    <w:link w:val="TAN"/>
    <w:qFormat/>
    <w:locked/>
    <w:rsid w:val="0092615F"/>
    <w:rPr>
      <w:rFonts w:ascii="Arial" w:hAnsi="Arial"/>
      <w:sz w:val="18"/>
      <w:lang w:val="en-GB" w:eastAsia="en-US"/>
    </w:rPr>
  </w:style>
  <w:style w:type="character" w:customStyle="1" w:styleId="TFChar">
    <w:name w:val="TF Char"/>
    <w:link w:val="TF"/>
    <w:qFormat/>
    <w:locked/>
    <w:rsid w:val="0092615F"/>
    <w:rPr>
      <w:rFonts w:ascii="Arial" w:hAnsi="Arial"/>
      <w:b/>
      <w:lang w:val="en-GB" w:eastAsia="en-US"/>
    </w:rPr>
  </w:style>
  <w:style w:type="character" w:customStyle="1" w:styleId="B2Char">
    <w:name w:val="B2 Char"/>
    <w:link w:val="B2"/>
    <w:qFormat/>
    <w:rsid w:val="0092615F"/>
    <w:rPr>
      <w:rFonts w:ascii="Times New Roman" w:hAnsi="Times New Roman"/>
      <w:lang w:val="en-GB" w:eastAsia="en-US"/>
    </w:rPr>
  </w:style>
  <w:style w:type="paragraph" w:styleId="BodyText">
    <w:name w:val="Body Text"/>
    <w:basedOn w:val="Normal"/>
    <w:link w:val="BodyTextChar"/>
    <w:unhideWhenUsed/>
    <w:rsid w:val="009261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2615F"/>
    <w:rPr>
      <w:rFonts w:ascii="Times New Roman" w:hAnsi="Times New Roman"/>
      <w:lang w:val="en-GB" w:eastAsia="en-GB"/>
    </w:rPr>
  </w:style>
  <w:style w:type="paragraph" w:customStyle="1" w:styleId="Guidance">
    <w:name w:val="Guidance"/>
    <w:basedOn w:val="Normal"/>
    <w:rsid w:val="0092615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2615F"/>
    <w:rPr>
      <w:rFonts w:ascii="Times New Roman" w:eastAsia="SimSun" w:hAnsi="Times New Roman"/>
      <w:lang w:val="en-GB" w:eastAsia="en-US"/>
    </w:rPr>
  </w:style>
  <w:style w:type="character" w:customStyle="1" w:styleId="B3Car">
    <w:name w:val="B3 Car"/>
    <w:link w:val="B3"/>
    <w:rsid w:val="0092615F"/>
    <w:rPr>
      <w:rFonts w:ascii="Times New Roman" w:hAnsi="Times New Roman"/>
      <w:lang w:val="en-GB" w:eastAsia="en-US"/>
    </w:rPr>
  </w:style>
  <w:style w:type="character" w:customStyle="1" w:styleId="EWChar">
    <w:name w:val="EW Char"/>
    <w:link w:val="EW"/>
    <w:qFormat/>
    <w:locked/>
    <w:rsid w:val="0092615F"/>
    <w:rPr>
      <w:rFonts w:ascii="Times New Roman" w:hAnsi="Times New Roman"/>
      <w:lang w:val="en-GB" w:eastAsia="en-US"/>
    </w:rPr>
  </w:style>
  <w:style w:type="paragraph" w:customStyle="1" w:styleId="H2">
    <w:name w:val="H2"/>
    <w:basedOn w:val="Normal"/>
    <w:rsid w:val="0092615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2615F"/>
    <w:pPr>
      <w:numPr>
        <w:numId w:val="1"/>
      </w:numPr>
    </w:pPr>
  </w:style>
  <w:style w:type="character" w:customStyle="1" w:styleId="BalloonTextChar">
    <w:name w:val="Balloon Text Char"/>
    <w:basedOn w:val="DefaultParagraphFont"/>
    <w:link w:val="BalloonText"/>
    <w:rsid w:val="0092615F"/>
    <w:rPr>
      <w:rFonts w:ascii="Tahoma" w:hAnsi="Tahoma" w:cs="Tahoma"/>
      <w:sz w:val="16"/>
      <w:szCs w:val="16"/>
      <w:lang w:val="en-GB" w:eastAsia="en-US"/>
    </w:rPr>
  </w:style>
  <w:style w:type="character" w:customStyle="1" w:styleId="TALZchn">
    <w:name w:val="TAL Zchn"/>
    <w:rsid w:val="0092615F"/>
    <w:rPr>
      <w:rFonts w:ascii="Arial" w:hAnsi="Arial"/>
      <w:sz w:val="18"/>
      <w:lang w:val="en-GB" w:eastAsia="en-US"/>
    </w:rPr>
  </w:style>
  <w:style w:type="character" w:customStyle="1" w:styleId="TF0">
    <w:name w:val="TF (文字)"/>
    <w:locked/>
    <w:rsid w:val="0092615F"/>
    <w:rPr>
      <w:rFonts w:ascii="Arial" w:hAnsi="Arial"/>
      <w:b/>
      <w:lang w:val="en-GB" w:eastAsia="en-US"/>
    </w:rPr>
  </w:style>
  <w:style w:type="character" w:customStyle="1" w:styleId="EditorsNoteCharChar">
    <w:name w:val="Editor's Note Char Char"/>
    <w:rsid w:val="0092615F"/>
    <w:rPr>
      <w:rFonts w:ascii="Times New Roman" w:hAnsi="Times New Roman"/>
      <w:color w:val="FF0000"/>
      <w:lang w:val="en-GB"/>
    </w:rPr>
  </w:style>
  <w:style w:type="character" w:customStyle="1" w:styleId="B1Char1">
    <w:name w:val="B1 Char1"/>
    <w:rsid w:val="0092615F"/>
    <w:rPr>
      <w:rFonts w:ascii="Times New Roman" w:hAnsi="Times New Roman"/>
      <w:lang w:val="en-GB" w:eastAsia="en-US"/>
    </w:rPr>
  </w:style>
  <w:style w:type="character" w:customStyle="1" w:styleId="apple-converted-space">
    <w:name w:val="apple-converted-space"/>
    <w:basedOn w:val="DefaultParagraphFont"/>
    <w:rsid w:val="0092615F"/>
  </w:style>
  <w:style w:type="character" w:customStyle="1" w:styleId="Heading8Char">
    <w:name w:val="Heading 8 Char"/>
    <w:basedOn w:val="DefaultParagraphFont"/>
    <w:link w:val="Heading8"/>
    <w:rsid w:val="0092615F"/>
    <w:rPr>
      <w:rFonts w:ascii="Arial" w:hAnsi="Arial"/>
      <w:sz w:val="36"/>
      <w:lang w:val="en-GB" w:eastAsia="en-US"/>
    </w:rPr>
  </w:style>
  <w:style w:type="character" w:customStyle="1" w:styleId="Heading9Char">
    <w:name w:val="Heading 9 Char"/>
    <w:basedOn w:val="DefaultParagraphFont"/>
    <w:link w:val="Heading9"/>
    <w:rsid w:val="0092615F"/>
    <w:rPr>
      <w:rFonts w:ascii="Arial" w:hAnsi="Arial"/>
      <w:sz w:val="36"/>
      <w:lang w:val="en-GB" w:eastAsia="en-US"/>
    </w:rPr>
  </w:style>
  <w:style w:type="character" w:customStyle="1" w:styleId="HeaderChar">
    <w:name w:val="Header Char"/>
    <w:basedOn w:val="DefaultParagraphFont"/>
    <w:link w:val="Header"/>
    <w:rsid w:val="0092615F"/>
    <w:rPr>
      <w:rFonts w:ascii="Arial" w:hAnsi="Arial"/>
      <w:b/>
      <w:noProof/>
      <w:sz w:val="18"/>
      <w:lang w:val="en-GB" w:eastAsia="en-US"/>
    </w:rPr>
  </w:style>
  <w:style w:type="character" w:customStyle="1" w:styleId="FootnoteTextChar">
    <w:name w:val="Footnote Text Char"/>
    <w:basedOn w:val="DefaultParagraphFont"/>
    <w:link w:val="FootnoteText"/>
    <w:rsid w:val="0092615F"/>
    <w:rPr>
      <w:rFonts w:ascii="Times New Roman" w:hAnsi="Times New Roman"/>
      <w:sz w:val="16"/>
      <w:lang w:val="en-GB" w:eastAsia="en-US"/>
    </w:rPr>
  </w:style>
  <w:style w:type="character" w:customStyle="1" w:styleId="FooterChar">
    <w:name w:val="Footer Char"/>
    <w:basedOn w:val="DefaultParagraphFont"/>
    <w:link w:val="Footer"/>
    <w:rsid w:val="0092615F"/>
    <w:rPr>
      <w:rFonts w:ascii="Arial" w:hAnsi="Arial"/>
      <w:b/>
      <w:i/>
      <w:noProof/>
      <w:sz w:val="18"/>
      <w:lang w:val="en-GB" w:eastAsia="en-US"/>
    </w:rPr>
  </w:style>
  <w:style w:type="character" w:customStyle="1" w:styleId="CommentTextChar">
    <w:name w:val="Comment Text Char"/>
    <w:basedOn w:val="DefaultParagraphFont"/>
    <w:link w:val="CommentText"/>
    <w:rsid w:val="0092615F"/>
    <w:rPr>
      <w:rFonts w:ascii="Times New Roman" w:hAnsi="Times New Roman"/>
      <w:lang w:val="en-GB" w:eastAsia="en-US"/>
    </w:rPr>
  </w:style>
  <w:style w:type="character" w:customStyle="1" w:styleId="CommentSubjectChar">
    <w:name w:val="Comment Subject Char"/>
    <w:basedOn w:val="CommentTextChar"/>
    <w:link w:val="CommentSubject"/>
    <w:rsid w:val="0092615F"/>
    <w:rPr>
      <w:rFonts w:ascii="Times New Roman" w:hAnsi="Times New Roman"/>
      <w:b/>
      <w:bCs/>
      <w:lang w:val="en-GB" w:eastAsia="en-US"/>
    </w:rPr>
  </w:style>
  <w:style w:type="character" w:customStyle="1" w:styleId="DocumentMapChar">
    <w:name w:val="Document Map Char"/>
    <w:basedOn w:val="DefaultParagraphFont"/>
    <w:link w:val="DocumentMap"/>
    <w:rsid w:val="0092615F"/>
    <w:rPr>
      <w:rFonts w:ascii="Tahoma" w:hAnsi="Tahoma" w:cs="Tahoma"/>
      <w:shd w:val="clear" w:color="auto" w:fill="000080"/>
      <w:lang w:val="en-GB" w:eastAsia="en-US"/>
    </w:rPr>
  </w:style>
  <w:style w:type="character" w:customStyle="1" w:styleId="NOChar">
    <w:name w:val="NO Char"/>
    <w:qFormat/>
    <w:rsid w:val="0092615F"/>
    <w:rPr>
      <w:rFonts w:ascii="Times New Roman" w:hAnsi="Times New Roman"/>
      <w:lang w:val="en-GB" w:eastAsia="en-US"/>
    </w:rPr>
  </w:style>
  <w:style w:type="paragraph" w:styleId="ListParagraph">
    <w:name w:val="List Paragraph"/>
    <w:basedOn w:val="Normal"/>
    <w:uiPriority w:val="34"/>
    <w:qFormat/>
    <w:rsid w:val="0092615F"/>
    <w:pPr>
      <w:ind w:left="720"/>
      <w:contextualSpacing/>
    </w:pPr>
    <w:rPr>
      <w:rFonts w:eastAsiaTheme="minorEastAsia"/>
    </w:rPr>
  </w:style>
  <w:style w:type="paragraph" w:customStyle="1" w:styleId="TAJ">
    <w:name w:val="TAJ"/>
    <w:basedOn w:val="TH"/>
    <w:rsid w:val="0092615F"/>
    <w:rPr>
      <w:rFonts w:eastAsia="SimSun"/>
      <w:lang w:eastAsia="x-none"/>
    </w:rPr>
  </w:style>
  <w:style w:type="paragraph" w:styleId="IndexHeading">
    <w:name w:val="index heading"/>
    <w:basedOn w:val="Normal"/>
    <w:next w:val="Normal"/>
    <w:rsid w:val="0092615F"/>
    <w:pPr>
      <w:pBdr>
        <w:top w:val="single" w:sz="12" w:space="0" w:color="auto"/>
      </w:pBdr>
      <w:spacing w:before="360" w:after="240"/>
    </w:pPr>
    <w:rPr>
      <w:rFonts w:eastAsia="SimSun"/>
      <w:b/>
      <w:i/>
      <w:sz w:val="26"/>
      <w:lang w:eastAsia="zh-CN"/>
    </w:rPr>
  </w:style>
  <w:style w:type="paragraph" w:customStyle="1" w:styleId="INDENT1">
    <w:name w:val="INDENT1"/>
    <w:basedOn w:val="Normal"/>
    <w:rsid w:val="0092615F"/>
    <w:pPr>
      <w:ind w:left="851"/>
    </w:pPr>
    <w:rPr>
      <w:rFonts w:eastAsia="SimSun"/>
      <w:lang w:eastAsia="zh-CN"/>
    </w:rPr>
  </w:style>
  <w:style w:type="paragraph" w:customStyle="1" w:styleId="INDENT2">
    <w:name w:val="INDENT2"/>
    <w:basedOn w:val="Normal"/>
    <w:rsid w:val="0092615F"/>
    <w:pPr>
      <w:ind w:left="1135" w:hanging="284"/>
    </w:pPr>
    <w:rPr>
      <w:rFonts w:eastAsia="SimSun"/>
      <w:lang w:eastAsia="zh-CN"/>
    </w:rPr>
  </w:style>
  <w:style w:type="paragraph" w:customStyle="1" w:styleId="INDENT3">
    <w:name w:val="INDENT3"/>
    <w:basedOn w:val="Normal"/>
    <w:rsid w:val="0092615F"/>
    <w:pPr>
      <w:ind w:left="1701" w:hanging="567"/>
    </w:pPr>
    <w:rPr>
      <w:rFonts w:eastAsia="SimSun"/>
      <w:lang w:eastAsia="zh-CN"/>
    </w:rPr>
  </w:style>
  <w:style w:type="paragraph" w:customStyle="1" w:styleId="FigureTitle">
    <w:name w:val="Figure_Title"/>
    <w:basedOn w:val="Normal"/>
    <w:next w:val="Normal"/>
    <w:rsid w:val="009261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615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2615F"/>
    <w:pPr>
      <w:spacing w:before="120" w:after="120"/>
    </w:pPr>
    <w:rPr>
      <w:rFonts w:eastAsia="SimSun"/>
      <w:b/>
      <w:lang w:eastAsia="zh-CN"/>
    </w:rPr>
  </w:style>
  <w:style w:type="paragraph" w:styleId="PlainText">
    <w:name w:val="Plain Text"/>
    <w:basedOn w:val="Normal"/>
    <w:link w:val="PlainTextChar"/>
    <w:rsid w:val="0092615F"/>
    <w:rPr>
      <w:rFonts w:ascii="Courier New" w:hAnsi="Courier New"/>
      <w:lang w:eastAsia="zh-CN"/>
    </w:rPr>
  </w:style>
  <w:style w:type="character" w:customStyle="1" w:styleId="PlainTextChar">
    <w:name w:val="Plain Text Char"/>
    <w:basedOn w:val="DefaultParagraphFont"/>
    <w:link w:val="PlainText"/>
    <w:rsid w:val="0092615F"/>
    <w:rPr>
      <w:rFonts w:ascii="Courier New" w:hAnsi="Courier New"/>
      <w:lang w:val="en-GB" w:eastAsia="zh-CN"/>
    </w:rPr>
  </w:style>
  <w:style w:type="paragraph" w:styleId="TOCHeading">
    <w:name w:val="TOC Heading"/>
    <w:basedOn w:val="Heading1"/>
    <w:next w:val="Normal"/>
    <w:uiPriority w:val="39"/>
    <w:unhideWhenUsed/>
    <w:qFormat/>
    <w:rsid w:val="0092615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2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2615F"/>
    <w:pPr>
      <w:overflowPunct w:val="0"/>
      <w:autoSpaceDE w:val="0"/>
      <w:autoSpaceDN w:val="0"/>
      <w:adjustRightInd w:val="0"/>
      <w:textAlignment w:val="baseline"/>
    </w:pPr>
    <w:rPr>
      <w:lang w:eastAsia="en-GB"/>
    </w:rPr>
  </w:style>
  <w:style w:type="paragraph" w:styleId="BlockText">
    <w:name w:val="Block Text"/>
    <w:basedOn w:val="Normal"/>
    <w:semiHidden/>
    <w:unhideWhenUsed/>
    <w:rsid w:val="009261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261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2615F"/>
    <w:rPr>
      <w:rFonts w:ascii="Times New Roman" w:hAnsi="Times New Roman"/>
      <w:lang w:val="en-GB" w:eastAsia="en-GB"/>
    </w:rPr>
  </w:style>
  <w:style w:type="paragraph" w:styleId="BodyText3">
    <w:name w:val="Body Text 3"/>
    <w:basedOn w:val="Normal"/>
    <w:link w:val="BodyText3Char"/>
    <w:semiHidden/>
    <w:unhideWhenUsed/>
    <w:rsid w:val="009261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2615F"/>
    <w:rPr>
      <w:rFonts w:ascii="Times New Roman" w:hAnsi="Times New Roman"/>
      <w:sz w:val="16"/>
      <w:szCs w:val="16"/>
      <w:lang w:val="en-GB" w:eastAsia="en-GB"/>
    </w:rPr>
  </w:style>
  <w:style w:type="paragraph" w:styleId="BodyTextFirstIndent">
    <w:name w:val="Body Text First Indent"/>
    <w:basedOn w:val="BodyText"/>
    <w:link w:val="BodyTextFirstIndentChar"/>
    <w:rsid w:val="0092615F"/>
    <w:pPr>
      <w:spacing w:after="180"/>
      <w:ind w:firstLine="360"/>
    </w:pPr>
  </w:style>
  <w:style w:type="character" w:customStyle="1" w:styleId="BodyTextFirstIndentChar">
    <w:name w:val="Body Text First Indent Char"/>
    <w:basedOn w:val="BodyTextChar"/>
    <w:link w:val="BodyTextFirstIndent"/>
    <w:rsid w:val="0092615F"/>
    <w:rPr>
      <w:rFonts w:ascii="Times New Roman" w:hAnsi="Times New Roman"/>
      <w:lang w:val="en-GB" w:eastAsia="en-GB"/>
    </w:rPr>
  </w:style>
  <w:style w:type="paragraph" w:styleId="BodyTextIndent">
    <w:name w:val="Body Text Indent"/>
    <w:basedOn w:val="Normal"/>
    <w:link w:val="BodyTextIndentChar"/>
    <w:semiHidden/>
    <w:unhideWhenUsed/>
    <w:rsid w:val="009261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2615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2615F"/>
    <w:pPr>
      <w:spacing w:after="180"/>
      <w:ind w:left="360" w:firstLine="360"/>
    </w:pPr>
  </w:style>
  <w:style w:type="character" w:customStyle="1" w:styleId="BodyTextFirstIndent2Char">
    <w:name w:val="Body Text First Indent 2 Char"/>
    <w:basedOn w:val="BodyTextIndentChar"/>
    <w:link w:val="BodyTextFirstIndent2"/>
    <w:semiHidden/>
    <w:rsid w:val="0092615F"/>
    <w:rPr>
      <w:rFonts w:ascii="Times New Roman" w:hAnsi="Times New Roman"/>
      <w:lang w:val="en-GB" w:eastAsia="en-GB"/>
    </w:rPr>
  </w:style>
  <w:style w:type="paragraph" w:styleId="BodyTextIndent2">
    <w:name w:val="Body Text Indent 2"/>
    <w:basedOn w:val="Normal"/>
    <w:link w:val="BodyTextIndent2Char"/>
    <w:semiHidden/>
    <w:unhideWhenUsed/>
    <w:rsid w:val="009261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2615F"/>
    <w:rPr>
      <w:rFonts w:ascii="Times New Roman" w:hAnsi="Times New Roman"/>
      <w:lang w:val="en-GB" w:eastAsia="en-GB"/>
    </w:rPr>
  </w:style>
  <w:style w:type="paragraph" w:styleId="BodyTextIndent3">
    <w:name w:val="Body Text Indent 3"/>
    <w:basedOn w:val="Normal"/>
    <w:link w:val="BodyTextIndent3Char"/>
    <w:semiHidden/>
    <w:unhideWhenUsed/>
    <w:rsid w:val="009261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2615F"/>
    <w:rPr>
      <w:rFonts w:ascii="Times New Roman" w:hAnsi="Times New Roman"/>
      <w:sz w:val="16"/>
      <w:szCs w:val="16"/>
      <w:lang w:val="en-GB" w:eastAsia="en-GB"/>
    </w:rPr>
  </w:style>
  <w:style w:type="paragraph" w:styleId="Closing">
    <w:name w:val="Closing"/>
    <w:basedOn w:val="Normal"/>
    <w:link w:val="ClosingChar"/>
    <w:semiHidden/>
    <w:unhideWhenUsed/>
    <w:rsid w:val="0092615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2615F"/>
    <w:rPr>
      <w:rFonts w:ascii="Times New Roman" w:hAnsi="Times New Roman"/>
      <w:lang w:val="en-GB" w:eastAsia="en-GB"/>
    </w:rPr>
  </w:style>
  <w:style w:type="paragraph" w:styleId="Date">
    <w:name w:val="Date"/>
    <w:basedOn w:val="Normal"/>
    <w:next w:val="Normal"/>
    <w:link w:val="DateChar"/>
    <w:rsid w:val="009261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2615F"/>
    <w:rPr>
      <w:rFonts w:ascii="Times New Roman" w:hAnsi="Times New Roman"/>
      <w:lang w:val="en-GB" w:eastAsia="en-GB"/>
    </w:rPr>
  </w:style>
  <w:style w:type="paragraph" w:styleId="E-mailSignature">
    <w:name w:val="E-mail Signature"/>
    <w:basedOn w:val="Normal"/>
    <w:link w:val="E-mailSignatureChar"/>
    <w:semiHidden/>
    <w:unhideWhenUsed/>
    <w:rsid w:val="0092615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2615F"/>
    <w:rPr>
      <w:rFonts w:ascii="Times New Roman" w:hAnsi="Times New Roman"/>
      <w:lang w:val="en-GB" w:eastAsia="en-GB"/>
    </w:rPr>
  </w:style>
  <w:style w:type="paragraph" w:styleId="EndnoteText">
    <w:name w:val="endnote text"/>
    <w:basedOn w:val="Normal"/>
    <w:link w:val="EndnoteTextChar"/>
    <w:semiHidden/>
    <w:unhideWhenUsed/>
    <w:rsid w:val="009261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2615F"/>
    <w:rPr>
      <w:rFonts w:ascii="Times New Roman" w:hAnsi="Times New Roman"/>
      <w:lang w:val="en-GB" w:eastAsia="en-GB"/>
    </w:rPr>
  </w:style>
  <w:style w:type="paragraph" w:styleId="EnvelopeAddress">
    <w:name w:val="envelope address"/>
    <w:basedOn w:val="Normal"/>
    <w:semiHidden/>
    <w:unhideWhenUsed/>
    <w:rsid w:val="009261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261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261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2615F"/>
    <w:rPr>
      <w:rFonts w:ascii="Times New Roman" w:hAnsi="Times New Roman"/>
      <w:i/>
      <w:iCs/>
      <w:lang w:val="en-GB" w:eastAsia="en-GB"/>
    </w:rPr>
  </w:style>
  <w:style w:type="paragraph" w:styleId="HTMLPreformatted">
    <w:name w:val="HTML Preformatted"/>
    <w:basedOn w:val="Normal"/>
    <w:link w:val="HTMLPreformattedChar"/>
    <w:semiHidden/>
    <w:unhideWhenUsed/>
    <w:rsid w:val="009261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2615F"/>
    <w:rPr>
      <w:rFonts w:ascii="Consolas" w:hAnsi="Consolas"/>
      <w:lang w:val="en-GB" w:eastAsia="en-GB"/>
    </w:rPr>
  </w:style>
  <w:style w:type="paragraph" w:styleId="Index3">
    <w:name w:val="index 3"/>
    <w:basedOn w:val="Normal"/>
    <w:next w:val="Normal"/>
    <w:semiHidden/>
    <w:unhideWhenUsed/>
    <w:rsid w:val="009261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261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261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261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261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261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2615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261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2615F"/>
    <w:rPr>
      <w:rFonts w:ascii="Times New Roman" w:hAnsi="Times New Roman"/>
      <w:i/>
      <w:iCs/>
      <w:color w:val="4F81BD" w:themeColor="accent1"/>
      <w:lang w:val="en-GB" w:eastAsia="en-GB"/>
    </w:rPr>
  </w:style>
  <w:style w:type="paragraph" w:styleId="ListContinue">
    <w:name w:val="List Continue"/>
    <w:basedOn w:val="Normal"/>
    <w:semiHidden/>
    <w:unhideWhenUsed/>
    <w:rsid w:val="009261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261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261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261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261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2615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2615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2615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261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2615F"/>
    <w:rPr>
      <w:rFonts w:ascii="Consolas" w:hAnsi="Consolas"/>
      <w:lang w:val="en-GB" w:eastAsia="en-GB"/>
    </w:rPr>
  </w:style>
  <w:style w:type="paragraph" w:styleId="MessageHeader">
    <w:name w:val="Message Header"/>
    <w:basedOn w:val="Normal"/>
    <w:link w:val="MessageHeaderChar"/>
    <w:semiHidden/>
    <w:unhideWhenUsed/>
    <w:rsid w:val="009261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261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261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2615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261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261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2615F"/>
    <w:rPr>
      <w:rFonts w:ascii="Times New Roman" w:hAnsi="Times New Roman"/>
      <w:lang w:val="en-GB" w:eastAsia="en-GB"/>
    </w:rPr>
  </w:style>
  <w:style w:type="paragraph" w:styleId="Quote">
    <w:name w:val="Quote"/>
    <w:basedOn w:val="Normal"/>
    <w:next w:val="Normal"/>
    <w:link w:val="QuoteChar"/>
    <w:uiPriority w:val="29"/>
    <w:qFormat/>
    <w:rsid w:val="009261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261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261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2615F"/>
    <w:rPr>
      <w:rFonts w:ascii="Times New Roman" w:hAnsi="Times New Roman"/>
      <w:lang w:val="en-GB" w:eastAsia="en-GB"/>
    </w:rPr>
  </w:style>
  <w:style w:type="paragraph" w:styleId="Signature">
    <w:name w:val="Signature"/>
    <w:basedOn w:val="Normal"/>
    <w:link w:val="SignatureChar"/>
    <w:semiHidden/>
    <w:unhideWhenUsed/>
    <w:rsid w:val="009261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2615F"/>
    <w:rPr>
      <w:rFonts w:ascii="Times New Roman" w:hAnsi="Times New Roman"/>
      <w:lang w:val="en-GB" w:eastAsia="en-GB"/>
    </w:rPr>
  </w:style>
  <w:style w:type="paragraph" w:styleId="Subtitle">
    <w:name w:val="Subtitle"/>
    <w:basedOn w:val="Normal"/>
    <w:next w:val="Normal"/>
    <w:link w:val="SubtitleChar"/>
    <w:qFormat/>
    <w:rsid w:val="009261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261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261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261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261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261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261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2615F"/>
    <w:pPr>
      <w:spacing w:before="100" w:beforeAutospacing="1" w:after="100" w:afterAutospacing="1"/>
    </w:pPr>
    <w:rPr>
      <w:sz w:val="24"/>
      <w:szCs w:val="24"/>
      <w:lang w:eastAsia="en-GB"/>
    </w:rPr>
  </w:style>
  <w:style w:type="character" w:customStyle="1" w:styleId="B3Char">
    <w:name w:val="B3 Char"/>
    <w:rsid w:val="0092615F"/>
    <w:rPr>
      <w:rFonts w:ascii="Times New Roman" w:hAnsi="Times New Roman"/>
      <w:lang w:val="en-GB" w:eastAsia="en-US"/>
    </w:rPr>
  </w:style>
  <w:style w:type="character" w:customStyle="1" w:styleId="TFCharChar">
    <w:name w:val="TF Char Char"/>
    <w:rsid w:val="009261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67A71-AE91-4658-8EC0-DE952591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15</Pages>
  <Words>8788</Words>
  <Characters>50092</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38</cp:revision>
  <cp:lastPrinted>1900-01-01T00:00:00Z</cp:lastPrinted>
  <dcterms:created xsi:type="dcterms:W3CDTF">2023-01-09T13:03:00Z</dcterms:created>
  <dcterms:modified xsi:type="dcterms:W3CDTF">2023-03-02T15:33:00Z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