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7777777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7D828AA8" w14:textId="77777777" w:rsidR="00047AB3" w:rsidRDefault="00047AB3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CB843" w14:textId="77777777" w:rsidR="004C1E90" w:rsidRDefault="004C1E90">
      <w:r>
        <w:separator/>
      </w:r>
    </w:p>
  </w:endnote>
  <w:endnote w:type="continuationSeparator" w:id="0">
    <w:p w14:paraId="1E71C0FB" w14:textId="77777777" w:rsidR="004C1E90" w:rsidRDefault="004C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A5155" w14:textId="77777777" w:rsidR="004C1E90" w:rsidRDefault="004C1E90">
      <w:r>
        <w:separator/>
      </w:r>
    </w:p>
  </w:footnote>
  <w:footnote w:type="continuationSeparator" w:id="0">
    <w:p w14:paraId="0DB1DDEB" w14:textId="77777777" w:rsidR="004C1E90" w:rsidRDefault="004C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548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24.555_CR0020R2_(Rel-17)_5G_ProSe</cp:lastModifiedBy>
  <cp:revision>57</cp:revision>
  <cp:lastPrinted>1900-01-01T00:00:00Z</cp:lastPrinted>
  <dcterms:created xsi:type="dcterms:W3CDTF">2019-01-14T04:28:00Z</dcterms:created>
  <dcterms:modified xsi:type="dcterms:W3CDTF">2022-10-15T09:21:00Z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