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B744D" w14:textId="7E71A559" w:rsidR="000F3EA3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C066DE" w:rsidRPr="00C066DE">
        <w:rPr>
          <w:b/>
          <w:noProof/>
          <w:sz w:val="24"/>
        </w:rPr>
        <w:t>C1-227147</w:t>
      </w:r>
    </w:p>
    <w:p w14:paraId="6AA166CE" w14:textId="0235956B" w:rsidR="0007498D" w:rsidRDefault="000F3EA3" w:rsidP="00536F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C066DE">
        <w:rPr>
          <w:b/>
          <w:noProof/>
          <w:sz w:val="24"/>
        </w:rPr>
        <w:t xml:space="preserve">          </w:t>
      </w:r>
      <w:r w:rsidR="00C066DE">
        <w:rPr>
          <w:b/>
          <w:noProof/>
          <w:sz w:val="24"/>
        </w:rPr>
        <w:tab/>
      </w:r>
      <w:r w:rsidR="00C066DE">
        <w:rPr>
          <w:b/>
          <w:noProof/>
          <w:sz w:val="24"/>
        </w:rPr>
        <w:tab/>
        <w:t xml:space="preserve">       </w:t>
      </w:r>
      <w:bookmarkStart w:id="0" w:name="_GoBack"/>
      <w:bookmarkEnd w:id="0"/>
      <w:r w:rsidR="008838CB">
        <w:rPr>
          <w:b/>
          <w:noProof/>
          <w:sz w:val="24"/>
        </w:rPr>
        <w:t xml:space="preserve">(revision of </w:t>
      </w:r>
      <w:r w:rsidR="00C066DE" w:rsidRPr="00726E9D">
        <w:rPr>
          <w:b/>
          <w:noProof/>
          <w:sz w:val="24"/>
        </w:rPr>
        <w:t>C1-226</w:t>
      </w:r>
      <w:r w:rsidR="00C066DE">
        <w:rPr>
          <w:b/>
          <w:noProof/>
          <w:sz w:val="24"/>
        </w:rPr>
        <w:t>836</w:t>
      </w:r>
      <w:r w:rsidR="008838CB">
        <w:rPr>
          <w:b/>
          <w:noProof/>
          <w:sz w:val="24"/>
        </w:rPr>
        <w:t>)</w:t>
      </w:r>
    </w:p>
    <w:p w14:paraId="44CA913E" w14:textId="77777777" w:rsidR="00D40CC7" w:rsidRPr="00536F2F" w:rsidRDefault="00D40CC7" w:rsidP="00536F2F">
      <w:pPr>
        <w:pStyle w:val="CRCoverPage"/>
        <w:outlineLvl w:val="0"/>
        <w:rPr>
          <w:rFonts w:eastAsia="Batang" w:cs="Arial"/>
          <w:b/>
          <w:lang w:eastAsia="zh-CN"/>
        </w:rPr>
      </w:pPr>
    </w:p>
    <w:p w14:paraId="3BBBF77D" w14:textId="1A51B58C" w:rsidR="00536F2F" w:rsidRPr="00536F2F" w:rsidRDefault="00536F2F" w:rsidP="00536F2F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536F2F">
        <w:rPr>
          <w:b/>
          <w:noProof/>
          <w:color w:val="BFBFBF" w:themeColor="background1" w:themeShade="BF"/>
          <w:sz w:val="24"/>
        </w:rPr>
        <w:t>3GPP TSG-CT WG3 Meeting #125</w:t>
      </w:r>
      <w:r w:rsidRPr="00536F2F">
        <w:rPr>
          <w:b/>
          <w:i/>
          <w:noProof/>
          <w:color w:val="BFBFBF" w:themeColor="background1" w:themeShade="BF"/>
          <w:sz w:val="28"/>
        </w:rPr>
        <w:tab/>
      </w:r>
      <w:r w:rsidR="00DA1941" w:rsidRPr="00DA1941">
        <w:rPr>
          <w:b/>
          <w:noProof/>
          <w:color w:val="BFBFBF" w:themeColor="background1" w:themeShade="BF"/>
          <w:sz w:val="24"/>
        </w:rPr>
        <w:t>C3-225</w:t>
      </w:r>
      <w:r w:rsidR="008838CB">
        <w:rPr>
          <w:b/>
          <w:noProof/>
          <w:color w:val="BFBFBF" w:themeColor="background1" w:themeShade="BF"/>
          <w:sz w:val="24"/>
        </w:rPr>
        <w:t>622</w:t>
      </w:r>
    </w:p>
    <w:p w14:paraId="35125BE7" w14:textId="02CDD5F0" w:rsidR="00536F2F" w:rsidRPr="00536F2F" w:rsidRDefault="00536F2F" w:rsidP="00536F2F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536F2F">
        <w:rPr>
          <w:b/>
          <w:noProof/>
          <w:color w:val="BFBFBF" w:themeColor="background1" w:themeShade="BF"/>
          <w:sz w:val="24"/>
        </w:rPr>
        <w:t>Toulouse, France, 14</w:t>
      </w:r>
      <w:r w:rsidRPr="00536F2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536F2F">
        <w:rPr>
          <w:b/>
          <w:noProof/>
          <w:color w:val="BFBFBF" w:themeColor="background1" w:themeShade="BF"/>
          <w:sz w:val="24"/>
        </w:rPr>
        <w:t xml:space="preserve"> – 18</w:t>
      </w:r>
      <w:r w:rsidRPr="00536F2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536F2F">
        <w:rPr>
          <w:b/>
          <w:noProof/>
          <w:color w:val="BFBFBF" w:themeColor="background1" w:themeShade="BF"/>
          <w:sz w:val="24"/>
        </w:rPr>
        <w:t xml:space="preserve"> November 2022</w:t>
      </w:r>
      <w:r w:rsidRPr="00536F2F">
        <w:rPr>
          <w:rFonts w:eastAsia="Batang" w:cs="Arial"/>
          <w:b/>
          <w:color w:val="BFBFBF" w:themeColor="background1" w:themeShade="BF"/>
          <w:lang w:eastAsia="zh-CN"/>
        </w:rPr>
        <w:t xml:space="preserve"> </w:t>
      </w:r>
      <w:r w:rsidR="008838CB">
        <w:rPr>
          <w:rFonts w:eastAsia="Batang" w:cs="Arial"/>
          <w:b/>
          <w:color w:val="BFBFBF" w:themeColor="background1" w:themeShade="BF"/>
          <w:lang w:eastAsia="zh-CN"/>
        </w:rPr>
        <w:tab/>
        <w:t xml:space="preserve">(revision of </w:t>
      </w:r>
      <w:r w:rsidR="008838CB" w:rsidRPr="00DA1941">
        <w:rPr>
          <w:b/>
          <w:noProof/>
          <w:color w:val="BFBFBF" w:themeColor="background1" w:themeShade="BF"/>
          <w:sz w:val="24"/>
        </w:rPr>
        <w:t>C3-225231</w:t>
      </w:r>
      <w:r w:rsidR="008838CB">
        <w:rPr>
          <w:rFonts w:eastAsia="Batang" w:cs="Arial"/>
          <w:b/>
          <w:color w:val="BFBFBF" w:themeColor="background1" w:themeShade="BF"/>
          <w:lang w:eastAsia="zh-CN"/>
        </w:rPr>
        <w:t>)</w:t>
      </w:r>
    </w:p>
    <w:p w14:paraId="1C5C74DA" w14:textId="77777777" w:rsidR="00536F2F" w:rsidRDefault="00536F2F" w:rsidP="00536F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B5A02F3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CC7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7734250" w14:textId="4BAE6D03" w:rsidR="006C2E80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BC2823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Enhanced Service Enabler Architecture Layer for Vertical</w:t>
      </w:r>
      <w:r w:rsidR="008838CB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D31CC8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BC2823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Phase </w:t>
      </w:r>
      <w:r w:rsidR="008838C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5F56A0A9" w14:textId="7777777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1ACC83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3D1B" w:rsidRPr="0054381E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1E219E9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C6B13">
        <w:t>XXXXXX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2E6A8631" w:rsidR="00F2590A" w:rsidRPr="006C2E80" w:rsidRDefault="00B81A58" w:rsidP="00B027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2CD751AA" w:rsidR="006C2E80" w:rsidRPr="00251D80" w:rsidRDefault="002F4C2C" w:rsidP="007F102E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FC557C" w:rsidRDefault="004A4647" w:rsidP="004A4647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3A57C4F2" w14:textId="0F895D9D" w:rsidR="004A4647" w:rsidRDefault="004A4647" w:rsidP="004A4647">
            <w:pPr>
              <w:spacing w:after="0"/>
            </w:pPr>
            <w:r>
              <w:t>Vijay Sangameshwara</w:t>
            </w:r>
            <w:r w:rsidRPr="005A3D24">
              <w:t xml:space="preserve"> </w:t>
            </w:r>
            <w:r>
              <w:t>(</w:t>
            </w:r>
            <w:r w:rsidR="003C4A13">
              <w:t>Samsung Electronics),</w:t>
            </w:r>
          </w:p>
          <w:p w14:paraId="6A97006D" w14:textId="6E915367" w:rsidR="00B03F78" w:rsidRDefault="00F22B70" w:rsidP="007F102E">
            <w:pPr>
              <w:pStyle w:val="TAL"/>
            </w:pPr>
            <w:hyperlink r:id="rId11" w:history="1">
              <w:r w:rsidR="00B03F78" w:rsidRPr="007D3121">
                <w:rPr>
                  <w:rStyle w:val="Hyperlink"/>
                </w:rPr>
                <w:t>s.vijay@samsung.com</w:t>
              </w:r>
            </w:hyperlink>
          </w:p>
          <w:p w14:paraId="21EB1BD1" w14:textId="7EA066DC" w:rsidR="00B03F78" w:rsidRPr="00251D80" w:rsidRDefault="00B03F78" w:rsidP="007F102E">
            <w:pPr>
              <w:pStyle w:val="TAL"/>
            </w:pPr>
          </w:p>
        </w:tc>
      </w:tr>
    </w:tbl>
    <w:p w14:paraId="3D972A4A" w14:textId="240C6CBE" w:rsidR="006C2E80" w:rsidRDefault="006C2E80" w:rsidP="007F102E">
      <w:pPr>
        <w:pStyle w:val="FP"/>
      </w:pPr>
    </w:p>
    <w:p w14:paraId="0BB47CCF" w14:textId="77777777" w:rsidR="00B91ECF" w:rsidRDefault="00B91ECF" w:rsidP="007F102E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953A4" w14:textId="77777777" w:rsidR="00F22B70" w:rsidRDefault="00F22B70" w:rsidP="007F102E">
      <w:r>
        <w:separator/>
      </w:r>
    </w:p>
  </w:endnote>
  <w:endnote w:type="continuationSeparator" w:id="0">
    <w:p w14:paraId="23A853F1" w14:textId="77777777" w:rsidR="00F22B70" w:rsidRDefault="00F22B70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FEC50" w14:textId="77777777" w:rsidR="00F22B70" w:rsidRDefault="00F22B70" w:rsidP="007F102E">
      <w:r>
        <w:separator/>
      </w:r>
    </w:p>
  </w:footnote>
  <w:footnote w:type="continuationSeparator" w:id="0">
    <w:p w14:paraId="541D0BA3" w14:textId="77777777" w:rsidR="00F22B70" w:rsidRDefault="00F22B70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2222"/>
    <w:rsid w:val="00120541"/>
    <w:rsid w:val="001211F3"/>
    <w:rsid w:val="00127B5D"/>
    <w:rsid w:val="00133B51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1097"/>
    <w:rsid w:val="00251D80"/>
    <w:rsid w:val="00254FB5"/>
    <w:rsid w:val="00256373"/>
    <w:rsid w:val="002640E5"/>
    <w:rsid w:val="0026436F"/>
    <w:rsid w:val="0026606E"/>
    <w:rsid w:val="002713C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1054"/>
    <w:rsid w:val="004A40BE"/>
    <w:rsid w:val="004A4647"/>
    <w:rsid w:val="004A5DFF"/>
    <w:rsid w:val="004A6A60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36F2F"/>
    <w:rsid w:val="00541476"/>
    <w:rsid w:val="0054287C"/>
    <w:rsid w:val="0054381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5E87"/>
    <w:rsid w:val="006F1A44"/>
    <w:rsid w:val="006F3AC0"/>
    <w:rsid w:val="00706A1A"/>
    <w:rsid w:val="00707673"/>
    <w:rsid w:val="00715A11"/>
    <w:rsid w:val="007162BE"/>
    <w:rsid w:val="00721122"/>
    <w:rsid w:val="00722267"/>
    <w:rsid w:val="00726E9D"/>
    <w:rsid w:val="007361E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336F1"/>
    <w:rsid w:val="00834A60"/>
    <w:rsid w:val="00835DAD"/>
    <w:rsid w:val="00837BCD"/>
    <w:rsid w:val="00850175"/>
    <w:rsid w:val="0085530D"/>
    <w:rsid w:val="008564C3"/>
    <w:rsid w:val="00863E89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4285"/>
    <w:rsid w:val="00BF7C9D"/>
    <w:rsid w:val="00C01E8C"/>
    <w:rsid w:val="00C02DF6"/>
    <w:rsid w:val="00C03E01"/>
    <w:rsid w:val="00C05B55"/>
    <w:rsid w:val="00C066DE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21FAC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C3039"/>
    <w:rsid w:val="00EC5235"/>
    <w:rsid w:val="00EC6377"/>
    <w:rsid w:val="00EC6B13"/>
    <w:rsid w:val="00ED4D5F"/>
    <w:rsid w:val="00ED6B03"/>
    <w:rsid w:val="00ED7A5B"/>
    <w:rsid w:val="00EE4FD9"/>
    <w:rsid w:val="00F07C92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B4A13-98C3-4405-939A-2BBF4256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Samsung_v1</cp:lastModifiedBy>
  <cp:revision>3</cp:revision>
  <cp:lastPrinted>2000-02-29T11:31:00Z</cp:lastPrinted>
  <dcterms:created xsi:type="dcterms:W3CDTF">2022-11-17T15:16:00Z</dcterms:created>
  <dcterms:modified xsi:type="dcterms:W3CDTF">2022-11-17T15:19:00Z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