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B744D" w14:textId="2C8FC3B8" w:rsidR="000F3EA3" w:rsidRDefault="000F3EA3" w:rsidP="005361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578DE" w:rsidRPr="00D578DE">
        <w:rPr>
          <w:b/>
          <w:noProof/>
          <w:sz w:val="24"/>
        </w:rPr>
        <w:t>22</w:t>
      </w:r>
      <w:r w:rsidR="0053619F" w:rsidRPr="0053619F">
        <w:rPr>
          <w:b/>
          <w:noProof/>
          <w:sz w:val="24"/>
        </w:rPr>
        <w:t>7145</w:t>
      </w:r>
    </w:p>
    <w:p w14:paraId="79D967AA" w14:textId="77777777" w:rsidR="000F3EA3" w:rsidRDefault="5C9A765F" w:rsidP="69434511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</w:p>
    <w:p w14:paraId="0672646E" w14:textId="225447CE" w:rsidR="004A382C" w:rsidRPr="004A382C" w:rsidRDefault="004A382C" w:rsidP="00496C1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3GPP TSG-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TSG/WGRef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CT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WG3 Meeting #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MtgSeq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125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="00496C1C" w:rsidRPr="00496C1C">
        <w:rPr>
          <w:rFonts w:ascii="Arial" w:hAnsi="Arial"/>
          <w:b/>
          <w:noProof/>
          <w:color w:val="auto"/>
          <w:sz w:val="24"/>
          <w:lang w:val="en-US" w:eastAsia="en-US"/>
        </w:rPr>
        <w:t>C3-225617</w:t>
      </w:r>
    </w:p>
    <w:p w14:paraId="5FC0458E" w14:textId="43B507DF" w:rsidR="004A382C" w:rsidRPr="004A382C" w:rsidRDefault="004A382C" w:rsidP="004A382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Toulouse, France, 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StartDate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14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="009921C5">
        <w:rPr>
          <w:rFonts w:ascii="Arial" w:hAnsi="Arial"/>
          <w:b/>
          <w:noProof/>
          <w:color w:val="auto"/>
          <w:sz w:val="24"/>
          <w:lang w:eastAsia="en-US"/>
        </w:rPr>
        <w:t>–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Pr="004A382C">
        <w:rPr>
          <w:rFonts w:ascii="Arial" w:hAnsi="Arial"/>
          <w:color w:val="auto"/>
          <w:lang w:eastAsia="en-US"/>
        </w:rPr>
        <w:fldChar w:fldCharType="begin"/>
      </w:r>
      <w:r w:rsidRPr="004A382C">
        <w:rPr>
          <w:rFonts w:ascii="Arial" w:hAnsi="Arial"/>
          <w:color w:val="auto"/>
          <w:lang w:eastAsia="en-US"/>
        </w:rPr>
        <w:instrText xml:space="preserve"> DOCPROPERTY  EndDate  \* MERGEFORMAT </w:instrText>
      </w:r>
      <w:r w:rsidRPr="004A382C">
        <w:rPr>
          <w:rFonts w:ascii="Arial" w:hAnsi="Arial"/>
          <w:color w:val="auto"/>
          <w:lang w:eastAsia="en-US"/>
        </w:rPr>
        <w:fldChar w:fldCharType="separate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18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fldChar w:fldCharType="end"/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, November, 2022</w:t>
      </w:r>
    </w:p>
    <w:p w14:paraId="0D5E7629" w14:textId="1045892C" w:rsidR="3721458E" w:rsidRPr="004A382C" w:rsidRDefault="3721458E" w:rsidP="004A382C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3GPP TSG-CT WG4 Meeting #113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ab/>
        <w:t>C4-</w:t>
      </w:r>
      <w:r w:rsidR="00146C33" w:rsidRPr="00146C33">
        <w:rPr>
          <w:rFonts w:ascii="Arial" w:hAnsi="Arial"/>
          <w:b/>
          <w:noProof/>
          <w:color w:val="auto"/>
          <w:sz w:val="24"/>
          <w:lang w:eastAsia="en-US"/>
        </w:rPr>
        <w:t>225132</w:t>
      </w:r>
    </w:p>
    <w:p w14:paraId="6C945E4F" w14:textId="555A5FB4" w:rsidR="3721458E" w:rsidRPr="004A382C" w:rsidRDefault="3721458E" w:rsidP="004A382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A382C">
        <w:rPr>
          <w:rFonts w:ascii="Arial" w:hAnsi="Arial"/>
          <w:b/>
          <w:noProof/>
          <w:color w:val="auto"/>
          <w:sz w:val="24"/>
          <w:lang w:eastAsia="en-US"/>
        </w:rPr>
        <w:t>Toulouse, France, 14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 xml:space="preserve"> – 18</w:t>
      </w:r>
      <w:r w:rsidR="009921C5" w:rsidRPr="009921C5">
        <w:rPr>
          <w:rFonts w:ascii="Arial" w:hAnsi="Arial"/>
          <w:b/>
          <w:noProof/>
          <w:color w:val="auto"/>
          <w:sz w:val="24"/>
          <w:vertAlign w:val="superscript"/>
          <w:lang w:eastAsia="en-US"/>
        </w:rPr>
        <w:t>th</w:t>
      </w:r>
      <w:r w:rsidR="009921C5">
        <w:rPr>
          <w:rFonts w:ascii="Arial" w:hAnsi="Arial"/>
          <w:b/>
          <w:noProof/>
          <w:color w:val="auto"/>
          <w:sz w:val="24"/>
          <w:lang w:eastAsia="en-US"/>
        </w:rPr>
        <w:t xml:space="preserve"> </w:t>
      </w:r>
      <w:r w:rsidRPr="004A382C">
        <w:rPr>
          <w:rFonts w:ascii="Arial" w:hAnsi="Arial"/>
          <w:b/>
          <w:noProof/>
          <w:color w:val="auto"/>
          <w:sz w:val="24"/>
          <w:lang w:eastAsia="en-US"/>
        </w:rPr>
        <w:t>November 2022</w:t>
      </w:r>
    </w:p>
    <w:p w14:paraId="3A282FB7" w14:textId="7D4F96A2" w:rsidR="69434511" w:rsidRDefault="69434511" w:rsidP="69434511">
      <w:pPr>
        <w:pStyle w:val="CRCoverPage"/>
        <w:outlineLvl w:val="0"/>
        <w:rPr>
          <w:b/>
          <w:bCs/>
          <w:noProof/>
          <w:sz w:val="24"/>
          <w:szCs w:val="24"/>
        </w:rPr>
      </w:pP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4AF95044" w:rsidR="00AE25BF" w:rsidRPr="006C2E80" w:rsidRDefault="00AE25BF" w:rsidP="003F385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3853" w:rsidRPr="003F3853">
        <w:rPr>
          <w:rFonts w:ascii="Arial" w:eastAsia="Batang" w:hAnsi="Arial"/>
          <w:b/>
          <w:sz w:val="24"/>
          <w:szCs w:val="24"/>
          <w:lang w:eastAsia="zh-CN"/>
        </w:rPr>
        <w:t>Nokia, Nokia Shanghai Bell</w:t>
      </w:r>
    </w:p>
    <w:p w14:paraId="77734250" w14:textId="7398A9C0" w:rsidR="006C2E80" w:rsidRPr="006C2E80" w:rsidRDefault="25D5CA91" w:rsidP="6943451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AE25BF">
        <w:tab/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New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5324E14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WID on</w:t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bookmarkStart w:id="0" w:name="_Hlk117173399"/>
      <w:r w:rsidR="2B2692A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S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econdary DN </w:t>
      </w:r>
      <w:r w:rsidR="00062BE4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uthentication and authorization in EPC IWK cases</w:t>
      </w:r>
      <w:bookmarkEnd w:id="0"/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5153DC09" w:rsidR="00AE25BF" w:rsidRDefault="00AE25BF" w:rsidP="00E9703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703A" w:rsidRPr="00E9703A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18.1.1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(CT1) </w:t>
      </w:r>
      <w:r w:rsid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/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</w:t>
      </w:r>
      <w:r w:rsidR="009E5BA7" w:rsidRP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18.1.1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(CT3) </w:t>
      </w:r>
      <w:r w:rsidR="009E5BA7" w:rsidRP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/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</w:t>
      </w:r>
      <w:r w:rsidR="009E5BA7" w:rsidRPr="009E5BA7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5</w:t>
      </w:r>
      <w:r w:rsidR="0038320B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 xml:space="preserve"> (CT4)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7163AE0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7D314A">
        <w:t>S</w:t>
      </w:r>
      <w:r w:rsidR="003F3961" w:rsidRPr="003F3961">
        <w:t xml:space="preserve">econdary DN </w:t>
      </w:r>
      <w:r w:rsidR="00062BE4">
        <w:t>a</w:t>
      </w:r>
      <w:r w:rsidR="003F3961" w:rsidRPr="003F3961">
        <w:t>uthentication and authorization in EPC IWK cases</w:t>
      </w:r>
    </w:p>
    <w:p w14:paraId="2730900B" w14:textId="1228EAFD" w:rsidR="003F268E" w:rsidRPr="00BA3A53" w:rsidRDefault="003F268E" w:rsidP="006C2E80">
      <w:pPr>
        <w:pStyle w:val="Guidance"/>
      </w:pPr>
    </w:p>
    <w:p w14:paraId="289CB42C" w14:textId="41FF165A" w:rsidR="006C2E80" w:rsidRDefault="00E13CB2" w:rsidP="008671B1">
      <w:pPr>
        <w:pStyle w:val="Heading8"/>
      </w:pPr>
      <w:r>
        <w:t>A</w:t>
      </w:r>
      <w:r w:rsidR="00B078D6">
        <w:t>cronym:</w:t>
      </w:r>
      <w:r w:rsidR="006C2E80">
        <w:tab/>
      </w:r>
      <w:r w:rsidR="008671B1" w:rsidRPr="008671B1">
        <w:t>TEI18_SDNAEPC</w:t>
      </w:r>
    </w:p>
    <w:p w14:paraId="0D12AE1F" w14:textId="6FA7D0CC" w:rsidR="00B078D6" w:rsidRDefault="00B078D6" w:rsidP="006C2E80">
      <w:pPr>
        <w:pStyle w:val="Guidance"/>
      </w:pPr>
    </w:p>
    <w:p w14:paraId="679E2B2D" w14:textId="46EE8CA0" w:rsidR="006C2E80" w:rsidRDefault="00B078D6" w:rsidP="009F1588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F1588" w:rsidRPr="009F1588">
        <w:rPr>
          <w:iCs/>
        </w:rPr>
        <w:t>XXXXX</w:t>
      </w:r>
    </w:p>
    <w:p w14:paraId="20AE909D" w14:textId="7844FFF1" w:rsidR="00B078D6" w:rsidRDefault="00D31CC8" w:rsidP="006C2E80">
      <w:pPr>
        <w:pStyle w:val="Guidance"/>
      </w:pPr>
      <w: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7A59E5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5D02658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5562F0C" w:rsidR="004260A5" w:rsidRDefault="00F8787E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5120DB0" w:rsidR="004876B9" w:rsidRPr="00662741" w:rsidRDefault="004B0F9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06536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065367">
        <w:trPr>
          <w:cantSplit/>
          <w:jc w:val="center"/>
        </w:trPr>
        <w:tc>
          <w:tcPr>
            <w:tcW w:w="1693" w:type="dxa"/>
          </w:tcPr>
          <w:p w14:paraId="5375D7E4" w14:textId="6B5D207A" w:rsidR="008835FC" w:rsidRDefault="00065367" w:rsidP="00065367">
            <w:pPr>
              <w:pStyle w:val="TAL"/>
            </w:pPr>
            <w:r w:rsidRPr="00065367">
              <w:t>TEI18_SDNAEPC</w:t>
            </w:r>
          </w:p>
        </w:tc>
        <w:tc>
          <w:tcPr>
            <w:tcW w:w="851" w:type="dxa"/>
          </w:tcPr>
          <w:p w14:paraId="6AE820B7" w14:textId="2A02819D" w:rsidR="008835FC" w:rsidRDefault="00065367" w:rsidP="006C2E80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663BF2FB" w14:textId="5F7ACFFF" w:rsidR="008835FC" w:rsidRDefault="00065367" w:rsidP="00065367">
            <w:pPr>
              <w:pStyle w:val="TAL"/>
            </w:pPr>
            <w:r w:rsidRPr="00065367">
              <w:t>970008</w:t>
            </w:r>
          </w:p>
        </w:tc>
        <w:tc>
          <w:tcPr>
            <w:tcW w:w="5635" w:type="dxa"/>
          </w:tcPr>
          <w:p w14:paraId="24E5739B" w14:textId="5582333B" w:rsidR="008835FC" w:rsidRPr="00251D80" w:rsidRDefault="00065367" w:rsidP="00065367">
            <w:pPr>
              <w:pStyle w:val="TAL"/>
            </w:pPr>
            <w:r w:rsidRPr="00065367">
              <w:rPr>
                <w:lang w:val="en-US"/>
              </w:rPr>
              <w:t>Secondary DN Authentication and authorization in EPC IWK cases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391C434" w:rsidR="008835FC" w:rsidRDefault="0093668C" w:rsidP="006C2E80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6EAEA101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786010F" w14:textId="650805E3" w:rsidR="00C34333" w:rsidRPr="00C34333" w:rsidRDefault="727EA6B4" w:rsidP="69434511">
      <w:pPr>
        <w:pStyle w:val="Guidance"/>
        <w:rPr>
          <w:i w:val="0"/>
        </w:rPr>
      </w:pPr>
      <w:r w:rsidRPr="69434511">
        <w:rPr>
          <w:i w:val="0"/>
        </w:rPr>
        <w:t>The 5GS procedure for secondary authentication</w:t>
      </w:r>
      <w:r w:rsidR="009921C5">
        <w:rPr>
          <w:i w:val="0"/>
        </w:rPr>
        <w:t xml:space="preserve"> and </w:t>
      </w:r>
      <w:r w:rsidRPr="69434511">
        <w:rPr>
          <w:i w:val="0"/>
        </w:rPr>
        <w:t>authorization by a DN-AAA server during the establishment of a PDU</w:t>
      </w:r>
      <w:r w:rsidR="42652DE1" w:rsidRPr="69434511">
        <w:rPr>
          <w:i w:val="0"/>
        </w:rPr>
        <w:t xml:space="preserve"> s</w:t>
      </w:r>
      <w:r w:rsidRPr="69434511">
        <w:rPr>
          <w:i w:val="0"/>
        </w:rPr>
        <w:t>ession is described</w:t>
      </w:r>
      <w:r w:rsidR="42652DE1" w:rsidRPr="69434511">
        <w:rPr>
          <w:i w:val="0"/>
        </w:rPr>
        <w:t xml:space="preserve"> in stage-2 specifications</w:t>
      </w:r>
      <w:r w:rsidRPr="69434511">
        <w:rPr>
          <w:i w:val="0"/>
        </w:rPr>
        <w:t xml:space="preserve"> TS 23.501</w:t>
      </w:r>
      <w:r w:rsidR="42652DE1" w:rsidRPr="69434511">
        <w:rPr>
          <w:i w:val="0"/>
        </w:rPr>
        <w:t xml:space="preserve"> (clause 4.6.6)</w:t>
      </w:r>
      <w:r w:rsidRPr="69434511">
        <w:rPr>
          <w:i w:val="0"/>
        </w:rPr>
        <w:t xml:space="preserve"> and TS 23.502</w:t>
      </w:r>
      <w:r w:rsidR="42652DE1" w:rsidRPr="69434511">
        <w:rPr>
          <w:i w:val="0"/>
        </w:rPr>
        <w:t xml:space="preserve"> (clause 4.3.2.3)</w:t>
      </w:r>
      <w:r w:rsidRPr="69434511">
        <w:rPr>
          <w:i w:val="0"/>
        </w:rPr>
        <w:t>.</w:t>
      </w:r>
      <w:r w:rsidR="5A1DB0FE" w:rsidRPr="69434511">
        <w:rPr>
          <w:i w:val="0"/>
        </w:rPr>
        <w:t xml:space="preserve"> </w:t>
      </w:r>
      <w:r w:rsidR="00040881" w:rsidRPr="69434511">
        <w:rPr>
          <w:i w:val="0"/>
        </w:rPr>
        <w:t>However</w:t>
      </w:r>
      <w:r w:rsidR="5A1DB0FE" w:rsidRPr="69434511">
        <w:rPr>
          <w:i w:val="0"/>
        </w:rPr>
        <w:t xml:space="preserve">, the secondary authentication with a DN-AAA server is not supported when the UE is in EPS, </w:t>
      </w:r>
      <w:proofErr w:type="gramStart"/>
      <w:r w:rsidR="5A1DB0FE" w:rsidRPr="69434511">
        <w:rPr>
          <w:i w:val="0"/>
        </w:rPr>
        <w:t>i.e.</w:t>
      </w:r>
      <w:proofErr w:type="gramEnd"/>
      <w:r w:rsidR="5A1DB0FE" w:rsidRPr="69434511">
        <w:rPr>
          <w:i w:val="0"/>
        </w:rPr>
        <w:t xml:space="preserve"> t</w:t>
      </w:r>
      <w:r w:rsidR="4EFBE731" w:rsidRPr="69434511">
        <w:rPr>
          <w:i w:val="0"/>
        </w:rPr>
        <w:t xml:space="preserve">he EAP based secondary authentication mechanism in EPC interworking is </w:t>
      </w:r>
      <w:r w:rsidR="083947E1" w:rsidRPr="69434511">
        <w:rPr>
          <w:i w:val="0"/>
        </w:rPr>
        <w:t xml:space="preserve">not supported </w:t>
      </w:r>
      <w:r w:rsidR="543291F4" w:rsidRPr="69434511">
        <w:rPr>
          <w:i w:val="0"/>
        </w:rPr>
        <w:t>in</w:t>
      </w:r>
      <w:r w:rsidR="083947E1" w:rsidRPr="69434511">
        <w:rPr>
          <w:i w:val="0"/>
        </w:rPr>
        <w:t xml:space="preserve"> </w:t>
      </w:r>
      <w:r w:rsidR="4EFBE731" w:rsidRPr="69434511">
        <w:rPr>
          <w:i w:val="0"/>
        </w:rPr>
        <w:t xml:space="preserve">pre </w:t>
      </w:r>
      <w:r w:rsidR="083947E1" w:rsidRPr="69434511">
        <w:rPr>
          <w:i w:val="0"/>
        </w:rPr>
        <w:t>Rel</w:t>
      </w:r>
      <w:r w:rsidR="4EFBE731" w:rsidRPr="69434511">
        <w:rPr>
          <w:i w:val="0"/>
        </w:rPr>
        <w:t>-18 3GPP</w:t>
      </w:r>
      <w:r w:rsidR="52E3C164" w:rsidRPr="69434511">
        <w:rPr>
          <w:i w:val="0"/>
        </w:rPr>
        <w:t xml:space="preserve"> releases</w:t>
      </w:r>
      <w:r w:rsidR="4EFBE731" w:rsidRPr="69434511">
        <w:rPr>
          <w:i w:val="0"/>
        </w:rPr>
        <w:t>.</w:t>
      </w:r>
      <w:r w:rsidR="318141F8" w:rsidRPr="69434511">
        <w:rPr>
          <w:i w:val="0"/>
        </w:rPr>
        <w:t xml:space="preserve"> </w:t>
      </w:r>
      <w:proofErr w:type="gramStart"/>
      <w:r w:rsidR="51BE4AF3" w:rsidRPr="69434511">
        <w:rPr>
          <w:i w:val="0"/>
        </w:rPr>
        <w:t>In order to</w:t>
      </w:r>
      <w:proofErr w:type="gramEnd"/>
      <w:r w:rsidR="51BE4AF3" w:rsidRPr="69434511">
        <w:rPr>
          <w:i w:val="0"/>
        </w:rPr>
        <w:t xml:space="preserve"> close this gap, </w:t>
      </w:r>
      <w:r w:rsidR="00040881" w:rsidRPr="69434511">
        <w:rPr>
          <w:i w:val="0"/>
        </w:rPr>
        <w:t>SA2 has initiated the normative work</w:t>
      </w:r>
      <w:r w:rsidR="51BE4AF3" w:rsidRPr="69434511">
        <w:rPr>
          <w:i w:val="0"/>
        </w:rPr>
        <w:t xml:space="preserve"> to specify </w:t>
      </w:r>
      <w:r w:rsidR="033D8CE8" w:rsidRPr="69434511">
        <w:rPr>
          <w:i w:val="0"/>
        </w:rPr>
        <w:t>the requirements for</w:t>
      </w:r>
      <w:r w:rsidR="51BE4AF3" w:rsidRPr="69434511">
        <w:rPr>
          <w:i w:val="0"/>
        </w:rPr>
        <w:t xml:space="preserve"> support</w:t>
      </w:r>
      <w:r w:rsidR="033D8CE8" w:rsidRPr="69434511">
        <w:rPr>
          <w:i w:val="0"/>
        </w:rPr>
        <w:t>ing</w:t>
      </w:r>
      <w:r w:rsidR="00040881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the </w:t>
      </w:r>
      <w:r w:rsidR="00040881" w:rsidRPr="69434511">
        <w:rPr>
          <w:i w:val="0"/>
        </w:rPr>
        <w:t xml:space="preserve">secondary </w:t>
      </w:r>
      <w:r w:rsidR="033D8CE8" w:rsidRPr="69434511">
        <w:rPr>
          <w:i w:val="0"/>
        </w:rPr>
        <w:t>a</w:t>
      </w:r>
      <w:r w:rsidR="00040881" w:rsidRPr="69434511">
        <w:rPr>
          <w:i w:val="0"/>
        </w:rPr>
        <w:t>uthentication and authorization</w:t>
      </w:r>
      <w:r w:rsidR="51BE4AF3" w:rsidRPr="69434511">
        <w:rPr>
          <w:i w:val="0"/>
        </w:rPr>
        <w:t xml:space="preserve"> by a DN-AAA server</w:t>
      </w:r>
      <w:r w:rsidR="00040881" w:rsidRPr="69434511">
        <w:rPr>
          <w:i w:val="0"/>
        </w:rPr>
        <w:t xml:space="preserve"> in </w:t>
      </w:r>
      <w:r w:rsidR="51BE4AF3" w:rsidRPr="69434511">
        <w:rPr>
          <w:i w:val="0"/>
        </w:rPr>
        <w:t>EPS</w:t>
      </w:r>
      <w:r w:rsidR="00040881" w:rsidRPr="69434511">
        <w:rPr>
          <w:i w:val="0"/>
        </w:rPr>
        <w:t xml:space="preserve"> </w:t>
      </w:r>
      <w:r w:rsidR="51BE4AF3" w:rsidRPr="69434511">
        <w:rPr>
          <w:i w:val="0"/>
        </w:rPr>
        <w:t xml:space="preserve">under the work item </w:t>
      </w:r>
      <w:r w:rsidR="00040881" w:rsidRPr="69434511">
        <w:rPr>
          <w:i w:val="0"/>
        </w:rPr>
        <w:t>TEI18_SDNAEPC</w:t>
      </w:r>
      <w:r w:rsidR="51BE4AF3" w:rsidRPr="69434511">
        <w:rPr>
          <w:i w:val="0"/>
        </w:rPr>
        <w:t>.</w:t>
      </w:r>
    </w:p>
    <w:p w14:paraId="0CA69E13" w14:textId="60796311" w:rsidR="006C2E80" w:rsidRPr="00E45D9E" w:rsidRDefault="00E45D9E" w:rsidP="00E45D9E">
      <w:pPr>
        <w:rPr>
          <w:iCs/>
        </w:rPr>
      </w:pPr>
      <w:r w:rsidRPr="00E45D9E">
        <w:rPr>
          <w:bCs/>
          <w:iCs/>
        </w:rPr>
        <w:t>This CT work item intends to address the stage-3 normative work for TEI18_SDNAEPC</w:t>
      </w:r>
      <w:r>
        <w:rPr>
          <w:bCs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7EF52A" w14:textId="7645B08F" w:rsidR="00FA7A90" w:rsidRPr="00FA7A90" w:rsidRDefault="00FA7A90" w:rsidP="00597512">
      <w:pPr>
        <w:rPr>
          <w:iCs/>
        </w:rPr>
      </w:pPr>
      <w:r w:rsidRPr="00FA7A90">
        <w:t xml:space="preserve">The objective of this work item is to specify the CT aspects of the </w:t>
      </w:r>
      <w:r w:rsidR="00597512">
        <w:rPr>
          <w:iCs/>
        </w:rPr>
        <w:t>s</w:t>
      </w:r>
      <w:r w:rsidR="00597512" w:rsidRPr="00597512">
        <w:rPr>
          <w:iCs/>
        </w:rPr>
        <w:t xml:space="preserve">econdary DN </w:t>
      </w:r>
      <w:r w:rsidR="007C4380">
        <w:rPr>
          <w:iCs/>
        </w:rPr>
        <w:t>a</w:t>
      </w:r>
      <w:r w:rsidR="00597512" w:rsidRPr="00597512">
        <w:rPr>
          <w:iCs/>
        </w:rPr>
        <w:t>uthentication and authorization in EPC IWK cases</w:t>
      </w:r>
      <w:r w:rsidRPr="00FA7A90">
        <w:rPr>
          <w:iCs/>
        </w:rPr>
        <w:t xml:space="preserve">, </w:t>
      </w:r>
      <w:r w:rsidR="001D6179">
        <w:rPr>
          <w:iCs/>
        </w:rPr>
        <w:t>to support</w:t>
      </w:r>
      <w:r w:rsidRPr="00FA7A90">
        <w:rPr>
          <w:iCs/>
        </w:rPr>
        <w:t xml:space="preserve"> the stage 2 requirements developed by the SA WGs for </w:t>
      </w:r>
      <w:r w:rsidR="00597512" w:rsidRPr="00597512">
        <w:rPr>
          <w:iCs/>
        </w:rPr>
        <w:t>TEI18_SDNAEPC</w:t>
      </w:r>
      <w:r w:rsidR="00597512">
        <w:rPr>
          <w:iCs/>
        </w:rPr>
        <w:t xml:space="preserve"> </w:t>
      </w:r>
      <w:r w:rsidRPr="00FA7A90">
        <w:rPr>
          <w:iCs/>
          <w:lang w:val="en-US"/>
        </w:rPr>
        <w:t>work item</w:t>
      </w:r>
      <w:r w:rsidRPr="00FA7A90">
        <w:rPr>
          <w:iCs/>
        </w:rPr>
        <w:t>.</w:t>
      </w:r>
    </w:p>
    <w:p w14:paraId="0E903456" w14:textId="77777777" w:rsidR="00FA7A90" w:rsidRPr="00FA7A90" w:rsidRDefault="00FA7A90" w:rsidP="00FA7A90">
      <w:r w:rsidRPr="00FA7A90">
        <w:t>The CT work shall be started only after the applicable normative SA2 requirements are available.</w:t>
      </w:r>
    </w:p>
    <w:p w14:paraId="4D34862E" w14:textId="77777777" w:rsidR="00FA7A90" w:rsidRPr="00FA7A90" w:rsidRDefault="00FA7A90" w:rsidP="00FA7A90">
      <w:r w:rsidRPr="00FA7A90">
        <w:t>The expected work per the TSG CT working group includes:</w:t>
      </w:r>
    </w:p>
    <w:p w14:paraId="730C82BA" w14:textId="77777777" w:rsidR="00FA7A90" w:rsidRPr="00FA7A90" w:rsidRDefault="00FA7A90" w:rsidP="00FA7A90">
      <w:r w:rsidRPr="00FA7A90">
        <w:t>For CT1:</w:t>
      </w:r>
    </w:p>
    <w:p w14:paraId="2EB2FE1E" w14:textId="6CC5DF07" w:rsidR="00FA7A90" w:rsidRDefault="00FA7A90" w:rsidP="00FC3287">
      <w:pPr>
        <w:ind w:left="567" w:hanging="283"/>
      </w:pPr>
      <w:r w:rsidRPr="00FA7A90">
        <w:rPr>
          <w:lang w:val="en-US"/>
        </w:rPr>
        <w:t>-</w:t>
      </w:r>
      <w:r w:rsidRPr="00FA7A90">
        <w:rPr>
          <w:lang w:val="en-US"/>
        </w:rPr>
        <w:tab/>
      </w:r>
      <w:r w:rsidR="00C002DF">
        <w:rPr>
          <w:lang w:val="en-US"/>
        </w:rPr>
        <w:t>Updating</w:t>
      </w:r>
      <w:r w:rsidR="0040769C">
        <w:rPr>
          <w:lang w:val="en-US"/>
        </w:rPr>
        <w:t xml:space="preserve"> </w:t>
      </w:r>
      <w:r w:rsidR="00FC3287" w:rsidRPr="00FC3287">
        <w:rPr>
          <w:lang w:val="en-US"/>
        </w:rPr>
        <w:t>the NAS protocol for indicating the UE capability of supporting secondary DN authentication and authorization over EPC in EPS and 5GS</w:t>
      </w:r>
      <w:r w:rsidR="00E6157E">
        <w:t>.</w:t>
      </w:r>
    </w:p>
    <w:p w14:paraId="462BF417" w14:textId="48395D9E" w:rsidR="00F82DFD" w:rsidRDefault="00E6157E" w:rsidP="00B12E4B">
      <w:pPr>
        <w:ind w:left="567" w:hanging="283"/>
        <w:rPr>
          <w:iCs/>
        </w:rPr>
      </w:pPr>
      <w:r>
        <w:t>-</w:t>
      </w:r>
      <w:r>
        <w:tab/>
      </w:r>
      <w:r w:rsidR="0036728D">
        <w:t xml:space="preserve">Potential </w:t>
      </w:r>
      <w:r w:rsidR="0096773D">
        <w:rPr>
          <w:lang w:val="en-US"/>
        </w:rPr>
        <w:t xml:space="preserve">updates </w:t>
      </w:r>
      <w:r w:rsidR="00F82DFD">
        <w:rPr>
          <w:lang w:val="en-US"/>
        </w:rPr>
        <w:t>due to the possible reuse of</w:t>
      </w:r>
      <w:r w:rsidR="002B4D15">
        <w:rPr>
          <w:lang w:val="en-US"/>
        </w:rPr>
        <w:t xml:space="preserve"> </w:t>
      </w:r>
      <w:r w:rsidR="009C6F24">
        <w:rPr>
          <w:lang w:val="en-US"/>
        </w:rPr>
        <w:t>the</w:t>
      </w:r>
      <w:r w:rsidR="00881641">
        <w:rPr>
          <w:lang w:val="en-US"/>
        </w:rPr>
        <w:t xml:space="preserve"> </w:t>
      </w:r>
      <w:r w:rsidR="002B05EF">
        <w:rPr>
          <w:lang w:val="en-US"/>
        </w:rPr>
        <w:t>"</w:t>
      </w:r>
      <w:r w:rsidR="00881641">
        <w:rPr>
          <w:lang w:val="en-US"/>
        </w:rPr>
        <w:t xml:space="preserve">uplink traffic </w:t>
      </w:r>
      <w:r w:rsidR="002B4D15">
        <w:rPr>
          <w:lang w:val="en-US"/>
        </w:rPr>
        <w:t>i</w:t>
      </w:r>
      <w:r w:rsidR="00881641">
        <w:rPr>
          <w:lang w:val="en-US"/>
        </w:rPr>
        <w:t>s allowed/not allowed</w:t>
      </w:r>
      <w:r w:rsidR="002B05EF">
        <w:rPr>
          <w:lang w:val="en-US"/>
        </w:rPr>
        <w:t>"</w:t>
      </w:r>
      <w:r w:rsidR="00F82DFD">
        <w:rPr>
          <w:lang w:val="en-US"/>
        </w:rPr>
        <w:t xml:space="preserve"> indication in the PCO</w:t>
      </w:r>
      <w:r w:rsidR="00C8061E">
        <w:rPr>
          <w:lang w:val="en-US"/>
        </w:rPr>
        <w:t xml:space="preserve">, due to a pending </w:t>
      </w:r>
      <w:r w:rsidR="00C8061E" w:rsidRPr="00C8061E">
        <w:rPr>
          <w:iCs/>
        </w:rPr>
        <w:t xml:space="preserve">secondary DN </w:t>
      </w:r>
      <w:r w:rsidR="00D35106">
        <w:rPr>
          <w:iCs/>
        </w:rPr>
        <w:t>a</w:t>
      </w:r>
      <w:r w:rsidR="00C8061E" w:rsidRPr="00C8061E">
        <w:rPr>
          <w:iCs/>
        </w:rPr>
        <w:t>uthentication and authorization</w:t>
      </w:r>
      <w:r w:rsidR="00F82DFD">
        <w:rPr>
          <w:iCs/>
        </w:rPr>
        <w:t>.</w:t>
      </w:r>
    </w:p>
    <w:p w14:paraId="2270A0B6" w14:textId="5BC94359" w:rsidR="00E6157E" w:rsidRDefault="00F82DFD" w:rsidP="00F82DFD">
      <w:pPr>
        <w:ind w:left="567" w:hanging="283"/>
        <w:rPr>
          <w:lang w:val="en-US"/>
        </w:rPr>
      </w:pPr>
      <w:r>
        <w:rPr>
          <w:iCs/>
        </w:rPr>
        <w:t>-</w:t>
      </w:r>
      <w:r>
        <w:rPr>
          <w:iCs/>
        </w:rPr>
        <w:tab/>
      </w:r>
      <w:r>
        <w:rPr>
          <w:iCs/>
          <w:lang w:val="en-US"/>
        </w:rPr>
        <w:t>U</w:t>
      </w:r>
      <w:r w:rsidRPr="00F82DFD">
        <w:rPr>
          <w:iCs/>
          <w:lang w:val="en-US"/>
        </w:rPr>
        <w:t>pdat</w:t>
      </w:r>
      <w:r>
        <w:rPr>
          <w:iCs/>
          <w:lang w:val="en-US"/>
        </w:rPr>
        <w:t>ing</w:t>
      </w:r>
      <w:r w:rsidRPr="00F82DFD">
        <w:rPr>
          <w:iCs/>
          <w:lang w:val="en-US"/>
        </w:rPr>
        <w:t xml:space="preserve"> the handling of the PCO </w:t>
      </w:r>
      <w:r w:rsidR="00DA45F1">
        <w:rPr>
          <w:iCs/>
        </w:rPr>
        <w:t xml:space="preserve">to deliver </w:t>
      </w:r>
      <w:r w:rsidR="00DA45F1" w:rsidRPr="00DA45F1">
        <w:rPr>
          <w:iCs/>
          <w:lang w:val="en-US"/>
        </w:rPr>
        <w:t>the authentication message</w:t>
      </w:r>
      <w:r w:rsidR="006130F4">
        <w:rPr>
          <w:iCs/>
          <w:lang w:val="en-US"/>
        </w:rPr>
        <w:t>s</w:t>
      </w:r>
      <w:r w:rsidR="00DA45F1" w:rsidRPr="00DA45F1">
        <w:rPr>
          <w:iCs/>
          <w:lang w:val="en-US"/>
        </w:rPr>
        <w:t xml:space="preserve"> from UE to network and network to UE on EPS</w:t>
      </w:r>
      <w:r w:rsidR="00D055E2">
        <w:rPr>
          <w:iCs/>
          <w:lang w:val="en-US"/>
        </w:rPr>
        <w:t xml:space="preserve">, and </w:t>
      </w:r>
      <w:r w:rsidR="00535247" w:rsidRPr="00535247">
        <w:rPr>
          <w:iCs/>
        </w:rPr>
        <w:t xml:space="preserve">potentially </w:t>
      </w:r>
      <w:r w:rsidR="00A072CF" w:rsidRPr="00A072CF">
        <w:rPr>
          <w:iCs/>
        </w:rPr>
        <w:t xml:space="preserve">defining </w:t>
      </w:r>
      <w:r w:rsidR="00D055E2" w:rsidRPr="00D055E2">
        <w:rPr>
          <w:iCs/>
        </w:rPr>
        <w:t>new parameter</w:t>
      </w:r>
      <w:r w:rsidR="00910AD7">
        <w:rPr>
          <w:iCs/>
        </w:rPr>
        <w:t>(</w:t>
      </w:r>
      <w:r w:rsidR="00D055E2">
        <w:rPr>
          <w:iCs/>
        </w:rPr>
        <w:t>s</w:t>
      </w:r>
      <w:r w:rsidR="00910AD7">
        <w:rPr>
          <w:iCs/>
        </w:rPr>
        <w:t>)</w:t>
      </w:r>
      <w:r w:rsidR="00D055E2" w:rsidRPr="00D055E2">
        <w:rPr>
          <w:iCs/>
        </w:rPr>
        <w:t xml:space="preserve"> in the PCO </w:t>
      </w:r>
      <w:r w:rsidR="008805BB">
        <w:rPr>
          <w:iCs/>
        </w:rPr>
        <w:t>to achieve</w:t>
      </w:r>
      <w:r w:rsidR="00D055E2" w:rsidRPr="00D055E2">
        <w:rPr>
          <w:iCs/>
        </w:rPr>
        <w:t xml:space="preserve"> th</w:t>
      </w:r>
      <w:r w:rsidR="00D055E2">
        <w:rPr>
          <w:iCs/>
        </w:rPr>
        <w:t>ese</w:t>
      </w:r>
      <w:r w:rsidR="00D055E2" w:rsidRPr="00D055E2">
        <w:rPr>
          <w:iCs/>
        </w:rPr>
        <w:t xml:space="preserve"> purpose</w:t>
      </w:r>
      <w:r w:rsidR="00D055E2">
        <w:rPr>
          <w:iCs/>
        </w:rPr>
        <w:t>s</w:t>
      </w:r>
      <w:r w:rsidR="00881641">
        <w:rPr>
          <w:lang w:val="en-US"/>
        </w:rPr>
        <w:t>.</w:t>
      </w:r>
    </w:p>
    <w:p w14:paraId="265ACBBA" w14:textId="318B6CF9" w:rsidR="006C36B1" w:rsidRPr="00FA7A90" w:rsidRDefault="006C36B1" w:rsidP="00B12E4B">
      <w:pPr>
        <w:ind w:left="567" w:hanging="283"/>
      </w:pPr>
      <w:r>
        <w:rPr>
          <w:lang w:val="en-US"/>
        </w:rPr>
        <w:t>-</w:t>
      </w:r>
      <w:r>
        <w:rPr>
          <w:lang w:val="en-US"/>
        </w:rPr>
        <w:tab/>
        <w:t xml:space="preserve">Updating NAS </w:t>
      </w:r>
      <w:r w:rsidR="00036C6F">
        <w:rPr>
          <w:lang w:val="en-US"/>
        </w:rPr>
        <w:t>E</w:t>
      </w:r>
      <w:r>
        <w:rPr>
          <w:lang w:val="en-US"/>
        </w:rPr>
        <w:t xml:space="preserve">SM procedures and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on EPS for the impact of the </w:t>
      </w:r>
      <w:r w:rsidRPr="006C36B1">
        <w:rPr>
          <w:iCs/>
        </w:rPr>
        <w:t xml:space="preserve">secondary DN </w:t>
      </w:r>
      <w:r w:rsidR="00D35106">
        <w:rPr>
          <w:iCs/>
        </w:rPr>
        <w:t>a</w:t>
      </w:r>
      <w:r w:rsidRPr="006C36B1">
        <w:rPr>
          <w:iCs/>
        </w:rPr>
        <w:t>uthentication and authorization in EPC</w:t>
      </w:r>
      <w:r>
        <w:rPr>
          <w:iCs/>
        </w:rPr>
        <w:t xml:space="preserve">, </w:t>
      </w:r>
      <w:proofErr w:type="gramStart"/>
      <w:r>
        <w:rPr>
          <w:iCs/>
        </w:rPr>
        <w:t>e.g.</w:t>
      </w:r>
      <w:proofErr w:type="gramEnd"/>
      <w:r>
        <w:rPr>
          <w:iCs/>
        </w:rPr>
        <w:t xml:space="preserve"> to allow</w:t>
      </w:r>
      <w:r w:rsidR="00681519">
        <w:rPr>
          <w:iCs/>
        </w:rPr>
        <w:t xml:space="preserve"> the network to</w:t>
      </w:r>
      <w:r>
        <w:rPr>
          <w:iCs/>
        </w:rPr>
        <w:t xml:space="preserve"> reject the PDN connection </w:t>
      </w:r>
      <w:r w:rsidR="00E53737">
        <w:rPr>
          <w:iCs/>
        </w:rPr>
        <w:t xml:space="preserve">request if the UE doesn't support the </w:t>
      </w:r>
      <w:r w:rsidR="00E53737" w:rsidRPr="00E53737">
        <w:rPr>
          <w:iCs/>
        </w:rPr>
        <w:t xml:space="preserve">secondary DN </w:t>
      </w:r>
      <w:r w:rsidR="00D35106">
        <w:rPr>
          <w:iCs/>
        </w:rPr>
        <w:t>a</w:t>
      </w:r>
      <w:r w:rsidR="00E53737" w:rsidRPr="00E53737">
        <w:rPr>
          <w:iCs/>
        </w:rPr>
        <w:t>uthentication and authorization in EPC</w:t>
      </w:r>
      <w:r w:rsidR="007F4B48">
        <w:rPr>
          <w:iCs/>
        </w:rPr>
        <w:t xml:space="preserve"> when the procedure is mandatory</w:t>
      </w:r>
      <w:r w:rsidR="00E53737">
        <w:rPr>
          <w:iCs/>
        </w:rPr>
        <w:t>.</w:t>
      </w:r>
    </w:p>
    <w:p w14:paraId="23CB81D1" w14:textId="77777777" w:rsidR="00FA7A90" w:rsidRPr="00FA7A90" w:rsidRDefault="00FA7A90" w:rsidP="00FA7A90">
      <w:r w:rsidRPr="00FA7A90">
        <w:t>For CT3:</w:t>
      </w:r>
    </w:p>
    <w:p w14:paraId="513FFC40" w14:textId="2A90B0DE" w:rsidR="00FA7A90" w:rsidRDefault="00FA7A90" w:rsidP="00EA1CDD">
      <w:pPr>
        <w:ind w:left="567" w:hanging="283"/>
      </w:pPr>
      <w:r w:rsidRPr="73FEA1CC">
        <w:rPr>
          <w:lang w:val="en-US"/>
        </w:rPr>
        <w:lastRenderedPageBreak/>
        <w:t>-</w:t>
      </w:r>
      <w:r>
        <w:tab/>
      </w:r>
      <w:r w:rsidR="00B70311">
        <w:rPr>
          <w:lang w:val="en-US"/>
        </w:rPr>
        <w:t xml:space="preserve">Updating </w:t>
      </w:r>
      <w:r w:rsidR="00B70311">
        <w:t xml:space="preserve">EAP based secondary authentication and re-authentication support for PDN connection when UE is in EPS in the </w:t>
      </w:r>
      <w:r w:rsidR="009F5A45">
        <w:t>i</w:t>
      </w:r>
      <w:r w:rsidR="00B70311" w:rsidRPr="00B70311">
        <w:t>nterworking between 5G Network and external Data Networks</w:t>
      </w:r>
      <w:r w:rsidR="00B70311">
        <w:t xml:space="preserve"> for below procedures.</w:t>
      </w:r>
    </w:p>
    <w:p w14:paraId="52296084" w14:textId="5EE2C8F7" w:rsidR="000E2C48" w:rsidRPr="000E2C48" w:rsidRDefault="000E2C48" w:rsidP="000E2C48">
      <w:pPr>
        <w:pStyle w:val="ListParagraph"/>
        <w:numPr>
          <w:ilvl w:val="0"/>
          <w:numId w:val="13"/>
        </w:numPr>
        <w:rPr>
          <w:lang w:val="en-US"/>
        </w:rPr>
      </w:pPr>
      <w:r w:rsidRPr="000E2C48">
        <w:rPr>
          <w:lang w:val="en-US"/>
        </w:rPr>
        <w:t>Cl 6, Reference architecture - to update the architecture with support between SMF+PGW-C and DN-AAA.</w:t>
      </w:r>
    </w:p>
    <w:p w14:paraId="600E6ED6" w14:textId="34C9E3BA" w:rsidR="00B70311" w:rsidRDefault="00842237" w:rsidP="00842237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 xml:space="preserve">Cl 11.1.1, </w:t>
      </w:r>
      <w:r w:rsidR="00B70311" w:rsidRPr="00B70311">
        <w:rPr>
          <w:lang w:val="en-US"/>
        </w:rPr>
        <w:t>RADIUS Authentication and Authorization</w:t>
      </w:r>
      <w:r w:rsidRPr="00842237">
        <w:rPr>
          <w:lang w:val="en-US"/>
        </w:rPr>
        <w:t xml:space="preserve"> - to update support for the 5GS interworking with EPS scenario.</w:t>
      </w:r>
    </w:p>
    <w:p w14:paraId="403223E6" w14:textId="30896FC9" w:rsidR="00842237" w:rsidRDefault="00842237" w:rsidP="00842237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>Cl 11.2.1, Authentication, Authorization and Accounting procedures - to update the procedure with support between SMF+PGW-C and DN-AAA for authentication.</w:t>
      </w:r>
    </w:p>
    <w:p w14:paraId="587970B0" w14:textId="73FA16BB" w:rsidR="00B70311" w:rsidRDefault="004F252A" w:rsidP="004F252A">
      <w:pPr>
        <w:pStyle w:val="ListParagraph"/>
        <w:numPr>
          <w:ilvl w:val="0"/>
          <w:numId w:val="13"/>
        </w:numPr>
        <w:rPr>
          <w:lang w:val="en-US"/>
        </w:rPr>
      </w:pPr>
      <w:r w:rsidRPr="004F252A">
        <w:rPr>
          <w:lang w:val="en-US"/>
        </w:rPr>
        <w:t xml:space="preserve">Cl 12.1.1, </w:t>
      </w:r>
      <w:r w:rsidR="00B70311" w:rsidRPr="00B70311">
        <w:rPr>
          <w:lang w:val="en-US"/>
        </w:rPr>
        <w:t>Diameter Authentication and Authorization</w:t>
      </w:r>
      <w:r w:rsidRPr="004F252A">
        <w:rPr>
          <w:lang w:val="en-US"/>
        </w:rPr>
        <w:t xml:space="preserve"> - to update support for the 5GS interworking with EPS scenario.</w:t>
      </w:r>
    </w:p>
    <w:p w14:paraId="3226198A" w14:textId="77777777" w:rsidR="008F5433" w:rsidRPr="008F5433" w:rsidRDefault="008F5433" w:rsidP="008F543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12.2.1, Authentication, Authorization and Accounting procedures - to update the procedure with support between SMF+PGW-C and DN-AAA support for authentication.</w:t>
      </w:r>
    </w:p>
    <w:p w14:paraId="5C4700B0" w14:textId="0D39C819" w:rsidR="008F5433" w:rsidRDefault="008F5433" w:rsidP="008F543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12.2.5, DN-AAA initiated re-authentication and re-authorization - to update the procedure with support between SMF+PGW-C and DNN-AAA support for re-authentication.</w:t>
      </w:r>
    </w:p>
    <w:p w14:paraId="7CBE1DA0" w14:textId="0F18A835" w:rsidR="0048243D" w:rsidRPr="0048243D" w:rsidRDefault="0048243D" w:rsidP="0048243D">
      <w:pPr>
        <w:pStyle w:val="NO"/>
      </w:pPr>
      <w:r w:rsidRPr="00FB03BC">
        <w:t>NOTE:</w:t>
      </w:r>
      <w:r w:rsidRPr="00FB03BC">
        <w:tab/>
      </w:r>
      <w:r>
        <w:t>Further CT3 impact will be updated based on SA2 progress</w:t>
      </w:r>
      <w:r w:rsidRPr="00FB03BC">
        <w:t>.</w:t>
      </w:r>
    </w:p>
    <w:p w14:paraId="1EBD0E7A" w14:textId="77777777" w:rsidR="00FA7A90" w:rsidRPr="00FA7A90" w:rsidRDefault="00FA7A90" w:rsidP="00FA7A90">
      <w:r w:rsidRPr="00FA7A90">
        <w:t>For CT4:</w:t>
      </w:r>
    </w:p>
    <w:p w14:paraId="55E10F06" w14:textId="4C51B1C2" w:rsidR="00FA7A90" w:rsidRPr="00FA7A90" w:rsidRDefault="57CCB96B" w:rsidP="0084179A">
      <w:pPr>
        <w:ind w:left="567" w:hanging="283"/>
        <w:rPr>
          <w:lang w:val="en-US"/>
        </w:rPr>
      </w:pPr>
      <w:r w:rsidRPr="0084179A">
        <w:rPr>
          <w:lang w:val="en-US"/>
        </w:rPr>
        <w:t>-</w:t>
      </w:r>
      <w:r w:rsidR="00FA7A90" w:rsidRPr="0084179A">
        <w:tab/>
      </w:r>
      <w:r w:rsidR="00FA7A90" w:rsidRPr="0084179A">
        <w:rPr>
          <w:rFonts w:asciiTheme="majorBidi" w:hAnsiTheme="majorBidi" w:cstheme="majorBidi"/>
        </w:rPr>
        <w:t>Adding the EAP-based secondary authentication and authorization by DN-AAA over EPC procedure to the list of stage 2 procedures using the GTP-C Update Bearer Request procedure</w:t>
      </w:r>
      <w:r w:rsidR="0084179A">
        <w:rPr>
          <w:rFonts w:asciiTheme="majorBidi" w:hAnsiTheme="majorBidi" w:cstheme="majorBidi"/>
        </w:rP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526FC97" w:rsidR="00FF3F0C" w:rsidRPr="001B3DD9" w:rsidRDefault="001B3DD9" w:rsidP="006C2E80">
            <w:pPr>
              <w:pStyle w:val="Guidance"/>
              <w:spacing w:after="0"/>
              <w:rPr>
                <w:i w:val="0"/>
                <w:iCs/>
              </w:rPr>
            </w:pPr>
            <w:r w:rsidRPr="001B3DD9">
              <w:rPr>
                <w:i w:val="0"/>
                <w:iCs/>
              </w:rPr>
              <w:t>N/A</w:t>
            </w:r>
          </w:p>
        </w:tc>
        <w:tc>
          <w:tcPr>
            <w:tcW w:w="1134" w:type="dxa"/>
          </w:tcPr>
          <w:p w14:paraId="73DD2455" w14:textId="7DDA12C6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6251F969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724BD5B2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8319C7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4E4CA4B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D265A8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CA5BBA2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ECC91EB" w:rsidR="00D265A8" w:rsidRPr="00D265A8" w:rsidRDefault="002833F5" w:rsidP="00E80B5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Updating </w:t>
            </w:r>
            <w:r w:rsidR="00E80B5C" w:rsidRPr="00E80B5C">
              <w:rPr>
                <w:rFonts w:asciiTheme="minorBidi" w:hAnsiTheme="minorBidi" w:cstheme="minorBidi"/>
                <w:i w:val="0"/>
                <w:iCs/>
                <w:sz w:val="18"/>
                <w:szCs w:val="18"/>
                <w:lang w:val="en-US"/>
              </w:rPr>
              <w:t>the NAS protocol for indicating the UE capability of supporting secondary DN authentication and authorization over EPC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3E14108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388A58D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0FBC4CFD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 24.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3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36709335" w:rsidR="00D265A8" w:rsidRPr="00D265A8" w:rsidRDefault="00D265A8" w:rsidP="00827EB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Updating NAS procedures </w:t>
            </w:r>
            <w:r w:rsidR="00827EBF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to support the </w:t>
            </w:r>
            <w:r w:rsidR="00827EBF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Objectives specified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0E534A00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2C4A9DDF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2EA60D5C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 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424EA692" w:rsidR="00BA3133" w:rsidRPr="00D265A8" w:rsidRDefault="0091655A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Introducing new parameter</w:t>
            </w:r>
            <w:r w:rsidR="00AB093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(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s</w:t>
            </w:r>
            <w:r w:rsidR="00AB093A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  <w:r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in</w:t>
            </w:r>
            <w:r w:rsidR="00BA3133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the Protocol configuration options (PCO) to support the </w:t>
            </w:r>
            <w:r w:rsidR="00BA3133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Objectives</w:t>
            </w:r>
            <w:r w:rsidR="00BA3133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specified</w:t>
            </w:r>
            <w:r w:rsidR="00BA3133" w:rsidRPr="00827EB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66D6951C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512336D3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CT1 responsibility</w:t>
            </w: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5BA6D514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8525CC">
              <w:rPr>
                <w:i w:val="0"/>
                <w:iCs/>
              </w:rPr>
              <w:t>TS 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7F9D5484" w:rsidR="008525CC" w:rsidRPr="00DB3356" w:rsidRDefault="008525CC" w:rsidP="00D7427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Updat</w:t>
            </w:r>
            <w:r w:rsidR="00625FA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es</w:t>
            </w: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to support EAP based secondary authentication and re-authentication applicable to the PDN connection when the UE is in EPS </w:t>
            </w:r>
            <w:r w:rsidR="00D7427F" w:rsidRPr="00D7427F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with support between SMF+PGW-C and DN-AAA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5AFE502A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9564D72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CT3 responsibility</w:t>
            </w: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55AD2DE7" w:rsidR="001B3DD9" w:rsidRPr="00D265A8" w:rsidRDefault="2018C090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sz w:val="18"/>
                <w:szCs w:val="18"/>
              </w:rPr>
            </w:pPr>
            <w:r w:rsidRPr="69434511">
              <w:rPr>
                <w:rFonts w:asciiTheme="minorBidi" w:hAnsiTheme="minorBidi" w:cstheme="minorBidi"/>
                <w:i w:val="0"/>
                <w:sz w:val="18"/>
                <w:szCs w:val="18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4DD25C62" w:rsidR="001B3DD9" w:rsidRPr="00DB3356" w:rsidRDefault="2018C090" w:rsidP="00A06337">
            <w:pPr>
              <w:pStyle w:val="Guidance"/>
              <w:spacing w:after="0" w:line="259" w:lineRule="auto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Add</w:t>
            </w:r>
            <w:r w:rsidR="65D8E324"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ing</w:t>
            </w:r>
            <w:r w:rsidRPr="00DB335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the EAP-based secondary authentication and authorization by DN-AAA over EPC procedure to the list of stage 2 procedures using the Update Bearer Request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3BD" w14:textId="66D6951C" w:rsidR="001B3DD9" w:rsidRPr="00E67DF0" w:rsidRDefault="2018C090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CT#102 (Dec 2023)</w:t>
            </w:r>
          </w:p>
          <w:p w14:paraId="698059F7" w14:textId="18B130ED" w:rsidR="001B3DD9" w:rsidRPr="00E67DF0" w:rsidRDefault="001B3DD9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E59068E" w:rsidR="001B3DD9" w:rsidRPr="00E67DF0" w:rsidRDefault="2018C090" w:rsidP="0089249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E67DF0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CT4 responsibility</w:t>
            </w:r>
          </w:p>
        </w:tc>
      </w:tr>
      <w:tr w:rsidR="001B3DD9" w:rsidRPr="006C2E80" w14:paraId="3A73259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139" w14:textId="551D3F81" w:rsidR="7C7238EC" w:rsidRDefault="7C7238EC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527" w14:textId="1104F31D" w:rsidR="6AF60832" w:rsidRDefault="6AF60832" w:rsidP="7C7238E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E38" w14:textId="05EF6320" w:rsidR="00B70311" w:rsidRDefault="00B70311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3B0" w14:textId="4A65DFB9" w:rsidR="7C7238EC" w:rsidRDefault="7C7238EC"/>
        </w:tc>
      </w:tr>
      <w:tr w:rsidR="001B3DD9" w:rsidRPr="006C2E80" w14:paraId="1A6AD332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5E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CD1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F3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3F5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00B2315C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33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3CD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4BE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B9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291C27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81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701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6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35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123529A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B67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5A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DB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DC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85451A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E3A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889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AA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EF4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36F4F721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35C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8A6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C6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E4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3D61B85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728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AB6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88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EC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0307621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6FF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470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88B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013" w14:textId="77777777" w:rsidR="001B3DD9" w:rsidRPr="00D265A8" w:rsidRDefault="001B3DD9" w:rsidP="006C2E80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77777777" w:rsidR="00981378" w:rsidRPr="00981378" w:rsidRDefault="00981378" w:rsidP="00981378">
      <w:pPr>
        <w:rPr>
          <w:iCs/>
        </w:rPr>
      </w:pPr>
      <w:r w:rsidRPr="00981378">
        <w:rPr>
          <w:iCs/>
        </w:rPr>
        <w:t>Nassar, Mohamed A.</w:t>
      </w:r>
      <w:r w:rsidRPr="00981378">
        <w:rPr>
          <w:iCs/>
        </w:rPr>
        <w:tab/>
        <w:t xml:space="preserve">(Nokia) </w:t>
      </w:r>
    </w:p>
    <w:p w14:paraId="784621FF" w14:textId="77777777" w:rsidR="00981378" w:rsidRPr="00981378" w:rsidRDefault="00B02B58" w:rsidP="00981378">
      <w:pPr>
        <w:rPr>
          <w:iCs/>
        </w:rPr>
      </w:pPr>
      <w:hyperlink r:id="rId16" w:history="1">
        <w:r w:rsidR="00981378" w:rsidRPr="00981378">
          <w:rPr>
            <w:rStyle w:val="Hyperlink"/>
            <w:iCs/>
          </w:rPr>
          <w:t>mohamed.a.nassar@nokia.com</w:t>
        </w:r>
      </w:hyperlink>
      <w:r w:rsidR="00981378" w:rsidRPr="00981378">
        <w:rPr>
          <w:iCs/>
        </w:rPr>
        <w:t xml:space="preserve"> 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6C2E80">
      <w:pPr>
        <w:pStyle w:val="Guidance"/>
        <w:rPr>
          <w:i w:val="0"/>
          <w:iCs/>
        </w:rPr>
      </w:pPr>
      <w:r w:rsidRPr="00981378">
        <w:rPr>
          <w:i w:val="0"/>
          <w:iCs/>
        </w:rPr>
        <w:t>CT1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553FD185" w:rsidR="00535E5D" w:rsidRDefault="00535E5D" w:rsidP="006C2E80">
      <w:pPr>
        <w:pStyle w:val="Guidance"/>
        <w:rPr>
          <w:i w:val="0"/>
          <w:iCs/>
          <w:lang w:val="en-US"/>
        </w:rPr>
      </w:pPr>
      <w:r w:rsidRPr="00535E5D">
        <w:rPr>
          <w:i w:val="0"/>
          <w:iCs/>
          <w:lang w:val="en-US"/>
        </w:rPr>
        <w:t>SA3 for security aspects.</w:t>
      </w:r>
    </w:p>
    <w:p w14:paraId="547E491E" w14:textId="55565176" w:rsidR="00174617" w:rsidRPr="00535E5D" w:rsidRDefault="00535E5D" w:rsidP="006C2E80">
      <w:pPr>
        <w:pStyle w:val="Guidance"/>
        <w:rPr>
          <w:i w:val="0"/>
          <w:iCs/>
        </w:rPr>
      </w:pPr>
      <w:r w:rsidRPr="00535E5D">
        <w:rPr>
          <w:i w:val="0"/>
          <w:iCs/>
          <w:lang w:val="en-US"/>
        </w:rPr>
        <w:t>SA5 for management and charging aspects</w:t>
      </w:r>
      <w:r>
        <w:rPr>
          <w:i w:val="0"/>
          <w:iCs/>
          <w:lang w:val="en-US"/>
        </w:rPr>
        <w:t>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533A901" w:rsidR="00672047" w:rsidRDefault="00672047" w:rsidP="00672047">
            <w:pPr>
              <w:pStyle w:val="TAL"/>
            </w:pPr>
            <w:r w:rsidRPr="00C524D9">
              <w:t>Nokia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9E75577" w:rsidR="00672047" w:rsidRDefault="00672047" w:rsidP="00672047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D518B40" w:rsidR="0048267C" w:rsidRDefault="00CC33C3" w:rsidP="00CC33C3">
            <w:pPr>
              <w:pStyle w:val="TAL"/>
            </w:pPr>
            <w:r w:rsidRPr="00CC33C3">
              <w:t>Verizon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B34DA3" w:rsidR="0048267C" w:rsidRDefault="00CC33C3" w:rsidP="001C5C86">
            <w:pPr>
              <w:pStyle w:val="TAL"/>
            </w:pPr>
            <w:r w:rsidRPr="00CC33C3">
              <w:t xml:space="preserve">NTT DOCOMO 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6097F02" w:rsidR="00025316" w:rsidRDefault="00FE6760" w:rsidP="001C5C86">
            <w:pPr>
              <w:pStyle w:val="TAL"/>
            </w:pPr>
            <w:r w:rsidRPr="00FE6760">
              <w:t>Vodafone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BC7DB55" w:rsidR="00025316" w:rsidRDefault="00934180" w:rsidP="001C5C86">
            <w:pPr>
              <w:pStyle w:val="TAL"/>
            </w:pPr>
            <w:r w:rsidRPr="00934180">
              <w:t>Deutsche Telekom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58A9822D" w:rsidR="00934180" w:rsidRDefault="002A4301" w:rsidP="001C5C86">
            <w:pPr>
              <w:pStyle w:val="TAL"/>
            </w:pPr>
            <w:r w:rsidRPr="002A4301">
              <w:t>Orange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1F5A4EF4" w:rsidR="00934180" w:rsidRDefault="002F3A56" w:rsidP="001C5C86">
            <w:pPr>
              <w:pStyle w:val="TAL"/>
            </w:pPr>
            <w:r>
              <w:t>ZTE</w:t>
            </w:r>
          </w:p>
        </w:tc>
      </w:tr>
      <w:tr w:rsidR="00934180" w14:paraId="0A639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AF4F1" w14:textId="01D8600F" w:rsidR="00934180" w:rsidRDefault="00B337D6" w:rsidP="001C5C86">
            <w:pPr>
              <w:pStyle w:val="TAL"/>
            </w:pPr>
            <w:r w:rsidRPr="00B337D6">
              <w:t>Samsung</w:t>
            </w:r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77777777" w:rsidR="00934180" w:rsidRDefault="00934180" w:rsidP="001C5C86">
            <w:pPr>
              <w:pStyle w:val="TAL"/>
            </w:pP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5B5AC" w14:textId="77777777" w:rsidR="00B02B58" w:rsidRDefault="00B02B58">
      <w:r>
        <w:separator/>
      </w:r>
    </w:p>
  </w:endnote>
  <w:endnote w:type="continuationSeparator" w:id="0">
    <w:p w14:paraId="12B2AD62" w14:textId="77777777" w:rsidR="00B02B58" w:rsidRDefault="00B02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BDC69" w14:textId="77777777" w:rsidR="00B02B58" w:rsidRDefault="00B02B58">
      <w:r>
        <w:separator/>
      </w:r>
    </w:p>
  </w:footnote>
  <w:footnote w:type="continuationSeparator" w:id="0">
    <w:p w14:paraId="349810BE" w14:textId="77777777" w:rsidR="00B02B58" w:rsidRDefault="00B02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7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4CB2"/>
    <w:rsid w:val="00065262"/>
    <w:rsid w:val="00065367"/>
    <w:rsid w:val="00066954"/>
    <w:rsid w:val="00067741"/>
    <w:rsid w:val="00072A56"/>
    <w:rsid w:val="0007498D"/>
    <w:rsid w:val="00074BA9"/>
    <w:rsid w:val="00082CCB"/>
    <w:rsid w:val="000832D8"/>
    <w:rsid w:val="00087027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C48"/>
    <w:rsid w:val="000E55AD"/>
    <w:rsid w:val="000E630D"/>
    <w:rsid w:val="000F3EA3"/>
    <w:rsid w:val="001001BD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71925"/>
    <w:rsid w:val="00173998"/>
    <w:rsid w:val="00174617"/>
    <w:rsid w:val="001759A7"/>
    <w:rsid w:val="001A4192"/>
    <w:rsid w:val="001A7910"/>
    <w:rsid w:val="001B25F7"/>
    <w:rsid w:val="001B3DD9"/>
    <w:rsid w:val="001C5C86"/>
    <w:rsid w:val="001C718D"/>
    <w:rsid w:val="001D6179"/>
    <w:rsid w:val="001E14C4"/>
    <w:rsid w:val="001F7D5F"/>
    <w:rsid w:val="001F7EB4"/>
    <w:rsid w:val="002000C2"/>
    <w:rsid w:val="00205F25"/>
    <w:rsid w:val="00221B1E"/>
    <w:rsid w:val="002232AF"/>
    <w:rsid w:val="00240DCD"/>
    <w:rsid w:val="0024786B"/>
    <w:rsid w:val="00251D80"/>
    <w:rsid w:val="00254FB5"/>
    <w:rsid w:val="00256373"/>
    <w:rsid w:val="002625CA"/>
    <w:rsid w:val="002640E5"/>
    <w:rsid w:val="0026436F"/>
    <w:rsid w:val="0026606E"/>
    <w:rsid w:val="00272046"/>
    <w:rsid w:val="00276403"/>
    <w:rsid w:val="002833F5"/>
    <w:rsid w:val="00283472"/>
    <w:rsid w:val="002944FD"/>
    <w:rsid w:val="002A4301"/>
    <w:rsid w:val="002B05EF"/>
    <w:rsid w:val="002B3F6D"/>
    <w:rsid w:val="002B4D15"/>
    <w:rsid w:val="002B640A"/>
    <w:rsid w:val="002C1C50"/>
    <w:rsid w:val="002D0580"/>
    <w:rsid w:val="002E6A7D"/>
    <w:rsid w:val="002E7A9E"/>
    <w:rsid w:val="002F3A56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28D"/>
    <w:rsid w:val="003810F7"/>
    <w:rsid w:val="0038320B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0769C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43D"/>
    <w:rsid w:val="0048267C"/>
    <w:rsid w:val="004876B9"/>
    <w:rsid w:val="00493A79"/>
    <w:rsid w:val="00495840"/>
    <w:rsid w:val="00496C1C"/>
    <w:rsid w:val="004A382C"/>
    <w:rsid w:val="004A40BE"/>
    <w:rsid w:val="004A6A60"/>
    <w:rsid w:val="004B0F9D"/>
    <w:rsid w:val="004B52D3"/>
    <w:rsid w:val="004C3F8F"/>
    <w:rsid w:val="004C634D"/>
    <w:rsid w:val="004D24B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5247"/>
    <w:rsid w:val="00535E5D"/>
    <w:rsid w:val="0053619F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4059"/>
    <w:rsid w:val="00586951"/>
    <w:rsid w:val="00590087"/>
    <w:rsid w:val="00593652"/>
    <w:rsid w:val="00597512"/>
    <w:rsid w:val="005A032D"/>
    <w:rsid w:val="005A3D4D"/>
    <w:rsid w:val="005A43E0"/>
    <w:rsid w:val="005A7577"/>
    <w:rsid w:val="005A7914"/>
    <w:rsid w:val="005B5CB8"/>
    <w:rsid w:val="005C29F7"/>
    <w:rsid w:val="005C4F58"/>
    <w:rsid w:val="005C5E8D"/>
    <w:rsid w:val="005C78F2"/>
    <w:rsid w:val="005D057C"/>
    <w:rsid w:val="005D379A"/>
    <w:rsid w:val="005D3FEC"/>
    <w:rsid w:val="005D44BE"/>
    <w:rsid w:val="005E088B"/>
    <w:rsid w:val="00611EC4"/>
    <w:rsid w:val="00612542"/>
    <w:rsid w:val="006130F4"/>
    <w:rsid w:val="006146D2"/>
    <w:rsid w:val="00620B3F"/>
    <w:rsid w:val="006239E7"/>
    <w:rsid w:val="006254C4"/>
    <w:rsid w:val="00625FAF"/>
    <w:rsid w:val="006323BE"/>
    <w:rsid w:val="006418C6"/>
    <w:rsid w:val="00641ED8"/>
    <w:rsid w:val="00654893"/>
    <w:rsid w:val="0065737C"/>
    <w:rsid w:val="00662741"/>
    <w:rsid w:val="006627B2"/>
    <w:rsid w:val="006633A4"/>
    <w:rsid w:val="00667DD2"/>
    <w:rsid w:val="00671BBB"/>
    <w:rsid w:val="00672047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380"/>
    <w:rsid w:val="007C7E14"/>
    <w:rsid w:val="007D03D2"/>
    <w:rsid w:val="007D1AB2"/>
    <w:rsid w:val="007D314A"/>
    <w:rsid w:val="007D36CF"/>
    <w:rsid w:val="007E5C30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58B"/>
    <w:rsid w:val="008E6C07"/>
    <w:rsid w:val="008F5433"/>
    <w:rsid w:val="00910AD7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F8B"/>
    <w:rsid w:val="00957471"/>
    <w:rsid w:val="00962F17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7959"/>
    <w:rsid w:val="00A01CFF"/>
    <w:rsid w:val="00A06337"/>
    <w:rsid w:val="00A072CF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6656B"/>
    <w:rsid w:val="00A70E1E"/>
    <w:rsid w:val="00A73257"/>
    <w:rsid w:val="00A8007B"/>
    <w:rsid w:val="00A82F7A"/>
    <w:rsid w:val="00A9081F"/>
    <w:rsid w:val="00A90F56"/>
    <w:rsid w:val="00A9188C"/>
    <w:rsid w:val="00A97002"/>
    <w:rsid w:val="00A97A52"/>
    <w:rsid w:val="00AA0D6A"/>
    <w:rsid w:val="00AB093A"/>
    <w:rsid w:val="00AB58BF"/>
    <w:rsid w:val="00AB607A"/>
    <w:rsid w:val="00AC3B0D"/>
    <w:rsid w:val="00AC66B2"/>
    <w:rsid w:val="00AC6AE6"/>
    <w:rsid w:val="00AD0751"/>
    <w:rsid w:val="00AD7702"/>
    <w:rsid w:val="00AD77C4"/>
    <w:rsid w:val="00AE25BF"/>
    <w:rsid w:val="00AE4D82"/>
    <w:rsid w:val="00AF0C13"/>
    <w:rsid w:val="00B02B58"/>
    <w:rsid w:val="00B03AF5"/>
    <w:rsid w:val="00B03C01"/>
    <w:rsid w:val="00B078D6"/>
    <w:rsid w:val="00B1248D"/>
    <w:rsid w:val="00B12E4B"/>
    <w:rsid w:val="00B14709"/>
    <w:rsid w:val="00B2743D"/>
    <w:rsid w:val="00B3015C"/>
    <w:rsid w:val="00B337D6"/>
    <w:rsid w:val="00B34262"/>
    <w:rsid w:val="00B344D8"/>
    <w:rsid w:val="00B542B5"/>
    <w:rsid w:val="00B567D1"/>
    <w:rsid w:val="00B70311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5EBF"/>
    <w:rsid w:val="00BC642A"/>
    <w:rsid w:val="00BF6447"/>
    <w:rsid w:val="00BF7C9D"/>
    <w:rsid w:val="00C002DF"/>
    <w:rsid w:val="00C01E8C"/>
    <w:rsid w:val="00C02DF6"/>
    <w:rsid w:val="00C03E01"/>
    <w:rsid w:val="00C1261D"/>
    <w:rsid w:val="00C23582"/>
    <w:rsid w:val="00C2724D"/>
    <w:rsid w:val="00C27CA9"/>
    <w:rsid w:val="00C317E7"/>
    <w:rsid w:val="00C34333"/>
    <w:rsid w:val="00C351E5"/>
    <w:rsid w:val="00C3799C"/>
    <w:rsid w:val="00C40902"/>
    <w:rsid w:val="00C4120A"/>
    <w:rsid w:val="00C4305E"/>
    <w:rsid w:val="00C43D1E"/>
    <w:rsid w:val="00C44336"/>
    <w:rsid w:val="00C50F7C"/>
    <w:rsid w:val="00C51612"/>
    <w:rsid w:val="00C51704"/>
    <w:rsid w:val="00C5591F"/>
    <w:rsid w:val="00C57C50"/>
    <w:rsid w:val="00C715CA"/>
    <w:rsid w:val="00C7495D"/>
    <w:rsid w:val="00C77CE9"/>
    <w:rsid w:val="00C8061E"/>
    <w:rsid w:val="00C90A84"/>
    <w:rsid w:val="00CA0968"/>
    <w:rsid w:val="00CA168E"/>
    <w:rsid w:val="00CB0647"/>
    <w:rsid w:val="00CB4236"/>
    <w:rsid w:val="00CC33C3"/>
    <w:rsid w:val="00CC72A4"/>
    <w:rsid w:val="00CD3153"/>
    <w:rsid w:val="00CE16A0"/>
    <w:rsid w:val="00CE6BB0"/>
    <w:rsid w:val="00CF6810"/>
    <w:rsid w:val="00D0396E"/>
    <w:rsid w:val="00D055E2"/>
    <w:rsid w:val="00D06117"/>
    <w:rsid w:val="00D21FAC"/>
    <w:rsid w:val="00D265A8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716AD"/>
    <w:rsid w:val="00D71E4A"/>
    <w:rsid w:val="00D71F40"/>
    <w:rsid w:val="00D7427F"/>
    <w:rsid w:val="00D77416"/>
    <w:rsid w:val="00D80FC6"/>
    <w:rsid w:val="00D94917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00AA"/>
    <w:rsid w:val="00E332E4"/>
    <w:rsid w:val="00E418DE"/>
    <w:rsid w:val="00E4510C"/>
    <w:rsid w:val="00E45D9E"/>
    <w:rsid w:val="00E52C57"/>
    <w:rsid w:val="00E53737"/>
    <w:rsid w:val="00E57E7D"/>
    <w:rsid w:val="00E6157E"/>
    <w:rsid w:val="00E67DF0"/>
    <w:rsid w:val="00E80B5C"/>
    <w:rsid w:val="00E84CD8"/>
    <w:rsid w:val="00E877FA"/>
    <w:rsid w:val="00E90B85"/>
    <w:rsid w:val="00E91679"/>
    <w:rsid w:val="00E92452"/>
    <w:rsid w:val="00E94CC1"/>
    <w:rsid w:val="00E96431"/>
    <w:rsid w:val="00E9703A"/>
    <w:rsid w:val="00EA1CDD"/>
    <w:rsid w:val="00EA1D69"/>
    <w:rsid w:val="00EC3039"/>
    <w:rsid w:val="00EC5235"/>
    <w:rsid w:val="00ED6B03"/>
    <w:rsid w:val="00ED7A5B"/>
    <w:rsid w:val="00EE155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2DFD"/>
    <w:rsid w:val="00F83D11"/>
    <w:rsid w:val="00F86579"/>
    <w:rsid w:val="00F8787E"/>
    <w:rsid w:val="00F921F1"/>
    <w:rsid w:val="00FA7A90"/>
    <w:rsid w:val="00FB127E"/>
    <w:rsid w:val="00FC0804"/>
    <w:rsid w:val="00FC3287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rsid w:val="009813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4</Pages>
  <Words>1041</Words>
  <Characters>5936</Characters>
  <Application>Microsoft Office Word</Application>
  <DocSecurity>0</DocSecurity>
  <Lines>49</Lines>
  <Paragraphs>13</Paragraphs>
  <ScaleCrop>false</ScaleCrop>
  <Company>ETSI</Company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Nassar, Mohamed A. (Nokia - DE/Munich)</cp:lastModifiedBy>
  <cp:revision>58</cp:revision>
  <cp:lastPrinted>2000-02-29T11:31:00Z</cp:lastPrinted>
  <dcterms:created xsi:type="dcterms:W3CDTF">2022-10-26T07:25:00Z</dcterms:created>
  <dcterms:modified xsi:type="dcterms:W3CDTF">2022-11-17T14:34:00Z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