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45BAB1B9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7078">
        <w:rPr>
          <w:b/>
          <w:noProof/>
          <w:sz w:val="24"/>
        </w:rPr>
        <w:t>6454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496BACC" w14:textId="3B4369D4" w:rsidR="00C142A2" w:rsidRPr="006D28C5" w:rsidRDefault="00C142A2" w:rsidP="00C142A2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bookmarkStart w:id="0" w:name="_GoBack"/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6D28C5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1"/>
      <w:bookmarkEnd w:id="2"/>
      <w:bookmarkEnd w:id="3"/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6D28C5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1E7078"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5052</w:t>
      </w:r>
    </w:p>
    <w:p w14:paraId="1588E54D" w14:textId="77777777" w:rsidR="00C142A2" w:rsidRPr="006D28C5" w:rsidRDefault="00C142A2" w:rsidP="00C142A2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6D28C5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bookmarkEnd w:id="0"/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6B35E777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B36FA3" w:rsidRPr="00B36FA3">
        <w:rPr>
          <w:rFonts w:ascii="Arial" w:eastAsia="Batang" w:hAnsi="Arial" w:cs="Arial"/>
          <w:b/>
          <w:sz w:val="24"/>
          <w:szCs w:val="24"/>
          <w:lang w:eastAsia="zh-CN"/>
        </w:rPr>
        <w:t>SEAL data delivery enabler for vertical applications</w:t>
      </w:r>
    </w:p>
    <w:p w14:paraId="2C0ECFCB" w14:textId="7F8291D9" w:rsidR="004D39AD" w:rsidRPr="006C2E80" w:rsidRDefault="00474ED5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endabled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591BC165" w14:textId="6634F596" w:rsidR="00C71DB1" w:rsidRPr="00251D80" w:rsidRDefault="00C71DB1" w:rsidP="006F6E61">
            <w:pPr>
              <w:spacing w:after="0"/>
              <w:rPr>
                <w:i/>
              </w:rPr>
            </w:pPr>
            <w:r>
              <w:t>24.5ab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>Herrero Veron,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r>
              <w:t>Christian.Herrero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lastRenderedPageBreak/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7777777" w:rsidR="00596D62" w:rsidRDefault="00596D62" w:rsidP="006F6E61">
            <w:pPr>
              <w:pStyle w:val="TAL"/>
            </w:pPr>
            <w:r>
              <w:t>CATT?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77777777" w:rsidR="00596D62" w:rsidRDefault="00596D62" w:rsidP="006F6E61">
            <w:pPr>
              <w:pStyle w:val="TAL"/>
            </w:pPr>
            <w:r>
              <w:t>China Mobile?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1DAE9B11" w:rsidR="00596D62" w:rsidRDefault="00C71DB1" w:rsidP="00C71DB1">
            <w:pPr>
              <w:pStyle w:val="TAL"/>
            </w:pPr>
            <w:r>
              <w:t>Convida</w:t>
            </w:r>
            <w:r w:rsidR="00596D62">
              <w:t>?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F7C84" w14:textId="77777777" w:rsidR="00C14939" w:rsidRDefault="00C14939" w:rsidP="004C6FFC">
      <w:r>
        <w:separator/>
      </w:r>
    </w:p>
  </w:endnote>
  <w:endnote w:type="continuationSeparator" w:id="0">
    <w:p w14:paraId="12E8B608" w14:textId="77777777" w:rsidR="00C14939" w:rsidRDefault="00C1493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51DD1" w14:textId="77777777" w:rsidR="00C14939" w:rsidRDefault="00C14939" w:rsidP="004C6FFC">
      <w:r>
        <w:separator/>
      </w:r>
    </w:p>
  </w:footnote>
  <w:footnote w:type="continuationSeparator" w:id="0">
    <w:p w14:paraId="5D1FC37D" w14:textId="77777777" w:rsidR="00C14939" w:rsidRDefault="00C1493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4AEAB-C95A-4FB9-A312-9E5BE9A0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4</cp:revision>
  <cp:lastPrinted>2000-02-29T11:31:00Z</cp:lastPrinted>
  <dcterms:created xsi:type="dcterms:W3CDTF">2022-11-03T09:47:00Z</dcterms:created>
  <dcterms:modified xsi:type="dcterms:W3CDTF">2022-11-04T09:10:00Z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