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6D165" w14:textId="03634321" w:rsidR="004D39AD" w:rsidRDefault="004D39AD" w:rsidP="004D39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C4766">
        <w:rPr>
          <w:b/>
          <w:noProof/>
          <w:sz w:val="24"/>
        </w:rPr>
        <w:t>6453</w:t>
      </w:r>
    </w:p>
    <w:p w14:paraId="0C0BC2A5" w14:textId="77777777" w:rsidR="004D39AD" w:rsidRDefault="004D39AD" w:rsidP="004D39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F26D1A2" w14:textId="2150944F" w:rsidR="00D202F6" w:rsidRPr="00B63757" w:rsidRDefault="00D202F6" w:rsidP="00D202F6">
      <w:pPr>
        <w:widowControl w:val="0"/>
        <w:tabs>
          <w:tab w:val="right" w:pos="9781"/>
        </w:tabs>
        <w:rPr>
          <w:rFonts w:ascii="Arial" w:hAnsi="Arial" w:cs="Arial"/>
          <w:bCs/>
          <w:color w:val="AEAAAA" w:themeColor="background2" w:themeShade="BF"/>
          <w:sz w:val="22"/>
        </w:rPr>
      </w:pPr>
      <w:bookmarkStart w:id="0" w:name="_GoBack"/>
      <w:r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TSG </w:t>
      </w:r>
      <w:r w:rsidRPr="00B63757">
        <w:rPr>
          <w:rFonts w:ascii="Arial" w:hAnsi="Arial" w:cs="Arial"/>
          <w:b/>
          <w:color w:val="AEAAAA" w:themeColor="background2" w:themeShade="BF"/>
          <w:sz w:val="22"/>
          <w:szCs w:val="22"/>
        </w:rPr>
        <w:t>CT</w:t>
      </w:r>
      <w:r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 WG</w:t>
      </w:r>
      <w:bookmarkEnd w:id="1"/>
      <w:bookmarkEnd w:id="2"/>
      <w:bookmarkEnd w:id="3"/>
      <w:r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 Meeting </w:t>
      </w:r>
      <w:r w:rsidRPr="00B63757">
        <w:rPr>
          <w:rFonts w:ascii="Arial" w:hAnsi="Arial" w:cs="Arial"/>
          <w:b/>
          <w:color w:val="AEAAAA" w:themeColor="background2" w:themeShade="BF"/>
          <w:sz w:val="22"/>
          <w:szCs w:val="22"/>
        </w:rPr>
        <w:t>125</w:t>
      </w:r>
      <w:r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ab/>
        <w:t>TDoc C3-22</w:t>
      </w:r>
      <w:r w:rsidR="00EC4766" w:rsidRPr="00B63757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>5051</w:t>
      </w:r>
    </w:p>
    <w:p w14:paraId="6F451A47" w14:textId="77777777" w:rsidR="00D202F6" w:rsidRPr="00B63757" w:rsidRDefault="00D202F6" w:rsidP="00D202F6">
      <w:pPr>
        <w:widowControl w:val="0"/>
        <w:rPr>
          <w:rFonts w:ascii="Arial" w:hAnsi="Arial"/>
          <w:b/>
          <w:color w:val="AEAAAA" w:themeColor="background2" w:themeShade="BF"/>
          <w:sz w:val="22"/>
          <w:szCs w:val="22"/>
        </w:rPr>
      </w:pPr>
      <w:r w:rsidRPr="00B63757">
        <w:rPr>
          <w:rFonts w:ascii="Arial" w:hAnsi="Arial"/>
          <w:b/>
          <w:color w:val="AEAAAA" w:themeColor="background2" w:themeShade="BF"/>
          <w:sz w:val="22"/>
          <w:szCs w:val="22"/>
        </w:rPr>
        <w:t>Toulouse, France,14th - 18th November, 2022</w:t>
      </w:r>
    </w:p>
    <w:bookmarkEnd w:id="0"/>
    <w:p w14:paraId="6A4FBA64" w14:textId="77777777" w:rsidR="004D39AD" w:rsidRDefault="004D39AD" w:rsidP="004D39A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6A4CDD9F" w14:textId="507DDB6E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21DF0032" w14:textId="72024888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000D" w:rsidRPr="009A000D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V2X services; Phase 3</w:t>
      </w:r>
    </w:p>
    <w:p w14:paraId="2C0ECFCB" w14:textId="0750BD73" w:rsidR="004D39AD" w:rsidRPr="006C2E80" w:rsidRDefault="00C47F07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4F467690" w14:textId="310EA701" w:rsidR="004D39AD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D3F5EA8" w14:textId="77777777" w:rsidR="004D39AD" w:rsidRPr="006C2E80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3A6825E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 23.286 and TS 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C82B4D4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 w:rsidR="00646D0A">
        <w:t>.</w:t>
      </w:r>
    </w:p>
    <w:p w14:paraId="12A6990A" w14:textId="7B23C2B4" w:rsidR="007613D0" w:rsidRDefault="004C6FFC" w:rsidP="0003663A">
      <w:bookmarkStart w:id="4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 23.700-</w:t>
      </w:r>
      <w:r w:rsidR="00050317">
        <w:t>64.</w:t>
      </w:r>
    </w:p>
    <w:bookmarkEnd w:id="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3AB90FFC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7EF1600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>
        <w:rPr>
          <w:lang w:val="en-US" w:eastAsia="ko-KR"/>
        </w:rPr>
        <w:t> 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77777777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r>
        <w:rPr>
          <w:lang w:eastAsia="zh-CN"/>
        </w:rPr>
        <w:t xml:space="preserve"> and</w:t>
      </w:r>
    </w:p>
    <w:p w14:paraId="3064917B" w14:textId="5D7DBA81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r w:rsidR="000F0CB5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6D62" w:rsidRPr="00D06D65" w14:paraId="6DC5A753" w14:textId="77777777" w:rsidTr="006F6E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54E5F3B0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9B18180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43D79711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lastRenderedPageBreak/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4DE0C6C6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D059C83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295DBD08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351D49DB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7777777" w:rsidR="00596D62" w:rsidRDefault="00596D62" w:rsidP="006F6E61">
            <w:pPr>
              <w:pStyle w:val="TAL"/>
            </w:pPr>
            <w:r>
              <w:t>CATT?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77777777" w:rsidR="00596D62" w:rsidRDefault="00596D62" w:rsidP="006F6E61">
            <w:pPr>
              <w:pStyle w:val="TAL"/>
            </w:pPr>
            <w:r>
              <w:t>China Mobile?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77777777" w:rsidR="00596D62" w:rsidRDefault="00596D62" w:rsidP="006F6E61">
            <w:pPr>
              <w:pStyle w:val="TAL"/>
            </w:pPr>
            <w:r>
              <w:t>Lenovo?</w:t>
            </w:r>
          </w:p>
        </w:tc>
      </w:tr>
      <w:tr w:rsidR="00596D62" w14:paraId="15C33840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696E45A" w14:textId="77777777" w:rsidR="00596D62" w:rsidRDefault="00596D62" w:rsidP="006F6E61">
            <w:pPr>
              <w:pStyle w:val="TAL"/>
            </w:pPr>
            <w:r>
              <w:t>Motorola Mobility?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D7636" w14:textId="77777777" w:rsidR="00C47684" w:rsidRDefault="00C47684" w:rsidP="004C6FFC">
      <w:r>
        <w:separator/>
      </w:r>
    </w:p>
  </w:endnote>
  <w:endnote w:type="continuationSeparator" w:id="0">
    <w:p w14:paraId="512EF5D7" w14:textId="77777777" w:rsidR="00C47684" w:rsidRDefault="00C47684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BD5D9" w14:textId="77777777" w:rsidR="00C47684" w:rsidRDefault="00C47684" w:rsidP="004C6FFC">
      <w:r>
        <w:separator/>
      </w:r>
    </w:p>
  </w:footnote>
  <w:footnote w:type="continuationSeparator" w:id="0">
    <w:p w14:paraId="4EB6324A" w14:textId="77777777" w:rsidR="00C47684" w:rsidRDefault="00C47684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A4482-4E8D-44E4-93BA-059170A7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2000-02-29T11:31:00Z</cp:lastPrinted>
  <dcterms:created xsi:type="dcterms:W3CDTF">2022-11-03T09:46:00Z</dcterms:created>
  <dcterms:modified xsi:type="dcterms:W3CDTF">2022-11-04T09:10:00Z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