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86148" w14:textId="152201AE" w:rsidR="00AB5E0D" w:rsidRDefault="00AB5E0D" w:rsidP="00AB5E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106A5" w:rsidRPr="00A106A5">
        <w:rPr>
          <w:b/>
          <w:noProof/>
          <w:sz w:val="24"/>
        </w:rPr>
        <w:t>22</w:t>
      </w:r>
      <w:r w:rsidR="00E43592">
        <w:rPr>
          <w:b/>
          <w:noProof/>
          <w:sz w:val="24"/>
        </w:rPr>
        <w:t>6148</w:t>
      </w:r>
    </w:p>
    <w:p w14:paraId="0118F3BB" w14:textId="77777777" w:rsidR="00AB5E0D" w:rsidRDefault="00AB5E0D" w:rsidP="00AB5E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0A9E8D03" w14:textId="77777777" w:rsidR="007D4164" w:rsidRDefault="007D4164" w:rsidP="007D416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</w:rPr>
      </w:pPr>
    </w:p>
    <w:p w14:paraId="6C760A84" w14:textId="114859B2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374388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077E63B7" w14:textId="0B6CC814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5GS support of NR </w:t>
      </w:r>
      <w:proofErr w:type="spellStart"/>
      <w:r w:rsidR="007947ED" w:rsidRPr="007947ED">
        <w:rPr>
          <w:rFonts w:ascii="Arial" w:eastAsia="Batang" w:hAnsi="Arial" w:cs="Arial"/>
          <w:b/>
          <w:sz w:val="24"/>
          <w:szCs w:val="24"/>
        </w:rPr>
        <w:t>RedCap</w:t>
      </w:r>
      <w:proofErr w:type="spellEnd"/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 UE with long </w:t>
      </w:r>
      <w:proofErr w:type="spellStart"/>
      <w:r w:rsidR="007947ED" w:rsidRPr="007947ED">
        <w:rPr>
          <w:rFonts w:ascii="Arial" w:eastAsia="Batang" w:hAnsi="Arial" w:cs="Arial"/>
          <w:b/>
          <w:sz w:val="24"/>
          <w:szCs w:val="24"/>
        </w:rPr>
        <w:t>eDRX</w:t>
      </w:r>
      <w:proofErr w:type="spellEnd"/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 for RRC_INACTIVE State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551B2BE6" w:rsidR="00EC5E3B" w:rsidRDefault="004554C5">
      <w:pPr>
        <w:pStyle w:val="Heading1"/>
      </w:pPr>
      <w:r>
        <w:t xml:space="preserve">Title: </w:t>
      </w:r>
      <w:r>
        <w:tab/>
      </w:r>
      <w:r w:rsidR="00AB5E0D" w:rsidRPr="00AB5E0D">
        <w:t xml:space="preserve">5GS support of NR </w:t>
      </w:r>
      <w:proofErr w:type="spellStart"/>
      <w:r w:rsidR="00AB5E0D" w:rsidRPr="00AB5E0D">
        <w:t>RedCap</w:t>
      </w:r>
      <w:proofErr w:type="spellEnd"/>
      <w:r w:rsidR="00AB5E0D" w:rsidRPr="00AB5E0D">
        <w:t xml:space="preserve"> UE with long </w:t>
      </w:r>
      <w:proofErr w:type="spellStart"/>
      <w:r w:rsidR="00AB5E0D" w:rsidRPr="00AB5E0D">
        <w:t>eDRX</w:t>
      </w:r>
      <w:proofErr w:type="spellEnd"/>
      <w:r w:rsidR="00AB5E0D" w:rsidRPr="00AB5E0D">
        <w:t xml:space="preserve"> for RRC_INACTIVE State</w:t>
      </w:r>
    </w:p>
    <w:p w14:paraId="3B16F60A" w14:textId="2F93641C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AB5E0D" w:rsidRPr="00AB5E0D">
        <w:t>NR_REDCAP_Ph2</w:t>
      </w:r>
    </w:p>
    <w:p w14:paraId="7AE9A590" w14:textId="37F3EEEC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B5E0D" w14:paraId="49F24EFE" w14:textId="77777777" w:rsidTr="00AB5E0D">
        <w:trPr>
          <w:cantSplit/>
          <w:jc w:val="center"/>
        </w:trPr>
        <w:tc>
          <w:tcPr>
            <w:tcW w:w="452" w:type="dxa"/>
          </w:tcPr>
          <w:p w14:paraId="32D63AA1" w14:textId="45D06215" w:rsidR="00AB5E0D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93F386" w14:textId="77777777" w:rsidR="00AB5E0D" w:rsidRPr="006C2E80" w:rsidRDefault="00AB5E0D" w:rsidP="0028313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AB5E0D" w:rsidRPr="00662741" w14:paraId="3BB1B437" w14:textId="77777777" w:rsidTr="00AB5E0D">
        <w:trPr>
          <w:cantSplit/>
          <w:jc w:val="center"/>
        </w:trPr>
        <w:tc>
          <w:tcPr>
            <w:tcW w:w="452" w:type="dxa"/>
          </w:tcPr>
          <w:p w14:paraId="6FCD5504" w14:textId="664FA1A2" w:rsidR="00AB5E0D" w:rsidRPr="00662741" w:rsidRDefault="00AB5E0D" w:rsidP="0028313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3436620" w14:textId="77777777" w:rsidR="00AB5E0D" w:rsidRPr="00662741" w:rsidRDefault="00AB5E0D" w:rsidP="00283138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AB5E0D" w:rsidRPr="00662741" w14:paraId="74EAD6F3" w14:textId="77777777" w:rsidTr="00AB5E0D">
        <w:trPr>
          <w:cantSplit/>
          <w:jc w:val="center"/>
        </w:trPr>
        <w:tc>
          <w:tcPr>
            <w:tcW w:w="452" w:type="dxa"/>
          </w:tcPr>
          <w:p w14:paraId="2B5B6C9C" w14:textId="77777777" w:rsidR="00AB5E0D" w:rsidRPr="00662741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D627336" w14:textId="77777777" w:rsidR="00AB5E0D" w:rsidRPr="00662741" w:rsidRDefault="00AB5E0D" w:rsidP="0028313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AB5E0D" w:rsidRPr="00662741" w14:paraId="1E307424" w14:textId="77777777" w:rsidTr="00AB5E0D">
        <w:trPr>
          <w:cantSplit/>
          <w:jc w:val="center"/>
        </w:trPr>
        <w:tc>
          <w:tcPr>
            <w:tcW w:w="452" w:type="dxa"/>
          </w:tcPr>
          <w:p w14:paraId="70451DB0" w14:textId="77777777" w:rsidR="00AB5E0D" w:rsidRPr="00662741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690DB0E" w14:textId="77777777" w:rsidR="00AB5E0D" w:rsidRPr="006C2E80" w:rsidRDefault="00AB5E0D" w:rsidP="0028313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6"/>
        <w:gridCol w:w="1101"/>
        <w:gridCol w:w="1101"/>
        <w:gridCol w:w="6010"/>
      </w:tblGrid>
      <w:tr w:rsidR="00AB5E0D" w14:paraId="5422A719" w14:textId="77777777" w:rsidTr="00AB5E0D">
        <w:trPr>
          <w:cantSplit/>
          <w:jc w:val="center"/>
        </w:trPr>
        <w:tc>
          <w:tcPr>
            <w:tcW w:w="9928" w:type="dxa"/>
            <w:gridSpan w:val="4"/>
            <w:shd w:val="clear" w:color="auto" w:fill="E0E0E0"/>
          </w:tcPr>
          <w:p w14:paraId="184CC4B2" w14:textId="77777777" w:rsidR="00AB5E0D" w:rsidRDefault="00AB5E0D" w:rsidP="0028313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B5E0D" w14:paraId="07B1A9AB" w14:textId="77777777" w:rsidTr="00AB5E0D">
        <w:trPr>
          <w:cantSplit/>
          <w:jc w:val="center"/>
        </w:trPr>
        <w:tc>
          <w:tcPr>
            <w:tcW w:w="1716" w:type="dxa"/>
            <w:shd w:val="clear" w:color="auto" w:fill="E0E0E0"/>
          </w:tcPr>
          <w:p w14:paraId="50713A08" w14:textId="77777777" w:rsidR="00AB5E0D" w:rsidDel="00C02DF6" w:rsidRDefault="00AB5E0D" w:rsidP="0028313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CC177B" w14:textId="77777777" w:rsidR="00AB5E0D" w:rsidDel="00C02DF6" w:rsidRDefault="00AB5E0D" w:rsidP="0028313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AD839B" w14:textId="77777777" w:rsidR="00AB5E0D" w:rsidRDefault="00AB5E0D" w:rsidP="0028313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D9E9472" w14:textId="77777777" w:rsidR="00AB5E0D" w:rsidRDefault="00AB5E0D" w:rsidP="0028313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5E0D" w14:paraId="208F303C" w14:textId="77777777" w:rsidTr="00AB5E0D">
        <w:trPr>
          <w:cantSplit/>
          <w:jc w:val="center"/>
        </w:trPr>
        <w:tc>
          <w:tcPr>
            <w:tcW w:w="1716" w:type="dxa"/>
          </w:tcPr>
          <w:p w14:paraId="45C6A6D7" w14:textId="7894B2F8" w:rsidR="00AB5E0D" w:rsidRDefault="00AB5E0D" w:rsidP="00283138">
            <w:pPr>
              <w:pStyle w:val="TAL"/>
            </w:pPr>
            <w:r>
              <w:t>NR_REDCAP_Ph2</w:t>
            </w:r>
          </w:p>
        </w:tc>
        <w:tc>
          <w:tcPr>
            <w:tcW w:w="1101" w:type="dxa"/>
          </w:tcPr>
          <w:p w14:paraId="70FB55E7" w14:textId="77777777" w:rsidR="00AB5E0D" w:rsidRDefault="00AB5E0D" w:rsidP="0028313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51B69EA" w14:textId="77EB6889" w:rsidR="00AB5E0D" w:rsidRDefault="00AB5E0D" w:rsidP="00283138">
            <w:pPr>
              <w:pStyle w:val="TAL"/>
            </w:pPr>
            <w:r w:rsidRPr="00AB5E0D">
              <w:t>970013</w:t>
            </w:r>
          </w:p>
        </w:tc>
        <w:tc>
          <w:tcPr>
            <w:tcW w:w="6010" w:type="dxa"/>
          </w:tcPr>
          <w:p w14:paraId="37BB1E89" w14:textId="108D3860" w:rsidR="00AB5E0D" w:rsidRPr="00251D80" w:rsidRDefault="00AB5E0D" w:rsidP="00283138">
            <w:pPr>
              <w:pStyle w:val="TAL"/>
            </w:pPr>
            <w:r>
              <w:rPr>
                <w:lang w:eastAsia="zh-CN"/>
              </w:rPr>
              <w:t>5GS</w:t>
            </w:r>
            <w:r w:rsidRPr="009D6654">
              <w:t xml:space="preserve"> </w:t>
            </w:r>
            <w:r w:rsidRPr="00D43DCC">
              <w:rPr>
                <w:lang w:eastAsia="zh-CN"/>
              </w:rPr>
              <w:t xml:space="preserve">support of NR </w:t>
            </w:r>
            <w:proofErr w:type="spellStart"/>
            <w:r w:rsidRPr="00D43DCC">
              <w:rPr>
                <w:lang w:eastAsia="zh-CN"/>
              </w:rPr>
              <w:t>RedCap</w:t>
            </w:r>
            <w:proofErr w:type="spellEnd"/>
            <w:r w:rsidRPr="00D43DC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UE </w:t>
            </w:r>
            <w:r w:rsidRPr="00D43DCC">
              <w:rPr>
                <w:lang w:eastAsia="zh-CN"/>
              </w:rPr>
              <w:t xml:space="preserve">with long </w:t>
            </w:r>
            <w:proofErr w:type="spellStart"/>
            <w:r w:rsidRPr="00D43DCC">
              <w:rPr>
                <w:lang w:eastAsia="zh-CN"/>
              </w:rPr>
              <w:t>eDRX</w:t>
            </w:r>
            <w:proofErr w:type="spellEnd"/>
            <w:r w:rsidRPr="00D43DCC">
              <w:rPr>
                <w:lang w:eastAsia="zh-CN"/>
              </w:rPr>
              <w:t xml:space="preserve"> for RRC</w:t>
            </w:r>
            <w:r>
              <w:rPr>
                <w:lang w:eastAsia="zh-CN"/>
              </w:rPr>
              <w:t>_</w:t>
            </w:r>
            <w:r w:rsidRPr="00D43DCC">
              <w:rPr>
                <w:lang w:eastAsia="zh-CN"/>
              </w:rPr>
              <w:t>INACTIVE State</w:t>
            </w:r>
          </w:p>
        </w:tc>
      </w:tr>
    </w:tbl>
    <w:p w14:paraId="23C1C4FA" w14:textId="7C41053B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p w14:paraId="4084EDE8" w14:textId="77777777" w:rsidR="00AB5E0D" w:rsidRPr="006C2E80" w:rsidRDefault="00AB5E0D" w:rsidP="00AB5E0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B5E0D" w14:paraId="28B92E00" w14:textId="77777777" w:rsidTr="0028313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6A7A6DC" w14:textId="77777777" w:rsidR="00AB5E0D" w:rsidRDefault="00AB5E0D" w:rsidP="0028313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B5E0D" w14:paraId="687E8A01" w14:textId="77777777" w:rsidTr="0028313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2674F0" w14:textId="77777777" w:rsidR="00AB5E0D" w:rsidRDefault="00AB5E0D" w:rsidP="0028313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610B34" w14:textId="77777777" w:rsidR="00AB5E0D" w:rsidRDefault="00AB5E0D" w:rsidP="0028313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F7B8F0" w14:textId="77777777" w:rsidR="00AB5E0D" w:rsidRDefault="00AB5E0D" w:rsidP="00283138">
            <w:pPr>
              <w:pStyle w:val="TAH"/>
            </w:pPr>
            <w:r>
              <w:t>Nature of relationship</w:t>
            </w:r>
          </w:p>
        </w:tc>
      </w:tr>
      <w:tr w:rsidR="00AB5E0D" w14:paraId="7A01D3A5" w14:textId="77777777" w:rsidTr="00283138">
        <w:trPr>
          <w:cantSplit/>
          <w:jc w:val="center"/>
        </w:trPr>
        <w:tc>
          <w:tcPr>
            <w:tcW w:w="1101" w:type="dxa"/>
          </w:tcPr>
          <w:p w14:paraId="598138C1" w14:textId="522F9E3E" w:rsidR="00AB5E0D" w:rsidRDefault="00AB5E0D" w:rsidP="00283138">
            <w:pPr>
              <w:pStyle w:val="TAL"/>
            </w:pPr>
            <w:r w:rsidRPr="00AB5E0D">
              <w:t>970080</w:t>
            </w:r>
          </w:p>
        </w:tc>
        <w:tc>
          <w:tcPr>
            <w:tcW w:w="3326" w:type="dxa"/>
          </w:tcPr>
          <w:p w14:paraId="4D6B2FA3" w14:textId="6E4759E0" w:rsidR="00AB5E0D" w:rsidRDefault="00AB5E0D" w:rsidP="00283138">
            <w:pPr>
              <w:pStyle w:val="TAL"/>
            </w:pPr>
            <w:proofErr w:type="spellStart"/>
            <w:r w:rsidRPr="00AB5E0D">
              <w:t>NR_redcap_enh</w:t>
            </w:r>
            <w:proofErr w:type="spellEnd"/>
          </w:p>
        </w:tc>
        <w:tc>
          <w:tcPr>
            <w:tcW w:w="5099" w:type="dxa"/>
          </w:tcPr>
          <w:p w14:paraId="240F4CCB" w14:textId="6DE72DB7" w:rsidR="00AB5E0D" w:rsidRPr="00AB5E0D" w:rsidRDefault="00AB5E0D" w:rsidP="00283138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RAN Work Item on </w:t>
            </w:r>
            <w:proofErr w:type="spellStart"/>
            <w:r>
              <w:rPr>
                <w:i w:val="0"/>
                <w:iCs/>
              </w:rPr>
              <w:t>RedCap</w:t>
            </w:r>
            <w:proofErr w:type="spellEnd"/>
            <w:r>
              <w:rPr>
                <w:i w:val="0"/>
                <w:iCs/>
              </w:rPr>
              <w:t xml:space="preserve"> enhancements</w:t>
            </w:r>
          </w:p>
        </w:tc>
      </w:tr>
    </w:tbl>
    <w:p w14:paraId="33216138" w14:textId="77777777" w:rsidR="00AB5E0D" w:rsidRDefault="00AB5E0D" w:rsidP="00AB5E0D">
      <w:pPr>
        <w:pStyle w:val="FP"/>
      </w:pPr>
    </w:p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F35FE12" w14:textId="7B98A7D3" w:rsidR="00AB5E0D" w:rsidRDefault="00AB5E0D" w:rsidP="00AB5E0D">
      <w:r w:rsidRPr="00302226">
        <w:t xml:space="preserve">This work item aims at specifying </w:t>
      </w:r>
      <w:r>
        <w:t xml:space="preserve">stage 3 </w:t>
      </w:r>
      <w:r w:rsidRPr="00302226">
        <w:t xml:space="preserve">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</w:t>
      </w:r>
      <w:proofErr w:type="spellStart"/>
      <w:r>
        <w:t>RedCap</w:t>
      </w:r>
      <w:proofErr w:type="spellEnd"/>
      <w:r>
        <w:t xml:space="preserve"> UE applies long </w:t>
      </w:r>
      <w:proofErr w:type="spellStart"/>
      <w:r>
        <w:t>eDRX</w:t>
      </w:r>
      <w:proofErr w:type="spellEnd"/>
      <w:r>
        <w:t xml:space="preserve"> (i.e. &gt;10.24s) value in </w:t>
      </w:r>
      <w:r w:rsidR="00A713F7" w:rsidRPr="00A713F7">
        <w:t>5GMM-CONNECTED mode with RRC inactive indicatio</w:t>
      </w:r>
      <w:r w:rsidR="00A713F7">
        <w:t>n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9A6CB7A" w14:textId="35F63947" w:rsidR="00AB5E0D" w:rsidRDefault="00AB5E0D" w:rsidP="00AB5E0D">
      <w:r w:rsidRPr="00302226">
        <w:t xml:space="preserve">The objective is to specify enhancements to 5GS as per </w:t>
      </w:r>
      <w:r>
        <w:t xml:space="preserve">stage 2 requirements for introducing support of long </w:t>
      </w:r>
      <w:proofErr w:type="spellStart"/>
      <w:r>
        <w:t>eDRX</w:t>
      </w:r>
      <w:proofErr w:type="spellEnd"/>
      <w:r>
        <w:t xml:space="preserve"> (i.e., &gt;10.24s) </w:t>
      </w:r>
      <w:r w:rsidR="00B76438">
        <w:t xml:space="preserve">for UEs </w:t>
      </w:r>
      <w:r>
        <w:t xml:space="preserve">in </w:t>
      </w:r>
      <w:r w:rsidR="00A713F7" w:rsidRPr="00A713F7">
        <w:t>5GMM-CONNECTED mode with RRC inactive indicatio</w:t>
      </w:r>
      <w:r w:rsidR="00A713F7">
        <w:t>n</w:t>
      </w:r>
      <w:r>
        <w:t>.</w:t>
      </w:r>
    </w:p>
    <w:p w14:paraId="63D0FD9B" w14:textId="77777777" w:rsidR="00B76438" w:rsidRDefault="00B76438" w:rsidP="00B76438">
      <w:r>
        <w:t>The following impacts on 3GPP CT working groups are identified.</w:t>
      </w:r>
    </w:p>
    <w:p w14:paraId="2C5AD04D" w14:textId="77777777" w:rsidR="00B76438" w:rsidRPr="006F6976" w:rsidRDefault="00B76438" w:rsidP="00B76438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ED8D504" w14:textId="6001BAEB" w:rsidR="00AB5E0D" w:rsidRDefault="00AB5E0D" w:rsidP="00AB5E0D">
      <w:pPr>
        <w:pStyle w:val="B1"/>
      </w:pPr>
      <w:r>
        <w:t>-</w:t>
      </w:r>
      <w:r>
        <w:tab/>
      </w:r>
      <w:r w:rsidR="00DB5A7A" w:rsidRPr="00DB5A7A">
        <w:t>Removal of the limitation on the applicability</w:t>
      </w:r>
      <w:r w:rsidRPr="00302226">
        <w:t xml:space="preserve"> </w:t>
      </w:r>
      <w:r w:rsidR="00B76438">
        <w:t xml:space="preserve">of </w:t>
      </w:r>
      <w:proofErr w:type="spellStart"/>
      <w:r w:rsidR="00B76438">
        <w:t>eDRX</w:t>
      </w:r>
      <w:proofErr w:type="spellEnd"/>
      <w:r w:rsidR="00B76438">
        <w:t xml:space="preserve"> values </w:t>
      </w:r>
      <w:r w:rsidR="0071738D" w:rsidRPr="0071738D">
        <w:t>&gt;10.24s</w:t>
      </w:r>
      <w:r w:rsidR="0071738D">
        <w:t xml:space="preserve"> </w:t>
      </w:r>
      <w:r w:rsidR="00B76438">
        <w:t xml:space="preserve">for UEs in </w:t>
      </w:r>
      <w:r w:rsidR="00A713F7" w:rsidRPr="00A713F7">
        <w:t>5GMM-CONNECTED mode with RRC inactive indication</w:t>
      </w:r>
      <w:r>
        <w:t>.</w:t>
      </w:r>
    </w:p>
    <w:p w14:paraId="06BD7067" w14:textId="77777777" w:rsidR="00B76438" w:rsidRPr="006F6976" w:rsidRDefault="00B76438" w:rsidP="00B76438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F179A34" w14:textId="097B2592" w:rsidR="002C45C9" w:rsidRDefault="00B76438" w:rsidP="002C45C9">
      <w:pPr>
        <w:pStyle w:val="B1"/>
      </w:pPr>
      <w:r>
        <w:t>-</w:t>
      </w:r>
      <w:r>
        <w:tab/>
      </w:r>
      <w:r w:rsidR="00A713F7" w:rsidRPr="00302226">
        <w:t xml:space="preserve">Enhancements </w:t>
      </w:r>
      <w:r w:rsidR="00A713F7">
        <w:t xml:space="preserve">for MT data/signalling handling during UE unreachable time due to long </w:t>
      </w:r>
      <w:proofErr w:type="spellStart"/>
      <w:r w:rsidR="00A713F7">
        <w:t>eDRX</w:t>
      </w:r>
      <w:proofErr w:type="spellEnd"/>
      <w:r w:rsidR="00A713F7">
        <w:t xml:space="preserve"> for UE in CM-CONNECTED with RRC_INACTIVE state</w:t>
      </w:r>
      <w:r w:rsidR="002C45C9" w:rsidRPr="002C45C9">
        <w:t xml:space="preserve"> </w:t>
      </w:r>
      <w:r w:rsidR="002C45C9">
        <w:t>which includes:.</w:t>
      </w:r>
    </w:p>
    <w:p w14:paraId="17837949" w14:textId="77777777" w:rsidR="002C45C9" w:rsidRDefault="002C45C9" w:rsidP="002C45C9">
      <w:pPr>
        <w:pStyle w:val="B2"/>
      </w:pPr>
      <w:r>
        <w:t>-</w:t>
      </w:r>
      <w:r>
        <w:tab/>
        <w:t xml:space="preserve">Impact on </w:t>
      </w:r>
      <w:proofErr w:type="spellStart"/>
      <w:r>
        <w:t>Nsmf_PDUSession</w:t>
      </w:r>
      <w:proofErr w:type="spellEnd"/>
      <w:r>
        <w:t xml:space="preserve"> service, e.g.  using </w:t>
      </w:r>
      <w:proofErr w:type="spellStart"/>
      <w:r>
        <w:t>SmContext</w:t>
      </w:r>
      <w:proofErr w:type="spellEnd"/>
      <w:r>
        <w:t xml:space="preserve"> Update request to inform the SMF to stop user plane DL data transmissions;</w:t>
      </w:r>
    </w:p>
    <w:p w14:paraId="29D0A86F" w14:textId="77777777" w:rsidR="002C45C9" w:rsidRDefault="002C45C9" w:rsidP="002C45C9">
      <w:pPr>
        <w:pStyle w:val="B2"/>
      </w:pPr>
      <w:r>
        <w:t>-</w:t>
      </w:r>
      <w:r>
        <w:tab/>
        <w:t>Possible impact on PFCP protocol to document NG-RAN initiated Connection Inactive procedure and corresponding resume procedures;</w:t>
      </w:r>
    </w:p>
    <w:p w14:paraId="2C8DC290" w14:textId="2D42E45E" w:rsidR="00B76438" w:rsidRPr="00341C17" w:rsidRDefault="002C45C9" w:rsidP="002C45C9">
      <w:pPr>
        <w:pStyle w:val="B2"/>
      </w:pPr>
      <w:r>
        <w:t>-</w:t>
      </w:r>
      <w:r>
        <w:tab/>
        <w:t xml:space="preserve">Possible impact on </w:t>
      </w:r>
      <w:proofErr w:type="spellStart"/>
      <w:r>
        <w:t>Namf_MT</w:t>
      </w:r>
      <w:proofErr w:type="spellEnd"/>
      <w:r>
        <w:t xml:space="preserve"> service, e.g. to document relevant stage 2 procedures.</w:t>
      </w:r>
    </w:p>
    <w:p w14:paraId="39CCF41B" w14:textId="77777777" w:rsidR="00B76438" w:rsidRDefault="00B76438" w:rsidP="00B76438">
      <w:pPr>
        <w:pStyle w:val="B1"/>
        <w:ind w:left="0" w:firstLine="0"/>
      </w:pP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5E0D" w:rsidRPr="00E10367" w14:paraId="5BE464EC" w14:textId="77777777" w:rsidTr="0028313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A46DEF7" w14:textId="77777777" w:rsidR="00AB5E0D" w:rsidRPr="00E10367" w:rsidRDefault="00AB5E0D" w:rsidP="0028313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5E0D" w14:paraId="2740A0B5" w14:textId="77777777" w:rsidTr="002831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4009E9A" w14:textId="77777777" w:rsidR="00AB5E0D" w:rsidRPr="00FF3F0C" w:rsidRDefault="00AB5E0D" w:rsidP="0028313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D1773B" w14:textId="77777777" w:rsidR="00AB5E0D" w:rsidRPr="000C5FE3" w:rsidRDefault="00AB5E0D" w:rsidP="0028313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D7BA86" w14:textId="77777777" w:rsidR="00AB5E0D" w:rsidRPr="00E10367" w:rsidRDefault="00AB5E0D" w:rsidP="0028313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1B60F9" w14:textId="77777777" w:rsidR="00AB5E0D" w:rsidRPr="00E10367" w:rsidRDefault="00AB5E0D" w:rsidP="0028313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641670" w14:textId="77777777" w:rsidR="00AB5E0D" w:rsidRPr="00E10367" w:rsidRDefault="00AB5E0D" w:rsidP="0028313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BD8267" w14:textId="77777777" w:rsidR="00AB5E0D" w:rsidRPr="00E10367" w:rsidRDefault="00AB5E0D" w:rsidP="0028313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B5E0D" w:rsidRPr="006C2E80" w14:paraId="760E7556" w14:textId="77777777" w:rsidTr="00283138">
        <w:trPr>
          <w:cantSplit/>
          <w:jc w:val="center"/>
        </w:trPr>
        <w:tc>
          <w:tcPr>
            <w:tcW w:w="1617" w:type="dxa"/>
          </w:tcPr>
          <w:p w14:paraId="7561F9D2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4AB9E4B9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58887BBA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06FF6557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0EDF7B1F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2E8316CD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23B84D4B" w14:textId="77777777" w:rsidR="00AB5E0D" w:rsidRDefault="00AB5E0D" w:rsidP="00AB5E0D">
      <w:pPr>
        <w:pStyle w:val="FP"/>
      </w:pPr>
    </w:p>
    <w:p w14:paraId="361E9F79" w14:textId="77777777" w:rsidR="00AB5E0D" w:rsidRDefault="00AB5E0D" w:rsidP="00AB5E0D"/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 w:rsidTr="00CA5A2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76438" w14:paraId="4184E104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C15" w14:textId="29F03B02" w:rsidR="00B76438" w:rsidRDefault="00B76438" w:rsidP="00B76438">
            <w:pPr>
              <w:spacing w:after="0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25F" w14:textId="2AD6E711" w:rsidR="00B76438" w:rsidRDefault="00B76438" w:rsidP="00B76438">
            <w:pPr>
              <w:spacing w:after="0"/>
            </w:pPr>
            <w:r>
              <w:t xml:space="preserve">Updates to </w:t>
            </w:r>
            <w:r w:rsidRPr="00B76438">
              <w:t>Extended DRX parameters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7798" w14:textId="73E2CB17" w:rsidR="00B76438" w:rsidRDefault="00B76438" w:rsidP="00B76438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B4B8" w14:textId="66A26F8B" w:rsidR="00B76438" w:rsidRDefault="00B76438" w:rsidP="00B76438">
            <w:pPr>
              <w:spacing w:after="0"/>
            </w:pPr>
            <w:r>
              <w:t>CT1</w:t>
            </w:r>
          </w:p>
        </w:tc>
      </w:tr>
      <w:tr w:rsidR="002C45C9" w14:paraId="0AB1EA95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2289AACF" w:rsidR="002C45C9" w:rsidRDefault="002C45C9" w:rsidP="002C45C9">
            <w:pPr>
              <w:spacing w:after="0"/>
            </w:pPr>
            <w: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F7D" w14:textId="77777777" w:rsidR="002C45C9" w:rsidRDefault="002C45C9" w:rsidP="002C45C9">
            <w:pPr>
              <w:spacing w:after="0"/>
            </w:pPr>
            <w:r>
              <w:t xml:space="preserve">Possible impact to document </w:t>
            </w:r>
            <w:r w:rsidRPr="00140E21">
              <w:t xml:space="preserve">NG-RAN initiated </w:t>
            </w:r>
            <w:r>
              <w:t xml:space="preserve">Connection Inactive </w:t>
            </w:r>
            <w:r w:rsidRPr="00140E21">
              <w:t>procedure</w:t>
            </w:r>
            <w:r>
              <w:t xml:space="preserve"> and corresponding resume procedures.</w:t>
            </w:r>
          </w:p>
          <w:p w14:paraId="5F41DEF6" w14:textId="166A7B4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49124A9A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61CEAA6A" w:rsidR="002C45C9" w:rsidRDefault="002C45C9" w:rsidP="002C45C9">
            <w:pPr>
              <w:spacing w:after="0"/>
            </w:pPr>
            <w:r>
              <w:t>CT4</w:t>
            </w:r>
          </w:p>
        </w:tc>
      </w:tr>
      <w:tr w:rsidR="002C45C9" w14:paraId="102326F0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8F2" w14:textId="506C9460" w:rsidR="002C45C9" w:rsidRDefault="002C45C9" w:rsidP="002C45C9">
            <w:pPr>
              <w:spacing w:after="0"/>
            </w:pPr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7FB" w14:textId="77777777" w:rsidR="002C45C9" w:rsidRDefault="002C45C9" w:rsidP="002C45C9">
            <w:pPr>
              <w:spacing w:after="0"/>
            </w:pPr>
            <w:r w:rsidRPr="004B1B37">
              <w:t xml:space="preserve">Impact on </w:t>
            </w:r>
            <w:proofErr w:type="spellStart"/>
            <w:r w:rsidRPr="004B1B37">
              <w:t>Nsmf_PDUSession</w:t>
            </w:r>
            <w:proofErr w:type="spellEnd"/>
            <w:r w:rsidRPr="004B1B37">
              <w:t xml:space="preserve"> service, e.g.  </w:t>
            </w:r>
            <w:r>
              <w:t xml:space="preserve">to </w:t>
            </w:r>
            <w:r w:rsidRPr="004B1B37">
              <w:t>us</w:t>
            </w:r>
            <w:r>
              <w:t>e</w:t>
            </w:r>
            <w:r w:rsidRPr="004B1B37">
              <w:t xml:space="preserve"> </w:t>
            </w:r>
            <w:proofErr w:type="spellStart"/>
            <w:r w:rsidRPr="004B1B37">
              <w:t>SmContext</w:t>
            </w:r>
            <w:proofErr w:type="spellEnd"/>
            <w:r w:rsidRPr="004B1B37">
              <w:t xml:space="preserve"> Update request</w:t>
            </w:r>
            <w:r>
              <w:t xml:space="preserve"> message</w:t>
            </w:r>
            <w:r w:rsidRPr="004B1B37">
              <w:t xml:space="preserve"> to inform the SMF to stop user plane DL data transmissions</w:t>
            </w:r>
            <w:r>
              <w:t>.</w:t>
            </w:r>
          </w:p>
          <w:p w14:paraId="63920826" w14:textId="7777777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AA5" w14:textId="3A90119C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AE9" w14:textId="44005707" w:rsidR="002C45C9" w:rsidRDefault="002C45C9" w:rsidP="002C45C9">
            <w:pPr>
              <w:spacing w:after="0"/>
            </w:pPr>
            <w:r>
              <w:t>CT4</w:t>
            </w:r>
          </w:p>
        </w:tc>
      </w:tr>
      <w:tr w:rsidR="002C45C9" w14:paraId="53E5D3D6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73D" w14:textId="5C177AB6" w:rsidR="002C45C9" w:rsidRDefault="002C45C9" w:rsidP="002C45C9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9C9" w14:textId="77777777" w:rsidR="002C45C9" w:rsidRDefault="002C45C9" w:rsidP="002C45C9">
            <w:pPr>
              <w:spacing w:after="0"/>
            </w:pPr>
            <w:r>
              <w:t xml:space="preserve">Possible impact on </w:t>
            </w:r>
            <w:proofErr w:type="spellStart"/>
            <w:r>
              <w:t>Namf_MT</w:t>
            </w:r>
            <w:proofErr w:type="spellEnd"/>
            <w:r>
              <w:t xml:space="preserve"> service, e.g. to document relevant stage 2 procedure.</w:t>
            </w:r>
          </w:p>
          <w:p w14:paraId="7F6F0B47" w14:textId="7777777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A731" w14:textId="1A71AC8E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DB24" w14:textId="15F57079" w:rsidR="002C45C9" w:rsidRDefault="002C45C9" w:rsidP="002C45C9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02ED275F" w:rsidR="00327A1B" w:rsidRDefault="00B73FEA">
      <w:pPr>
        <w:ind w:right="-99"/>
      </w:pPr>
      <w:r>
        <w:t>Frank Yong Yang</w:t>
      </w:r>
      <w:r w:rsidR="00327A1B">
        <w:t xml:space="preserve">, Ericsson, </w:t>
      </w:r>
      <w:r w:rsidR="00CA5A27" w:rsidRPr="00CA5A27">
        <w:t>frank.yong.yang@ericsson.com</w:t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08B6B15C" w:rsidR="00EC5E3B" w:rsidRDefault="00FC6329">
      <w:pPr>
        <w:ind w:right="-99"/>
      </w:pPr>
      <w:r>
        <w:t>CT</w:t>
      </w:r>
      <w:r w:rsidR="00B73FEA">
        <w:t>4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6D582B93" w:rsidR="00EC5E3B" w:rsidRDefault="00CD3919">
            <w:pPr>
              <w:pStyle w:val="TAL"/>
            </w:pPr>
            <w:r>
              <w:t>Apple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415C5E8" w:rsidR="00106598" w:rsidRDefault="00106598">
            <w:pPr>
              <w:pStyle w:val="TAL"/>
            </w:pP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12563C9C" w:rsidR="00F83FFD" w:rsidRPr="0004025F" w:rsidRDefault="00F83FFD" w:rsidP="00255574">
            <w:pPr>
              <w:pStyle w:val="TAL"/>
            </w:pP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115FF2A8" w:rsidR="00A1613B" w:rsidRPr="0004025F" w:rsidRDefault="00A1613B" w:rsidP="00255574">
            <w:pPr>
              <w:pStyle w:val="TAL"/>
            </w:pP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7721F" w14:textId="77777777" w:rsidR="005E45D9" w:rsidRDefault="005E45D9">
      <w:r>
        <w:separator/>
      </w:r>
    </w:p>
  </w:endnote>
  <w:endnote w:type="continuationSeparator" w:id="0">
    <w:p w14:paraId="2D676FAA" w14:textId="77777777" w:rsidR="005E45D9" w:rsidRDefault="005E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97711" w14:textId="77777777" w:rsidR="005E45D9" w:rsidRDefault="005E45D9">
      <w:r>
        <w:separator/>
      </w:r>
    </w:p>
  </w:footnote>
  <w:footnote w:type="continuationSeparator" w:id="0">
    <w:p w14:paraId="623A1D00" w14:textId="77777777" w:rsidR="005E45D9" w:rsidRDefault="005E45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246BD"/>
    <w:rsid w:val="000252EE"/>
    <w:rsid w:val="00037FC6"/>
    <w:rsid w:val="0004025F"/>
    <w:rsid w:val="00042D42"/>
    <w:rsid w:val="0004656B"/>
    <w:rsid w:val="00057621"/>
    <w:rsid w:val="000738A7"/>
    <w:rsid w:val="000855F6"/>
    <w:rsid w:val="000919A3"/>
    <w:rsid w:val="00094B4D"/>
    <w:rsid w:val="000960FA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24922"/>
    <w:rsid w:val="001452CB"/>
    <w:rsid w:val="00145DCE"/>
    <w:rsid w:val="00145ED3"/>
    <w:rsid w:val="00150BF3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4D90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52FF6"/>
    <w:rsid w:val="00260DD5"/>
    <w:rsid w:val="0026731B"/>
    <w:rsid w:val="00274A99"/>
    <w:rsid w:val="00287D95"/>
    <w:rsid w:val="00291944"/>
    <w:rsid w:val="00296627"/>
    <w:rsid w:val="00297A23"/>
    <w:rsid w:val="00297E17"/>
    <w:rsid w:val="002A5FBC"/>
    <w:rsid w:val="002B7072"/>
    <w:rsid w:val="002B7EC0"/>
    <w:rsid w:val="002C45C9"/>
    <w:rsid w:val="003108B4"/>
    <w:rsid w:val="00310B1B"/>
    <w:rsid w:val="00310FD8"/>
    <w:rsid w:val="003126D3"/>
    <w:rsid w:val="00316052"/>
    <w:rsid w:val="00324594"/>
    <w:rsid w:val="00325DEE"/>
    <w:rsid w:val="00327A1B"/>
    <w:rsid w:val="0034110F"/>
    <w:rsid w:val="00351EEC"/>
    <w:rsid w:val="00353C89"/>
    <w:rsid w:val="00356C50"/>
    <w:rsid w:val="00356E98"/>
    <w:rsid w:val="00357E44"/>
    <w:rsid w:val="0036045D"/>
    <w:rsid w:val="00361942"/>
    <w:rsid w:val="00372395"/>
    <w:rsid w:val="00374388"/>
    <w:rsid w:val="00383580"/>
    <w:rsid w:val="00390A60"/>
    <w:rsid w:val="00397217"/>
    <w:rsid w:val="003A7403"/>
    <w:rsid w:val="003B776A"/>
    <w:rsid w:val="003C219A"/>
    <w:rsid w:val="003D1F71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908C4"/>
    <w:rsid w:val="00493E65"/>
    <w:rsid w:val="004941F1"/>
    <w:rsid w:val="004A7A66"/>
    <w:rsid w:val="004D0C20"/>
    <w:rsid w:val="004E1A48"/>
    <w:rsid w:val="004F0C2B"/>
    <w:rsid w:val="0050248C"/>
    <w:rsid w:val="00510DD9"/>
    <w:rsid w:val="005152D3"/>
    <w:rsid w:val="00523B14"/>
    <w:rsid w:val="00524A9B"/>
    <w:rsid w:val="005334FF"/>
    <w:rsid w:val="00534686"/>
    <w:rsid w:val="00534CCF"/>
    <w:rsid w:val="00537063"/>
    <w:rsid w:val="00552275"/>
    <w:rsid w:val="005837F0"/>
    <w:rsid w:val="005955D9"/>
    <w:rsid w:val="005B73B3"/>
    <w:rsid w:val="005B73EA"/>
    <w:rsid w:val="005B76BB"/>
    <w:rsid w:val="005C0E0D"/>
    <w:rsid w:val="005C2615"/>
    <w:rsid w:val="005D38AB"/>
    <w:rsid w:val="005E45D9"/>
    <w:rsid w:val="005E5D7C"/>
    <w:rsid w:val="005F1653"/>
    <w:rsid w:val="006051A3"/>
    <w:rsid w:val="00617B9D"/>
    <w:rsid w:val="00627AFF"/>
    <w:rsid w:val="00652B5E"/>
    <w:rsid w:val="006814B9"/>
    <w:rsid w:val="006871AC"/>
    <w:rsid w:val="006A255B"/>
    <w:rsid w:val="006A7206"/>
    <w:rsid w:val="006C1EE1"/>
    <w:rsid w:val="006C2C9D"/>
    <w:rsid w:val="006F27B1"/>
    <w:rsid w:val="006F5098"/>
    <w:rsid w:val="00710020"/>
    <w:rsid w:val="0071738D"/>
    <w:rsid w:val="0072097E"/>
    <w:rsid w:val="00766DA4"/>
    <w:rsid w:val="00770AEF"/>
    <w:rsid w:val="00771581"/>
    <w:rsid w:val="0077262F"/>
    <w:rsid w:val="007832A7"/>
    <w:rsid w:val="007947ED"/>
    <w:rsid w:val="007D4164"/>
    <w:rsid w:val="007E7EC5"/>
    <w:rsid w:val="007F6D7E"/>
    <w:rsid w:val="008058DD"/>
    <w:rsid w:val="00851319"/>
    <w:rsid w:val="008678B8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588D"/>
    <w:rsid w:val="008E765E"/>
    <w:rsid w:val="008F080B"/>
    <w:rsid w:val="008F356A"/>
    <w:rsid w:val="008F7DB8"/>
    <w:rsid w:val="0091157D"/>
    <w:rsid w:val="00947DD9"/>
    <w:rsid w:val="009543BB"/>
    <w:rsid w:val="009957B0"/>
    <w:rsid w:val="009B0FE1"/>
    <w:rsid w:val="009C0048"/>
    <w:rsid w:val="009C03E0"/>
    <w:rsid w:val="009D2DE3"/>
    <w:rsid w:val="009E0EBE"/>
    <w:rsid w:val="009E4426"/>
    <w:rsid w:val="009E4FFF"/>
    <w:rsid w:val="009E5FC2"/>
    <w:rsid w:val="009F0F13"/>
    <w:rsid w:val="00A106A5"/>
    <w:rsid w:val="00A1613B"/>
    <w:rsid w:val="00A317F1"/>
    <w:rsid w:val="00A42A91"/>
    <w:rsid w:val="00A442BA"/>
    <w:rsid w:val="00A44AB2"/>
    <w:rsid w:val="00A579DE"/>
    <w:rsid w:val="00A67C28"/>
    <w:rsid w:val="00A713F7"/>
    <w:rsid w:val="00A71FF3"/>
    <w:rsid w:val="00A73102"/>
    <w:rsid w:val="00A83EF3"/>
    <w:rsid w:val="00AA2A28"/>
    <w:rsid w:val="00AB2562"/>
    <w:rsid w:val="00AB5E0D"/>
    <w:rsid w:val="00AC0B6C"/>
    <w:rsid w:val="00AC148B"/>
    <w:rsid w:val="00AE3275"/>
    <w:rsid w:val="00AE4AB6"/>
    <w:rsid w:val="00AF0F67"/>
    <w:rsid w:val="00AF2EDD"/>
    <w:rsid w:val="00B1315F"/>
    <w:rsid w:val="00B167EE"/>
    <w:rsid w:val="00B21D9E"/>
    <w:rsid w:val="00B311A7"/>
    <w:rsid w:val="00B343F8"/>
    <w:rsid w:val="00B411FF"/>
    <w:rsid w:val="00B44B89"/>
    <w:rsid w:val="00B54EED"/>
    <w:rsid w:val="00B57AE2"/>
    <w:rsid w:val="00B73FEA"/>
    <w:rsid w:val="00B76438"/>
    <w:rsid w:val="00B77E24"/>
    <w:rsid w:val="00B81A80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0DB6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6AF7"/>
    <w:rsid w:val="00C67F89"/>
    <w:rsid w:val="00C838B9"/>
    <w:rsid w:val="00C8793A"/>
    <w:rsid w:val="00C87FE1"/>
    <w:rsid w:val="00CA5A27"/>
    <w:rsid w:val="00CB2E53"/>
    <w:rsid w:val="00CB69C4"/>
    <w:rsid w:val="00CB6EB2"/>
    <w:rsid w:val="00CD3919"/>
    <w:rsid w:val="00CE0414"/>
    <w:rsid w:val="00D12E34"/>
    <w:rsid w:val="00D137D5"/>
    <w:rsid w:val="00D1398B"/>
    <w:rsid w:val="00D56B63"/>
    <w:rsid w:val="00D70640"/>
    <w:rsid w:val="00D70FDD"/>
    <w:rsid w:val="00D725EE"/>
    <w:rsid w:val="00D73739"/>
    <w:rsid w:val="00D77FC4"/>
    <w:rsid w:val="00DB5A7A"/>
    <w:rsid w:val="00DB5CD1"/>
    <w:rsid w:val="00DC531B"/>
    <w:rsid w:val="00DD5EF8"/>
    <w:rsid w:val="00DE5431"/>
    <w:rsid w:val="00E15CC8"/>
    <w:rsid w:val="00E27AF0"/>
    <w:rsid w:val="00E34902"/>
    <w:rsid w:val="00E43592"/>
    <w:rsid w:val="00E520C3"/>
    <w:rsid w:val="00E61247"/>
    <w:rsid w:val="00E62F3E"/>
    <w:rsid w:val="00E76E8B"/>
    <w:rsid w:val="00E8036E"/>
    <w:rsid w:val="00E80AE7"/>
    <w:rsid w:val="00E926E0"/>
    <w:rsid w:val="00EA21EF"/>
    <w:rsid w:val="00EA6D15"/>
    <w:rsid w:val="00EA7A35"/>
    <w:rsid w:val="00EB0AC0"/>
    <w:rsid w:val="00EC4E7C"/>
    <w:rsid w:val="00EC5E3B"/>
    <w:rsid w:val="00EE495B"/>
    <w:rsid w:val="00EF6FED"/>
    <w:rsid w:val="00F02589"/>
    <w:rsid w:val="00F103B0"/>
    <w:rsid w:val="00F12215"/>
    <w:rsid w:val="00F24BC5"/>
    <w:rsid w:val="00F36B43"/>
    <w:rsid w:val="00F408FF"/>
    <w:rsid w:val="00F53155"/>
    <w:rsid w:val="00F66F8C"/>
    <w:rsid w:val="00F71E5C"/>
    <w:rsid w:val="00F83FFD"/>
    <w:rsid w:val="00FB08CD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0D2655"/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B5E0D"/>
    <w:rPr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 3</cp:lastModifiedBy>
  <cp:revision>2</cp:revision>
  <cp:lastPrinted>2000-02-29T10:31:00Z</cp:lastPrinted>
  <dcterms:created xsi:type="dcterms:W3CDTF">2022-10-13T07:31:00Z</dcterms:created>
  <dcterms:modified xsi:type="dcterms:W3CDTF">2022-10-13T07:31:00Z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