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5638A54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3E32">
        <w:rPr>
          <w:b/>
          <w:noProof/>
          <w:sz w:val="24"/>
        </w:rPr>
        <w:t>60</w:t>
      </w:r>
      <w:r w:rsidR="00965F88">
        <w:rPr>
          <w:b/>
          <w:noProof/>
          <w:sz w:val="24"/>
        </w:rPr>
        <w:t>44</w:t>
      </w:r>
    </w:p>
    <w:p w14:paraId="77559CC4" w14:textId="75981959" w:rsidR="006F7EDC" w:rsidRDefault="006F7EDC" w:rsidP="00965F88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A92815">
        <w:rPr>
          <w:b/>
          <w:noProof/>
          <w:sz w:val="24"/>
        </w:rPr>
        <w:tab/>
        <w:t>(was C1-22</w:t>
      </w:r>
      <w:r w:rsidR="00965F88">
        <w:rPr>
          <w:b/>
          <w:noProof/>
          <w:sz w:val="24"/>
        </w:rPr>
        <w:t xml:space="preserve">6010, </w:t>
      </w:r>
      <w:r w:rsidR="00A92815">
        <w:rPr>
          <w:b/>
          <w:noProof/>
          <w:sz w:val="24"/>
        </w:rPr>
        <w:t>5554)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A3821" w:rsidR="001E41F3" w:rsidRPr="00410371" w:rsidRDefault="009C7468" w:rsidP="00A469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3E32">
              <w:rPr>
                <w:b/>
                <w:noProof/>
                <w:sz w:val="28"/>
              </w:rPr>
              <w:t>4</w:t>
            </w:r>
            <w:r w:rsidR="00A469CF">
              <w:rPr>
                <w:b/>
                <w:noProof/>
                <w:sz w:val="28"/>
              </w:rPr>
              <w:t>6</w:t>
            </w:r>
            <w:r w:rsidR="00A03E32">
              <w:rPr>
                <w:b/>
                <w:noProof/>
                <w:sz w:val="28"/>
              </w:rPr>
              <w:t>5</w:t>
            </w:r>
            <w:r w:rsidR="00A469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0660F" w:rsidR="001E41F3" w:rsidRPr="00410371" w:rsidRDefault="00965F8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2578F5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49C4D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A58A6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28426" w:rsidR="001E41F3" w:rsidRDefault="009C7468" w:rsidP="00965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965F88">
              <w:rPr>
                <w:noProof/>
              </w:rPr>
              <w:t>10-11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80CF6" w14:textId="7777777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  <w:p w14:paraId="54161B4C" w14:textId="77777777" w:rsidR="00965F88" w:rsidRDefault="00965F88" w:rsidP="00460C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21C08" w14:textId="77777777" w:rsidR="00965F88" w:rsidRDefault="00965F88" w:rsidP="00965F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0A9A4E8E" w:rsidR="00965F88" w:rsidRDefault="00965F88" w:rsidP="00965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C419D" w14:textId="77777777" w:rsidR="008863B9" w:rsidRDefault="00205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</w:t>
            </w:r>
            <w:r w:rsidR="00965F88">
              <w:rPr>
                <w:noProof/>
              </w:rPr>
              <w:t>:</w:t>
            </w:r>
            <w:r>
              <w:rPr>
                <w:noProof/>
              </w:rPr>
              <w:t xml:space="preserve"> corre</w:t>
            </w:r>
            <w:r w:rsidR="00A03E32">
              <w:rPr>
                <w:noProof/>
              </w:rPr>
              <w:t>c</w:t>
            </w:r>
            <w:r>
              <w:rPr>
                <w:noProof/>
              </w:rPr>
              <w:t>ts CR number on the cover sheet.</w:t>
            </w:r>
          </w:p>
          <w:p w14:paraId="6ACA4173" w14:textId="173BE7C8" w:rsidR="00965F88" w:rsidRDefault="00965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backwards compatibility analysis added, and typo corrected on the new 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06BEAD7C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>Priority indicator</w:t>
        </w:r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>it 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1D07D" w14:textId="77777777" w:rsidR="002578F5" w:rsidRDefault="002578F5">
      <w:r>
        <w:separator/>
      </w:r>
    </w:p>
  </w:endnote>
  <w:endnote w:type="continuationSeparator" w:id="0">
    <w:p w14:paraId="50A58B11" w14:textId="77777777" w:rsidR="002578F5" w:rsidRDefault="0025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1FE3E" w14:textId="77777777" w:rsidR="002578F5" w:rsidRDefault="002578F5">
      <w:r>
        <w:separator/>
      </w:r>
    </w:p>
  </w:footnote>
  <w:footnote w:type="continuationSeparator" w:id="0">
    <w:p w14:paraId="666C5C49" w14:textId="77777777" w:rsidR="002578F5" w:rsidRDefault="0025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A08B3"/>
    <w:rsid w:val="001A7B60"/>
    <w:rsid w:val="001B52F0"/>
    <w:rsid w:val="001B7A65"/>
    <w:rsid w:val="001E41F3"/>
    <w:rsid w:val="001F25EE"/>
    <w:rsid w:val="002059BD"/>
    <w:rsid w:val="002578F5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4C04B4"/>
    <w:rsid w:val="005141D9"/>
    <w:rsid w:val="0051580D"/>
    <w:rsid w:val="00520CA3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E6C36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65F88"/>
    <w:rsid w:val="009777D9"/>
    <w:rsid w:val="00991B88"/>
    <w:rsid w:val="009A5753"/>
    <w:rsid w:val="009A579D"/>
    <w:rsid w:val="009C7468"/>
    <w:rsid w:val="009E3297"/>
    <w:rsid w:val="009F734F"/>
    <w:rsid w:val="00A03E32"/>
    <w:rsid w:val="00A246B6"/>
    <w:rsid w:val="00A469CF"/>
    <w:rsid w:val="00A47E70"/>
    <w:rsid w:val="00A50CF0"/>
    <w:rsid w:val="00A7671C"/>
    <w:rsid w:val="00A92815"/>
    <w:rsid w:val="00AA2CBC"/>
    <w:rsid w:val="00AA3107"/>
    <w:rsid w:val="00AB3C86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96462"/>
    <w:rsid w:val="00DA3919"/>
    <w:rsid w:val="00DE34CF"/>
    <w:rsid w:val="00E13F3D"/>
    <w:rsid w:val="00E34898"/>
    <w:rsid w:val="00E37D9B"/>
    <w:rsid w:val="00EA58A6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8434E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C9DD5-54CB-4E77-88B2-286774C1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2022-10-12T11:52:00Z</dcterms:created>
  <dcterms:modified xsi:type="dcterms:W3CDTF">2022-10-13T08:37:00Z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