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97E4" w14:textId="6E4ACF92" w:rsidR="00777772" w:rsidRDefault="00777772" w:rsidP="00DF43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D46AF" w:rsidRPr="008D46AF">
        <w:rPr>
          <w:b/>
          <w:noProof/>
          <w:sz w:val="24"/>
        </w:rPr>
        <w:t>C1-225878</w:t>
      </w:r>
    </w:p>
    <w:p w14:paraId="59E3CA89" w14:textId="77777777" w:rsidR="00777772" w:rsidRDefault="00777772" w:rsidP="007777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4360C183" w:rsidR="00D061CC" w:rsidRPr="00410371" w:rsidRDefault="00531D11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21E5C4A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834">
              <w:rPr>
                <w:b/>
                <w:noProof/>
                <w:sz w:val="28"/>
              </w:rPr>
              <w:t>17.</w:t>
            </w:r>
            <w:r w:rsidR="00777772" w:rsidRPr="00B72834">
              <w:rPr>
                <w:b/>
                <w:noProof/>
                <w:sz w:val="28"/>
              </w:rPr>
              <w:t>7</w:t>
            </w:r>
            <w:r w:rsidRPr="00B728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391BE1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  <w:r w:rsidR="00F91FF5">
              <w:rPr>
                <w:noProof/>
              </w:rPr>
              <w:t>, ZTE</w:t>
            </w:r>
            <w:r w:rsidR="00C52000">
              <w:rPr>
                <w:noProof/>
              </w:rPr>
              <w:t>, Qualcomm Incorporated</w:t>
            </w:r>
            <w:r w:rsidR="00BC21D3">
              <w:rPr>
                <w:noProof/>
              </w:rPr>
              <w:t>, CATT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20BB3002" w:rsidR="00D061CC" w:rsidRDefault="00777772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4C5DB01D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D314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D3143">
              <w:rPr>
                <w:noProof/>
              </w:rPr>
              <w:t>30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52BF561E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7772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42DD66C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68E80EA4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CF4E44" w14:textId="77777777" w:rsidR="00A53C68" w:rsidRDefault="00A53C68" w:rsidP="00A53C68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0BFA6B2F" w14:textId="77777777" w:rsidR="00A53C68" w:rsidRPr="00913BB3" w:rsidRDefault="00A53C68" w:rsidP="00A53C68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20EEB3CE" w14:textId="77777777" w:rsidR="00A53C68" w:rsidRPr="00913BB3" w:rsidRDefault="00A53C68" w:rsidP="00A53C68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0074B57D" w14:textId="77777777" w:rsidR="00A53C68" w:rsidRDefault="00A53C68" w:rsidP="00A53C68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1863331C" w14:textId="274C9032" w:rsidR="00A53C68" w:rsidRPr="00913BB3" w:rsidRDefault="00A53C68" w:rsidP="00A53C68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16" w:author="Ericsson User" w:date="2022-09-26T15:07:00Z">
        <w:r>
          <w:t xml:space="preserve">or in </w:t>
        </w:r>
        <w:r>
          <w:rPr>
            <w:lang w:eastAsia="ko-KR"/>
          </w:rPr>
          <w:t xml:space="preserve">a REGISTRATION REQUEST message,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7" w:author="Ericsson User" w:date="2022-09-26T15:07:00Z">
        <w:r>
          <w:t xml:space="preserve"> and clause 5.5.1</w:t>
        </w:r>
      </w:ins>
      <w:r>
        <w:rPr>
          <w:rFonts w:eastAsia="Malgun Gothic"/>
          <w:lang w:val="en-US" w:eastAsia="ko-KR"/>
        </w:rPr>
        <w:t>; and</w:t>
      </w:r>
    </w:p>
    <w:p w14:paraId="30AC8394" w14:textId="77777777" w:rsidR="00A53C68" w:rsidRDefault="00A53C68" w:rsidP="00A53C68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654091E7" w14:textId="77777777" w:rsidR="00A53C68" w:rsidRDefault="00A53C68" w:rsidP="00A53C68">
      <w:pPr>
        <w:pStyle w:val="TH"/>
      </w:pPr>
      <w:r>
        <w:object w:dxaOrig="9465" w:dyaOrig="5805" w14:anchorId="4687B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5pt;height:235.2pt" o:ole="">
            <v:imagedata r:id="rId13" o:title=""/>
          </v:shape>
          <o:OLEObject Type="Embed" ProgID="Visio.Drawing.15" ShapeID="_x0000_i1025" DrawAspect="Content" ObjectID="_1726036988" r:id="rId14"/>
        </w:object>
      </w:r>
    </w:p>
    <w:p w14:paraId="792A37E6" w14:textId="15C88A9D" w:rsidR="00A53C68" w:rsidRDefault="00A53C68" w:rsidP="00A53C68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497A5F82" w14:textId="77777777" w:rsidR="00A53C68" w:rsidRPr="00A53C68" w:rsidRDefault="00A53C68" w:rsidP="00A53C68"/>
    <w:sectPr w:rsidR="00A53C68" w:rsidRPr="00A53C6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B1DA" w14:textId="77777777" w:rsidR="00730025" w:rsidRDefault="00730025">
      <w:r>
        <w:separator/>
      </w:r>
    </w:p>
  </w:endnote>
  <w:endnote w:type="continuationSeparator" w:id="0">
    <w:p w14:paraId="7AA4B42A" w14:textId="77777777" w:rsidR="00730025" w:rsidRDefault="007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4D95D" w14:textId="77777777" w:rsidR="00730025" w:rsidRDefault="00730025">
      <w:r>
        <w:separator/>
      </w:r>
    </w:p>
  </w:footnote>
  <w:footnote w:type="continuationSeparator" w:id="0">
    <w:p w14:paraId="49B65C10" w14:textId="77777777" w:rsidR="00730025" w:rsidRDefault="0073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DA0F9DF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21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205A435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21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0E28E9"/>
    <w:rsid w:val="00120EA8"/>
    <w:rsid w:val="001276CB"/>
    <w:rsid w:val="00133525"/>
    <w:rsid w:val="001374BF"/>
    <w:rsid w:val="001447EA"/>
    <w:rsid w:val="00152011"/>
    <w:rsid w:val="001539EC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B6339"/>
    <w:rsid w:val="002B79F7"/>
    <w:rsid w:val="002C38B7"/>
    <w:rsid w:val="002D416F"/>
    <w:rsid w:val="002E00EE"/>
    <w:rsid w:val="00300CF5"/>
    <w:rsid w:val="003172DC"/>
    <w:rsid w:val="00317CB2"/>
    <w:rsid w:val="00323296"/>
    <w:rsid w:val="0035462D"/>
    <w:rsid w:val="00356555"/>
    <w:rsid w:val="00360C39"/>
    <w:rsid w:val="00373309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4F6D1E"/>
    <w:rsid w:val="00531D11"/>
    <w:rsid w:val="0053388B"/>
    <w:rsid w:val="00534112"/>
    <w:rsid w:val="00535773"/>
    <w:rsid w:val="00543E6C"/>
    <w:rsid w:val="00553863"/>
    <w:rsid w:val="00565087"/>
    <w:rsid w:val="005737BD"/>
    <w:rsid w:val="00575B74"/>
    <w:rsid w:val="00576914"/>
    <w:rsid w:val="00592B5E"/>
    <w:rsid w:val="00597B11"/>
    <w:rsid w:val="005A1A40"/>
    <w:rsid w:val="005A6CA9"/>
    <w:rsid w:val="005C7531"/>
    <w:rsid w:val="005D1FA0"/>
    <w:rsid w:val="005D2E01"/>
    <w:rsid w:val="005D3143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0025"/>
    <w:rsid w:val="00734A5B"/>
    <w:rsid w:val="0074026F"/>
    <w:rsid w:val="007429F6"/>
    <w:rsid w:val="00744E76"/>
    <w:rsid w:val="00762BE5"/>
    <w:rsid w:val="00765EA3"/>
    <w:rsid w:val="00774DA4"/>
    <w:rsid w:val="00777772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D46AF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5480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3C68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65E2"/>
    <w:rsid w:val="00AF1460"/>
    <w:rsid w:val="00B15449"/>
    <w:rsid w:val="00B23A65"/>
    <w:rsid w:val="00B24F71"/>
    <w:rsid w:val="00B275A4"/>
    <w:rsid w:val="00B72834"/>
    <w:rsid w:val="00B85581"/>
    <w:rsid w:val="00B918F5"/>
    <w:rsid w:val="00B93086"/>
    <w:rsid w:val="00BA19ED"/>
    <w:rsid w:val="00BA4B8D"/>
    <w:rsid w:val="00BB1C39"/>
    <w:rsid w:val="00BC0F7D"/>
    <w:rsid w:val="00BC21D3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7386"/>
    <w:rsid w:val="00C45231"/>
    <w:rsid w:val="00C47C14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F2B1F"/>
    <w:rsid w:val="00DF62CD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62</cp:revision>
  <cp:lastPrinted>2019-02-25T14:05:00Z</cp:lastPrinted>
  <dcterms:created xsi:type="dcterms:W3CDTF">2022-04-07T20:08:00Z</dcterms:created>
  <dcterms:modified xsi:type="dcterms:W3CDTF">2022-09-30T07:57:00Z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