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1A46125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0258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3D03">
        <w:rPr>
          <w:b/>
          <w:noProof/>
          <w:sz w:val="24"/>
        </w:rPr>
        <w:t>4008</w:t>
      </w:r>
    </w:p>
    <w:p w14:paraId="712E3BFF" w14:textId="7D4F0493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0258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258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</w:p>
    <w:p w14:paraId="2084819B" w14:textId="092D2E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BF3BDF">
        <w:rPr>
          <w:rFonts w:ascii="Arial" w:hAnsi="Arial" w:cs="Arial"/>
          <w:b/>
        </w:rPr>
        <w:t>3312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4452D9" w:rsidRPr="004452D9">
        <w:rPr>
          <w:rFonts w:ascii="Arial" w:hAnsi="Arial" w:cs="Arial"/>
          <w:b/>
          <w:color w:val="000000"/>
        </w:rPr>
        <w:t>NR_QoE</w:t>
      </w:r>
      <w:proofErr w:type="spellEnd"/>
      <w:r w:rsidR="004452D9" w:rsidRPr="004452D9">
        <w:rPr>
          <w:rFonts w:ascii="Arial" w:hAnsi="Arial" w:cs="Arial"/>
          <w:b/>
          <w:color w:val="000000"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D72A27D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BF3BDF">
        <w:rPr>
          <w:rFonts w:ascii="Arial" w:hAnsi="Arial" w:cs="Arial"/>
        </w:rPr>
        <w:t>3312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4452D9" w:rsidRPr="00AD6BAB">
        <w:rPr>
          <w:rFonts w:ascii="Arial" w:hAnsi="Arial" w:cs="Arial"/>
          <w:bCs/>
          <w:color w:val="000000"/>
        </w:rPr>
        <w:t>QoE</w:t>
      </w:r>
      <w:proofErr w:type="spellEnd"/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755C87CE" w:rsidR="00F721D4" w:rsidRDefault="00206D9F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is asking CT1 </w:t>
      </w:r>
      <w:r w:rsidR="009617AC">
        <w:rPr>
          <w:rFonts w:ascii="Arial" w:eastAsia="SimSun" w:hAnsi="Arial" w:cs="Arial"/>
          <w:lang w:eastAsia="zh-CN"/>
        </w:rPr>
        <w:t xml:space="preserve">to provide feedback on </w:t>
      </w:r>
      <w:r>
        <w:rPr>
          <w:rFonts w:ascii="Arial" w:eastAsia="SimSun" w:hAnsi="Arial" w:cs="Arial"/>
          <w:lang w:eastAsia="zh-CN"/>
        </w:rPr>
        <w:t>whether</w:t>
      </w:r>
      <w:r w:rsidR="00C10DDA">
        <w:rPr>
          <w:rFonts w:ascii="Arial" w:eastAsia="SimSun" w:hAnsi="Arial" w:cs="Arial"/>
          <w:lang w:eastAsia="zh-CN"/>
        </w:rPr>
        <w:t xml:space="preserve"> RAN2 assumptions on support of AS layer capabilities for </w:t>
      </w:r>
      <w:proofErr w:type="spellStart"/>
      <w:r w:rsidR="00C10DDA"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 xml:space="preserve"> can be confirmed</w:t>
      </w:r>
      <w:r w:rsidR="00C10DDA"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An AS layer capability related to a service type for </w:t>
      </w:r>
      <w:proofErr w:type="spellStart"/>
      <w:r w:rsidRPr="00C10DDA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C10DDA">
        <w:rPr>
          <w:rFonts w:ascii="Arial" w:eastAsia="DengXian" w:hAnsi="Arial" w:cs="Arial"/>
          <w:i/>
          <w:iCs/>
          <w:lang w:eastAsia="zh-CN"/>
        </w:rPr>
        <w:t xml:space="preserve">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How AS layer obtains the concerned application layer capability </w:t>
      </w:r>
      <w:r w:rsidRPr="00206D9F">
        <w:rPr>
          <w:rFonts w:ascii="Arial" w:eastAsia="DengXian" w:hAnsi="Arial" w:cs="Arial"/>
          <w:i/>
          <w:iCs/>
          <w:highlight w:val="yellow"/>
          <w:lang w:eastAsia="zh-CN"/>
        </w:rPr>
        <w:t>is based on UE implementation</w:t>
      </w:r>
      <w:r w:rsidRPr="00C10DDA">
        <w:rPr>
          <w:rFonts w:ascii="Arial" w:eastAsia="DengXian" w:hAnsi="Arial" w:cs="Arial"/>
          <w:i/>
          <w:iCs/>
          <w:lang w:eastAsia="zh-CN"/>
        </w:rPr>
        <w:t xml:space="preserve"> (with no AS specification impact).</w:t>
      </w:r>
    </w:p>
    <w:p w14:paraId="346BC300" w14:textId="77777777" w:rsidR="00AD016A" w:rsidRDefault="00AD016A" w:rsidP="003941AF">
      <w:pPr>
        <w:rPr>
          <w:rFonts w:ascii="Arial" w:eastAsia="SimSun" w:hAnsi="Arial" w:cs="Arial"/>
          <w:lang w:eastAsia="zh-CN"/>
        </w:rPr>
      </w:pPr>
    </w:p>
    <w:p w14:paraId="769E698F" w14:textId="796E44D9" w:rsidR="008677EC" w:rsidRDefault="008677EC" w:rsidP="0091550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CT</w:t>
      </w:r>
      <w:r w:rsidR="00E111AB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provide the following response:</w:t>
      </w:r>
    </w:p>
    <w:p w14:paraId="4259D3FA" w14:textId="042E1313" w:rsidR="00206D9F" w:rsidRPr="00E111AB" w:rsidRDefault="00206D9F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The UE needs to inform the AS about its capabilities at network attach. However, this can happen before the </w:t>
      </w:r>
      <w:proofErr w:type="spellStart"/>
      <w:r w:rsidRPr="00E111AB">
        <w:rPr>
          <w:rFonts w:ascii="Arial" w:eastAsia="SimSun" w:hAnsi="Arial" w:cs="Arial"/>
          <w:lang w:eastAsia="zh-CN"/>
        </w:rPr>
        <w:t>QoE</w:t>
      </w:r>
      <w:proofErr w:type="spellEnd"/>
      <w:r w:rsidRPr="00E111AB">
        <w:rPr>
          <w:rFonts w:ascii="Arial" w:eastAsia="SimSun" w:hAnsi="Arial" w:cs="Arial"/>
          <w:lang w:eastAsia="zh-CN"/>
        </w:rPr>
        <w:t>-capable applications have been initiated in the UE. Hence, it seems that RAN2 has assumed that these capabilities are available to the AS layer by some implementation specific mechanism.</w:t>
      </w:r>
      <w:r w:rsidR="009617AC" w:rsidRPr="00E111AB">
        <w:rPr>
          <w:rFonts w:ascii="Arial" w:eastAsia="SimSun" w:hAnsi="Arial" w:cs="Arial"/>
          <w:lang w:eastAsia="zh-CN"/>
        </w:rPr>
        <w:t xml:space="preserve"> Once the RAN is aware of UE capabilities, it may configure the UE for </w:t>
      </w:r>
      <w:proofErr w:type="spellStart"/>
      <w:r w:rsidR="009617AC" w:rsidRPr="00E111AB">
        <w:rPr>
          <w:rFonts w:ascii="Arial" w:eastAsia="SimSun" w:hAnsi="Arial" w:cs="Arial"/>
          <w:lang w:eastAsia="zh-CN"/>
        </w:rPr>
        <w:t>QoE</w:t>
      </w:r>
      <w:proofErr w:type="spellEnd"/>
      <w:r w:rsidR="009617AC" w:rsidRPr="00E111AB">
        <w:rPr>
          <w:rFonts w:ascii="Arial" w:eastAsia="SimSun" w:hAnsi="Arial" w:cs="Arial"/>
          <w:lang w:eastAsia="zh-CN"/>
        </w:rPr>
        <w:t xml:space="preserve"> measurement reporting.</w:t>
      </w:r>
    </w:p>
    <w:p w14:paraId="2735C7FE" w14:textId="4ED63F4B" w:rsidR="0095582B" w:rsidRDefault="009617AC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Since the reporting of UE capabilities </w:t>
      </w:r>
      <w:r w:rsidR="00654654" w:rsidRPr="00E111AB">
        <w:rPr>
          <w:rFonts w:ascii="Arial" w:eastAsia="SimSun" w:hAnsi="Arial" w:cs="Arial"/>
          <w:lang w:eastAsia="zh-CN"/>
        </w:rPr>
        <w:t xml:space="preserve">to AS </w:t>
      </w:r>
      <w:r w:rsidRPr="00E111AB">
        <w:rPr>
          <w:rFonts w:ascii="Arial" w:eastAsia="SimSun" w:hAnsi="Arial" w:cs="Arial"/>
          <w:lang w:eastAsia="zh-CN"/>
        </w:rPr>
        <w:t>is based on UE implementation there is no impact on CT1 specifications.</w:t>
      </w:r>
      <w:r w:rsidR="00654654" w:rsidRPr="00E111AB">
        <w:rPr>
          <w:rFonts w:ascii="Arial" w:eastAsia="SimSun" w:hAnsi="Arial" w:cs="Arial"/>
          <w:lang w:eastAsia="zh-CN"/>
        </w:rPr>
        <w:t xml:space="preserve"> </w:t>
      </w:r>
      <w:r w:rsidR="00AD016A">
        <w:rPr>
          <w:rFonts w:ascii="Arial" w:eastAsia="SimSun" w:hAnsi="Arial" w:cs="Arial"/>
          <w:lang w:eastAsia="zh-CN"/>
        </w:rPr>
        <w:t>CT1</w:t>
      </w:r>
      <w:r w:rsidR="00654654">
        <w:rPr>
          <w:rFonts w:ascii="Arial" w:eastAsia="SimSun" w:hAnsi="Arial" w:cs="Arial"/>
          <w:lang w:eastAsia="zh-CN"/>
        </w:rPr>
        <w:t xml:space="preserve"> has no further feedback on</w:t>
      </w:r>
      <w:r w:rsidR="00AD016A">
        <w:rPr>
          <w:rFonts w:ascii="Arial" w:eastAsia="SimSun" w:hAnsi="Arial" w:cs="Arial"/>
          <w:lang w:eastAsia="zh-CN"/>
        </w:rPr>
        <w:t xml:space="preserve"> RAN2 assumptions.</w:t>
      </w:r>
    </w:p>
    <w:p w14:paraId="63DDD23A" w14:textId="77777777" w:rsidR="00654654" w:rsidRPr="00654654" w:rsidRDefault="00654654" w:rsidP="00654654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6E29C43B" w14:textId="68D37C67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65465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18th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electronic meeting</w:t>
      </w:r>
    </w:p>
    <w:p w14:paraId="0CF51B47" w14:textId="036B7BBA" w:rsidR="00654654" w:rsidRPr="00F0649B" w:rsidRDefault="00654654" w:rsidP="006546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3FCB0" w14:textId="77777777" w:rsidR="00532EFD" w:rsidRDefault="00532EFD">
      <w:pPr>
        <w:spacing w:after="0"/>
      </w:pPr>
      <w:r>
        <w:separator/>
      </w:r>
    </w:p>
  </w:endnote>
  <w:endnote w:type="continuationSeparator" w:id="0">
    <w:p w14:paraId="4C9CB26F" w14:textId="77777777" w:rsidR="00532EFD" w:rsidRDefault="00532EFD">
      <w:pPr>
        <w:spacing w:after="0"/>
      </w:pPr>
      <w:r>
        <w:continuationSeparator/>
      </w:r>
    </w:p>
  </w:endnote>
  <w:endnote w:type="continuationNotice" w:id="1">
    <w:p w14:paraId="7B66369F" w14:textId="77777777" w:rsidR="00532EFD" w:rsidRDefault="00532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DFD9F" w14:textId="77777777" w:rsidR="00532EFD" w:rsidRDefault="00532EFD">
      <w:pPr>
        <w:spacing w:after="0"/>
      </w:pPr>
      <w:r>
        <w:separator/>
      </w:r>
    </w:p>
  </w:footnote>
  <w:footnote w:type="continuationSeparator" w:id="0">
    <w:p w14:paraId="51BD0655" w14:textId="77777777" w:rsidR="00532EFD" w:rsidRDefault="00532EFD">
      <w:pPr>
        <w:spacing w:after="0"/>
      </w:pPr>
      <w:r>
        <w:continuationSeparator/>
      </w:r>
    </w:p>
  </w:footnote>
  <w:footnote w:type="continuationNotice" w:id="1">
    <w:p w14:paraId="75F6E859" w14:textId="77777777" w:rsidR="00532EFD" w:rsidRDefault="00532E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312341">
    <w:abstractNumId w:val="15"/>
  </w:num>
  <w:num w:numId="2" w16cid:durableId="1391033046">
    <w:abstractNumId w:val="11"/>
  </w:num>
  <w:num w:numId="3" w16cid:durableId="71703754">
    <w:abstractNumId w:val="10"/>
  </w:num>
  <w:num w:numId="4" w16cid:durableId="2069374241">
    <w:abstractNumId w:val="4"/>
  </w:num>
  <w:num w:numId="5" w16cid:durableId="2026976130">
    <w:abstractNumId w:val="5"/>
  </w:num>
  <w:num w:numId="6" w16cid:durableId="1473211536">
    <w:abstractNumId w:val="0"/>
  </w:num>
  <w:num w:numId="7" w16cid:durableId="242228793">
    <w:abstractNumId w:val="14"/>
  </w:num>
  <w:num w:numId="8" w16cid:durableId="1907061331">
    <w:abstractNumId w:val="7"/>
  </w:num>
  <w:num w:numId="9" w16cid:durableId="1015964790">
    <w:abstractNumId w:val="3"/>
  </w:num>
  <w:num w:numId="10" w16cid:durableId="769813252">
    <w:abstractNumId w:val="13"/>
  </w:num>
  <w:num w:numId="11" w16cid:durableId="1126629781">
    <w:abstractNumId w:val="1"/>
  </w:num>
  <w:num w:numId="12" w16cid:durableId="59208863">
    <w:abstractNumId w:val="2"/>
  </w:num>
  <w:num w:numId="13" w16cid:durableId="2022269429">
    <w:abstractNumId w:val="12"/>
  </w:num>
  <w:num w:numId="14" w16cid:durableId="1519081518">
    <w:abstractNumId w:val="9"/>
  </w:num>
  <w:num w:numId="15" w16cid:durableId="321737516">
    <w:abstractNumId w:val="6"/>
  </w:num>
  <w:num w:numId="16" w16cid:durableId="2102678039">
    <w:abstractNumId w:val="16"/>
  </w:num>
  <w:num w:numId="17" w16cid:durableId="171222568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336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34DE"/>
    <w:rsid w:val="00206D9F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05E46"/>
    <w:rsid w:val="00532EFD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54654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6F6BD4"/>
    <w:rsid w:val="00702585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43E"/>
    <w:rsid w:val="00753F87"/>
    <w:rsid w:val="007708D5"/>
    <w:rsid w:val="0077094E"/>
    <w:rsid w:val="00774563"/>
    <w:rsid w:val="00783D0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1B63"/>
    <w:rsid w:val="00823C41"/>
    <w:rsid w:val="00824C1F"/>
    <w:rsid w:val="00825E02"/>
    <w:rsid w:val="00834718"/>
    <w:rsid w:val="0085597E"/>
    <w:rsid w:val="00855C94"/>
    <w:rsid w:val="00865DE8"/>
    <w:rsid w:val="008677EC"/>
    <w:rsid w:val="0087179E"/>
    <w:rsid w:val="00872E55"/>
    <w:rsid w:val="008736EA"/>
    <w:rsid w:val="008A2208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0DA5"/>
    <w:rsid w:val="009016FE"/>
    <w:rsid w:val="0090597B"/>
    <w:rsid w:val="00915505"/>
    <w:rsid w:val="009214D7"/>
    <w:rsid w:val="009260C9"/>
    <w:rsid w:val="00926B0A"/>
    <w:rsid w:val="009510C0"/>
    <w:rsid w:val="0095582B"/>
    <w:rsid w:val="009578D9"/>
    <w:rsid w:val="00957B03"/>
    <w:rsid w:val="00961195"/>
    <w:rsid w:val="00961787"/>
    <w:rsid w:val="009617AC"/>
    <w:rsid w:val="009637B7"/>
    <w:rsid w:val="00964BB3"/>
    <w:rsid w:val="00964C2D"/>
    <w:rsid w:val="00966940"/>
    <w:rsid w:val="00983EF9"/>
    <w:rsid w:val="00985A5F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016A"/>
    <w:rsid w:val="00AD1FD5"/>
    <w:rsid w:val="00AF07D9"/>
    <w:rsid w:val="00AF1D8D"/>
    <w:rsid w:val="00AF4BD7"/>
    <w:rsid w:val="00B108B3"/>
    <w:rsid w:val="00B114B9"/>
    <w:rsid w:val="00B11E72"/>
    <w:rsid w:val="00B17721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3BDF"/>
    <w:rsid w:val="00BF691D"/>
    <w:rsid w:val="00BF6B3E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B7AB5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648A5"/>
    <w:rsid w:val="00D75B71"/>
    <w:rsid w:val="00D80EC1"/>
    <w:rsid w:val="00D80F6F"/>
    <w:rsid w:val="00D81E2C"/>
    <w:rsid w:val="00D81F3B"/>
    <w:rsid w:val="00D86082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11A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4</cp:revision>
  <cp:lastPrinted>2002-04-23T07:10:00Z</cp:lastPrinted>
  <dcterms:created xsi:type="dcterms:W3CDTF">2022-05-16T05:03:00Z</dcterms:created>
  <dcterms:modified xsi:type="dcterms:W3CDTF">2022-05-17T20:30:00Z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