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21FE9490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C85A02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F227DB">
        <w:rPr>
          <w:b/>
          <w:noProof/>
          <w:sz w:val="24"/>
        </w:rPr>
        <w:t>2</w:t>
      </w:r>
      <w:r w:rsidR="00561617">
        <w:rPr>
          <w:b/>
          <w:noProof/>
          <w:sz w:val="24"/>
        </w:rPr>
        <w:t>3475</w:t>
      </w:r>
    </w:p>
    <w:p w14:paraId="05335D5D" w14:textId="4336C69C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C85A02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C85A02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9C43AE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F227DB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D14604"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44EDCF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0D5B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21F32" w:rsidR="001E41F3" w:rsidRPr="00410371" w:rsidRDefault="00D14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D5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1589AA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505458">
              <w:rPr>
                <w:b/>
                <w:noProof/>
                <w:sz w:val="28"/>
              </w:rPr>
              <w:t>6</w:t>
            </w:r>
            <w:r w:rsidRPr="006F36AD">
              <w:rPr>
                <w:b/>
                <w:noProof/>
                <w:sz w:val="28"/>
              </w:rPr>
              <w:t>.</w:t>
            </w:r>
            <w:r w:rsidR="00755937">
              <w:rPr>
                <w:b/>
                <w:noProof/>
                <w:sz w:val="28"/>
              </w:rPr>
              <w:t>1</w:t>
            </w:r>
            <w:r w:rsidR="003A29CC">
              <w:rPr>
                <w:b/>
                <w:noProof/>
                <w:sz w:val="28"/>
              </w:rPr>
              <w:t>1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603FDC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062B37">
              <w:t xml:space="preserve"> </w:t>
            </w:r>
            <w:proofErr w:type="spellStart"/>
            <w:r w:rsidR="00062B37">
              <w:t>xsd</w:t>
            </w:r>
            <w:proofErr w:type="spellEnd"/>
            <w:r w:rsidR="00062B37">
              <w:t xml:space="preserve"> </w:t>
            </w:r>
            <w:r w:rsidR="00CC2540">
              <w:t xml:space="preserve">MCX </w:t>
            </w:r>
            <w:r w:rsidR="00062B37">
              <w:t>user-profile file</w:t>
            </w:r>
            <w:r w:rsidR="00CC2540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A51DE7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 xml:space="preserve">-CT, </w:t>
            </w:r>
            <w:proofErr w:type="spellStart"/>
            <w:r>
              <w:t>MCImp</w:t>
            </w:r>
            <w:proofErr w:type="spellEnd"/>
            <w:r>
              <w:t xml:space="preserve">-MCDATA-CT, </w:t>
            </w:r>
            <w:proofErr w:type="spellStart"/>
            <w:r>
              <w:t>MCImp</w:t>
            </w:r>
            <w:proofErr w:type="spellEnd"/>
            <w: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AEC593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0642EC">
              <w:rPr>
                <w:noProof/>
              </w:rPr>
              <w:t>y 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6783C7" w:rsidR="00B34D79" w:rsidRDefault="003A29CC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52B88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5458">
              <w:rPr>
                <w:noProof/>
              </w:rPr>
              <w:t>6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BB501" w14:textId="01592A58" w:rsidR="007516D0" w:rsidRPr="00FE07F4" w:rsidRDefault="00981841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FE07F4">
              <w:rPr>
                <w:rFonts w:ascii="Arial" w:hAnsi="Arial" w:cs="Arial"/>
                <w:sz w:val="20"/>
              </w:rPr>
              <w:t xml:space="preserve">This CR is a mirror of </w:t>
            </w:r>
            <w:r w:rsidR="002F27BD">
              <w:rPr>
                <w:rFonts w:ascii="Arial" w:hAnsi="Arial" w:cs="Arial"/>
                <w:sz w:val="20"/>
              </w:rPr>
              <w:t xml:space="preserve">CR 0221 </w:t>
            </w:r>
            <w:r w:rsidR="009A7B71">
              <w:rPr>
                <w:rFonts w:ascii="Arial" w:hAnsi="Arial" w:cs="Arial"/>
                <w:sz w:val="20"/>
              </w:rPr>
              <w:t xml:space="preserve">in </w:t>
            </w:r>
            <w:r w:rsidR="007516D0" w:rsidRPr="00FE07F4">
              <w:rPr>
                <w:rFonts w:ascii="Arial" w:hAnsi="Arial" w:cs="Arial"/>
                <w:sz w:val="20"/>
              </w:rPr>
              <w:t>C1-</w:t>
            </w:r>
            <w:r w:rsidR="00EF3874" w:rsidRPr="009A7B71">
              <w:rPr>
                <w:rFonts w:ascii="Arial" w:hAnsi="Arial" w:cs="Arial"/>
                <w:sz w:val="20"/>
              </w:rPr>
              <w:t>22</w:t>
            </w:r>
            <w:r w:rsidR="009A7B71">
              <w:rPr>
                <w:rFonts w:ascii="Arial" w:hAnsi="Arial" w:cs="Arial"/>
                <w:sz w:val="20"/>
              </w:rPr>
              <w:t>3438</w:t>
            </w:r>
            <w:r w:rsidR="002538C1">
              <w:rPr>
                <w:rFonts w:ascii="Arial" w:hAnsi="Arial" w:cs="Arial"/>
                <w:sz w:val="20"/>
              </w:rPr>
              <w:t>.</w:t>
            </w:r>
          </w:p>
          <w:p w14:paraId="4AB1CFBA" w14:textId="7F7AD2C8" w:rsidR="00AA3416" w:rsidRPr="00FE07F4" w:rsidRDefault="00A73BC3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FE07F4">
              <w:rPr>
                <w:rFonts w:ascii="Arial" w:hAnsi="Arial" w:cs="Arial"/>
                <w:sz w:val="20"/>
              </w:rPr>
              <w:t>CP-22</w:t>
            </w:r>
            <w:r w:rsidR="00C16B90" w:rsidRPr="00FE07F4">
              <w:rPr>
                <w:rFonts w:ascii="Arial" w:hAnsi="Arial" w:cs="Arial"/>
                <w:sz w:val="20"/>
              </w:rPr>
              <w:t>036</w:t>
            </w:r>
            <w:r w:rsidR="00101F34" w:rsidRPr="00FE07F4">
              <w:rPr>
                <w:rFonts w:ascii="Arial" w:hAnsi="Arial" w:cs="Arial"/>
                <w:sz w:val="20"/>
              </w:rPr>
              <w:t>4</w:t>
            </w:r>
            <w:r w:rsidR="00461F8D" w:rsidRPr="00FE07F4">
              <w:rPr>
                <w:rFonts w:ascii="Arial" w:hAnsi="Arial" w:cs="Arial"/>
                <w:sz w:val="20"/>
              </w:rPr>
              <w:t xml:space="preserve"> </w:t>
            </w:r>
            <w:r w:rsidR="009768A1" w:rsidRPr="00FE07F4">
              <w:rPr>
                <w:rFonts w:ascii="Arial" w:hAnsi="Arial" w:cs="Arial"/>
                <w:sz w:val="20"/>
              </w:rPr>
              <w:t xml:space="preserve">(approved at </w:t>
            </w:r>
            <w:r w:rsidR="00EC3CA4" w:rsidRPr="00FE07F4">
              <w:rPr>
                <w:rFonts w:ascii="Arial" w:hAnsi="Arial" w:cs="Arial"/>
                <w:sz w:val="20"/>
              </w:rPr>
              <w:t xml:space="preserve">CT#95-e and containing </w:t>
            </w:r>
            <w:r w:rsidR="00A3549B" w:rsidRPr="00FE07F4">
              <w:rPr>
                <w:rFonts w:ascii="Arial" w:hAnsi="Arial" w:cs="Arial"/>
                <w:sz w:val="20"/>
              </w:rPr>
              <w:t>CR-021</w:t>
            </w:r>
            <w:r w:rsidR="00101F34" w:rsidRPr="00FE07F4">
              <w:rPr>
                <w:rFonts w:ascii="Arial" w:hAnsi="Arial" w:cs="Arial"/>
                <w:sz w:val="20"/>
              </w:rPr>
              <w:t>5</w:t>
            </w:r>
            <w:r w:rsidR="00A3549B" w:rsidRPr="00FE07F4">
              <w:rPr>
                <w:rFonts w:ascii="Arial" w:hAnsi="Arial" w:cs="Arial"/>
                <w:sz w:val="20"/>
              </w:rPr>
              <w:t xml:space="preserve">R2) did not include </w:t>
            </w:r>
            <w:r w:rsidR="00FB0BA7" w:rsidRPr="00FE07F4">
              <w:rPr>
                <w:rFonts w:ascii="Arial" w:hAnsi="Arial" w:cs="Arial"/>
                <w:sz w:val="20"/>
              </w:rPr>
              <w:t xml:space="preserve">MCX user profile files. </w:t>
            </w:r>
            <w:r w:rsidR="00FC0F58" w:rsidRPr="00FE07F4">
              <w:rPr>
                <w:rFonts w:ascii="Arial" w:hAnsi="Arial" w:cs="Arial"/>
                <w:sz w:val="20"/>
              </w:rPr>
              <w:t xml:space="preserve">This CR </w:t>
            </w:r>
            <w:r w:rsidR="00737FB1" w:rsidRPr="00FE07F4">
              <w:rPr>
                <w:rFonts w:ascii="Arial" w:hAnsi="Arial" w:cs="Arial"/>
                <w:sz w:val="20"/>
              </w:rPr>
              <w:t>corrects the omissi</w:t>
            </w:r>
            <w:r w:rsidR="00063320" w:rsidRPr="00FE07F4">
              <w:rPr>
                <w:rFonts w:ascii="Arial" w:hAnsi="Arial" w:cs="Arial"/>
                <w:sz w:val="20"/>
              </w:rPr>
              <w:t>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E07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D71341" w:rsidR="009C08A9" w:rsidRPr="00FE07F4" w:rsidRDefault="008E4CC4" w:rsidP="009C08A9">
            <w:pPr>
              <w:pStyle w:val="CRCoverPage"/>
              <w:spacing w:after="0"/>
              <w:rPr>
                <w:noProof/>
              </w:rPr>
            </w:pPr>
            <w:r w:rsidRPr="00FE07F4">
              <w:rPr>
                <w:noProof/>
              </w:rPr>
              <w:t>Only the MCX user profile files are updated. There is n</w:t>
            </w:r>
            <w:r w:rsidR="009768A1" w:rsidRPr="00FE07F4">
              <w:rPr>
                <w:noProof/>
              </w:rPr>
              <w:t>o change to the spec itself.</w:t>
            </w:r>
            <w:r w:rsidR="00C41EFB" w:rsidRPr="00FE07F4">
              <w:rPr>
                <w:noProof/>
              </w:rPr>
              <w:t xml:space="preserve"> The .xsd files are synchronized with the content of version 1</w:t>
            </w:r>
            <w:r w:rsidR="005225A9" w:rsidRPr="00FE07F4">
              <w:rPr>
                <w:noProof/>
              </w:rPr>
              <w:t>6</w:t>
            </w:r>
            <w:r w:rsidR="00C41EFB" w:rsidRPr="00FE07F4">
              <w:rPr>
                <w:noProof/>
              </w:rPr>
              <w:t>.1</w:t>
            </w:r>
            <w:r w:rsidR="0039099A" w:rsidRPr="00FE07F4">
              <w:rPr>
                <w:noProof/>
              </w:rPr>
              <w:t>1</w:t>
            </w:r>
            <w:r w:rsidR="00C41EFB" w:rsidRPr="00FE07F4">
              <w:rPr>
                <w:noProof/>
              </w:rPr>
              <w:t>.0</w:t>
            </w:r>
            <w:r w:rsidR="00C01702">
              <w:rPr>
                <w:noProof/>
              </w:rPr>
              <w:t>,</w:t>
            </w:r>
            <w:r w:rsidR="00C41EFB" w:rsidRPr="00FE07F4">
              <w:rPr>
                <w:noProof/>
              </w:rPr>
              <w:t xml:space="preserve"> which include</w:t>
            </w:r>
            <w:r w:rsidR="0057369F" w:rsidRPr="00FE07F4">
              <w:rPr>
                <w:noProof/>
              </w:rPr>
              <w:t xml:space="preserve"> the changes in </w:t>
            </w:r>
            <w:r w:rsidR="00063320" w:rsidRPr="00FE07F4">
              <w:rPr>
                <w:noProof/>
              </w:rPr>
              <w:t>CP-22036</w:t>
            </w:r>
            <w:r w:rsidR="005225A9" w:rsidRPr="00FE07F4">
              <w:rPr>
                <w:noProof/>
              </w:rPr>
              <w:t>4</w:t>
            </w:r>
            <w:r w:rsidR="00063320" w:rsidRPr="00FE07F4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124EA6" w:rsidR="009C08A9" w:rsidRPr="00A27E0D" w:rsidRDefault="00B24A7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8D7FEE">
              <w:rPr>
                <w:noProof/>
              </w:rPr>
              <w:t>cptt-user-profile, mcvideo-user-profile,</w:t>
            </w:r>
            <w:r>
              <w:rPr>
                <w:noProof/>
              </w:rPr>
              <w:t xml:space="preserve"> mcdata-user-profile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77777777" w:rsidR="0069534C" w:rsidRPr="00665435" w:rsidRDefault="0069534C" w:rsidP="006E36BC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AD84D" w14:textId="77777777" w:rsidR="006C7B3A" w:rsidRDefault="006C7B3A">
      <w:r>
        <w:separator/>
      </w:r>
    </w:p>
  </w:endnote>
  <w:endnote w:type="continuationSeparator" w:id="0">
    <w:p w14:paraId="0676958D" w14:textId="77777777" w:rsidR="006C7B3A" w:rsidRDefault="006C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14BE5" w14:textId="77777777" w:rsidR="006C7B3A" w:rsidRDefault="006C7B3A">
      <w:r>
        <w:separator/>
      </w:r>
    </w:p>
  </w:footnote>
  <w:footnote w:type="continuationSeparator" w:id="0">
    <w:p w14:paraId="4C1AFFDA" w14:textId="77777777" w:rsidR="006C7B3A" w:rsidRDefault="006C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2B37"/>
    <w:rsid w:val="00063320"/>
    <w:rsid w:val="000642EC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0D5B"/>
    <w:rsid w:val="000B228E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01F34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2FDB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1F7F00"/>
    <w:rsid w:val="0020068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38C1"/>
    <w:rsid w:val="00256560"/>
    <w:rsid w:val="002578D7"/>
    <w:rsid w:val="0026004D"/>
    <w:rsid w:val="0026404B"/>
    <w:rsid w:val="002640DD"/>
    <w:rsid w:val="00265BDA"/>
    <w:rsid w:val="002676F1"/>
    <w:rsid w:val="00275D12"/>
    <w:rsid w:val="002811E8"/>
    <w:rsid w:val="002816EF"/>
    <w:rsid w:val="00282374"/>
    <w:rsid w:val="00284FEB"/>
    <w:rsid w:val="002860C4"/>
    <w:rsid w:val="002A1ABE"/>
    <w:rsid w:val="002A4BC0"/>
    <w:rsid w:val="002B3A1D"/>
    <w:rsid w:val="002B5434"/>
    <w:rsid w:val="002B5741"/>
    <w:rsid w:val="002B7AA2"/>
    <w:rsid w:val="002C728E"/>
    <w:rsid w:val="002E1C22"/>
    <w:rsid w:val="002E6D90"/>
    <w:rsid w:val="002F27BD"/>
    <w:rsid w:val="002F39B5"/>
    <w:rsid w:val="0030227F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9099A"/>
    <w:rsid w:val="003A0A21"/>
    <w:rsid w:val="003A29CC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5E70"/>
    <w:rsid w:val="004530B8"/>
    <w:rsid w:val="00455C42"/>
    <w:rsid w:val="00461F8D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05458"/>
    <w:rsid w:val="005114D2"/>
    <w:rsid w:val="00511E54"/>
    <w:rsid w:val="0051580D"/>
    <w:rsid w:val="00516F12"/>
    <w:rsid w:val="00520463"/>
    <w:rsid w:val="00520C09"/>
    <w:rsid w:val="00521142"/>
    <w:rsid w:val="005225A9"/>
    <w:rsid w:val="005271C9"/>
    <w:rsid w:val="00536464"/>
    <w:rsid w:val="00540828"/>
    <w:rsid w:val="00546D06"/>
    <w:rsid w:val="00547111"/>
    <w:rsid w:val="00550DBF"/>
    <w:rsid w:val="0055712D"/>
    <w:rsid w:val="00561617"/>
    <w:rsid w:val="00562D19"/>
    <w:rsid w:val="00562F97"/>
    <w:rsid w:val="00570453"/>
    <w:rsid w:val="0057369F"/>
    <w:rsid w:val="00573DC5"/>
    <w:rsid w:val="00573FDD"/>
    <w:rsid w:val="0058225C"/>
    <w:rsid w:val="005832D4"/>
    <w:rsid w:val="00592A3B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2125"/>
    <w:rsid w:val="00677E82"/>
    <w:rsid w:val="006813CE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C7B3A"/>
    <w:rsid w:val="006D0E7E"/>
    <w:rsid w:val="006D2812"/>
    <w:rsid w:val="006D2AD2"/>
    <w:rsid w:val="006D64C1"/>
    <w:rsid w:val="006E21FB"/>
    <w:rsid w:val="006E36BC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37FB1"/>
    <w:rsid w:val="0074287C"/>
    <w:rsid w:val="00744D02"/>
    <w:rsid w:val="007516D0"/>
    <w:rsid w:val="00751B0D"/>
    <w:rsid w:val="0075589C"/>
    <w:rsid w:val="00755937"/>
    <w:rsid w:val="007569AC"/>
    <w:rsid w:val="00773152"/>
    <w:rsid w:val="007773F3"/>
    <w:rsid w:val="00792342"/>
    <w:rsid w:val="007977A8"/>
    <w:rsid w:val="007A27DE"/>
    <w:rsid w:val="007A4FB3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B72CA"/>
    <w:rsid w:val="008C0776"/>
    <w:rsid w:val="008C72EA"/>
    <w:rsid w:val="008D1B67"/>
    <w:rsid w:val="008D2D6E"/>
    <w:rsid w:val="008D7FEE"/>
    <w:rsid w:val="008E018F"/>
    <w:rsid w:val="008E4CC4"/>
    <w:rsid w:val="008E59AA"/>
    <w:rsid w:val="008F2951"/>
    <w:rsid w:val="008F686C"/>
    <w:rsid w:val="00906881"/>
    <w:rsid w:val="00911C0A"/>
    <w:rsid w:val="009148DE"/>
    <w:rsid w:val="009165D1"/>
    <w:rsid w:val="00921F44"/>
    <w:rsid w:val="00937D50"/>
    <w:rsid w:val="00940078"/>
    <w:rsid w:val="00941BFE"/>
    <w:rsid w:val="00941E30"/>
    <w:rsid w:val="00945553"/>
    <w:rsid w:val="00950E6A"/>
    <w:rsid w:val="00955BD1"/>
    <w:rsid w:val="009567B0"/>
    <w:rsid w:val="00960339"/>
    <w:rsid w:val="009617ED"/>
    <w:rsid w:val="00963B18"/>
    <w:rsid w:val="00973E6E"/>
    <w:rsid w:val="0097599D"/>
    <w:rsid w:val="009768A1"/>
    <w:rsid w:val="009777D9"/>
    <w:rsid w:val="00981841"/>
    <w:rsid w:val="00991B88"/>
    <w:rsid w:val="009A4AE4"/>
    <w:rsid w:val="009A5753"/>
    <w:rsid w:val="009A579D"/>
    <w:rsid w:val="009A7B71"/>
    <w:rsid w:val="009C08A9"/>
    <w:rsid w:val="009C3B0E"/>
    <w:rsid w:val="009C43AE"/>
    <w:rsid w:val="009C5C87"/>
    <w:rsid w:val="009C6BC1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549B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3BC3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4A7E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279D"/>
    <w:rsid w:val="00BD4CD8"/>
    <w:rsid w:val="00BD6BB8"/>
    <w:rsid w:val="00BF295D"/>
    <w:rsid w:val="00C01702"/>
    <w:rsid w:val="00C06A7A"/>
    <w:rsid w:val="00C121AB"/>
    <w:rsid w:val="00C16B90"/>
    <w:rsid w:val="00C20841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6A4D"/>
    <w:rsid w:val="00C66BA2"/>
    <w:rsid w:val="00C71864"/>
    <w:rsid w:val="00C75CB0"/>
    <w:rsid w:val="00C824FD"/>
    <w:rsid w:val="00C85A02"/>
    <w:rsid w:val="00C86B66"/>
    <w:rsid w:val="00C95985"/>
    <w:rsid w:val="00CB53C1"/>
    <w:rsid w:val="00CC2540"/>
    <w:rsid w:val="00CC5026"/>
    <w:rsid w:val="00CC68D0"/>
    <w:rsid w:val="00CF0B1F"/>
    <w:rsid w:val="00D03F9A"/>
    <w:rsid w:val="00D06245"/>
    <w:rsid w:val="00D06D51"/>
    <w:rsid w:val="00D06E25"/>
    <w:rsid w:val="00D14604"/>
    <w:rsid w:val="00D17686"/>
    <w:rsid w:val="00D20B93"/>
    <w:rsid w:val="00D21F2A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5A27"/>
    <w:rsid w:val="00D66520"/>
    <w:rsid w:val="00D75D0C"/>
    <w:rsid w:val="00D8103A"/>
    <w:rsid w:val="00D852BB"/>
    <w:rsid w:val="00D86B3E"/>
    <w:rsid w:val="00D90D3D"/>
    <w:rsid w:val="00D90FD1"/>
    <w:rsid w:val="00D922EA"/>
    <w:rsid w:val="00D96591"/>
    <w:rsid w:val="00D97962"/>
    <w:rsid w:val="00DA3849"/>
    <w:rsid w:val="00DB22A2"/>
    <w:rsid w:val="00DB2DA9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5520F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9B7"/>
    <w:rsid w:val="00EB1421"/>
    <w:rsid w:val="00EB1FCE"/>
    <w:rsid w:val="00EC3C61"/>
    <w:rsid w:val="00EC3CA4"/>
    <w:rsid w:val="00EC6C5B"/>
    <w:rsid w:val="00EE7D7C"/>
    <w:rsid w:val="00EF3874"/>
    <w:rsid w:val="00EF614A"/>
    <w:rsid w:val="00F03598"/>
    <w:rsid w:val="00F0767F"/>
    <w:rsid w:val="00F1409E"/>
    <w:rsid w:val="00F227DB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76FF1"/>
    <w:rsid w:val="00F82C54"/>
    <w:rsid w:val="00F92AF8"/>
    <w:rsid w:val="00F96A18"/>
    <w:rsid w:val="00FA2B60"/>
    <w:rsid w:val="00FA3105"/>
    <w:rsid w:val="00FA3128"/>
    <w:rsid w:val="00FA7B18"/>
    <w:rsid w:val="00FB0BA7"/>
    <w:rsid w:val="00FB6386"/>
    <w:rsid w:val="00FC0D56"/>
    <w:rsid w:val="00FC0F58"/>
    <w:rsid w:val="00FD17F6"/>
    <w:rsid w:val="00FE07F4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369</cp:revision>
  <cp:lastPrinted>1900-01-01T06:00:00Z</cp:lastPrinted>
  <dcterms:created xsi:type="dcterms:W3CDTF">2020-05-08T16:00:00Z</dcterms:created>
  <dcterms:modified xsi:type="dcterms:W3CDTF">2022-05-03T23:40:00Z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